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BF2B6E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BF2B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BF2B6E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BF2B6E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BF2B6E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BF2B6E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BF2B6E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BF2B6E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BF2B6E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135EB" w:rsidRPr="00BF2B6E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6D457D55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135EB" w:rsidRPr="00BF2B6E" w14:paraId="6A60CCB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3239C7" w14:textId="6E0201A0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DF7DC0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FE835B2" w14:textId="1D33B4B6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D135EB" w:rsidRPr="00BF2B6E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0A33EE76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4FE721B0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135EB" w:rsidRPr="00BF2B6E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63735668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4B17D20F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D135EB" w:rsidRPr="00BF2B6E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154E16CF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DA8A34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736AB8C3" w:rsidR="00D135EB" w:rsidRPr="00BF2B6E" w:rsidRDefault="000D5864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</w:p>
        </w:tc>
      </w:tr>
      <w:tr w:rsidR="00F9030C" w:rsidRPr="00BF2B6E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BF2B6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BF2B6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</w:rPr>
        <w:br w:type="page"/>
      </w:r>
      <w:r w:rsidRPr="00BF2B6E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2E4F3C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102C7F" w14:textId="7A8DE7F7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="00A13A34">
        <w:rPr>
          <w:rFonts w:ascii="Angsana New" w:hAnsi="Angsana New"/>
          <w:color w:val="000000"/>
          <w:sz w:val="30"/>
          <w:szCs w:val="30"/>
        </w:rPr>
        <w:t>8</w:t>
      </w:r>
      <w:r w:rsidR="00196566"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="00C10F0C" w:rsidRPr="007E07E2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3A16DB" w:rsidRPr="00BF2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05768" w:rsidRPr="00BF2B6E">
        <w:rPr>
          <w:rFonts w:ascii="Angsana New" w:hAnsi="Angsana New"/>
          <w:color w:val="000000"/>
          <w:sz w:val="30"/>
          <w:szCs w:val="30"/>
        </w:rPr>
        <w:t>256</w:t>
      </w:r>
      <w:r w:rsidR="00A63644" w:rsidRPr="00BF2B6E">
        <w:rPr>
          <w:rFonts w:ascii="Angsana New" w:hAnsi="Angsana New"/>
          <w:color w:val="000000"/>
          <w:sz w:val="30"/>
          <w:szCs w:val="30"/>
        </w:rPr>
        <w:t>7</w:t>
      </w:r>
    </w:p>
    <w:p w14:paraId="3359F79B" w14:textId="4056115D" w:rsidR="00BA310A" w:rsidRPr="002E4F3C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1D7CD764" w14:textId="26FF125D" w:rsidR="00BA310A" w:rsidRPr="00BF2B6E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2E4F3C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EFAB3F2" w14:textId="7AE2DD16" w:rsidR="00D01BB7" w:rsidRPr="00BF2B6E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F2B6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BF2B6E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F2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BF2B6E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BF2B6E">
        <w:rPr>
          <w:rFonts w:ascii="Angsana New" w:hAnsi="Angsana New"/>
          <w:color w:val="000000"/>
          <w:sz w:val="30"/>
          <w:szCs w:val="30"/>
        </w:rPr>
        <w:t>1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256</w:t>
      </w:r>
      <w:r w:rsidR="007C1775" w:rsidRPr="00BF2B6E">
        <w:rPr>
          <w:rFonts w:ascii="Angsana New" w:hAnsi="Angsana New"/>
          <w:color w:val="000000"/>
          <w:sz w:val="30"/>
          <w:szCs w:val="30"/>
        </w:rPr>
        <w:t>6</w:t>
      </w:r>
    </w:p>
    <w:p w14:paraId="3113A2F6" w14:textId="22F0C528" w:rsidR="00BA310A" w:rsidRPr="002E4F3C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95F8C56" w14:textId="363A603A" w:rsidR="00352E5E" w:rsidRPr="00BF2B6E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BF2B6E">
        <w:rPr>
          <w:rFonts w:ascii="Angsana New" w:hAnsi="Angsana New" w:hint="cs"/>
          <w:sz w:val="30"/>
          <w:szCs w:val="30"/>
          <w:cs/>
        </w:rPr>
        <w:t>ง</w:t>
      </w:r>
      <w:r w:rsidRPr="00BF2B6E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BF2B6E">
        <w:rPr>
          <w:rFonts w:ascii="Angsana New" w:hAnsi="Angsana New" w:hint="cs"/>
          <w:sz w:val="30"/>
          <w:szCs w:val="30"/>
          <w:cs/>
        </w:rPr>
        <w:t>ที่</w:t>
      </w:r>
      <w:r w:rsidRPr="00BF2B6E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F2B6E">
        <w:rPr>
          <w:rFonts w:ascii="Angsana New" w:hAnsi="Angsana New" w:hint="cs"/>
          <w:sz w:val="30"/>
          <w:szCs w:val="30"/>
          <w:cs/>
        </w:rPr>
        <w:t>ไว้</w:t>
      </w:r>
      <w:r w:rsidRPr="00BF2B6E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F2B6E">
        <w:rPr>
          <w:rFonts w:ascii="Angsana New" w:hAnsi="Angsana New"/>
          <w:sz w:val="30"/>
          <w:szCs w:val="30"/>
        </w:rPr>
        <w:t>3</w:t>
      </w:r>
      <w:r w:rsidR="00C7712F" w:rsidRPr="00BF2B6E">
        <w:rPr>
          <w:rFonts w:ascii="Angsana New" w:hAnsi="Angsana New"/>
          <w:sz w:val="30"/>
          <w:szCs w:val="30"/>
        </w:rPr>
        <w:t>1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F2B6E">
        <w:rPr>
          <w:rFonts w:ascii="Angsana New" w:hAnsi="Angsana New"/>
          <w:sz w:val="30"/>
          <w:szCs w:val="30"/>
        </w:rPr>
        <w:t>256</w:t>
      </w:r>
      <w:r w:rsidR="007C1775" w:rsidRPr="00BF2B6E">
        <w:rPr>
          <w:rFonts w:ascii="Angsana New" w:hAnsi="Angsana New"/>
          <w:sz w:val="30"/>
          <w:szCs w:val="30"/>
        </w:rPr>
        <w:t>6</w:t>
      </w:r>
    </w:p>
    <w:p w14:paraId="5DDC2337" w14:textId="77777777" w:rsidR="00277445" w:rsidRPr="002E4F3C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0D79899" w14:textId="71586C71" w:rsidR="00CF51DC" w:rsidRPr="00BF2B6E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BF2B6E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2E4F3C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573F89EA" w14:textId="2C3B6DBD" w:rsidR="00811F3F" w:rsidRPr="00BF2B6E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BF2B6E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BF2B6E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BF2B6E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C10F0C" w:rsidRPr="00B94E35">
        <w:rPr>
          <w:rFonts w:ascii="Angsana New" w:hAnsi="Angsana New" w:cs="Angsana New" w:hint="cs"/>
          <w:color w:val="000000"/>
          <w:cs/>
          <w:lang w:val="en-US"/>
        </w:rPr>
        <w:t>เก้าเดือน</w:t>
      </w:r>
      <w:r w:rsidR="00C10F0C" w:rsidRPr="00B94E35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C10F0C" w:rsidRPr="00B94E35">
        <w:rPr>
          <w:rFonts w:ascii="Angsana New" w:hAnsi="Angsana New" w:cs="Angsana New"/>
          <w:color w:val="000000"/>
          <w:lang w:val="en-US"/>
        </w:rPr>
        <w:t xml:space="preserve">30 </w:t>
      </w:r>
      <w:r w:rsidR="00C10F0C" w:rsidRPr="00B94E35">
        <w:rPr>
          <w:rFonts w:ascii="Angsana New" w:hAnsi="Angsana New" w:cs="Angsana New" w:hint="cs"/>
          <w:color w:val="000000"/>
          <w:cs/>
          <w:lang w:val="en-US"/>
        </w:rPr>
        <w:t xml:space="preserve">กันยายน </w:t>
      </w:r>
      <w:r w:rsidRPr="00BF2B6E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2E4F3C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2"/>
        <w:gridCol w:w="270"/>
        <w:gridCol w:w="1171"/>
        <w:gridCol w:w="270"/>
        <w:gridCol w:w="1160"/>
        <w:gridCol w:w="273"/>
        <w:gridCol w:w="1201"/>
      </w:tblGrid>
      <w:tr w:rsidR="00811F3F" w:rsidRPr="00BF2B6E" w14:paraId="6D4DF312" w14:textId="77777777" w:rsidTr="00850A17">
        <w:trPr>
          <w:tblHeader/>
        </w:trPr>
        <w:tc>
          <w:tcPr>
            <w:tcW w:w="2081" w:type="pct"/>
          </w:tcPr>
          <w:p w14:paraId="5D817D6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BB43A99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BF2B6E" w14:paraId="73E1B653" w14:textId="77777777" w:rsidTr="00850A17">
        <w:trPr>
          <w:trHeight w:val="434"/>
          <w:tblHeader/>
        </w:trPr>
        <w:tc>
          <w:tcPr>
            <w:tcW w:w="2081" w:type="pct"/>
          </w:tcPr>
          <w:p w14:paraId="6272DC4B" w14:textId="49403FF2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40990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="00F40990"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F40990"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F40990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</w:tcPr>
          <w:p w14:paraId="6B7A12AB" w14:textId="1A6B47E4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52B19C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5C81F272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32164F3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059A4A5E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037F553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72B296B6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11F3F" w:rsidRPr="00BF2B6E" w14:paraId="721988C8" w14:textId="77777777" w:rsidTr="00850A17">
        <w:trPr>
          <w:tblHeader/>
        </w:trPr>
        <w:tc>
          <w:tcPr>
            <w:tcW w:w="2081" w:type="pct"/>
          </w:tcPr>
          <w:p w14:paraId="351C866A" w14:textId="77777777" w:rsidR="00811F3F" w:rsidRPr="00BF2B6E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19" w:type="pct"/>
            <w:gridSpan w:val="7"/>
          </w:tcPr>
          <w:p w14:paraId="225D588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BF2B6E" w14:paraId="3E1151CD" w14:textId="77777777" w:rsidTr="00850A17">
        <w:tc>
          <w:tcPr>
            <w:tcW w:w="2081" w:type="pct"/>
          </w:tcPr>
          <w:p w14:paraId="58A14FC6" w14:textId="77777777" w:rsidR="00811F3F" w:rsidRPr="00BF2B6E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582" w:type="pct"/>
          </w:tcPr>
          <w:p w14:paraId="3F7E4728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3DCAF1DA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061EFB0A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A34" w:rsidRPr="00BF2B6E" w14:paraId="68A7BA96" w14:textId="77777777" w:rsidTr="00850A17">
        <w:tc>
          <w:tcPr>
            <w:tcW w:w="2081" w:type="pct"/>
          </w:tcPr>
          <w:p w14:paraId="3386FF97" w14:textId="52ADED05" w:rsidR="00A13A34" w:rsidRPr="00A13A34" w:rsidRDefault="00A13A34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3A34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ขายวัสดุสิ้นเปลือง</w:t>
            </w:r>
          </w:p>
        </w:tc>
        <w:tc>
          <w:tcPr>
            <w:tcW w:w="582" w:type="pct"/>
          </w:tcPr>
          <w:p w14:paraId="5D0805F1" w14:textId="204E5410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D8D056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BD284A" w14:textId="77FBBB8E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BF8FCD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1FC7B1F" w14:textId="2DAD145C" w:rsidR="00A13A34" w:rsidRPr="00BF2B6E" w:rsidRDefault="00303295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3295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7" w:type="pct"/>
          </w:tcPr>
          <w:p w14:paraId="2E0C3153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24CD078F" w14:textId="7E3C9487" w:rsidR="00A13A34" w:rsidRPr="00BF2B6E" w:rsidRDefault="00303295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3295">
              <w:rPr>
                <w:rFonts w:ascii="Angsana New" w:hAnsi="Angsana New"/>
                <w:color w:val="000000"/>
                <w:sz w:val="30"/>
                <w:szCs w:val="30"/>
              </w:rPr>
              <w:t>386</w:t>
            </w:r>
          </w:p>
        </w:tc>
      </w:tr>
      <w:tr w:rsidR="00A13A34" w:rsidRPr="00BF2B6E" w14:paraId="4D532E7D" w14:textId="77777777" w:rsidTr="00850A17">
        <w:tc>
          <w:tcPr>
            <w:tcW w:w="2081" w:type="pct"/>
          </w:tcPr>
          <w:p w14:paraId="004B4B9F" w14:textId="0E3BE352" w:rsidR="00A13A34" w:rsidRPr="00303295" w:rsidRDefault="00303295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032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ขายอุปกรณ์</w:t>
            </w:r>
            <w:r w:rsidRPr="00303295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  </w:t>
            </w:r>
          </w:p>
        </w:tc>
        <w:tc>
          <w:tcPr>
            <w:tcW w:w="582" w:type="pct"/>
          </w:tcPr>
          <w:p w14:paraId="63A0B321" w14:textId="0F573D4F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04E4D0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CAD00A" w14:textId="20D7C9F5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9BC641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F11956A" w14:textId="68395242" w:rsidR="00A13A34" w:rsidRPr="00303295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9DE045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03B18BF7" w14:textId="202C4D39" w:rsidR="00A13A34" w:rsidRPr="00BF2B6E" w:rsidRDefault="00303295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  <w:tr w:rsidR="00A13A34" w:rsidRPr="00BF2B6E" w14:paraId="1CB311E3" w14:textId="77777777" w:rsidTr="00850A17">
        <w:tc>
          <w:tcPr>
            <w:tcW w:w="2081" w:type="pct"/>
          </w:tcPr>
          <w:p w14:paraId="795DB356" w14:textId="1A69B3B2" w:rsidR="00A13A34" w:rsidRPr="00303295" w:rsidRDefault="00A13A34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4201F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ขายวัตถุดิบ</w:t>
            </w:r>
          </w:p>
        </w:tc>
        <w:tc>
          <w:tcPr>
            <w:tcW w:w="582" w:type="pct"/>
          </w:tcPr>
          <w:p w14:paraId="1AB5D05F" w14:textId="116B6FB5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07962A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18B84D" w14:textId="61A932F7" w:rsidR="00A13A34" w:rsidRPr="00BF2B6E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34329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8141F8F" w14:textId="7A1597B2" w:rsidR="00A13A34" w:rsidRPr="00303295" w:rsidRDefault="00303295" w:rsidP="00303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0B9C7A" w14:textId="77777777" w:rsidR="00A13A34" w:rsidRPr="00BF2B6E" w:rsidRDefault="00A13A34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37EA600" w14:textId="602FADD2" w:rsidR="00A13A34" w:rsidRPr="00BF2B6E" w:rsidRDefault="00303295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10F0C" w:rsidRPr="00BF2B6E" w14:paraId="189ECA1D" w14:textId="77777777" w:rsidTr="00850A17">
        <w:tc>
          <w:tcPr>
            <w:tcW w:w="2081" w:type="pct"/>
          </w:tcPr>
          <w:p w14:paraId="397C0981" w14:textId="77777777" w:rsidR="00C10F0C" w:rsidRPr="00BF2B6E" w:rsidRDefault="00C10F0C" w:rsidP="00C1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582" w:type="pct"/>
          </w:tcPr>
          <w:p w14:paraId="66856025" w14:textId="1695B8F1" w:rsidR="00C10F0C" w:rsidRPr="00BF2B6E" w:rsidRDefault="006638D4" w:rsidP="00663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653D2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8A53BD" w14:textId="7E923F0A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BB5933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599D57" w14:textId="049D29BE" w:rsidR="00C10F0C" w:rsidRPr="00BF2B6E" w:rsidRDefault="00303295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295">
              <w:rPr>
                <w:rFonts w:ascii="Angsana New" w:hAnsi="Angsana New"/>
                <w:sz w:val="30"/>
                <w:szCs w:val="30"/>
              </w:rPr>
              <w:t>120,382</w:t>
            </w:r>
          </w:p>
        </w:tc>
        <w:tc>
          <w:tcPr>
            <w:tcW w:w="147" w:type="pct"/>
          </w:tcPr>
          <w:p w14:paraId="4FF60C10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D39AC96" w14:textId="5B22800E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56,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C10F0C" w:rsidRPr="00BF2B6E" w14:paraId="0DB510B6" w14:textId="77777777" w:rsidTr="00850A17">
        <w:tc>
          <w:tcPr>
            <w:tcW w:w="2081" w:type="pct"/>
          </w:tcPr>
          <w:p w14:paraId="14EBC595" w14:textId="0A46D21A" w:rsidR="00C10F0C" w:rsidRPr="00BF2B6E" w:rsidRDefault="00C10F0C" w:rsidP="00C1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2" w:type="pct"/>
          </w:tcPr>
          <w:p w14:paraId="340796CF" w14:textId="08E4C042" w:rsidR="00C10F0C" w:rsidRPr="00BF2B6E" w:rsidRDefault="006638D4" w:rsidP="00663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314716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80E032" w14:textId="4B896FB9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5C9C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BA1162" w14:textId="1C57140D" w:rsidR="00C10F0C" w:rsidRPr="00BF2B6E" w:rsidRDefault="00303295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39CABE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23DBD4" w14:textId="2FCFEC5F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</w:tbl>
    <w:p w14:paraId="7C874F49" w14:textId="77777777" w:rsidR="00A402B4" w:rsidRDefault="00A402B4" w:rsidP="00905768"/>
    <w:p w14:paraId="481A1AEE" w14:textId="77777777" w:rsidR="006B3CCB" w:rsidRPr="00BF2B6E" w:rsidRDefault="006B3CCB" w:rsidP="00905768">
      <w:pPr>
        <w:rPr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93"/>
        <w:gridCol w:w="274"/>
        <w:gridCol w:w="1251"/>
      </w:tblGrid>
      <w:tr w:rsidR="00905768" w:rsidRPr="00BF2B6E" w14:paraId="164714D1" w14:textId="77777777" w:rsidTr="00850A17">
        <w:trPr>
          <w:trHeight w:val="137"/>
        </w:trPr>
        <w:tc>
          <w:tcPr>
            <w:tcW w:w="2063" w:type="pct"/>
          </w:tcPr>
          <w:p w14:paraId="50E1C3C4" w14:textId="77777777" w:rsidR="00905768" w:rsidRPr="00BF2B6E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44" w:type="pct"/>
            <w:gridSpan w:val="3"/>
          </w:tcPr>
          <w:p w14:paraId="00200B4A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30808D0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BF2B6E" w14:paraId="215D6FFC" w14:textId="77777777" w:rsidTr="00850A17">
        <w:trPr>
          <w:trHeight w:val="137"/>
        </w:trPr>
        <w:tc>
          <w:tcPr>
            <w:tcW w:w="2063" w:type="pct"/>
          </w:tcPr>
          <w:p w14:paraId="3FF65624" w14:textId="2A04C27A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5381E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="00B5381E"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B5381E"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B5381E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6853701A" w14:textId="7EBA5C35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4008B2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76" w:type="pct"/>
          </w:tcPr>
          <w:p w14:paraId="03E76516" w14:textId="451D8183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F1DB18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36" w:type="pct"/>
          </w:tcPr>
          <w:p w14:paraId="112FFB75" w14:textId="0931CEBB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8CE7D8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7" w:type="pct"/>
          </w:tcPr>
          <w:p w14:paraId="24B3D0C9" w14:textId="358E29CC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40C3B" w:rsidRPr="00BF2B6E" w14:paraId="6648C494" w14:textId="77777777" w:rsidTr="00850A17">
        <w:trPr>
          <w:trHeight w:val="137"/>
        </w:trPr>
        <w:tc>
          <w:tcPr>
            <w:tcW w:w="2063" w:type="pct"/>
          </w:tcPr>
          <w:p w14:paraId="189DDC88" w14:textId="77777777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7B2219E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BF2B6E" w14:paraId="1449DA41" w14:textId="77777777" w:rsidTr="00850A17">
        <w:tc>
          <w:tcPr>
            <w:tcW w:w="2063" w:type="pct"/>
          </w:tcPr>
          <w:p w14:paraId="10AA3FCE" w14:textId="77777777" w:rsidR="00340C3B" w:rsidRPr="00BF2B6E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84090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BA042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DD7121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BF2B6E" w14:paraId="3C57413A" w14:textId="77777777" w:rsidTr="00850A17">
        <w:tc>
          <w:tcPr>
            <w:tcW w:w="2063" w:type="pct"/>
          </w:tcPr>
          <w:p w14:paraId="7046AC3A" w14:textId="77777777" w:rsidR="00340C3B" w:rsidRPr="00BF2B6E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9BC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E3B7E2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C080FE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BF2B6E" w14:paraId="0212FC18" w14:textId="77777777" w:rsidTr="00850A17">
        <w:tc>
          <w:tcPr>
            <w:tcW w:w="2063" w:type="pct"/>
          </w:tcPr>
          <w:p w14:paraId="7A6E10E7" w14:textId="77777777" w:rsidR="00340C3B" w:rsidRPr="00BF2B6E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BF2B6E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BF2B6E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0BBCD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F4818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4051567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F0C" w:rsidRPr="00BF2B6E" w14:paraId="695F5544" w14:textId="77777777" w:rsidTr="00850A17">
        <w:tc>
          <w:tcPr>
            <w:tcW w:w="2063" w:type="pct"/>
          </w:tcPr>
          <w:p w14:paraId="2D5DD8F2" w14:textId="77777777" w:rsidR="00C10F0C" w:rsidRPr="00BF2B6E" w:rsidRDefault="00C10F0C" w:rsidP="00C10F0C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063C5EBB" w:rsidR="00C10F0C" w:rsidRPr="00BF2B6E" w:rsidRDefault="00941B63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B63">
              <w:rPr>
                <w:rFonts w:ascii="Angsana New" w:hAnsi="Angsana New"/>
                <w:sz w:val="30"/>
                <w:szCs w:val="30"/>
              </w:rPr>
              <w:t>48,745</w:t>
            </w:r>
          </w:p>
        </w:tc>
        <w:tc>
          <w:tcPr>
            <w:tcW w:w="144" w:type="pct"/>
          </w:tcPr>
          <w:p w14:paraId="532E700A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D1EE7" w14:textId="220D312F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43,344</w:t>
            </w:r>
          </w:p>
        </w:tc>
        <w:tc>
          <w:tcPr>
            <w:tcW w:w="144" w:type="pct"/>
          </w:tcPr>
          <w:p w14:paraId="3BE753A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809E9C" w14:textId="1E1DA422" w:rsidR="00C10F0C" w:rsidRPr="00BF2B6E" w:rsidRDefault="00941B63" w:rsidP="00941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B63">
              <w:rPr>
                <w:rFonts w:ascii="Angsana New" w:hAnsi="Angsana New"/>
                <w:sz w:val="30"/>
                <w:szCs w:val="30"/>
              </w:rPr>
              <w:t>48,745</w:t>
            </w:r>
          </w:p>
        </w:tc>
        <w:tc>
          <w:tcPr>
            <w:tcW w:w="146" w:type="pct"/>
          </w:tcPr>
          <w:p w14:paraId="45518CF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43DB2766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43,344</w:t>
            </w:r>
          </w:p>
        </w:tc>
      </w:tr>
      <w:tr w:rsidR="00C10F0C" w:rsidRPr="00BF2B6E" w14:paraId="74E63B41" w14:textId="77777777" w:rsidTr="00850A17">
        <w:tc>
          <w:tcPr>
            <w:tcW w:w="2063" w:type="pct"/>
          </w:tcPr>
          <w:p w14:paraId="0956F13E" w14:textId="77777777" w:rsidR="00C10F0C" w:rsidRPr="00BF2B6E" w:rsidRDefault="00C10F0C" w:rsidP="00C10F0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1589870B" w:rsidR="00C10F0C" w:rsidRPr="00BF2B6E" w:rsidRDefault="00941B63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B63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144" w:type="pct"/>
          </w:tcPr>
          <w:p w14:paraId="07958BB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1D3CBB" w14:textId="68F90729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,7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6FAF7838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A3F594" w14:textId="1EB0BE05" w:rsidR="00C10F0C" w:rsidRPr="00BF2B6E" w:rsidRDefault="00941B63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B63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146" w:type="pct"/>
          </w:tcPr>
          <w:p w14:paraId="621104B5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4E1952CF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,7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10F0C" w:rsidRPr="00BF2B6E" w14:paraId="3FCF5E41" w14:textId="77777777" w:rsidTr="00850A17">
        <w:tc>
          <w:tcPr>
            <w:tcW w:w="2063" w:type="pct"/>
          </w:tcPr>
          <w:p w14:paraId="3F7C3416" w14:textId="77777777" w:rsidR="00C10F0C" w:rsidRPr="00BF2B6E" w:rsidRDefault="00C10F0C" w:rsidP="00C10F0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BF2B6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5BBCB837" w:rsidR="00C10F0C" w:rsidRPr="00BF2B6E" w:rsidRDefault="00941B63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B63">
              <w:rPr>
                <w:rFonts w:ascii="Angsana New" w:hAnsi="Angsana New"/>
                <w:b/>
                <w:bCs/>
                <w:sz w:val="30"/>
                <w:szCs w:val="30"/>
              </w:rPr>
              <w:t>50,046</w:t>
            </w:r>
          </w:p>
        </w:tc>
        <w:tc>
          <w:tcPr>
            <w:tcW w:w="144" w:type="pct"/>
          </w:tcPr>
          <w:p w14:paraId="2907295E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41E1FE0E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45,054</w:t>
            </w:r>
          </w:p>
        </w:tc>
        <w:tc>
          <w:tcPr>
            <w:tcW w:w="144" w:type="pct"/>
          </w:tcPr>
          <w:p w14:paraId="084E971F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1999CC4F" w:rsidR="00C10F0C" w:rsidRPr="00BF2B6E" w:rsidRDefault="00941B63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B63">
              <w:rPr>
                <w:rFonts w:ascii="Angsana New" w:hAnsi="Angsana New"/>
                <w:b/>
                <w:bCs/>
                <w:sz w:val="30"/>
                <w:szCs w:val="30"/>
              </w:rPr>
              <w:t>50,046</w:t>
            </w:r>
          </w:p>
        </w:tc>
        <w:tc>
          <w:tcPr>
            <w:tcW w:w="146" w:type="pct"/>
          </w:tcPr>
          <w:p w14:paraId="3ACF07A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31359745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45,054</w:t>
            </w:r>
          </w:p>
        </w:tc>
      </w:tr>
      <w:tr w:rsidR="00C10F0C" w:rsidRPr="00BF2B6E" w14:paraId="5D4D0AC6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F92E27F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45EF8E90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5B4A65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F0C" w:rsidRPr="00BF2B6E" w14:paraId="69FF0831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16E0908F" w14:textId="644320CC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0A37A966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015204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F0C" w:rsidRPr="00BF2B6E" w14:paraId="35C13A9D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56A28DE0" w14:textId="79CCA73A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</w:tcPr>
          <w:p w14:paraId="3529A963" w14:textId="6043FD21" w:rsidR="00C10F0C" w:rsidRPr="00BF2B6E" w:rsidRDefault="00F65BD7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BD7"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1A53FABB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22C6A184" w14:textId="3BF6B3FA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92F06AA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1F8D0F" w14:textId="500561FD" w:rsidR="00C10F0C" w:rsidRPr="00BF2B6E" w:rsidRDefault="00F65BD7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BD7"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46" w:type="pct"/>
          </w:tcPr>
          <w:p w14:paraId="41736878" w14:textId="23BF8242" w:rsidR="00C10F0C" w:rsidRPr="00BF2B6E" w:rsidRDefault="00C10F0C" w:rsidP="00C10F0C">
            <w:pPr>
              <w:pStyle w:val="a"/>
              <w:tabs>
                <w:tab w:val="left" w:pos="342"/>
              </w:tabs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667" w:type="pct"/>
          </w:tcPr>
          <w:p w14:paraId="037B8C47" w14:textId="3BBB8976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0F0C" w:rsidRPr="00BF2B6E" w14:paraId="211A1D0B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E60B0B6" w14:textId="06B503BF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44B0BECD" w:rsidR="00C10F0C" w:rsidRPr="00BF2B6E" w:rsidRDefault="00F65BD7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5BD7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44" w:type="pct"/>
          </w:tcPr>
          <w:p w14:paraId="17F9EA09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69940B5F" w14:textId="38FB767F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,87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F5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6F852CE0" w14:textId="77777777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1786C2" w14:textId="7D2E1D45" w:rsidR="00C10F0C" w:rsidRPr="00BF2B6E" w:rsidRDefault="00F65BD7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5BD7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46" w:type="pct"/>
          </w:tcPr>
          <w:p w14:paraId="1899A435" w14:textId="77777777" w:rsidR="00C10F0C" w:rsidRPr="00BF2B6E" w:rsidRDefault="00C10F0C" w:rsidP="00C10F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0C8884D0" w:rsidR="00C10F0C" w:rsidRPr="00BF2B6E" w:rsidRDefault="00C10F0C" w:rsidP="00C1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1F5193">
              <w:rPr>
                <w:rFonts w:ascii="Angsana New" w:hAnsi="Angsana New"/>
                <w:sz w:val="30"/>
                <w:szCs w:val="30"/>
              </w:rPr>
              <w:t>,87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F5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7A47A893" w14:textId="2A1B021F" w:rsidR="007F6C42" w:rsidRPr="00BF2B6E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49F3D8D6" w:rsidR="00811F3F" w:rsidRPr="00BF2B6E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C10F0C" w:rsidRPr="004E0799">
        <w:rPr>
          <w:rFonts w:ascii="Angsana New" w:hAnsi="Angsana New" w:hint="cs"/>
          <w:sz w:val="30"/>
          <w:szCs w:val="30"/>
        </w:rPr>
        <w:t>3</w:t>
      </w:r>
      <w:r w:rsidR="00C10F0C" w:rsidRPr="004E0799">
        <w:rPr>
          <w:rFonts w:ascii="Angsana New" w:hAnsi="Angsana New"/>
          <w:sz w:val="30"/>
          <w:szCs w:val="30"/>
        </w:rPr>
        <w:t xml:space="preserve">0 </w:t>
      </w:r>
      <w:r w:rsidR="00C10F0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10F0C" w:rsidRPr="004E0799">
        <w:rPr>
          <w:rFonts w:ascii="Angsana New" w:hAnsi="Angsana New" w:hint="cs"/>
          <w:sz w:val="30"/>
          <w:szCs w:val="30"/>
        </w:rPr>
        <w:t>256</w:t>
      </w:r>
      <w:r w:rsidR="00A347A8">
        <w:rPr>
          <w:rFonts w:ascii="Angsana New" w:hAnsi="Angsana New"/>
          <w:sz w:val="30"/>
          <w:szCs w:val="30"/>
        </w:rPr>
        <w:t>7</w:t>
      </w:r>
      <w:r w:rsidR="00A347A8">
        <w:rPr>
          <w:rFonts w:ascii="Angsana New" w:hAnsi="Angsana New" w:hint="cs"/>
          <w:sz w:val="30"/>
          <w:szCs w:val="30"/>
          <w:cs/>
        </w:rPr>
        <w:t xml:space="preserve"> </w:t>
      </w:r>
      <w:r w:rsidRPr="00BF2B6E">
        <w:rPr>
          <w:rFonts w:ascii="Angsana New" w:hAnsi="Angsana New" w:hint="cs"/>
          <w:sz w:val="30"/>
          <w:szCs w:val="30"/>
          <w:cs/>
        </w:rPr>
        <w:t>และ</w:t>
      </w:r>
      <w:r w:rsidR="00482F28" w:rsidRPr="00BF2B6E">
        <w:rPr>
          <w:rFonts w:ascii="Angsana New" w:hAnsi="Angsana New"/>
          <w:sz w:val="30"/>
          <w:szCs w:val="30"/>
        </w:rPr>
        <w:t xml:space="preserve"> </w:t>
      </w:r>
      <w:r w:rsidR="00482F28" w:rsidRPr="00BF2B6E">
        <w:rPr>
          <w:rFonts w:ascii="Angsana New" w:hAnsi="Angsana New" w:hint="cs"/>
          <w:sz w:val="30"/>
          <w:szCs w:val="30"/>
          <w:cs/>
        </w:rPr>
        <w:t>วันที่</w:t>
      </w:r>
      <w:r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Pr="00BF2B6E">
        <w:rPr>
          <w:rFonts w:ascii="Angsana New" w:hAnsi="Angsana New" w:hint="cs"/>
          <w:sz w:val="30"/>
          <w:szCs w:val="30"/>
        </w:rPr>
        <w:t>3</w:t>
      </w:r>
      <w:r w:rsidR="00C7712F" w:rsidRPr="00BF2B6E">
        <w:rPr>
          <w:rFonts w:ascii="Angsana New" w:hAnsi="Angsana New" w:hint="cs"/>
          <w:sz w:val="30"/>
          <w:szCs w:val="30"/>
        </w:rPr>
        <w:t>1</w:t>
      </w:r>
      <w:r w:rsidRPr="00BF2B6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F2B6E">
        <w:rPr>
          <w:rFonts w:ascii="Angsana New" w:hAnsi="Angsana New"/>
          <w:color w:val="000000"/>
          <w:sz w:val="30"/>
          <w:szCs w:val="30"/>
        </w:rPr>
        <w:t>256</w:t>
      </w:r>
      <w:r w:rsidR="00340C3B" w:rsidRPr="00BF2B6E">
        <w:rPr>
          <w:rFonts w:ascii="Angsana New" w:hAnsi="Angsana New"/>
          <w:color w:val="000000"/>
          <w:sz w:val="30"/>
          <w:szCs w:val="30"/>
        </w:rPr>
        <w:t>6</w:t>
      </w:r>
      <w:r w:rsidRPr="00BF2B6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BF2B6E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BF2B6E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BF2B6E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BF2B6E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57E4C42D" w:rsidR="00340C3B" w:rsidRPr="00BF2B6E" w:rsidRDefault="00C10F0C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1EEC6A8B" w14:textId="77777777" w:rsidR="00340C3B" w:rsidRPr="00BF2B6E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2E1D05DF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31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16883193" w:rsidR="00340C3B" w:rsidRPr="00BF2B6E" w:rsidRDefault="00C10F0C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F16ECDF" w14:textId="77777777" w:rsidR="00340C3B" w:rsidRPr="00BF2B6E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00AF9F54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31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0C3B" w:rsidRPr="00BF2B6E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580C1B30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48F03CF5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25B03695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3A96B1DE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0551970A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38629C2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1E13D150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40C3B" w:rsidRPr="00BF2B6E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86B9B" w:rsidRPr="00BF2B6E" w14:paraId="28D58FAA" w14:textId="77777777" w:rsidTr="00515627">
        <w:tc>
          <w:tcPr>
            <w:tcW w:w="1980" w:type="pct"/>
          </w:tcPr>
          <w:p w14:paraId="661BC752" w14:textId="5341F00E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1C9558AB" w14:textId="77777777" w:rsidTr="00515627">
        <w:tc>
          <w:tcPr>
            <w:tcW w:w="1980" w:type="pct"/>
          </w:tcPr>
          <w:p w14:paraId="54D06B89" w14:textId="23A334FC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ABA412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61917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5815589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F4901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5247B5A4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1029C6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1B1F589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76A90531" w14:textId="77777777" w:rsidTr="00186B9B">
        <w:tc>
          <w:tcPr>
            <w:tcW w:w="1980" w:type="pct"/>
          </w:tcPr>
          <w:p w14:paraId="7B26E6CA" w14:textId="4734709A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70C773" w14:textId="6D25EC1B" w:rsidR="00186B9B" w:rsidRPr="00BF2B6E" w:rsidRDefault="00F65BD7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A0483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FE493C" w14:textId="3E8D7026" w:rsidR="00186B9B" w:rsidRPr="00BF2B6E" w:rsidRDefault="004A7AAB" w:rsidP="004A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6B9B" w:rsidRPr="00BF2B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4C369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D66C95" w14:textId="2F919434" w:rsidR="00186B9B" w:rsidRPr="00BF2B6E" w:rsidRDefault="00F65BD7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5BD7">
              <w:rPr>
                <w:rFonts w:ascii="Angsana New" w:hAnsi="Angsana New"/>
                <w:sz w:val="30"/>
                <w:szCs w:val="30"/>
              </w:rPr>
              <w:t>35,354</w:t>
            </w:r>
          </w:p>
        </w:tc>
        <w:tc>
          <w:tcPr>
            <w:tcW w:w="142" w:type="pct"/>
          </w:tcPr>
          <w:p w14:paraId="03107F6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F43BDB" w14:textId="3B6452DE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40,293</w:t>
            </w:r>
          </w:p>
        </w:tc>
      </w:tr>
      <w:tr w:rsidR="00186B9B" w:rsidRPr="00BF2B6E" w14:paraId="57B6E771" w14:textId="77777777" w:rsidTr="00186B9B">
        <w:tc>
          <w:tcPr>
            <w:tcW w:w="1980" w:type="pct"/>
          </w:tcPr>
          <w:p w14:paraId="58CFE745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E82E6A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49650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B4E906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5C693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3B3F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16B8A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7A80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05F8AF72" w14:textId="77777777" w:rsidTr="00515627">
        <w:tc>
          <w:tcPr>
            <w:tcW w:w="1980" w:type="pct"/>
          </w:tcPr>
          <w:p w14:paraId="133CF5DA" w14:textId="3919E30A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4B0649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10D2A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66CF3B5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CE2758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2BC8247A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2C171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0E7DAA3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4CB8AB87" w14:textId="77777777" w:rsidTr="00515627">
        <w:tc>
          <w:tcPr>
            <w:tcW w:w="1980" w:type="pct"/>
          </w:tcPr>
          <w:p w14:paraId="7D77EF91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25358A3C" w14:textId="77777777" w:rsidTr="00515627">
        <w:tc>
          <w:tcPr>
            <w:tcW w:w="1980" w:type="pct"/>
          </w:tcPr>
          <w:p w14:paraId="6399329B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BF2B6E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1A7441AC" w:rsidR="00186B9B" w:rsidRPr="00BF2B6E" w:rsidRDefault="00F65BD7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BD7">
              <w:rPr>
                <w:rFonts w:ascii="Angsana New" w:hAnsi="Angsana New"/>
                <w:color w:val="000000"/>
                <w:sz w:val="30"/>
                <w:szCs w:val="30"/>
              </w:rPr>
              <w:t>1,252</w:t>
            </w:r>
          </w:p>
        </w:tc>
        <w:tc>
          <w:tcPr>
            <w:tcW w:w="142" w:type="pct"/>
          </w:tcPr>
          <w:p w14:paraId="715D1B2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5F808DA4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142" w:type="pct"/>
          </w:tcPr>
          <w:p w14:paraId="40D94B0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5FF15D46" w:rsidR="00186B9B" w:rsidRPr="00BF2B6E" w:rsidRDefault="00F65BD7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5BD7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142" w:type="pct"/>
          </w:tcPr>
          <w:p w14:paraId="2E406095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15E010B0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</w:tr>
    </w:tbl>
    <w:p w14:paraId="7CC228D1" w14:textId="77777777" w:rsidR="00F65BD7" w:rsidRDefault="00F65BD7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37EC815" w14:textId="77777777" w:rsidR="00F65BD7" w:rsidRDefault="00F65BD7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4F2B8A" w14:textId="77777777" w:rsidR="00F65BD7" w:rsidRDefault="00F65BD7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E8992BC" w14:textId="77777777" w:rsidR="00F65BD7" w:rsidRDefault="00F65BD7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0E460063" w:rsidR="006A3980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</w:t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787668D4" w14:textId="77777777" w:rsidR="006B3CCB" w:rsidRPr="00BF2B6E" w:rsidRDefault="006B3CCB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:rsidRPr="00BF2B6E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431C8EE0" w:rsidR="00811F3F" w:rsidRPr="00BF2B6E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40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</w:t>
            </w:r>
            <w:r w:rsidR="00F40990"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F409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40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3A146F"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BF2B6E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BF2B6E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BF2B6E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BF2B6E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BF2B6E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BF2B6E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2B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BF2B6E" w14:paraId="693EE464" w14:textId="77777777" w:rsidTr="00315B71">
        <w:trPr>
          <w:cantSplit/>
        </w:trPr>
        <w:tc>
          <w:tcPr>
            <w:tcW w:w="4500" w:type="dxa"/>
          </w:tcPr>
          <w:p w14:paraId="6211F50C" w14:textId="308D4715" w:rsidR="000A74A2" w:rsidRPr="00BF2B6E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2E4331" w:rsidRPr="002E433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F2B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65F2CA56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5FC93E48" w:rsidR="000A74A2" w:rsidRPr="00BF2B6E" w:rsidRDefault="00AB6DAA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324</w:t>
            </w:r>
            <w:r w:rsidR="00F65BD7" w:rsidRPr="00F65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65</w:t>
            </w:r>
            <w:r w:rsidR="00FE61C2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BD779A3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563201C1" w:rsidR="000A74A2" w:rsidRPr="00BF2B6E" w:rsidRDefault="00AB6DAA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317</w:t>
            </w:r>
            <w:r w:rsidR="00F65BD7" w:rsidRPr="00F65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795</w:t>
            </w:r>
          </w:p>
        </w:tc>
      </w:tr>
      <w:tr w:rsidR="000A74A2" w:rsidRPr="00BF2B6E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BF2B6E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BF2B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7EAECE36" w:rsidR="000A74A2" w:rsidRPr="00BF2B6E" w:rsidRDefault="00AB6DAA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F65BD7" w:rsidRPr="00F65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51</w:t>
            </w:r>
            <w:r w:rsidR="00FE61C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9A010F9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49171450" w:rsidR="000A74A2" w:rsidRPr="00BF2B6E" w:rsidRDefault="00AB6DAA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F65BD7" w:rsidRPr="00F65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DAA">
              <w:rPr>
                <w:rFonts w:asciiTheme="majorBidi" w:hAnsiTheme="majorBidi"/>
                <w:sz w:val="30"/>
                <w:szCs w:val="30"/>
                <w:lang w:val="en-US" w:bidi="th-TH"/>
              </w:rPr>
              <w:t>51</w:t>
            </w:r>
            <w:r w:rsidR="00FE61C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091EED8F" w14:textId="77777777" w:rsidR="00BA310A" w:rsidRPr="002E4F3C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667C82A5" w:rsidR="004339C6" w:rsidRPr="00BF2B6E" w:rsidRDefault="004339C6" w:rsidP="003D5E4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9F77FF" w:rsidRPr="009F77FF">
        <w:rPr>
          <w:rFonts w:ascii="Angsana New" w:hAnsi="Angsana New" w:hint="cs"/>
          <w:color w:val="000000"/>
          <w:sz w:val="30"/>
          <w:szCs w:val="30"/>
          <w:lang w:val="en-US" w:bidi="th-TH"/>
        </w:rPr>
        <w:t>1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3D5E45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โดยค่าเช่าคงที่ตลอดอายุสัญญา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2E4F3C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6ABB419C" w:rsidR="0067788E" w:rsidRPr="00BF2B6E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BF2B6E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F9513F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>7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="00011688" w:rsidRPr="00BF2B6E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 xml:space="preserve"> </w:t>
      </w:r>
      <w:r w:rsidR="009F77FF" w:rsidRPr="009F77FF">
        <w:rPr>
          <w:rFonts w:ascii="Angsana New" w:hAnsi="Angsana New" w:hint="cs"/>
          <w:color w:val="000000"/>
          <w:spacing w:val="-8"/>
          <w:sz w:val="30"/>
          <w:szCs w:val="30"/>
          <w:lang w:val="en-US" w:bidi="th-TH"/>
        </w:rPr>
        <w:t>1</w:t>
      </w:r>
      <w:r w:rsidR="00B16E21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8.41</w:t>
      </w:r>
      <w:r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BF2B6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9F77FF" w:rsidRPr="009F77FF">
        <w:rPr>
          <w:rFonts w:ascii="Angsana New" w:hAnsi="Angsana New" w:hint="cs"/>
          <w:color w:val="000000"/>
          <w:sz w:val="30"/>
          <w:szCs w:val="30"/>
          <w:lang w:val="en-US" w:bidi="th-TH"/>
        </w:rPr>
        <w:t>1</w:t>
      </w:r>
      <w:r w:rsidR="00B16E21">
        <w:rPr>
          <w:rFonts w:ascii="Angsana New" w:hAnsi="Angsana New"/>
          <w:color w:val="000000"/>
          <w:sz w:val="30"/>
          <w:szCs w:val="30"/>
          <w:lang w:val="en-US" w:bidi="th-TH"/>
        </w:rPr>
        <w:t>8.26</w:t>
      </w:r>
      <w:r w:rsidR="00011688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2E4F3C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4E96BF99" w14:textId="138202B4" w:rsidR="00F9030C" w:rsidRPr="00BF2B6E" w:rsidRDefault="00D33FEC" w:rsidP="00D135EB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08412781" w14:textId="77777777" w:rsidR="00F9030C" w:rsidRPr="002E4F3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469527F3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F2B6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632A75EF" w14:textId="77777777" w:rsidR="00F9030C" w:rsidRPr="002E4F3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6EFB37CD" w14:textId="77777777" w:rsid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วัสดุแทนไม้ คอนกรีตมวลเบา 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และโครงหลังคาสำเร็จรูป 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ที่แสดงในงบการเงินจึงเกี่ยวกับส่วนงานธุรกิจผลิตกระเบื้องมุงหลังคา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 และโครงหลังคาสำเร็จรูป</w:t>
      </w:r>
    </w:p>
    <w:p w14:paraId="5FBD8138" w14:textId="77777777" w:rsidR="00B53156" w:rsidRDefault="00B53156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02CDCF4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01B9E70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741C9DA5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7D5EC439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3AC8438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7230D03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242F46DF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3778ED8A" w14:textId="77777777" w:rsidR="006B3CCB" w:rsidRPr="00BF2B6E" w:rsidRDefault="006B3CCB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6AB59A4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F2B6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469AA6C5" w14:textId="77777777" w:rsidR="00F9030C" w:rsidRPr="002E4F3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24"/>
          <w:szCs w:val="24"/>
          <w:lang w:val="x-none" w:eastAsia="x-none"/>
        </w:rPr>
      </w:pPr>
    </w:p>
    <w:p w14:paraId="35FCA444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1057C5FB" w14:textId="2F5B563F" w:rsidR="00F9030C" w:rsidRDefault="00B16E21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  <w:drawing>
          <wp:inline distT="0" distB="0" distL="0" distR="0" wp14:anchorId="5E0884D4" wp14:editId="3116840D">
            <wp:extent cx="5833482" cy="2963810"/>
            <wp:effectExtent l="0" t="0" r="0" b="8255"/>
            <wp:docPr id="9919396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39653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348" cy="298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F5F3C" w14:textId="77777777" w:rsidR="00D135EB" w:rsidRPr="002E4F3C" w:rsidRDefault="00D135EB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204804DF" w14:textId="5D869D92" w:rsidR="00F9030C" w:rsidRPr="00BF2B6E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05EFA5E6" w14:textId="77777777" w:rsidR="00F9030C" w:rsidRPr="002E4F3C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4"/>
          <w:szCs w:val="24"/>
          <w:cs/>
        </w:rPr>
      </w:pPr>
    </w:p>
    <w:p w14:paraId="55BC1596" w14:textId="77777777" w:rsid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วัสดุแทนไม้ </w:t>
      </w:r>
      <w:r w:rsidRPr="00A512DC">
        <w:rPr>
          <w:rFonts w:ascii="Angsana New" w:hAnsi="Angsana New" w:hint="cs"/>
          <w:color w:val="000000"/>
          <w:spacing w:val="-4"/>
          <w:sz w:val="30"/>
          <w:szCs w:val="30"/>
          <w:cs/>
        </w:rPr>
        <w:t>คอนกรีตมวลเบา</w:t>
      </w:r>
      <w:r w:rsidRPr="00A512D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512DC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และโครงหลังคาสำเร็จรูป</w:t>
      </w:r>
      <w:r w:rsidRPr="00A512D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25C465CD" w14:textId="77777777" w:rsidR="00D135EB" w:rsidRDefault="00D135EB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12F7C8A0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7489A46A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39468B35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468391C4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6C65E378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3B73A56A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5ED14661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31E39BBD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70AF446F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762BA5ED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4B79FBE4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099AB34F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65259C5F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0E80CA7F" w14:textId="77777777" w:rsidR="001F4E03" w:rsidRDefault="001F4E03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1B8B0F65" w14:textId="77777777" w:rsidR="001F4E03" w:rsidRDefault="001F4E03" w:rsidP="001F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</w:rPr>
      </w:pPr>
    </w:p>
    <w:p w14:paraId="1FB8CF00" w14:textId="77777777" w:rsidR="001F4E03" w:rsidRDefault="001F4E03" w:rsidP="001F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</w:rPr>
      </w:pPr>
    </w:p>
    <w:p w14:paraId="544B4CBE" w14:textId="77777777" w:rsidR="006B3CCB" w:rsidRDefault="006B3CCB" w:rsidP="006B3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</w:rPr>
      </w:pPr>
    </w:p>
    <w:p w14:paraId="1060DC77" w14:textId="4533EF34" w:rsidR="00F9030C" w:rsidRDefault="00D135EB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BA1A7E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28609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D97AAD5" w14:textId="77777777" w:rsidR="002E4F3C" w:rsidRPr="00FE61C2" w:rsidRDefault="002E4F3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9AA79D" w14:textId="7D1CF76A" w:rsidR="002E4F3C" w:rsidRPr="005B605A" w:rsidRDefault="00F9030C" w:rsidP="002E4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BF2B6E">
        <w:rPr>
          <w:rFonts w:ascii="Angsana New" w:hAnsi="Angsana New"/>
          <w:sz w:val="30"/>
          <w:szCs w:val="30"/>
        </w:rPr>
        <w:t>2567</w:t>
      </w:r>
      <w:r w:rsidR="002C606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606B">
        <w:rPr>
          <w:rFonts w:ascii="Angsana New" w:hAnsi="Angsana New"/>
          <w:sz w:val="30"/>
          <w:szCs w:val="30"/>
        </w:rPr>
        <w:t>2566</w:t>
      </w:r>
      <w:r w:rsidRPr="00BF2B6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7DA80F5" w14:textId="77777777" w:rsidR="00F9030C" w:rsidRPr="00FE61C2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F9030C" w:rsidRPr="00217C08" w:rsidDel="00D43E7A" w14:paraId="250EB3F8" w14:textId="77777777" w:rsidTr="009825D4">
        <w:trPr>
          <w:trHeight w:val="434"/>
          <w:tblHeader/>
        </w:trPr>
        <w:tc>
          <w:tcPr>
            <w:tcW w:w="2624" w:type="dxa"/>
            <w:vAlign w:val="bottom"/>
          </w:tcPr>
          <w:p w14:paraId="749215D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235DAE7B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5BFB6D70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57A249D6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07F78304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3D69F5FD" w14:textId="77777777" w:rsidR="00F9030C" w:rsidRPr="00217C08" w:rsidDel="00D43E7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9030C" w:rsidRPr="00217C08" w14:paraId="652C021F" w14:textId="77777777" w:rsidTr="009825D4">
        <w:trPr>
          <w:trHeight w:val="441"/>
          <w:tblHeader/>
        </w:trPr>
        <w:tc>
          <w:tcPr>
            <w:tcW w:w="2624" w:type="dxa"/>
          </w:tcPr>
          <w:p w14:paraId="401AE864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352201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0A6E5EE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CFBCCA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58A8FB7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FB81C8C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106" w:rsidRPr="00217C08" w14:paraId="7A9A462F" w14:textId="77777777" w:rsidTr="00E06175">
        <w:trPr>
          <w:trHeight w:val="423"/>
        </w:trPr>
        <w:tc>
          <w:tcPr>
            <w:tcW w:w="2624" w:type="dxa"/>
          </w:tcPr>
          <w:p w14:paraId="3DE4BB39" w14:textId="779FBEFF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2C606B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790" w:type="dxa"/>
            <w:shd w:val="clear" w:color="auto" w:fill="auto"/>
          </w:tcPr>
          <w:p w14:paraId="0AEF57E5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B0BAC08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9D37F75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CD6919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45A366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E21" w:rsidRPr="00217C08" w14:paraId="4C74689D" w14:textId="77777777" w:rsidTr="00E06175">
        <w:trPr>
          <w:trHeight w:val="423"/>
        </w:trPr>
        <w:tc>
          <w:tcPr>
            <w:tcW w:w="2624" w:type="dxa"/>
          </w:tcPr>
          <w:p w14:paraId="5C93F5CC" w14:textId="7F290696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B16E2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B16E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6DAA" w:rsidRPr="00AB6D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90" w:type="dxa"/>
            <w:shd w:val="clear" w:color="auto" w:fill="auto"/>
          </w:tcPr>
          <w:p w14:paraId="33497471" w14:textId="677B12F5" w:rsidR="00B16E21" w:rsidRPr="00217C08" w:rsidRDefault="00592D69" w:rsidP="0059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D69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2404EB05" w14:textId="276C75FD" w:rsidR="00B16E21" w:rsidRPr="00217C08" w:rsidRDefault="00592D69" w:rsidP="0059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6BB8DBBB" w14:textId="2B8A49D6" w:rsidR="00B16E21" w:rsidRPr="00217C08" w:rsidRDefault="00592D69" w:rsidP="00E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175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2DD288A0" w14:textId="77777777" w:rsidR="00B16E21" w:rsidRPr="00217C08" w:rsidRDefault="00B16E21" w:rsidP="0059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0D026FD" w14:textId="350299BE" w:rsidR="00B16E21" w:rsidRPr="00217C08" w:rsidRDefault="00592D69" w:rsidP="0059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B16E21" w:rsidRPr="00217C08" w14:paraId="5E180269" w14:textId="77777777" w:rsidTr="00E06175">
        <w:trPr>
          <w:trHeight w:val="423"/>
        </w:trPr>
        <w:tc>
          <w:tcPr>
            <w:tcW w:w="2624" w:type="dxa"/>
          </w:tcPr>
          <w:p w14:paraId="2A47286B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06E655F5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D7C5D9D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3720200F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67AB8FD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D179E13" w14:textId="77777777" w:rsidR="00B16E21" w:rsidRPr="00217C08" w:rsidRDefault="00B16E21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8BC" w:rsidRPr="00217C08" w14:paraId="171F3483" w14:textId="77777777" w:rsidTr="00C934CB">
        <w:trPr>
          <w:trHeight w:val="423"/>
        </w:trPr>
        <w:tc>
          <w:tcPr>
            <w:tcW w:w="2624" w:type="dxa"/>
          </w:tcPr>
          <w:p w14:paraId="7A9D5FB3" w14:textId="5DBD9732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934CB">
              <w:rPr>
                <w:rFonts w:ascii="Angsana New" w:hAnsi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790" w:type="dxa"/>
            <w:shd w:val="clear" w:color="auto" w:fill="auto"/>
          </w:tcPr>
          <w:p w14:paraId="026D5410" w14:textId="3F9C9D9E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C934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4C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373E8B02" w14:textId="16C4172A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7567911C" w14:textId="7BB9686B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2136D7A9" w14:textId="77777777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FFC24DE" w14:textId="12E7B9A0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9158BC" w:rsidRPr="00217C08" w14:paraId="78CEC537" w14:textId="77777777" w:rsidTr="00F87C3C">
        <w:trPr>
          <w:trHeight w:val="423"/>
        </w:trPr>
        <w:tc>
          <w:tcPr>
            <w:tcW w:w="2624" w:type="dxa"/>
          </w:tcPr>
          <w:p w14:paraId="6160FC4C" w14:textId="367D897F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กาล</w:t>
            </w: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B60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14:paraId="60BBD104" w14:textId="5B4E03C1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C934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934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204E70DB" w14:textId="3485F21F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C934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C4C3255" w14:textId="11A6589F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1233F09A" w14:textId="77777777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DA1F206" w14:textId="35A27892" w:rsidR="009158BC" w:rsidRPr="00C934CB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C934CB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9158BC" w:rsidRPr="00217C08" w14:paraId="06A5A11F" w14:textId="77777777" w:rsidTr="00F87C3C">
        <w:trPr>
          <w:trHeight w:val="423"/>
        </w:trPr>
        <w:tc>
          <w:tcPr>
            <w:tcW w:w="2624" w:type="dxa"/>
          </w:tcPr>
          <w:p w14:paraId="2F70C4B2" w14:textId="75021358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0D5864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1436A1EE" w14:textId="77777777" w:rsidR="009158BC" w:rsidRPr="00217C08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0EEEE2F5" w14:textId="77777777" w:rsidR="009158BC" w:rsidRPr="00217C08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7D858D05" w14:textId="34F84458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864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077FE59E" w14:textId="77777777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09887FC" w14:textId="3362AC80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864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0D5864" w:rsidRPr="00217C08" w14:paraId="11B652B0" w14:textId="77777777" w:rsidTr="00F87C3C">
        <w:trPr>
          <w:trHeight w:val="423"/>
        </w:trPr>
        <w:tc>
          <w:tcPr>
            <w:tcW w:w="2624" w:type="dxa"/>
          </w:tcPr>
          <w:p w14:paraId="23B051B1" w14:textId="0E12BBD9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0D58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  <w:shd w:val="clear" w:color="auto" w:fill="auto"/>
          </w:tcPr>
          <w:p w14:paraId="3E3AAC8C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BFA4801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BA943B3" w14:textId="5226954A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77459C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48" w:type="dxa"/>
          </w:tcPr>
          <w:p w14:paraId="27971540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A170F64" w14:textId="27832279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  <w:tr w:rsidR="000D5864" w:rsidRPr="00217C08" w14:paraId="0843A89B" w14:textId="77777777" w:rsidTr="00DB5106">
        <w:trPr>
          <w:trHeight w:val="423"/>
        </w:trPr>
        <w:tc>
          <w:tcPr>
            <w:tcW w:w="2624" w:type="dxa"/>
          </w:tcPr>
          <w:p w14:paraId="1878BDD9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6B17F9E2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1DA3AF5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7C14732F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793DC65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3E7ACE28" w14:textId="77777777" w:rsidR="000D5864" w:rsidRPr="00217C08" w:rsidRDefault="000D5864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30C" w:rsidRPr="00217C08" w14:paraId="54B99ED5" w14:textId="77777777" w:rsidTr="009825D4">
        <w:trPr>
          <w:trHeight w:val="423"/>
        </w:trPr>
        <w:tc>
          <w:tcPr>
            <w:tcW w:w="2624" w:type="dxa"/>
          </w:tcPr>
          <w:p w14:paraId="645A423D" w14:textId="3364228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2C606B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14:paraId="75AC1C56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6C80AF2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358E1EC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3DFE5D1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F80368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D69" w:rsidRPr="00217C08" w14:paraId="1E1CB912" w14:textId="77777777" w:rsidTr="009825D4">
        <w:trPr>
          <w:trHeight w:val="423"/>
        </w:trPr>
        <w:tc>
          <w:tcPr>
            <w:tcW w:w="2624" w:type="dxa"/>
          </w:tcPr>
          <w:p w14:paraId="70238B7F" w14:textId="123E24B4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92D6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6DAA" w:rsidRPr="00AB6D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0" w:type="dxa"/>
            <w:shd w:val="clear" w:color="auto" w:fill="auto"/>
          </w:tcPr>
          <w:p w14:paraId="1EAB82EC" w14:textId="399F6902" w:rsidR="00592D69" w:rsidRPr="00217C08" w:rsidRDefault="00AB6DAA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AB6DAA">
              <w:rPr>
                <w:rFonts w:ascii="Angsana New" w:hAnsi="Angsana New"/>
                <w:sz w:val="30"/>
                <w:szCs w:val="30"/>
              </w:rPr>
              <w:t>21</w:t>
            </w:r>
            <w:r w:rsidR="00592D69"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2D69" w:rsidRPr="00592D69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592D69"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6D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34CA4DE9" w14:textId="3BC7016F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D6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92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6DAA" w:rsidRPr="00AB6D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</w:tcPr>
          <w:p w14:paraId="501BA3A2" w14:textId="277FCC29" w:rsidR="00592D69" w:rsidRPr="00217C08" w:rsidRDefault="0047384A" w:rsidP="0047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094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4F615C56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5202AF4" w14:textId="6E125D51" w:rsidR="00592D69" w:rsidRPr="00217C08" w:rsidRDefault="0047384A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592D69" w:rsidRPr="00217C08" w14:paraId="450529AE" w14:textId="77777777" w:rsidTr="00286094">
        <w:trPr>
          <w:trHeight w:val="423"/>
        </w:trPr>
        <w:tc>
          <w:tcPr>
            <w:tcW w:w="2624" w:type="dxa"/>
          </w:tcPr>
          <w:p w14:paraId="44CAEF5D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384D9761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3B540DA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B85B227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43105C88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5BAA97E" w14:textId="77777777" w:rsidR="00592D69" w:rsidRPr="00217C08" w:rsidRDefault="00592D69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8BC" w:rsidRPr="00217C08" w14:paraId="7E5E9DD5" w14:textId="77777777" w:rsidTr="00286094">
        <w:trPr>
          <w:trHeight w:val="423"/>
        </w:trPr>
        <w:tc>
          <w:tcPr>
            <w:tcW w:w="2624" w:type="dxa"/>
          </w:tcPr>
          <w:p w14:paraId="5B372BBB" w14:textId="285F0189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F2B6E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14:paraId="6E959267" w14:textId="7E04413C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F2B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F2B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7" w:type="dxa"/>
            <w:shd w:val="clear" w:color="auto" w:fill="auto"/>
          </w:tcPr>
          <w:p w14:paraId="7B1E61B7" w14:textId="46EA652A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BF2B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</w:tcPr>
          <w:p w14:paraId="5797A3B0" w14:textId="5B740D67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0.5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8" w:type="dxa"/>
          </w:tcPr>
          <w:p w14:paraId="6F6F7AAA" w14:textId="77777777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2C1C2E5" w14:textId="587CB208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9158BC" w:rsidRPr="00217C08" w14:paraId="2A797AB7" w14:textId="77777777" w:rsidTr="00286094">
        <w:trPr>
          <w:trHeight w:val="423"/>
        </w:trPr>
        <w:tc>
          <w:tcPr>
            <w:tcW w:w="2624" w:type="dxa"/>
          </w:tcPr>
          <w:p w14:paraId="16487D34" w14:textId="5FCAA44F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B60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14:paraId="75F7E604" w14:textId="42C6C5A8" w:rsidR="009158BC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14:paraId="42401526" w14:textId="5E999552" w:rsidR="009158BC" w:rsidRPr="001A712D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F7829A6" w14:textId="45025C15" w:rsidR="009158BC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(0.2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B60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FE28CCA" w14:textId="77777777" w:rsidR="009158BC" w:rsidRPr="005B605A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13FDFCD" w14:textId="06935DAF" w:rsidR="009158BC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205,208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58BC" w:rsidRPr="00217C08" w14:paraId="238CDC56" w14:textId="77777777" w:rsidTr="000D5864">
        <w:trPr>
          <w:trHeight w:val="423"/>
        </w:trPr>
        <w:tc>
          <w:tcPr>
            <w:tcW w:w="2624" w:type="dxa"/>
          </w:tcPr>
          <w:p w14:paraId="0EDA01FF" w14:textId="77777777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D5864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5C8B52CD" w14:textId="77777777" w:rsidR="009158BC" w:rsidRPr="00217C08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7F46108" w14:textId="77777777" w:rsidR="009158BC" w:rsidRPr="00217C08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253B5297" w14:textId="19D76A37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864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6FDC26CC" w14:textId="77777777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BC945EF" w14:textId="765187C5" w:rsidR="009158BC" w:rsidRPr="000D5864" w:rsidRDefault="009158BC" w:rsidP="0091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864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0D5864" w:rsidRPr="00217C08" w14:paraId="12B945DC" w14:textId="77777777" w:rsidTr="009825D4">
        <w:trPr>
          <w:trHeight w:val="423"/>
        </w:trPr>
        <w:tc>
          <w:tcPr>
            <w:tcW w:w="2624" w:type="dxa"/>
          </w:tcPr>
          <w:p w14:paraId="2D511926" w14:textId="7762CD56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8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  <w:shd w:val="clear" w:color="auto" w:fill="auto"/>
          </w:tcPr>
          <w:p w14:paraId="1B3E97E1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B555ABE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4871A38" w14:textId="7746FF3F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77459C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48" w:type="dxa"/>
          </w:tcPr>
          <w:p w14:paraId="6E059F19" w14:textId="7777777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8B56A3B" w14:textId="0FB487A7" w:rsidR="000D5864" w:rsidRPr="00217C08" w:rsidRDefault="000D5864" w:rsidP="000D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</w:tbl>
    <w:p w14:paraId="043B0E76" w14:textId="77777777" w:rsidR="00FE61C2" w:rsidRPr="00FE61C2" w:rsidRDefault="00FE61C2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EF1399" w14:textId="6D8E3959" w:rsidR="00F9030C" w:rsidRPr="00BF2B6E" w:rsidRDefault="00D135EB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2CF8FC7" w14:textId="77777777" w:rsidR="00F9030C" w:rsidRPr="00FE61C2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CB8BCD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1EBF0E64" w14:textId="77777777" w:rsidR="00F9030C" w:rsidRPr="00FE61C2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8"/>
          <w:szCs w:val="28"/>
          <w:lang w:val="x-none" w:eastAsia="x-none"/>
        </w:rPr>
      </w:pPr>
    </w:p>
    <w:p w14:paraId="2297E0C8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379712F4" w14:textId="77777777" w:rsidR="00F9030C" w:rsidRPr="00FE61C2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x-none" w:eastAsia="x-none"/>
        </w:rPr>
      </w:pPr>
    </w:p>
    <w:p w14:paraId="6CE64857" w14:textId="4CD5B1AA" w:rsidR="00FE61C2" w:rsidRPr="002E1039" w:rsidRDefault="00F9030C" w:rsidP="002E1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BF2B6E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  <w:bookmarkEnd w:id="1"/>
    </w:p>
    <w:p w14:paraId="53A9CDA7" w14:textId="312E3FE5" w:rsidR="00F9030C" w:rsidRPr="00BF2B6E" w:rsidRDefault="00D135EB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</w:t>
      </w:r>
      <w:r w:rsidR="00D73A0B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344368A5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F9030C" w:rsidRPr="00BF2B6E" w14:paraId="1299B8CC" w14:textId="77777777" w:rsidTr="009825D4">
        <w:trPr>
          <w:cantSplit/>
          <w:tblHeader/>
        </w:trPr>
        <w:tc>
          <w:tcPr>
            <w:tcW w:w="5580" w:type="dxa"/>
            <w:vAlign w:val="bottom"/>
          </w:tcPr>
          <w:p w14:paraId="191247C7" w14:textId="5BFFADF6" w:rsidR="00F9030C" w:rsidRPr="00BF2B6E" w:rsidRDefault="00F9030C" w:rsidP="009825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40990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40990" w:rsidRPr="00513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F40990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4099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กันยายน</w:t>
            </w:r>
            <w:r w:rsidR="00F40990" w:rsidRPr="009042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Pr="00BF2B6E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6D585BDB" w14:textId="77777777" w:rsidR="00F9030C" w:rsidRPr="00BF2B6E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C8D418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7DA085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E83D546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9030C" w:rsidRPr="00BF2B6E" w14:paraId="7F18EE5D" w14:textId="77777777" w:rsidTr="009825D4">
        <w:trPr>
          <w:cantSplit/>
        </w:trPr>
        <w:tc>
          <w:tcPr>
            <w:tcW w:w="5580" w:type="dxa"/>
          </w:tcPr>
          <w:p w14:paraId="2E531FD6" w14:textId="77777777" w:rsidR="00F9030C" w:rsidRPr="00BF2B6E" w:rsidRDefault="00F9030C" w:rsidP="009825D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5F91149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2B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030C" w:rsidRPr="00BF2B6E" w14:paraId="5E9832D9" w14:textId="77777777" w:rsidTr="009825D4">
        <w:trPr>
          <w:cantSplit/>
        </w:trPr>
        <w:tc>
          <w:tcPr>
            <w:tcW w:w="5580" w:type="dxa"/>
          </w:tcPr>
          <w:p w14:paraId="7A7D659C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7B00D6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E17E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E7042D" w14:textId="77777777" w:rsidR="00F9030C" w:rsidRPr="00BF2B6E" w:rsidRDefault="00F9030C" w:rsidP="00982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30C" w:rsidRPr="00BF2B6E" w14:paraId="7FD15929" w14:textId="77777777" w:rsidTr="009825D4">
        <w:trPr>
          <w:cantSplit/>
        </w:trPr>
        <w:tc>
          <w:tcPr>
            <w:tcW w:w="5580" w:type="dxa"/>
          </w:tcPr>
          <w:p w14:paraId="0FE39C61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F2FE25" w14:textId="1B9AAC68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311,185</w:t>
            </w:r>
          </w:p>
        </w:tc>
        <w:tc>
          <w:tcPr>
            <w:tcW w:w="270" w:type="dxa"/>
          </w:tcPr>
          <w:p w14:paraId="6A0CA12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8FAC4B" w14:textId="0A8F78AF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310,382</w:t>
            </w:r>
          </w:p>
        </w:tc>
      </w:tr>
      <w:tr w:rsidR="00F9030C" w:rsidRPr="00BF2B6E" w14:paraId="0BC5D120" w14:textId="77777777" w:rsidTr="009825D4">
        <w:trPr>
          <w:cantSplit/>
        </w:trPr>
        <w:tc>
          <w:tcPr>
            <w:tcW w:w="5580" w:type="dxa"/>
          </w:tcPr>
          <w:p w14:paraId="1D5688A3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9548" w14:textId="2BE99660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311,185</w:t>
            </w:r>
          </w:p>
        </w:tc>
        <w:tc>
          <w:tcPr>
            <w:tcW w:w="270" w:type="dxa"/>
          </w:tcPr>
          <w:p w14:paraId="5F9FAA3F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0A7B" w14:textId="611348CA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310,382</w:t>
            </w:r>
          </w:p>
        </w:tc>
      </w:tr>
      <w:tr w:rsidR="00F9030C" w:rsidRPr="00BF2B6E" w14:paraId="2979E1C7" w14:textId="77777777" w:rsidTr="009825D4">
        <w:trPr>
          <w:cantSplit/>
        </w:trPr>
        <w:tc>
          <w:tcPr>
            <w:tcW w:w="5580" w:type="dxa"/>
          </w:tcPr>
          <w:p w14:paraId="3EF47432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31A6526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74B7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B077E02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2EFED0B8" w14:textId="77777777" w:rsidTr="009825D4">
        <w:trPr>
          <w:cantSplit/>
        </w:trPr>
        <w:tc>
          <w:tcPr>
            <w:tcW w:w="5580" w:type="dxa"/>
          </w:tcPr>
          <w:p w14:paraId="43D75AF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37C9C778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6053C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3A2F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2D22209D" w14:textId="77777777" w:rsidTr="009825D4">
        <w:trPr>
          <w:cantSplit/>
        </w:trPr>
        <w:tc>
          <w:tcPr>
            <w:tcW w:w="5580" w:type="dxa"/>
          </w:tcPr>
          <w:p w14:paraId="0099DC2B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A00F6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7AA0B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774F686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639F50F5" w14:textId="77777777" w:rsidTr="009825D4">
        <w:trPr>
          <w:cantSplit/>
        </w:trPr>
        <w:tc>
          <w:tcPr>
            <w:tcW w:w="5580" w:type="dxa"/>
          </w:tcPr>
          <w:p w14:paraId="1149E7C7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BF2B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5B4D6E5F" w14:textId="3AC72EBE" w:rsidR="00F9030C" w:rsidRPr="00BF2B6E" w:rsidRDefault="00E755F7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44900B6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114C0C" w14:textId="68060C99" w:rsidR="00F9030C" w:rsidRPr="00BF2B6E" w:rsidRDefault="00E755F7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ED10A5"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9030C" w:rsidRPr="00BF2B6E" w14:paraId="11520293" w14:textId="77777777" w:rsidTr="009825D4">
        <w:trPr>
          <w:cantSplit/>
        </w:trPr>
        <w:tc>
          <w:tcPr>
            <w:tcW w:w="5580" w:type="dxa"/>
          </w:tcPr>
          <w:p w14:paraId="71F1B6B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60FBAA60" w14:textId="1963A865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305,634</w:t>
            </w:r>
          </w:p>
        </w:tc>
        <w:tc>
          <w:tcPr>
            <w:tcW w:w="270" w:type="dxa"/>
          </w:tcPr>
          <w:p w14:paraId="31C416B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75AC5" w14:textId="6C8D9A75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305,634</w:t>
            </w:r>
          </w:p>
        </w:tc>
      </w:tr>
      <w:tr w:rsidR="00F9030C" w:rsidRPr="00BF2B6E" w14:paraId="68B6B2E2" w14:textId="77777777" w:rsidTr="009825D4">
        <w:trPr>
          <w:cantSplit/>
        </w:trPr>
        <w:tc>
          <w:tcPr>
            <w:tcW w:w="5580" w:type="dxa"/>
          </w:tcPr>
          <w:p w14:paraId="12396E10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4040192E" w14:textId="776ECFBC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</w:rPr>
              <w:t>50,302</w:t>
            </w:r>
          </w:p>
        </w:tc>
        <w:tc>
          <w:tcPr>
            <w:tcW w:w="270" w:type="dxa"/>
          </w:tcPr>
          <w:p w14:paraId="7612CA7B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EC98B" w14:textId="55CA004D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50,302</w:t>
            </w:r>
          </w:p>
        </w:tc>
      </w:tr>
      <w:tr w:rsidR="00F9030C" w:rsidRPr="00BF2B6E" w14:paraId="02419230" w14:textId="77777777" w:rsidTr="009825D4">
        <w:trPr>
          <w:cantSplit/>
        </w:trPr>
        <w:tc>
          <w:tcPr>
            <w:tcW w:w="5580" w:type="dxa"/>
          </w:tcPr>
          <w:p w14:paraId="43F97CB1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315E0D" w14:textId="147585AF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14:paraId="61F20B1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9F45B2" w14:textId="5F6F6753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</w:tr>
      <w:tr w:rsidR="00F9030C" w:rsidRPr="00BF2B6E" w14:paraId="041A6D03" w14:textId="77777777" w:rsidTr="009825D4">
        <w:trPr>
          <w:cantSplit/>
        </w:trPr>
        <w:tc>
          <w:tcPr>
            <w:tcW w:w="5580" w:type="dxa"/>
          </w:tcPr>
          <w:p w14:paraId="2891EAB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E65FEE" w14:textId="600CB2C0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358,</w:t>
            </w:r>
            <w:r w:rsidR="00E755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0FAD1B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4CA31D" w14:textId="3B967B09" w:rsidR="00F9030C" w:rsidRPr="00BF2B6E" w:rsidRDefault="00ED10A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357,</w:t>
            </w:r>
            <w:r w:rsidR="00E755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Pr="00ED10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4D4C33E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152C902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0FF6475E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  <w:cs/>
        </w:rPr>
      </w:pPr>
    </w:p>
    <w:p w14:paraId="0C0BC90D" w14:textId="4B62DCE4" w:rsidR="005B605A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ณ 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="00F40990" w:rsidRPr="00816446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F40990" w:rsidRPr="005131B4">
        <w:rPr>
          <w:rFonts w:ascii="Angsana New" w:hAnsi="Angsana New" w:hint="cs"/>
          <w:color w:val="000000"/>
          <w:spacing w:val="5"/>
          <w:sz w:val="30"/>
          <w:szCs w:val="30"/>
        </w:rPr>
        <w:t>0</w:t>
      </w:r>
      <w:r w:rsidR="00F40990" w:rsidRPr="00816446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F40990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="00F40990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>2567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บริษัทมีสัญญาเช่า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ซึ่งมี</w:t>
      </w:r>
      <w:r w:rsidRPr="00BB228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กำหนดระยะเวลา</w:t>
      </w:r>
      <w:r w:rsidR="00E755F7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6 </w:t>
      </w:r>
      <w:r w:rsidR="00E755F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เดือนถึง </w:t>
      </w:r>
      <w:r w:rsidR="00E755F7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BB228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BB228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ปี สิ้นสุดจนถึง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เดือนกันยายน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>2568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มีจำนวนเงิน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ต้องจ่ายตาม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ที่ระบุใน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สัญญา</w:t>
      </w:r>
    </w:p>
    <w:p w14:paraId="5131264B" w14:textId="77777777" w:rsidR="006D4D22" w:rsidRPr="006A607D" w:rsidRDefault="006D4D22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F3A28FC" w14:textId="05468B72" w:rsidR="00D135EB" w:rsidRDefault="00D135EB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6D4D22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0D5864" w:rsidRPr="000D586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</w:p>
    <w:p w14:paraId="61F72E6F" w14:textId="77777777" w:rsidR="00C51F48" w:rsidRPr="00C51F48" w:rsidRDefault="00C51F48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F0A2E14" w14:textId="58D6F034" w:rsidR="006F36DC" w:rsidRDefault="00C51F48" w:rsidP="00FE6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เมื่อวันที่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กรกฎาคม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24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="00E17DC2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="0073707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และไม่ได้มอบอำนาจให้บุคคลอื่นดำเนินการแทน โจทก์อ้างว่าการโอนสิทธิ์ในที่ดินทั้งสองแปลงนั้นไม่ชอบด้วยกฎหมาย ดังนั้นการโอนสิทธิ์ในวันที่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และบริษัทจึงตกเป็นโมฆะ จึงขอให้ศาลเพิกถอนการจดทะเบียนโอนนิติกรรมที่ดินทั้งสองแปลง</w:t>
      </w:r>
    </w:p>
    <w:p w14:paraId="7C566EFF" w14:textId="6184BCF8" w:rsidR="006F36DC" w:rsidRPr="00276390" w:rsidRDefault="00EC2D36" w:rsidP="00EC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lastRenderedPageBreak/>
        <w:t xml:space="preserve">วันที่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="0027639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="0027639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กำหนดแนวทางคดี</w:t>
      </w:r>
      <w:r w:rsidR="00276390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276390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 w:rsidR="00741C1F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="00276390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 w:rsidR="00276390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="00276390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78E3A845" w14:textId="77777777" w:rsidR="0030789C" w:rsidRDefault="0030789C" w:rsidP="00C5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C2C174C" w14:textId="11DD2E0D" w:rsidR="00D135EB" w:rsidRPr="0073707A" w:rsidRDefault="00D41D47" w:rsidP="00C5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ฝ่ายบริหารพิจารณาว่าคดีดังกล่าวไม่มีผลกระทบต่อบริษัท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</w:t>
      </w:r>
      <w:r w:rsidR="003078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ทั้ง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06B" w:rsidRPr="002C606B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="00BD6E4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และจดทะเบียนสิทธิโดยสุจริต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06B" w:rsidRPr="002C606B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</w:t>
      </w:r>
      <w:r w:rsidR="0073707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เอาราคาทรัพย์ที่ซื้อ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06B" w:rsidRPr="002C606B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</w:p>
    <w:sectPr w:rsidR="00D135EB" w:rsidRPr="0073707A" w:rsidSect="00C640C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4F21" w14:textId="77777777" w:rsidR="00E5352E" w:rsidRDefault="00E5352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F379480" w14:textId="77777777" w:rsidR="00E5352E" w:rsidRDefault="00E5352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AFB7" w14:textId="77777777" w:rsidR="00E5352E" w:rsidRDefault="00E5352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B482EB5" w14:textId="77777777" w:rsidR="00E5352E" w:rsidRDefault="00E5352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22B4866B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95B8C">
      <w:rPr>
        <w:rFonts w:ascii="Angsana New" w:hAnsi="Angsana New" w:hint="cs"/>
        <w:b/>
        <w:bCs/>
        <w:sz w:val="32"/>
        <w:szCs w:val="32"/>
        <w:cs/>
      </w:rPr>
      <w:t>และ</w:t>
    </w:r>
    <w:r w:rsidR="00C10F0C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C10F0C"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C10F0C"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10F0C">
      <w:rPr>
        <w:rFonts w:ascii="Angsana New" w:hAnsi="Angsana New"/>
        <w:b/>
        <w:bCs/>
        <w:sz w:val="32"/>
        <w:szCs w:val="32"/>
      </w:rPr>
      <w:t xml:space="preserve">30 </w:t>
    </w:r>
    <w:r w:rsidR="00C10F0C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340C3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31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864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01F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27F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4E03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72D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094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039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4F3C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295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48"/>
    <w:rsid w:val="003B0BC3"/>
    <w:rsid w:val="003B0FA5"/>
    <w:rsid w:val="003B114F"/>
    <w:rsid w:val="003B1B3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4A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2C4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3326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69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D38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365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259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585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8D4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050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3CCB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6D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8AA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C1F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59C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8BC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1B63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8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A34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7A8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6DAA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6E21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81E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2283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0F0C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56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97F59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224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4EEB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B52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175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52E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5F7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2D36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0A5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6E6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990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3EDE"/>
    <w:rsid w:val="00F54006"/>
    <w:rsid w:val="00F542B7"/>
    <w:rsid w:val="00F54457"/>
    <w:rsid w:val="00F5545A"/>
    <w:rsid w:val="00F56148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5BD7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C3C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1C2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1447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2024-10-30T03:14:00Z</cp:lastPrinted>
  <dcterms:created xsi:type="dcterms:W3CDTF">2024-10-30T03:14:00Z</dcterms:created>
  <dcterms:modified xsi:type="dcterms:W3CDTF">2024-11-08T04:08:00Z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