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025D1" w14:textId="426FC3CF"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F5B65">
        <w:rPr>
          <w:rFonts w:ascii="Times New Roman" w:hAnsi="Times New Roman"/>
          <w:b/>
          <w:bCs/>
          <w:sz w:val="40"/>
          <w:szCs w:val="40"/>
        </w:rPr>
        <w:t>Diamond Building Products Public Company Limited</w:t>
      </w:r>
    </w:p>
    <w:p w14:paraId="7817C78C"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F5B65">
        <w:rPr>
          <w:rFonts w:ascii="Times New Roman" w:hAnsi="Times New Roman"/>
          <w:b/>
          <w:bCs/>
          <w:sz w:val="40"/>
          <w:szCs w:val="40"/>
        </w:rPr>
        <w:t>and its Subsidiary</w:t>
      </w:r>
    </w:p>
    <w:p w14:paraId="434F332E"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FA88C1" w14:textId="77777777" w:rsidR="005E0A9C" w:rsidRPr="003F5B65" w:rsidRDefault="005E0A9C" w:rsidP="005E0A9C">
      <w:pPr>
        <w:pStyle w:val="CoverTitle"/>
        <w:spacing w:line="240" w:lineRule="atLeast"/>
        <w:jc w:val="center"/>
        <w:rPr>
          <w:spacing w:val="-3"/>
          <w:szCs w:val="36"/>
        </w:rPr>
      </w:pPr>
      <w:r w:rsidRPr="003F5B65">
        <w:rPr>
          <w:spacing w:val="-3"/>
          <w:szCs w:val="36"/>
        </w:rPr>
        <w:t>Condensed interim financial statements</w:t>
      </w:r>
    </w:p>
    <w:p w14:paraId="235D2A82" w14:textId="78A74CEF" w:rsidR="005E0A9C" w:rsidRPr="003F5B65" w:rsidRDefault="005E0A9C" w:rsidP="005E0A9C">
      <w:pPr>
        <w:jc w:val="center"/>
        <w:rPr>
          <w:rFonts w:ascii="Times New Roman" w:hAnsi="Times New Roman" w:cs="Times New Roman"/>
          <w:sz w:val="36"/>
          <w:szCs w:val="36"/>
        </w:rPr>
      </w:pPr>
      <w:r w:rsidRPr="003F5B65">
        <w:rPr>
          <w:rFonts w:ascii="Times New Roman" w:hAnsi="Times New Roman" w:cs="Times New Roman"/>
          <w:sz w:val="36"/>
          <w:szCs w:val="36"/>
        </w:rPr>
        <w:t>for the three-month</w:t>
      </w:r>
      <w:r w:rsidR="00A91302">
        <w:rPr>
          <w:rFonts w:ascii="Times New Roman" w:hAnsi="Times New Roman" w:cs="Times New Roman"/>
          <w:sz w:val="36"/>
          <w:szCs w:val="36"/>
        </w:rPr>
        <w:t xml:space="preserve"> and </w:t>
      </w:r>
      <w:r w:rsidR="005730EC">
        <w:rPr>
          <w:rFonts w:ascii="Times New Roman" w:hAnsi="Times New Roman" w:cs="Times New Roman"/>
          <w:sz w:val="36"/>
          <w:szCs w:val="36"/>
        </w:rPr>
        <w:t>nine</w:t>
      </w:r>
      <w:r w:rsidR="00A91302">
        <w:rPr>
          <w:rFonts w:ascii="Times New Roman" w:hAnsi="Times New Roman" w:cs="Times New Roman"/>
          <w:sz w:val="36"/>
          <w:szCs w:val="36"/>
        </w:rPr>
        <w:t xml:space="preserve">-month </w:t>
      </w:r>
      <w:r w:rsidRPr="003F5B65">
        <w:rPr>
          <w:rFonts w:ascii="Times New Roman" w:hAnsi="Times New Roman" w:cs="Times New Roman"/>
          <w:sz w:val="36"/>
          <w:szCs w:val="36"/>
        </w:rPr>
        <w:t>period</w:t>
      </w:r>
      <w:r w:rsidR="00A91302">
        <w:rPr>
          <w:rFonts w:ascii="Times New Roman" w:hAnsi="Times New Roman" w:cs="Times New Roman"/>
          <w:sz w:val="36"/>
          <w:szCs w:val="36"/>
        </w:rPr>
        <w:t>s</w:t>
      </w:r>
      <w:r w:rsidRPr="003F5B65">
        <w:rPr>
          <w:rFonts w:ascii="Times New Roman" w:hAnsi="Times New Roman" w:cs="Times New Roman"/>
          <w:sz w:val="36"/>
          <w:szCs w:val="36"/>
        </w:rPr>
        <w:t xml:space="preserve"> ended</w:t>
      </w:r>
    </w:p>
    <w:p w14:paraId="48348143" w14:textId="4FCCD9DD" w:rsidR="005E0A9C" w:rsidRPr="003F5B65" w:rsidRDefault="005730EC" w:rsidP="005E0A9C">
      <w:pPr>
        <w:jc w:val="center"/>
        <w:rPr>
          <w:rFonts w:ascii="Times New Roman" w:hAnsi="Times New Roman" w:cs="Times New Roman"/>
          <w:sz w:val="36"/>
          <w:szCs w:val="36"/>
        </w:rPr>
      </w:pPr>
      <w:r>
        <w:rPr>
          <w:rFonts w:ascii="Times New Roman" w:hAnsi="Times New Roman" w:cs="Times New Roman"/>
          <w:sz w:val="36"/>
          <w:szCs w:val="36"/>
        </w:rPr>
        <w:t xml:space="preserve">30 September </w:t>
      </w:r>
      <w:r w:rsidR="005E0A9C" w:rsidRPr="003F5B65">
        <w:rPr>
          <w:rFonts w:ascii="Times New Roman" w:hAnsi="Times New Roman" w:cs="Times New Roman"/>
          <w:sz w:val="36"/>
          <w:szCs w:val="36"/>
        </w:rPr>
        <w:t>202</w:t>
      </w:r>
      <w:r w:rsidR="00BB5967" w:rsidRPr="003F5B65">
        <w:rPr>
          <w:rFonts w:ascii="Times New Roman" w:hAnsi="Times New Roman" w:cs="Times New Roman"/>
          <w:sz w:val="36"/>
          <w:szCs w:val="36"/>
        </w:rPr>
        <w:t>4</w:t>
      </w:r>
    </w:p>
    <w:p w14:paraId="46233E6B" w14:textId="77777777" w:rsidR="00AB26E7" w:rsidRPr="003F5B65" w:rsidRDefault="00AB26E7" w:rsidP="00AB26E7">
      <w:pPr>
        <w:jc w:val="center"/>
        <w:rPr>
          <w:rFonts w:ascii="Times New Roman" w:hAnsi="Times New Roman" w:cs="Times New Roman"/>
          <w:sz w:val="36"/>
          <w:szCs w:val="36"/>
        </w:rPr>
      </w:pPr>
      <w:r w:rsidRPr="003F5B65">
        <w:rPr>
          <w:rFonts w:ascii="Times New Roman" w:hAnsi="Times New Roman" w:cs="Times New Roman"/>
          <w:sz w:val="36"/>
          <w:szCs w:val="36"/>
        </w:rPr>
        <w:t>and</w:t>
      </w:r>
    </w:p>
    <w:p w14:paraId="560A8CC3" w14:textId="77777777" w:rsidR="007E7A98" w:rsidRPr="00B21D31"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B21D31">
        <w:rPr>
          <w:rFonts w:ascii="Times New Roman" w:hAnsi="Times New Roman" w:cs="Times New Roman"/>
          <w:spacing w:val="-3"/>
          <w:sz w:val="36"/>
          <w:szCs w:val="36"/>
        </w:rPr>
        <w:t xml:space="preserve">Independent auditor’s </w:t>
      </w:r>
      <w:r w:rsidR="000513B0" w:rsidRPr="00B21D31">
        <w:rPr>
          <w:rFonts w:ascii="Times New Roman" w:hAnsi="Times New Roman" w:cs="Times New Roman"/>
          <w:spacing w:val="-3"/>
          <w:sz w:val="36"/>
          <w:szCs w:val="36"/>
        </w:rPr>
        <w:t>review report</w:t>
      </w:r>
    </w:p>
    <w:p w14:paraId="05B66441" w14:textId="1218C5FA" w:rsidR="007E7A98" w:rsidRDefault="007E7A98" w:rsidP="00B2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5B6FC02A" w14:textId="77777777" w:rsidR="00B21D31" w:rsidRPr="003F5B65" w:rsidRDefault="00B21D31"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4130CC6F"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81F885B"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sectPr w:rsidR="007E7A98" w:rsidRPr="003F5B65" w:rsidSect="006C3249">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docGrid w:linePitch="245"/>
        </w:sectPr>
      </w:pPr>
    </w:p>
    <w:p w14:paraId="6E3A4F70" w14:textId="77777777" w:rsidR="00AB26E7" w:rsidRPr="003F5B65" w:rsidRDefault="00AB26E7" w:rsidP="00AB26E7">
      <w:pPr>
        <w:ind w:right="-450"/>
        <w:rPr>
          <w:rFonts w:ascii="Times New Roman" w:hAnsi="Times New Roman"/>
          <w:b/>
          <w:bCs/>
          <w:sz w:val="28"/>
          <w:szCs w:val="28"/>
        </w:rPr>
      </w:pPr>
      <w:r w:rsidRPr="003F5B65">
        <w:rPr>
          <w:rFonts w:ascii="Times New Roman" w:hAnsi="Times New Roman"/>
          <w:b/>
          <w:bCs/>
          <w:sz w:val="28"/>
          <w:szCs w:val="28"/>
        </w:rPr>
        <w:lastRenderedPageBreak/>
        <w:t>Independent auditor’s report on review of interim financial information</w:t>
      </w:r>
    </w:p>
    <w:p w14:paraId="4E06791E" w14:textId="77777777" w:rsidR="00AB26E7" w:rsidRPr="003F5B65" w:rsidRDefault="00AB26E7" w:rsidP="00AB26E7">
      <w:pPr>
        <w:pStyle w:val="RNormal"/>
        <w:rPr>
          <w:szCs w:val="22"/>
        </w:rPr>
      </w:pPr>
    </w:p>
    <w:p w14:paraId="555798AD" w14:textId="77777777" w:rsidR="00AB26E7" w:rsidRPr="003F5B65" w:rsidRDefault="00AB26E7" w:rsidP="00AB26E7">
      <w:pPr>
        <w:jc w:val="both"/>
        <w:rPr>
          <w:rFonts w:ascii="Times New Roman" w:hAnsi="Times New Roman"/>
          <w:b/>
          <w:bCs/>
          <w:sz w:val="24"/>
          <w:szCs w:val="24"/>
        </w:rPr>
      </w:pPr>
      <w:r w:rsidRPr="003F5B65">
        <w:rPr>
          <w:rFonts w:ascii="Times New Roman" w:hAnsi="Times New Roman"/>
          <w:b/>
          <w:bCs/>
          <w:sz w:val="24"/>
          <w:szCs w:val="24"/>
        </w:rPr>
        <w:t>To the Board of Directors of Diamond Building Products Public Company Limited</w:t>
      </w:r>
    </w:p>
    <w:p w14:paraId="1C890356" w14:textId="50981ED0" w:rsidR="00AB26E7" w:rsidRDefault="00AB26E7" w:rsidP="00AB26E7">
      <w:pPr>
        <w:jc w:val="both"/>
        <w:rPr>
          <w:rFonts w:ascii="Times New Roman" w:hAnsi="Times New Roman"/>
          <w:i/>
          <w:sz w:val="22"/>
          <w:szCs w:val="22"/>
        </w:rPr>
      </w:pPr>
    </w:p>
    <w:p w14:paraId="76E2FB6F" w14:textId="77777777" w:rsidR="00B21D31" w:rsidRPr="003F5B65" w:rsidRDefault="00B21D31" w:rsidP="00AB26E7">
      <w:pPr>
        <w:jc w:val="both"/>
        <w:rPr>
          <w:rFonts w:ascii="Times New Roman" w:hAnsi="Times New Roman"/>
          <w:i/>
          <w:sz w:val="22"/>
          <w:szCs w:val="22"/>
        </w:rPr>
      </w:pPr>
    </w:p>
    <w:p w14:paraId="181BD9F4" w14:textId="1B07BDF5" w:rsidR="005E0A9C" w:rsidRPr="003F5B65" w:rsidRDefault="00E532EB" w:rsidP="005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F5B65">
        <w:rPr>
          <w:rFonts w:ascii="Times New Roman" w:hAnsi="Times New Roman"/>
          <w:sz w:val="22"/>
          <w:szCs w:val="22"/>
        </w:rPr>
        <w:t>I have reviewed the accompanying consolidated and separate</w:t>
      </w:r>
      <w:r w:rsidRPr="003F5B65">
        <w:rPr>
          <w:rFonts w:cs="Times New Roman"/>
        </w:rPr>
        <w:t xml:space="preserve"> </w:t>
      </w:r>
      <w:r w:rsidRPr="003F5B65">
        <w:rPr>
          <w:rFonts w:ascii="Times New Roman" w:hAnsi="Times New Roman"/>
          <w:sz w:val="22"/>
          <w:szCs w:val="22"/>
        </w:rPr>
        <w:t xml:space="preserve">statements of financial position of Diamond Building Products Public Company Limited and its subsidiary, and of Diamond Building Products Public </w:t>
      </w:r>
      <w:r w:rsidRPr="003F5B65">
        <w:rPr>
          <w:rFonts w:ascii="Times New Roman" w:hAnsi="Times New Roman"/>
          <w:spacing w:val="-2"/>
          <w:sz w:val="22"/>
          <w:szCs w:val="22"/>
        </w:rPr>
        <w:t>Company Limited, respectively, as at</w:t>
      </w:r>
      <w:r w:rsidR="005730EC">
        <w:rPr>
          <w:rFonts w:ascii="Times New Roman" w:hAnsi="Times New Roman"/>
          <w:spacing w:val="-2"/>
          <w:sz w:val="22"/>
          <w:szCs w:val="22"/>
        </w:rPr>
        <w:t xml:space="preserve"> </w:t>
      </w:r>
      <w:r w:rsidR="005730EC" w:rsidRPr="00277BA9">
        <w:rPr>
          <w:rFonts w:ascii="Times New Roman" w:hAnsi="Times New Roman"/>
          <w:spacing w:val="-2"/>
          <w:sz w:val="22"/>
          <w:szCs w:val="22"/>
        </w:rPr>
        <w:t xml:space="preserve">30 </w:t>
      </w:r>
      <w:r w:rsidR="005730EC">
        <w:rPr>
          <w:rFonts w:ascii="Times New Roman" w:hAnsi="Times New Roman"/>
          <w:spacing w:val="-2"/>
          <w:sz w:val="22"/>
          <w:szCs w:val="22"/>
        </w:rPr>
        <w:t xml:space="preserve">September </w:t>
      </w:r>
      <w:r w:rsidRPr="003F5B65">
        <w:rPr>
          <w:rFonts w:ascii="Times New Roman" w:hAnsi="Times New Roman"/>
          <w:spacing w:val="-2"/>
          <w:sz w:val="22"/>
          <w:szCs w:val="22"/>
        </w:rPr>
        <w:t>2024; the consolidated and separate</w:t>
      </w:r>
      <w:r w:rsidRPr="003F5B65">
        <w:rPr>
          <w:rFonts w:cs="Times New Roman"/>
          <w:spacing w:val="-2"/>
        </w:rPr>
        <w:t xml:space="preserve"> </w:t>
      </w:r>
      <w:r w:rsidRPr="003F5B65">
        <w:rPr>
          <w:rFonts w:ascii="Times New Roman" w:hAnsi="Times New Roman"/>
          <w:spacing w:val="-2"/>
          <w:sz w:val="22"/>
          <w:szCs w:val="22"/>
        </w:rPr>
        <w:t>statements of comprehensive income</w:t>
      </w:r>
      <w:r w:rsidR="00A91302">
        <w:rPr>
          <w:rFonts w:ascii="Times New Roman" w:hAnsi="Times New Roman"/>
          <w:spacing w:val="-2"/>
          <w:sz w:val="22"/>
          <w:szCs w:val="22"/>
        </w:rPr>
        <w:t xml:space="preserve"> for the</w:t>
      </w:r>
      <w:r w:rsidR="00AF0EB0">
        <w:rPr>
          <w:rFonts w:ascii="Times New Roman" w:hAnsi="Times New Roman"/>
          <w:spacing w:val="-2"/>
          <w:sz w:val="22"/>
          <w:szCs w:val="22"/>
        </w:rPr>
        <w:t xml:space="preserve"> three-month and</w:t>
      </w:r>
      <w:r w:rsidR="00A91302">
        <w:rPr>
          <w:rFonts w:ascii="Times New Roman" w:hAnsi="Times New Roman"/>
          <w:spacing w:val="-2"/>
          <w:sz w:val="22"/>
          <w:szCs w:val="22"/>
        </w:rPr>
        <w:t xml:space="preserve"> </w:t>
      </w:r>
      <w:r w:rsidR="005730EC">
        <w:rPr>
          <w:rFonts w:ascii="Times New Roman" w:hAnsi="Times New Roman" w:cs="Times New Roman"/>
          <w:spacing w:val="-2"/>
          <w:sz w:val="22"/>
          <w:szCs w:val="22"/>
        </w:rPr>
        <w:t>nine</w:t>
      </w:r>
      <w:r w:rsidR="00A91302">
        <w:rPr>
          <w:rFonts w:ascii="Times New Roman" w:hAnsi="Times New Roman"/>
          <w:spacing w:val="-2"/>
          <w:sz w:val="22"/>
          <w:szCs w:val="22"/>
        </w:rPr>
        <w:t>-month period</w:t>
      </w:r>
      <w:r w:rsidR="00AF0EB0">
        <w:rPr>
          <w:rFonts w:ascii="Times New Roman" w:hAnsi="Times New Roman"/>
          <w:spacing w:val="-2"/>
          <w:sz w:val="22"/>
          <w:szCs w:val="22"/>
        </w:rPr>
        <w:t>s</w:t>
      </w:r>
      <w:r w:rsidR="00A91302">
        <w:rPr>
          <w:rFonts w:ascii="Times New Roman" w:hAnsi="Times New Roman"/>
          <w:spacing w:val="-2"/>
          <w:sz w:val="22"/>
          <w:szCs w:val="22"/>
        </w:rPr>
        <w:t xml:space="preserve"> ended </w:t>
      </w:r>
      <w:r w:rsidR="005730EC" w:rsidRPr="00277BA9">
        <w:rPr>
          <w:rFonts w:ascii="Times New Roman" w:hAnsi="Times New Roman"/>
          <w:spacing w:val="-2"/>
          <w:sz w:val="22"/>
          <w:szCs w:val="22"/>
        </w:rPr>
        <w:t xml:space="preserve">30 </w:t>
      </w:r>
      <w:r w:rsidR="005730EC">
        <w:rPr>
          <w:rFonts w:ascii="Times New Roman" w:hAnsi="Times New Roman"/>
          <w:spacing w:val="-2"/>
          <w:sz w:val="22"/>
          <w:szCs w:val="22"/>
        </w:rPr>
        <w:t xml:space="preserve">September </w:t>
      </w:r>
      <w:r w:rsidR="00A91302">
        <w:rPr>
          <w:rFonts w:ascii="Times New Roman" w:hAnsi="Times New Roman"/>
          <w:spacing w:val="-2"/>
          <w:sz w:val="22"/>
          <w:szCs w:val="22"/>
        </w:rPr>
        <w:t>2024</w:t>
      </w:r>
      <w:r w:rsidR="00AF0EB0">
        <w:rPr>
          <w:rFonts w:ascii="Times New Roman" w:hAnsi="Times New Roman"/>
          <w:spacing w:val="-2"/>
          <w:sz w:val="22"/>
          <w:szCs w:val="22"/>
        </w:rPr>
        <w:t>,</w:t>
      </w:r>
      <w:r w:rsidR="00E63A27" w:rsidRPr="003F5B65">
        <w:rPr>
          <w:rFonts w:ascii="Times New Roman" w:hAnsi="Times New Roman"/>
          <w:spacing w:val="-2"/>
          <w:sz w:val="22"/>
          <w:szCs w:val="22"/>
        </w:rPr>
        <w:t xml:space="preserve"> </w:t>
      </w:r>
      <w:r w:rsidR="003553CA" w:rsidRPr="003553CA">
        <w:rPr>
          <w:rFonts w:ascii="Times New Roman" w:hAnsi="Times New Roman" w:cs="Times New Roman"/>
          <w:spacing w:val="-2"/>
          <w:sz w:val="22"/>
          <w:szCs w:val="22"/>
        </w:rPr>
        <w:t>the consolidated and separate statements of</w:t>
      </w:r>
      <w:r w:rsidR="003553CA">
        <w:rPr>
          <w:spacing w:val="-2"/>
          <w:szCs w:val="22"/>
        </w:rPr>
        <w:t xml:space="preserve"> </w:t>
      </w:r>
      <w:r w:rsidRPr="003F5B65">
        <w:rPr>
          <w:rFonts w:ascii="Times New Roman" w:hAnsi="Times New Roman"/>
          <w:spacing w:val="-2"/>
          <w:sz w:val="22"/>
          <w:szCs w:val="22"/>
        </w:rPr>
        <w:t xml:space="preserve">changes in equity and cash flows for the </w:t>
      </w:r>
      <w:r w:rsidR="005730EC">
        <w:rPr>
          <w:rFonts w:ascii="Times New Roman" w:hAnsi="Times New Roman" w:cs="Times New Roman"/>
          <w:spacing w:val="-2"/>
          <w:sz w:val="22"/>
          <w:szCs w:val="22"/>
        </w:rPr>
        <w:t>nine</w:t>
      </w:r>
      <w:r w:rsidRPr="003F5B65">
        <w:rPr>
          <w:rFonts w:ascii="Times New Roman" w:hAnsi="Times New Roman"/>
          <w:spacing w:val="-2"/>
          <w:sz w:val="22"/>
          <w:szCs w:val="22"/>
        </w:rPr>
        <w:t xml:space="preserve">-month period ended  </w:t>
      </w:r>
      <w:r w:rsidR="005730EC" w:rsidRPr="00277BA9">
        <w:rPr>
          <w:rFonts w:ascii="Times New Roman" w:hAnsi="Times New Roman"/>
          <w:spacing w:val="-2"/>
          <w:sz w:val="22"/>
          <w:szCs w:val="22"/>
        </w:rPr>
        <w:t xml:space="preserve">30 </w:t>
      </w:r>
      <w:r w:rsidR="005730EC">
        <w:rPr>
          <w:rFonts w:ascii="Times New Roman" w:hAnsi="Times New Roman"/>
          <w:spacing w:val="-2"/>
          <w:sz w:val="22"/>
          <w:szCs w:val="22"/>
        </w:rPr>
        <w:t>September</w:t>
      </w:r>
      <w:r w:rsidRPr="003F5B65">
        <w:rPr>
          <w:rFonts w:ascii="Times New Roman" w:hAnsi="Times New Roman"/>
          <w:spacing w:val="-2"/>
          <w:sz w:val="22"/>
          <w:szCs w:val="22"/>
        </w:rPr>
        <w:t xml:space="preserve"> 2024;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sidRPr="003F5B65">
        <w:rPr>
          <w:rFonts w:ascii="Times New Roman" w:hAnsi="Times New Roman"/>
          <w:spacing w:val="-2"/>
          <w:sz w:val="22"/>
          <w:szCs w:val="22"/>
        </w:rPr>
        <w:t>these interim financial information</w:t>
      </w:r>
      <w:proofErr w:type="gramEnd"/>
      <w:r w:rsidRPr="003F5B65">
        <w:rPr>
          <w:rFonts w:ascii="Times New Roman" w:hAnsi="Times New Roman"/>
          <w:spacing w:val="-2"/>
          <w:sz w:val="22"/>
          <w:szCs w:val="22"/>
        </w:rPr>
        <w:t xml:space="preserve"> based on my review</w:t>
      </w:r>
      <w:r w:rsidR="005E0A9C" w:rsidRPr="003F5B65">
        <w:rPr>
          <w:rFonts w:ascii="Times New Roman" w:hAnsi="Times New Roman"/>
          <w:sz w:val="22"/>
          <w:szCs w:val="22"/>
        </w:rPr>
        <w:t xml:space="preserve">.  </w:t>
      </w:r>
    </w:p>
    <w:p w14:paraId="4404B855" w14:textId="77777777" w:rsidR="00497874" w:rsidRPr="003F5B65" w:rsidRDefault="00497874" w:rsidP="007E7A98">
      <w:pPr>
        <w:pStyle w:val="RNormal"/>
        <w:rPr>
          <w:szCs w:val="22"/>
        </w:rPr>
      </w:pPr>
    </w:p>
    <w:p w14:paraId="4D1FC7FF" w14:textId="77777777" w:rsidR="007E7A98" w:rsidRPr="003F5B65" w:rsidRDefault="007E7A98" w:rsidP="007E7A98">
      <w:pPr>
        <w:jc w:val="both"/>
        <w:rPr>
          <w:rFonts w:ascii="Times New Roman" w:hAnsi="Times New Roman"/>
          <w:i/>
          <w:sz w:val="22"/>
          <w:szCs w:val="22"/>
        </w:rPr>
      </w:pPr>
      <w:r w:rsidRPr="003F5B65">
        <w:rPr>
          <w:rFonts w:ascii="Times New Roman" w:hAnsi="Times New Roman"/>
          <w:i/>
          <w:sz w:val="22"/>
          <w:szCs w:val="22"/>
        </w:rPr>
        <w:t>Scope of Review</w:t>
      </w:r>
    </w:p>
    <w:p w14:paraId="57485C60" w14:textId="77777777" w:rsidR="007E7A98" w:rsidRPr="003F5B65" w:rsidRDefault="007E7A98" w:rsidP="007E7A98">
      <w:pPr>
        <w:jc w:val="both"/>
        <w:rPr>
          <w:rFonts w:ascii="Times New Roman" w:hAnsi="Times New Roman"/>
          <w:sz w:val="22"/>
          <w:szCs w:val="22"/>
        </w:rPr>
      </w:pPr>
    </w:p>
    <w:p w14:paraId="0E0CA772"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5B65">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sidRPr="003F5B65">
        <w:rPr>
          <w:rFonts w:ascii="Times New Roman" w:hAnsi="Times New Roman" w:cs="Times New Roman"/>
          <w:sz w:val="22"/>
          <w:szCs w:val="22"/>
        </w:rPr>
        <w:t xml:space="preserve">information </w:t>
      </w:r>
      <w:r w:rsidRPr="003F5B65">
        <w:rPr>
          <w:rFonts w:ascii="Times New Roman" w:hAnsi="Times New Roman" w:cs="Times New Roman"/>
          <w:sz w:val="22"/>
          <w:szCs w:val="22"/>
        </w:rPr>
        <w:t xml:space="preserve">consists of making inquiries, primarily of persons responsible for financial and accounting </w:t>
      </w:r>
      <w:r w:rsidR="00686D08" w:rsidRPr="003F5B65">
        <w:rPr>
          <w:rFonts w:ascii="Times New Roman" w:hAnsi="Times New Roman" w:cs="Times New Roman"/>
          <w:sz w:val="22"/>
          <w:szCs w:val="22"/>
        </w:rPr>
        <w:br/>
      </w:r>
      <w:proofErr w:type="gramStart"/>
      <w:r w:rsidRPr="003F5B65">
        <w:rPr>
          <w:rFonts w:ascii="Times New Roman" w:hAnsi="Times New Roman" w:cs="Times New Roman"/>
          <w:sz w:val="22"/>
          <w:szCs w:val="22"/>
        </w:rPr>
        <w:t>matters, and</w:t>
      </w:r>
      <w:proofErr w:type="gramEnd"/>
      <w:r w:rsidRPr="003F5B65">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F5B65">
        <w:rPr>
          <w:rFonts w:ascii="Times New Roman" w:hAnsi="Times New Roman" w:cs="Times New Roman"/>
          <w:sz w:val="22"/>
          <w:szCs w:val="28"/>
        </w:rPr>
        <w:t>me</w:t>
      </w:r>
      <w:r w:rsidRPr="003F5B65">
        <w:rPr>
          <w:rFonts w:ascii="Times New Roman" w:hAnsi="Times New Roman" w:cs="Times New Roman"/>
          <w:sz w:val="22"/>
          <w:szCs w:val="22"/>
        </w:rPr>
        <w:t xml:space="preserve"> to </w:t>
      </w:r>
      <w:r w:rsidR="00686D08" w:rsidRPr="003F5B65">
        <w:rPr>
          <w:rFonts w:ascii="Times New Roman" w:hAnsi="Times New Roman" w:cs="Times New Roman"/>
          <w:sz w:val="22"/>
          <w:szCs w:val="22"/>
        </w:rPr>
        <w:br/>
      </w:r>
      <w:r w:rsidRPr="003F5B65">
        <w:rPr>
          <w:rFonts w:ascii="Times New Roman" w:hAnsi="Times New Roman" w:cs="Times New Roman"/>
          <w:sz w:val="22"/>
          <w:szCs w:val="22"/>
        </w:rPr>
        <w:t xml:space="preserve">obtain assurance that I would become aware of all significant matters that might be identified in an audit. Accordingly, </w:t>
      </w:r>
      <w:r w:rsidRPr="003F5B65">
        <w:rPr>
          <w:rFonts w:ascii="Times New Roman" w:hAnsi="Times New Roman" w:cs="Times New Roman"/>
          <w:sz w:val="22"/>
          <w:szCs w:val="28"/>
        </w:rPr>
        <w:t>I</w:t>
      </w:r>
      <w:r w:rsidRPr="003F5B65">
        <w:rPr>
          <w:rFonts w:ascii="Times New Roman" w:hAnsi="Times New Roman" w:cs="Times New Roman"/>
          <w:sz w:val="22"/>
          <w:szCs w:val="22"/>
        </w:rPr>
        <w:t xml:space="preserve"> do not express an audit opinion.</w:t>
      </w:r>
    </w:p>
    <w:p w14:paraId="1680685B" w14:textId="77777777" w:rsidR="007E7A98" w:rsidRPr="003F5B65" w:rsidRDefault="007E7A98" w:rsidP="007E7A98">
      <w:pPr>
        <w:jc w:val="both"/>
        <w:rPr>
          <w:rFonts w:ascii="Times New Roman" w:hAnsi="Times New Roman"/>
          <w:sz w:val="22"/>
          <w:szCs w:val="22"/>
        </w:rPr>
      </w:pPr>
    </w:p>
    <w:p w14:paraId="5730176A" w14:textId="77777777" w:rsidR="007E7A98" w:rsidRPr="003F5B65" w:rsidRDefault="007E7A98" w:rsidP="007E7A98">
      <w:pPr>
        <w:jc w:val="both"/>
        <w:rPr>
          <w:rFonts w:ascii="Times New Roman" w:hAnsi="Times New Roman"/>
          <w:sz w:val="22"/>
          <w:szCs w:val="22"/>
        </w:rPr>
      </w:pPr>
      <w:r w:rsidRPr="003F5B65">
        <w:rPr>
          <w:rFonts w:ascii="Times New Roman" w:hAnsi="Times New Roman"/>
          <w:i/>
          <w:sz w:val="22"/>
          <w:szCs w:val="22"/>
        </w:rPr>
        <w:t>Conclusion</w:t>
      </w:r>
    </w:p>
    <w:p w14:paraId="6AFF2BBA" w14:textId="77777777" w:rsidR="007E7A98" w:rsidRPr="003F5B65" w:rsidRDefault="007E7A98" w:rsidP="007E7A98">
      <w:pPr>
        <w:jc w:val="both"/>
        <w:rPr>
          <w:rFonts w:ascii="Times New Roman" w:hAnsi="Times New Roman"/>
          <w:sz w:val="22"/>
          <w:szCs w:val="22"/>
        </w:rPr>
      </w:pPr>
    </w:p>
    <w:p w14:paraId="5A3D5FD3"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5B65">
        <w:rPr>
          <w:rFonts w:ascii="Times New Roman" w:hAnsi="Times New Roman" w:cs="Times New Roman"/>
          <w:sz w:val="22"/>
          <w:szCs w:val="22"/>
        </w:rPr>
        <w:t xml:space="preserve">Based on my review, nothing has come to my attention that causes me to believe that the accompanying </w:t>
      </w:r>
      <w:r w:rsidR="00686D08" w:rsidRPr="003F5B65">
        <w:rPr>
          <w:rFonts w:ascii="Times New Roman" w:hAnsi="Times New Roman" w:cs="Times New Roman"/>
          <w:sz w:val="22"/>
          <w:szCs w:val="22"/>
        </w:rPr>
        <w:br/>
      </w:r>
      <w:r w:rsidRPr="003F5B65">
        <w:rPr>
          <w:rFonts w:ascii="Times New Roman" w:hAnsi="Times New Roman" w:cs="Times New Roman"/>
          <w:sz w:val="22"/>
          <w:szCs w:val="22"/>
        </w:rPr>
        <w:t>interim financial information</w:t>
      </w:r>
      <w:r w:rsidRPr="003F5B65">
        <w:rPr>
          <w:rFonts w:ascii="Times New Roman" w:hAnsi="Times New Roman" w:cs="Times New Roman"/>
          <w:sz w:val="22"/>
          <w:szCs w:val="22"/>
          <w:cs/>
        </w:rPr>
        <w:t xml:space="preserve"> </w:t>
      </w:r>
      <w:r w:rsidRPr="003F5B65">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F5B65" w:rsidRDefault="007E7A98" w:rsidP="007E7A98">
      <w:pPr>
        <w:jc w:val="both"/>
        <w:rPr>
          <w:rFonts w:ascii="Times New Roman" w:hAnsi="Times New Roman"/>
          <w:sz w:val="22"/>
          <w:szCs w:val="22"/>
        </w:rPr>
      </w:pPr>
    </w:p>
    <w:p w14:paraId="22DC2F3C" w14:textId="77777777" w:rsidR="007E7A98" w:rsidRPr="003F5B65" w:rsidRDefault="007E7A98" w:rsidP="007E7A98">
      <w:pPr>
        <w:jc w:val="both"/>
        <w:rPr>
          <w:rFonts w:ascii="Times New Roman" w:hAnsi="Times New Roman"/>
          <w:sz w:val="22"/>
          <w:szCs w:val="22"/>
        </w:rPr>
      </w:pPr>
    </w:p>
    <w:p w14:paraId="740CD5A7" w14:textId="77777777" w:rsidR="007E7A98" w:rsidRPr="00AF0EB0" w:rsidRDefault="007E7A98" w:rsidP="007E7A98">
      <w:pPr>
        <w:jc w:val="both"/>
        <w:rPr>
          <w:rFonts w:ascii="Times New Roman" w:hAnsi="Times New Roman"/>
          <w:sz w:val="22"/>
          <w:szCs w:val="22"/>
        </w:rPr>
      </w:pPr>
    </w:p>
    <w:p w14:paraId="4A93D76F" w14:textId="77777777" w:rsidR="00C72038" w:rsidRPr="003F5B65" w:rsidRDefault="00C72038" w:rsidP="007E7A98">
      <w:pPr>
        <w:pStyle w:val="RNormal"/>
        <w:rPr>
          <w:rFonts w:cs="Times New Roman"/>
          <w:szCs w:val="22"/>
        </w:rPr>
      </w:pPr>
    </w:p>
    <w:p w14:paraId="7261B388" w14:textId="77777777" w:rsidR="00C72038" w:rsidRPr="003F5B65" w:rsidRDefault="00C72038" w:rsidP="007E7A98">
      <w:pPr>
        <w:pStyle w:val="RNormal"/>
        <w:rPr>
          <w:rFonts w:cs="Times New Roman"/>
          <w:szCs w:val="22"/>
        </w:rPr>
      </w:pPr>
    </w:p>
    <w:p w14:paraId="1EA42FC1" w14:textId="1EB32755" w:rsidR="007E7A98" w:rsidRPr="003F5B65" w:rsidRDefault="004F6C21" w:rsidP="007E7A98">
      <w:pPr>
        <w:pStyle w:val="RNormal"/>
        <w:rPr>
          <w:rFonts w:cs="Times New Roman"/>
          <w:szCs w:val="22"/>
        </w:rPr>
      </w:pPr>
      <w:r w:rsidRPr="003F5B65">
        <w:rPr>
          <w:rFonts w:cs="Times New Roman"/>
          <w:szCs w:val="22"/>
        </w:rPr>
        <w:t>(</w:t>
      </w:r>
      <w:r w:rsidR="00C47B22" w:rsidRPr="003F5B65">
        <w:rPr>
          <w:rFonts w:cs="Times New Roman"/>
          <w:szCs w:val="22"/>
        </w:rPr>
        <w:t>Chanlika Panya</w:t>
      </w:r>
      <w:r w:rsidR="007E7A98" w:rsidRPr="003F5B65">
        <w:rPr>
          <w:rFonts w:cs="Times New Roman"/>
          <w:szCs w:val="22"/>
        </w:rPr>
        <w:t>)</w:t>
      </w:r>
    </w:p>
    <w:p w14:paraId="1BC8B73D" w14:textId="77777777" w:rsidR="007E7A98" w:rsidRPr="003F5B65" w:rsidRDefault="007E7A98" w:rsidP="007E7A98">
      <w:pPr>
        <w:pStyle w:val="RNormal"/>
        <w:rPr>
          <w:rFonts w:cs="Times New Roman"/>
          <w:szCs w:val="22"/>
        </w:rPr>
      </w:pPr>
      <w:r w:rsidRPr="003F5B65">
        <w:rPr>
          <w:rFonts w:cs="Times New Roman"/>
          <w:szCs w:val="22"/>
        </w:rPr>
        <w:t>Certified Public Accountant</w:t>
      </w:r>
    </w:p>
    <w:p w14:paraId="7E2A5481" w14:textId="2C8083EA" w:rsidR="007E7A98" w:rsidRPr="003F5B65" w:rsidRDefault="004F6C21" w:rsidP="007E7A98">
      <w:pPr>
        <w:pStyle w:val="RNormal"/>
        <w:rPr>
          <w:rFonts w:cs="Times New Roman"/>
          <w:szCs w:val="22"/>
          <w:shd w:val="clear" w:color="auto" w:fill="E0E0E0"/>
        </w:rPr>
      </w:pPr>
      <w:r w:rsidRPr="003F5B65">
        <w:rPr>
          <w:rFonts w:cs="Times New Roman"/>
          <w:szCs w:val="22"/>
        </w:rPr>
        <w:t xml:space="preserve">Registration No. </w:t>
      </w:r>
      <w:r w:rsidR="00C47B22" w:rsidRPr="003F5B65">
        <w:rPr>
          <w:rFonts w:cs="Times New Roman"/>
          <w:szCs w:val="22"/>
        </w:rPr>
        <w:t>11872</w:t>
      </w:r>
    </w:p>
    <w:p w14:paraId="38F8E5A8" w14:textId="77777777" w:rsidR="007E7A98" w:rsidRPr="003F5B65" w:rsidRDefault="007E7A98" w:rsidP="007E7A98">
      <w:pPr>
        <w:pStyle w:val="RNormal"/>
        <w:rPr>
          <w:rFonts w:cs="Times New Roman"/>
          <w:szCs w:val="22"/>
        </w:rPr>
      </w:pPr>
    </w:p>
    <w:p w14:paraId="705FE5B9" w14:textId="77777777" w:rsidR="007E7A98" w:rsidRPr="003F5B65" w:rsidRDefault="007E7A98" w:rsidP="007E7A98">
      <w:pPr>
        <w:pStyle w:val="RNormal"/>
        <w:rPr>
          <w:rFonts w:cstheme="minorBidi"/>
          <w:szCs w:val="28"/>
          <w:cs/>
          <w:lang w:bidi="th-TH"/>
        </w:rPr>
      </w:pPr>
      <w:r w:rsidRPr="003F5B65">
        <w:rPr>
          <w:rFonts w:cs="Times New Roman"/>
          <w:szCs w:val="22"/>
        </w:rPr>
        <w:t xml:space="preserve">KPMG </w:t>
      </w:r>
      <w:proofErr w:type="spellStart"/>
      <w:r w:rsidRPr="003F5B65">
        <w:rPr>
          <w:rFonts w:cs="Times New Roman"/>
          <w:szCs w:val="22"/>
        </w:rPr>
        <w:t>Phoomchai</w:t>
      </w:r>
      <w:proofErr w:type="spellEnd"/>
      <w:r w:rsidRPr="003F5B65">
        <w:rPr>
          <w:rFonts w:cs="Times New Roman"/>
          <w:szCs w:val="22"/>
        </w:rPr>
        <w:t xml:space="preserve"> Audit Ltd.</w:t>
      </w:r>
    </w:p>
    <w:p w14:paraId="793C0ECF" w14:textId="77777777" w:rsidR="0031707D" w:rsidRDefault="007E7A98" w:rsidP="00B4122E">
      <w:pPr>
        <w:pStyle w:val="RNormal"/>
        <w:rPr>
          <w:rFonts w:cs="Times New Roman"/>
          <w:szCs w:val="22"/>
        </w:rPr>
      </w:pPr>
      <w:r w:rsidRPr="003F5B65">
        <w:rPr>
          <w:rFonts w:cs="Times New Roman"/>
          <w:szCs w:val="22"/>
        </w:rPr>
        <w:t>Bangkok</w:t>
      </w:r>
    </w:p>
    <w:p w14:paraId="20A25203" w14:textId="56E11DB2" w:rsidR="00E926D3" w:rsidRPr="00AB2A7C" w:rsidRDefault="0031707D" w:rsidP="0070787B">
      <w:pPr>
        <w:pStyle w:val="RNormal"/>
        <w:rPr>
          <w:rFonts w:cs="Times New Roman"/>
          <w:spacing w:val="2"/>
          <w:szCs w:val="22"/>
          <w:cs/>
        </w:rPr>
      </w:pPr>
      <w:r>
        <w:rPr>
          <w:rFonts w:cs="Times New Roman"/>
          <w:szCs w:val="22"/>
        </w:rPr>
        <w:t>8</w:t>
      </w:r>
      <w:r w:rsidR="00FA59AE" w:rsidRPr="003F5B65">
        <w:rPr>
          <w:rFonts w:cs="Times New Roman"/>
          <w:szCs w:val="22"/>
        </w:rPr>
        <w:t xml:space="preserve"> </w:t>
      </w:r>
      <w:r w:rsidR="005730EC">
        <w:rPr>
          <w:rFonts w:cs="Times New Roman"/>
          <w:szCs w:val="22"/>
        </w:rPr>
        <w:t>November</w:t>
      </w:r>
      <w:r w:rsidR="001741EB" w:rsidRPr="003F5B65">
        <w:rPr>
          <w:rFonts w:cs="Times New Roman"/>
          <w:szCs w:val="22"/>
        </w:rPr>
        <w:t xml:space="preserve"> </w:t>
      </w:r>
      <w:r w:rsidR="00AB26E7" w:rsidRPr="003F5B65">
        <w:rPr>
          <w:rFonts w:cs="Times New Roman"/>
          <w:szCs w:val="22"/>
        </w:rPr>
        <w:t>202</w:t>
      </w:r>
      <w:r w:rsidR="00BB5967" w:rsidRPr="003F5B65">
        <w:rPr>
          <w:szCs w:val="28"/>
          <w:lang w:bidi="th-TH"/>
        </w:rPr>
        <w:t>4</w:t>
      </w:r>
    </w:p>
    <w:sectPr w:rsidR="00E926D3" w:rsidRPr="00AB2A7C" w:rsidSect="0070787B">
      <w:headerReference w:type="default" r:id="rId17"/>
      <w:footerReference w:type="default" r:id="rId18"/>
      <w:headerReference w:type="first" r:id="rId19"/>
      <w:footerReference w:type="firs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4F88F" w14:textId="77777777" w:rsidR="00897756" w:rsidRDefault="00897756" w:rsidP="0047103A">
      <w:pPr>
        <w:pStyle w:val="BodyText3"/>
      </w:pPr>
      <w:r>
        <w:separator/>
      </w:r>
    </w:p>
  </w:endnote>
  <w:endnote w:type="continuationSeparator" w:id="0">
    <w:p w14:paraId="4DFA03B2" w14:textId="77777777" w:rsidR="00897756" w:rsidRDefault="00897756"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4CB" w14:textId="77777777" w:rsidR="00ED5B43" w:rsidRDefault="00ED5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F18B" w14:textId="77777777" w:rsidR="00762DED" w:rsidRPr="00B21D31" w:rsidRDefault="00762DED">
    <w:pPr>
      <w:pStyle w:val="Footer"/>
      <w:jc w:val="cen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9721" w14:textId="77777777" w:rsidR="00ED5B43" w:rsidRDefault="00ED5B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0E844E25" w:rsidR="00762DED" w:rsidRPr="005657F8" w:rsidRDefault="00762DED" w:rsidP="005657F8">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DBBE2" w14:textId="77777777" w:rsidR="00897756" w:rsidRDefault="00897756" w:rsidP="0047103A">
      <w:pPr>
        <w:pStyle w:val="BodyText3"/>
      </w:pPr>
      <w:r>
        <w:separator/>
      </w:r>
    </w:p>
  </w:footnote>
  <w:footnote w:type="continuationSeparator" w:id="0">
    <w:p w14:paraId="266CF196" w14:textId="77777777" w:rsidR="00897756" w:rsidRDefault="00897756"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476F6" w14:textId="77777777" w:rsidR="00ED5B43" w:rsidRDefault="00ED5B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78998" w14:textId="6D715A69" w:rsidR="00B21D31" w:rsidRDefault="00B21D31" w:rsidP="00B21D31">
    <w:pPr>
      <w:pStyle w:val="Header"/>
      <w:rPr>
        <w:rFonts w:ascii="Times New Roman" w:hAnsi="Times New Roman" w:cs="Times New Roman"/>
        <w:sz w:val="28"/>
        <w:szCs w:val="28"/>
      </w:rPr>
    </w:pPr>
  </w:p>
  <w:p w14:paraId="30A6527A" w14:textId="77B6CE2F" w:rsidR="00B21D31" w:rsidRDefault="00B21D31" w:rsidP="00B21D31">
    <w:pPr>
      <w:pStyle w:val="Header"/>
      <w:rPr>
        <w:rFonts w:ascii="Times New Roman" w:hAnsi="Times New Roman" w:cs="Times New Roman"/>
        <w:sz w:val="28"/>
        <w:szCs w:val="28"/>
      </w:rPr>
    </w:pPr>
  </w:p>
  <w:p w14:paraId="3B10E64C" w14:textId="125FC9F4" w:rsidR="00B21D31" w:rsidRDefault="00B21D31" w:rsidP="00B21D31">
    <w:pPr>
      <w:pStyle w:val="Header"/>
      <w:rPr>
        <w:rFonts w:ascii="Times New Roman" w:hAnsi="Times New Roman" w:cs="Times New Roman"/>
        <w:sz w:val="28"/>
        <w:szCs w:val="28"/>
      </w:rPr>
    </w:pPr>
  </w:p>
  <w:p w14:paraId="7FD34F08" w14:textId="688BEB5A" w:rsidR="00B21D31" w:rsidRDefault="00B21D31" w:rsidP="00B21D31">
    <w:pPr>
      <w:pStyle w:val="Header"/>
      <w:rPr>
        <w:rFonts w:ascii="Times New Roman" w:hAnsi="Times New Roman" w:cs="Times New Roman"/>
        <w:sz w:val="28"/>
        <w:szCs w:val="28"/>
      </w:rPr>
    </w:pPr>
  </w:p>
  <w:p w14:paraId="5AD0C8DD" w14:textId="16B6B914" w:rsidR="00B21D31" w:rsidRDefault="00B21D31" w:rsidP="00B21D31">
    <w:pPr>
      <w:pStyle w:val="Header"/>
      <w:rPr>
        <w:rFonts w:ascii="Times New Roman" w:hAnsi="Times New Roman" w:cs="Times New Roman"/>
        <w:sz w:val="28"/>
        <w:szCs w:val="28"/>
      </w:rPr>
    </w:pPr>
  </w:p>
  <w:p w14:paraId="7AE6F23A" w14:textId="08E7A398" w:rsidR="00B21D31" w:rsidRDefault="00B21D31" w:rsidP="00B21D31">
    <w:pPr>
      <w:pStyle w:val="Header"/>
      <w:rPr>
        <w:rFonts w:ascii="Times New Roman" w:hAnsi="Times New Roman" w:cs="Times New Roman"/>
        <w:sz w:val="28"/>
        <w:szCs w:val="28"/>
      </w:rPr>
    </w:pPr>
  </w:p>
  <w:p w14:paraId="397BAFE6" w14:textId="5917CE70" w:rsidR="00B21D31" w:rsidRDefault="00B21D31" w:rsidP="00B21D31">
    <w:pPr>
      <w:pStyle w:val="Header"/>
      <w:rPr>
        <w:rFonts w:ascii="Times New Roman" w:hAnsi="Times New Roman" w:cs="Times New Roman"/>
        <w:sz w:val="28"/>
        <w:szCs w:val="28"/>
      </w:rPr>
    </w:pPr>
  </w:p>
  <w:p w14:paraId="01578E43" w14:textId="16F93F37" w:rsidR="00B21D31" w:rsidRDefault="00B21D31" w:rsidP="00B21D31">
    <w:pPr>
      <w:pStyle w:val="Header"/>
      <w:rPr>
        <w:rFonts w:ascii="Times New Roman" w:hAnsi="Times New Roman" w:cs="Times New Roman"/>
        <w:sz w:val="28"/>
        <w:szCs w:val="28"/>
      </w:rPr>
    </w:pPr>
  </w:p>
  <w:p w14:paraId="72FACE29" w14:textId="1AC3F48B" w:rsidR="00B21D31" w:rsidRDefault="00B21D31" w:rsidP="00B21D31">
    <w:pPr>
      <w:pStyle w:val="Header"/>
      <w:rPr>
        <w:rFonts w:ascii="Times New Roman" w:hAnsi="Times New Roman" w:cs="Times New Roman"/>
        <w:sz w:val="28"/>
        <w:szCs w:val="28"/>
      </w:rPr>
    </w:pPr>
  </w:p>
  <w:p w14:paraId="6A893B1B" w14:textId="2DAD6702" w:rsidR="00B21D31" w:rsidRDefault="00B21D31" w:rsidP="00B21D31">
    <w:pPr>
      <w:pStyle w:val="Header"/>
      <w:rPr>
        <w:rFonts w:ascii="Times New Roman" w:hAnsi="Times New Roman" w:cs="Times New Roman"/>
        <w:sz w:val="28"/>
        <w:szCs w:val="28"/>
      </w:rPr>
    </w:pPr>
  </w:p>
  <w:p w14:paraId="7055764A" w14:textId="19A7E86D" w:rsidR="00B21D31" w:rsidRDefault="00B21D31" w:rsidP="00B21D31">
    <w:pPr>
      <w:pStyle w:val="Header"/>
      <w:rPr>
        <w:rFonts w:ascii="Times New Roman" w:hAnsi="Times New Roman" w:cs="Times New Roman"/>
        <w:sz w:val="28"/>
        <w:szCs w:val="28"/>
      </w:rPr>
    </w:pPr>
  </w:p>
  <w:p w14:paraId="014D9A9B" w14:textId="77777777" w:rsidR="00EB2F30" w:rsidRDefault="00EB2F30" w:rsidP="00B21D31">
    <w:pPr>
      <w:pStyle w:val="Header"/>
      <w:rPr>
        <w:rFonts w:ascii="Times New Roman" w:hAnsi="Times New Roman" w:cs="Times New Roman"/>
        <w:sz w:val="28"/>
        <w:szCs w:val="28"/>
      </w:rPr>
    </w:pPr>
  </w:p>
  <w:p w14:paraId="598C54AB" w14:textId="7799115D" w:rsidR="00B21D31" w:rsidRDefault="00B21D31" w:rsidP="00B21D31">
    <w:pPr>
      <w:pStyle w:val="Header"/>
      <w:rPr>
        <w:rFonts w:ascii="Times New Roman" w:hAnsi="Times New Roman" w:cs="Times New Roman"/>
        <w:sz w:val="28"/>
        <w:szCs w:val="28"/>
      </w:rPr>
    </w:pPr>
  </w:p>
  <w:p w14:paraId="07FAD3B9" w14:textId="77777777" w:rsidR="0070787B" w:rsidRDefault="0070787B" w:rsidP="00B21D31">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5355C" w14:textId="77777777" w:rsidR="00ED5B43" w:rsidRDefault="00ED5B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DA9E" w14:textId="0B9CC4B4" w:rsidR="00891750"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77E5CDC1" w14:textId="77777777" w:rsidR="00ED5B43" w:rsidRPr="0070787B" w:rsidRDefault="00ED5B43"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1832F70C" w14:textId="77777777" w:rsidR="00891750"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337A6554" w14:textId="77777777" w:rsidR="0070787B" w:rsidRDefault="0070787B"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5897A049" w14:textId="77777777" w:rsidR="0070787B" w:rsidRDefault="0070787B"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5EB8F11F" w14:textId="77777777" w:rsidR="0070787B" w:rsidRDefault="0070787B"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44143456" w14:textId="77777777" w:rsidR="0070787B" w:rsidRDefault="0070787B"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7225585D" w14:textId="77777777" w:rsidR="0070787B" w:rsidRDefault="0070787B"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4B8374E2" w14:textId="77777777" w:rsidR="0070787B" w:rsidRDefault="0070787B"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4D195F21" w14:textId="77777777" w:rsidR="0070787B" w:rsidRDefault="0070787B"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38559DE3" w14:textId="77777777" w:rsidR="0070787B" w:rsidRDefault="0070787B"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04C9BAC7" w14:textId="77777777" w:rsidR="0070787B" w:rsidRPr="0070787B" w:rsidRDefault="0070787B"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51B28DE" w14:textId="47CF97F5"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three-month</w:t>
    </w:r>
    <w:r w:rsidR="0067690D">
      <w:rPr>
        <w:rFonts w:ascii="Times New Roman" w:hAnsi="Times New Roman"/>
        <w:b/>
        <w:bCs/>
        <w:sz w:val="24"/>
        <w:szCs w:val="24"/>
      </w:rPr>
      <w:t xml:space="preserve"> and </w:t>
    </w:r>
    <w:r w:rsidR="005730EC">
      <w:rPr>
        <w:rFonts w:ascii="Times New Roman" w:hAnsi="Times New Roman"/>
        <w:b/>
        <w:bCs/>
        <w:sz w:val="24"/>
        <w:szCs w:val="24"/>
      </w:rPr>
      <w:t xml:space="preserve">nine-month </w:t>
    </w:r>
    <w:r w:rsidR="005730EC" w:rsidRPr="00E41D8E">
      <w:rPr>
        <w:rFonts w:ascii="Times New Roman" w:hAnsi="Times New Roman"/>
        <w:b/>
        <w:bCs/>
        <w:sz w:val="24"/>
        <w:szCs w:val="24"/>
      </w:rPr>
      <w:t>period</w:t>
    </w:r>
    <w:r w:rsidR="005730EC">
      <w:rPr>
        <w:rFonts w:ascii="Times New Roman" w:hAnsi="Times New Roman"/>
        <w:b/>
        <w:bCs/>
        <w:sz w:val="24"/>
        <w:szCs w:val="24"/>
      </w:rPr>
      <w:t>s</w:t>
    </w:r>
    <w:r w:rsidR="005730EC" w:rsidRPr="00E41D8E">
      <w:rPr>
        <w:rFonts w:ascii="Times New Roman" w:hAnsi="Times New Roman"/>
        <w:b/>
        <w:bCs/>
        <w:sz w:val="24"/>
        <w:szCs w:val="24"/>
      </w:rPr>
      <w:t xml:space="preserve"> ended </w:t>
    </w:r>
    <w:r w:rsidR="005730EC">
      <w:rPr>
        <w:rFonts w:ascii="Times New Roman" w:hAnsi="Times New Roman"/>
        <w:b/>
        <w:bCs/>
        <w:sz w:val="24"/>
        <w:szCs w:val="24"/>
      </w:rPr>
      <w:t xml:space="preserve">30 September </w:t>
    </w:r>
    <w:r w:rsidR="00BB5967">
      <w:rPr>
        <w:rFonts w:ascii="Times New Roman" w:hAnsi="Times New Roman"/>
        <w:b/>
        <w:bCs/>
        <w:sz w:val="24"/>
        <w:szCs w:val="24"/>
      </w:rPr>
      <w:t>2024</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1A1"/>
    <w:rsid w:val="000359C0"/>
    <w:rsid w:val="00036D67"/>
    <w:rsid w:val="00036DD2"/>
    <w:rsid w:val="000374F2"/>
    <w:rsid w:val="0003796B"/>
    <w:rsid w:val="00037B21"/>
    <w:rsid w:val="00040BEC"/>
    <w:rsid w:val="00041D1B"/>
    <w:rsid w:val="000429C4"/>
    <w:rsid w:val="00044597"/>
    <w:rsid w:val="0004516F"/>
    <w:rsid w:val="000453C1"/>
    <w:rsid w:val="00045D6C"/>
    <w:rsid w:val="000467BD"/>
    <w:rsid w:val="00046DDA"/>
    <w:rsid w:val="000476B8"/>
    <w:rsid w:val="00047FD5"/>
    <w:rsid w:val="00050035"/>
    <w:rsid w:val="00050D98"/>
    <w:rsid w:val="00050DDC"/>
    <w:rsid w:val="000513B0"/>
    <w:rsid w:val="00051B98"/>
    <w:rsid w:val="00051E44"/>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2B1F"/>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3E55"/>
    <w:rsid w:val="0009415A"/>
    <w:rsid w:val="00094ADE"/>
    <w:rsid w:val="00094C5F"/>
    <w:rsid w:val="00094CB4"/>
    <w:rsid w:val="0009517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4F73"/>
    <w:rsid w:val="000A540C"/>
    <w:rsid w:val="000A63BB"/>
    <w:rsid w:val="000A6FDC"/>
    <w:rsid w:val="000A7E87"/>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4F1B"/>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3C88"/>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A87"/>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6C32"/>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2BB8"/>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8AA"/>
    <w:rsid w:val="001B594F"/>
    <w:rsid w:val="001B5A2E"/>
    <w:rsid w:val="001B6251"/>
    <w:rsid w:val="001B6436"/>
    <w:rsid w:val="001B6484"/>
    <w:rsid w:val="001B6610"/>
    <w:rsid w:val="001B66DA"/>
    <w:rsid w:val="001B6A7E"/>
    <w:rsid w:val="001B6EB6"/>
    <w:rsid w:val="001B7C33"/>
    <w:rsid w:val="001B7C88"/>
    <w:rsid w:val="001C02E0"/>
    <w:rsid w:val="001C11B7"/>
    <w:rsid w:val="001C1248"/>
    <w:rsid w:val="001C1DA0"/>
    <w:rsid w:val="001C29EF"/>
    <w:rsid w:val="001C3339"/>
    <w:rsid w:val="001C3CB9"/>
    <w:rsid w:val="001C444A"/>
    <w:rsid w:val="001C499E"/>
    <w:rsid w:val="001C525F"/>
    <w:rsid w:val="001C52EF"/>
    <w:rsid w:val="001C5521"/>
    <w:rsid w:val="001C5B19"/>
    <w:rsid w:val="001C69A4"/>
    <w:rsid w:val="001C6B38"/>
    <w:rsid w:val="001C74B1"/>
    <w:rsid w:val="001D030C"/>
    <w:rsid w:val="001D0608"/>
    <w:rsid w:val="001D082E"/>
    <w:rsid w:val="001D0F18"/>
    <w:rsid w:val="001D2801"/>
    <w:rsid w:val="001D39B8"/>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3F0A"/>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71"/>
    <w:rsid w:val="00232FE1"/>
    <w:rsid w:val="002331EB"/>
    <w:rsid w:val="00233935"/>
    <w:rsid w:val="00233F5B"/>
    <w:rsid w:val="00234759"/>
    <w:rsid w:val="00234E91"/>
    <w:rsid w:val="00235A78"/>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164A"/>
    <w:rsid w:val="00252DC3"/>
    <w:rsid w:val="0025382F"/>
    <w:rsid w:val="00253B7D"/>
    <w:rsid w:val="00253DAF"/>
    <w:rsid w:val="002566AB"/>
    <w:rsid w:val="002575A0"/>
    <w:rsid w:val="00257687"/>
    <w:rsid w:val="00257D9F"/>
    <w:rsid w:val="00260920"/>
    <w:rsid w:val="002615A3"/>
    <w:rsid w:val="00261A9D"/>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87502"/>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352"/>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564"/>
    <w:rsid w:val="003028BD"/>
    <w:rsid w:val="00302F77"/>
    <w:rsid w:val="00303048"/>
    <w:rsid w:val="003030F4"/>
    <w:rsid w:val="00303798"/>
    <w:rsid w:val="00304E81"/>
    <w:rsid w:val="003051FA"/>
    <w:rsid w:val="0030554E"/>
    <w:rsid w:val="00305D56"/>
    <w:rsid w:val="00305F1B"/>
    <w:rsid w:val="003070D5"/>
    <w:rsid w:val="00307487"/>
    <w:rsid w:val="003078C1"/>
    <w:rsid w:val="00312437"/>
    <w:rsid w:val="003125AF"/>
    <w:rsid w:val="0031273F"/>
    <w:rsid w:val="00312903"/>
    <w:rsid w:val="00312B3B"/>
    <w:rsid w:val="00313D66"/>
    <w:rsid w:val="00315AAE"/>
    <w:rsid w:val="00315B29"/>
    <w:rsid w:val="00315F75"/>
    <w:rsid w:val="0031677A"/>
    <w:rsid w:val="003169CB"/>
    <w:rsid w:val="00316C32"/>
    <w:rsid w:val="0031707D"/>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3CA"/>
    <w:rsid w:val="003559C1"/>
    <w:rsid w:val="003560F1"/>
    <w:rsid w:val="003568AD"/>
    <w:rsid w:val="00357BEA"/>
    <w:rsid w:val="00357C6A"/>
    <w:rsid w:val="00357E76"/>
    <w:rsid w:val="0036027D"/>
    <w:rsid w:val="00360672"/>
    <w:rsid w:val="00361433"/>
    <w:rsid w:val="003615EE"/>
    <w:rsid w:val="003619D4"/>
    <w:rsid w:val="00361FE7"/>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877C9"/>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56D"/>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3163"/>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6D9"/>
    <w:rsid w:val="004C3915"/>
    <w:rsid w:val="004C4478"/>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0503"/>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4F2"/>
    <w:rsid w:val="00507A4D"/>
    <w:rsid w:val="00507C65"/>
    <w:rsid w:val="00507F1E"/>
    <w:rsid w:val="005107C3"/>
    <w:rsid w:val="00511152"/>
    <w:rsid w:val="00511C6F"/>
    <w:rsid w:val="00511D82"/>
    <w:rsid w:val="00512567"/>
    <w:rsid w:val="00512C78"/>
    <w:rsid w:val="00513D6E"/>
    <w:rsid w:val="0051419B"/>
    <w:rsid w:val="0051691F"/>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5FF"/>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1090"/>
    <w:rsid w:val="0056348B"/>
    <w:rsid w:val="00563953"/>
    <w:rsid w:val="00563CC7"/>
    <w:rsid w:val="00563EE1"/>
    <w:rsid w:val="00564899"/>
    <w:rsid w:val="00564A67"/>
    <w:rsid w:val="005657F8"/>
    <w:rsid w:val="005673A4"/>
    <w:rsid w:val="00570571"/>
    <w:rsid w:val="00570850"/>
    <w:rsid w:val="00572CF9"/>
    <w:rsid w:val="005730EC"/>
    <w:rsid w:val="00573618"/>
    <w:rsid w:val="00573783"/>
    <w:rsid w:val="00573FBD"/>
    <w:rsid w:val="00574F8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9E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504"/>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A86"/>
    <w:rsid w:val="00652E00"/>
    <w:rsid w:val="006531CF"/>
    <w:rsid w:val="0065398D"/>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B3D"/>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62DD"/>
    <w:rsid w:val="0067690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56CD"/>
    <w:rsid w:val="00696DDF"/>
    <w:rsid w:val="00696E1F"/>
    <w:rsid w:val="00697649"/>
    <w:rsid w:val="00697F02"/>
    <w:rsid w:val="006A0230"/>
    <w:rsid w:val="006A0412"/>
    <w:rsid w:val="006A048A"/>
    <w:rsid w:val="006A2C4A"/>
    <w:rsid w:val="006A331D"/>
    <w:rsid w:val="006A3FDC"/>
    <w:rsid w:val="006A3FF1"/>
    <w:rsid w:val="006A433B"/>
    <w:rsid w:val="006A595C"/>
    <w:rsid w:val="006A5D8C"/>
    <w:rsid w:val="006A7C34"/>
    <w:rsid w:val="006A7F8D"/>
    <w:rsid w:val="006B058D"/>
    <w:rsid w:val="006B0B87"/>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87B"/>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90E"/>
    <w:rsid w:val="00744BF8"/>
    <w:rsid w:val="0074510C"/>
    <w:rsid w:val="00745207"/>
    <w:rsid w:val="00745B9C"/>
    <w:rsid w:val="00746147"/>
    <w:rsid w:val="0074650C"/>
    <w:rsid w:val="007467B2"/>
    <w:rsid w:val="00746E6A"/>
    <w:rsid w:val="007473AA"/>
    <w:rsid w:val="00747BDE"/>
    <w:rsid w:val="0075136C"/>
    <w:rsid w:val="00751EE7"/>
    <w:rsid w:val="007530B8"/>
    <w:rsid w:val="007534CB"/>
    <w:rsid w:val="00754266"/>
    <w:rsid w:val="00756596"/>
    <w:rsid w:val="00756830"/>
    <w:rsid w:val="0075687C"/>
    <w:rsid w:val="00756D00"/>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CAD"/>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1A3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2B50"/>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5CEB"/>
    <w:rsid w:val="007F61D9"/>
    <w:rsid w:val="007F6B59"/>
    <w:rsid w:val="00800105"/>
    <w:rsid w:val="00800115"/>
    <w:rsid w:val="0080021E"/>
    <w:rsid w:val="00800EE2"/>
    <w:rsid w:val="00802980"/>
    <w:rsid w:val="008034CA"/>
    <w:rsid w:val="008042F5"/>
    <w:rsid w:val="0080490D"/>
    <w:rsid w:val="00805C17"/>
    <w:rsid w:val="008062C6"/>
    <w:rsid w:val="0080723D"/>
    <w:rsid w:val="00807D8E"/>
    <w:rsid w:val="0081186E"/>
    <w:rsid w:val="00811966"/>
    <w:rsid w:val="00811E2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1E99"/>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97756"/>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6258"/>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3E1"/>
    <w:rsid w:val="009036F6"/>
    <w:rsid w:val="00904044"/>
    <w:rsid w:val="00904543"/>
    <w:rsid w:val="00904A90"/>
    <w:rsid w:val="0090578E"/>
    <w:rsid w:val="00905812"/>
    <w:rsid w:val="00905ACD"/>
    <w:rsid w:val="00905EDD"/>
    <w:rsid w:val="0090743E"/>
    <w:rsid w:val="00907B80"/>
    <w:rsid w:val="00907D87"/>
    <w:rsid w:val="00907F11"/>
    <w:rsid w:val="0091087E"/>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B3"/>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BF6"/>
    <w:rsid w:val="009C5D99"/>
    <w:rsid w:val="009D15CC"/>
    <w:rsid w:val="009D1AD8"/>
    <w:rsid w:val="009D2F57"/>
    <w:rsid w:val="009D3351"/>
    <w:rsid w:val="009D338E"/>
    <w:rsid w:val="009D34C8"/>
    <w:rsid w:val="009D3592"/>
    <w:rsid w:val="009D4EFE"/>
    <w:rsid w:val="009D54B1"/>
    <w:rsid w:val="009D5775"/>
    <w:rsid w:val="009D5846"/>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697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84D"/>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302"/>
    <w:rsid w:val="00A91A5D"/>
    <w:rsid w:val="00A91B2C"/>
    <w:rsid w:val="00A9236C"/>
    <w:rsid w:val="00A930D4"/>
    <w:rsid w:val="00A933FD"/>
    <w:rsid w:val="00A94759"/>
    <w:rsid w:val="00A94A52"/>
    <w:rsid w:val="00A95335"/>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2A7C"/>
    <w:rsid w:val="00AB3954"/>
    <w:rsid w:val="00AB3D30"/>
    <w:rsid w:val="00AB3F3A"/>
    <w:rsid w:val="00AB4F1F"/>
    <w:rsid w:val="00AB5272"/>
    <w:rsid w:val="00AB5377"/>
    <w:rsid w:val="00AB63A1"/>
    <w:rsid w:val="00AB7633"/>
    <w:rsid w:val="00AC0ABC"/>
    <w:rsid w:val="00AC0D02"/>
    <w:rsid w:val="00AC10F7"/>
    <w:rsid w:val="00AC1CDD"/>
    <w:rsid w:val="00AC2511"/>
    <w:rsid w:val="00AC2762"/>
    <w:rsid w:val="00AC2C1A"/>
    <w:rsid w:val="00AC3595"/>
    <w:rsid w:val="00AC3709"/>
    <w:rsid w:val="00AC3740"/>
    <w:rsid w:val="00AC3C9C"/>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0EB0"/>
    <w:rsid w:val="00AF1498"/>
    <w:rsid w:val="00AF1C26"/>
    <w:rsid w:val="00AF1CD4"/>
    <w:rsid w:val="00AF2344"/>
    <w:rsid w:val="00AF2388"/>
    <w:rsid w:val="00AF2F9C"/>
    <w:rsid w:val="00AF3C7F"/>
    <w:rsid w:val="00AF3FAF"/>
    <w:rsid w:val="00AF409C"/>
    <w:rsid w:val="00AF42FE"/>
    <w:rsid w:val="00AF445C"/>
    <w:rsid w:val="00AF449D"/>
    <w:rsid w:val="00AF5115"/>
    <w:rsid w:val="00AF5482"/>
    <w:rsid w:val="00AF72E1"/>
    <w:rsid w:val="00AF7603"/>
    <w:rsid w:val="00B0052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6E0"/>
    <w:rsid w:val="00B12777"/>
    <w:rsid w:val="00B12C08"/>
    <w:rsid w:val="00B13DBA"/>
    <w:rsid w:val="00B162C4"/>
    <w:rsid w:val="00B165C1"/>
    <w:rsid w:val="00B16702"/>
    <w:rsid w:val="00B177AE"/>
    <w:rsid w:val="00B17C23"/>
    <w:rsid w:val="00B20012"/>
    <w:rsid w:val="00B20D2C"/>
    <w:rsid w:val="00B20D32"/>
    <w:rsid w:val="00B20FA8"/>
    <w:rsid w:val="00B2184A"/>
    <w:rsid w:val="00B21D31"/>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0F"/>
    <w:rsid w:val="00B330B3"/>
    <w:rsid w:val="00B341E6"/>
    <w:rsid w:val="00B3454A"/>
    <w:rsid w:val="00B34958"/>
    <w:rsid w:val="00B349E6"/>
    <w:rsid w:val="00B36958"/>
    <w:rsid w:val="00B369D9"/>
    <w:rsid w:val="00B36B9B"/>
    <w:rsid w:val="00B41096"/>
    <w:rsid w:val="00B4122E"/>
    <w:rsid w:val="00B414B1"/>
    <w:rsid w:val="00B41AD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6A2A"/>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3C93"/>
    <w:rsid w:val="00B94B3B"/>
    <w:rsid w:val="00B94D63"/>
    <w:rsid w:val="00B96F0D"/>
    <w:rsid w:val="00B972BA"/>
    <w:rsid w:val="00B97EB4"/>
    <w:rsid w:val="00BA01C5"/>
    <w:rsid w:val="00BA1132"/>
    <w:rsid w:val="00BA201E"/>
    <w:rsid w:val="00BA2364"/>
    <w:rsid w:val="00BA2489"/>
    <w:rsid w:val="00BA2BA4"/>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5967"/>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2B4D"/>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434"/>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910"/>
    <w:rsid w:val="00C40A01"/>
    <w:rsid w:val="00C41565"/>
    <w:rsid w:val="00C46D7D"/>
    <w:rsid w:val="00C4713E"/>
    <w:rsid w:val="00C47229"/>
    <w:rsid w:val="00C47B22"/>
    <w:rsid w:val="00C5009F"/>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54F"/>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4DA"/>
    <w:rsid w:val="00D576EB"/>
    <w:rsid w:val="00D60913"/>
    <w:rsid w:val="00D60CFD"/>
    <w:rsid w:val="00D6338F"/>
    <w:rsid w:val="00D63904"/>
    <w:rsid w:val="00D63F20"/>
    <w:rsid w:val="00D64178"/>
    <w:rsid w:val="00D651C9"/>
    <w:rsid w:val="00D65E44"/>
    <w:rsid w:val="00D67FC7"/>
    <w:rsid w:val="00D7078E"/>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2DC"/>
    <w:rsid w:val="00D93320"/>
    <w:rsid w:val="00D93841"/>
    <w:rsid w:val="00D93E5A"/>
    <w:rsid w:val="00D94891"/>
    <w:rsid w:val="00D94F34"/>
    <w:rsid w:val="00D9518D"/>
    <w:rsid w:val="00D9605A"/>
    <w:rsid w:val="00D96B5D"/>
    <w:rsid w:val="00D9791A"/>
    <w:rsid w:val="00DA0002"/>
    <w:rsid w:val="00DA0D9B"/>
    <w:rsid w:val="00DA3D8B"/>
    <w:rsid w:val="00DA55E6"/>
    <w:rsid w:val="00DA56EB"/>
    <w:rsid w:val="00DA5C3D"/>
    <w:rsid w:val="00DA64B2"/>
    <w:rsid w:val="00DA6AE2"/>
    <w:rsid w:val="00DA7468"/>
    <w:rsid w:val="00DA7832"/>
    <w:rsid w:val="00DB00F8"/>
    <w:rsid w:val="00DB0BFA"/>
    <w:rsid w:val="00DB141E"/>
    <w:rsid w:val="00DB1DE6"/>
    <w:rsid w:val="00DB248B"/>
    <w:rsid w:val="00DB2B4A"/>
    <w:rsid w:val="00DB314C"/>
    <w:rsid w:val="00DB3D10"/>
    <w:rsid w:val="00DB3DCC"/>
    <w:rsid w:val="00DB55B5"/>
    <w:rsid w:val="00DB7A87"/>
    <w:rsid w:val="00DB7CC1"/>
    <w:rsid w:val="00DC0609"/>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0BF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2B3"/>
    <w:rsid w:val="00DF3779"/>
    <w:rsid w:val="00DF3D75"/>
    <w:rsid w:val="00DF44AA"/>
    <w:rsid w:val="00DF5926"/>
    <w:rsid w:val="00DF5EE1"/>
    <w:rsid w:val="00DF60CC"/>
    <w:rsid w:val="00DF6519"/>
    <w:rsid w:val="00DF6B4A"/>
    <w:rsid w:val="00DF6D75"/>
    <w:rsid w:val="00DF7557"/>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0D19"/>
    <w:rsid w:val="00E314C6"/>
    <w:rsid w:val="00E3180C"/>
    <w:rsid w:val="00E31DD8"/>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616"/>
    <w:rsid w:val="00E51BA4"/>
    <w:rsid w:val="00E5230F"/>
    <w:rsid w:val="00E532EB"/>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3FC6"/>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2F30"/>
    <w:rsid w:val="00EB3548"/>
    <w:rsid w:val="00EB3BAF"/>
    <w:rsid w:val="00EB4258"/>
    <w:rsid w:val="00EB4990"/>
    <w:rsid w:val="00EB4E32"/>
    <w:rsid w:val="00EB52BA"/>
    <w:rsid w:val="00EB65E5"/>
    <w:rsid w:val="00EB6D51"/>
    <w:rsid w:val="00EB7192"/>
    <w:rsid w:val="00EC09D6"/>
    <w:rsid w:val="00EC16BC"/>
    <w:rsid w:val="00EC1A2F"/>
    <w:rsid w:val="00EC1EA4"/>
    <w:rsid w:val="00EC2845"/>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B43"/>
    <w:rsid w:val="00ED5F48"/>
    <w:rsid w:val="00ED6EBB"/>
    <w:rsid w:val="00ED70B1"/>
    <w:rsid w:val="00ED75EE"/>
    <w:rsid w:val="00EE1BBA"/>
    <w:rsid w:val="00EE1F4A"/>
    <w:rsid w:val="00EE295F"/>
    <w:rsid w:val="00EE29AB"/>
    <w:rsid w:val="00EE3720"/>
    <w:rsid w:val="00EE378A"/>
    <w:rsid w:val="00EE37BF"/>
    <w:rsid w:val="00EE4402"/>
    <w:rsid w:val="00EE4ACE"/>
    <w:rsid w:val="00EE6907"/>
    <w:rsid w:val="00EE6B05"/>
    <w:rsid w:val="00EE788A"/>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61D0"/>
    <w:rsid w:val="00F27880"/>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04D"/>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DF9"/>
    <w:rsid w:val="00FE4F10"/>
    <w:rsid w:val="00FE5049"/>
    <w:rsid w:val="00FE5C1E"/>
    <w:rsid w:val="00FE682D"/>
    <w:rsid w:val="00FE73A4"/>
    <w:rsid w:val="00FF0043"/>
    <w:rsid w:val="00FF00FD"/>
    <w:rsid w:val="00FF017B"/>
    <w:rsid w:val="00FF04E5"/>
    <w:rsid w:val="00FF0EC1"/>
    <w:rsid w:val="00FF1199"/>
    <w:rsid w:val="00FF1272"/>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ui-provider">
    <w:name w:val="ui-provider"/>
    <w:basedOn w:val="DefaultParagraphFont"/>
    <w:rsid w:val="00AC0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4.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2</Pages>
  <Words>329</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4</cp:revision>
  <cp:lastPrinted>2024-10-22T04:16:00Z</cp:lastPrinted>
  <dcterms:created xsi:type="dcterms:W3CDTF">2024-11-04T09:24:00Z</dcterms:created>
  <dcterms:modified xsi:type="dcterms:W3CDTF">2024-11-08T03:58:00Z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y fmtid="{D5CDD505-2E9C-101B-9397-08002B2CF9AE}" pid="4" name="MediaServiceImageTags">
    <vt:lpwstr/>
  </property>
</Properties>
</file>