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EC9EFF7" w14:textId="5886785D" w:rsidR="00CC0F58" w:rsidRDefault="00020752" w:rsidP="00CC0F5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344A64DF" w14:textId="12E25D81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3F2E24DC" w14:textId="19F02F58" w:rsidR="00522F05" w:rsidRDefault="00F82A3D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12FBD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5DB04C11" w14:textId="558DD740" w:rsidR="00E14A99" w:rsidRDefault="00E14A99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BAFECE1" w14:textId="2AB22421" w:rsidR="003A6E59" w:rsidRDefault="0047099B" w:rsidP="0047099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007CD67" w14:textId="2CEC3401" w:rsidR="00804175" w:rsidRPr="001D520A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554057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54057">
        <w:rPr>
          <w:rFonts w:asciiTheme="majorBidi" w:hAnsiTheme="majorBidi" w:cstheme="majorBidi"/>
          <w:sz w:val="30"/>
          <w:szCs w:val="30"/>
          <w:cs/>
        </w:rPr>
        <w:t>เป็นส่วนหนึ่งของ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554057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2EBFE" w14:textId="5EAFC2F6" w:rsidR="00804175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ได้อนุมัติให้ออกงบการเงินระหว่างกาลนี้</w:t>
      </w:r>
      <w:r w:rsidRPr="0055405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C0F58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044EA3">
        <w:rPr>
          <w:rFonts w:ascii="Angsana New" w:hAnsi="Angsana New" w:cs="Angsana New"/>
          <w:sz w:val="30"/>
          <w:szCs w:val="30"/>
        </w:rPr>
        <w:t>12</w:t>
      </w:r>
      <w:r w:rsidR="00641E4C">
        <w:rPr>
          <w:rFonts w:ascii="Angsana New" w:hAnsi="Angsana New" w:cs="Angsana New"/>
          <w:sz w:val="30"/>
          <w:szCs w:val="30"/>
        </w:rPr>
        <w:t xml:space="preserve"> </w:t>
      </w:r>
      <w:r w:rsidR="0020297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641E4C" w:rsidRPr="009E1D94">
        <w:rPr>
          <w:rFonts w:ascii="Angsana New" w:hAnsi="Angsana New" w:cs="Angsana New"/>
          <w:sz w:val="30"/>
          <w:szCs w:val="30"/>
          <w:cs/>
        </w:rPr>
        <w:t xml:space="preserve"> </w:t>
      </w:r>
      <w:r w:rsidR="00641E4C" w:rsidRPr="009E1D94">
        <w:rPr>
          <w:rFonts w:ascii="Angsana New" w:hAnsi="Angsana New" w:cs="Angsana New"/>
          <w:sz w:val="30"/>
          <w:szCs w:val="30"/>
        </w:rPr>
        <w:t>256</w:t>
      </w:r>
      <w:r w:rsidR="00CD5010">
        <w:rPr>
          <w:rFonts w:ascii="Angsana New" w:hAnsi="Angsana New" w:cs="Angsana New"/>
          <w:sz w:val="30"/>
          <w:szCs w:val="30"/>
        </w:rPr>
        <w:t>7</w:t>
      </w:r>
    </w:p>
    <w:p w14:paraId="5AC39920" w14:textId="77777777" w:rsidR="00641E4C" w:rsidRPr="00554057" w:rsidRDefault="00641E4C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09F4A" w14:textId="237B8C78" w:rsidR="00C11916" w:rsidRPr="00554057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554057" w:rsidRDefault="000F4CA1" w:rsidP="000F4CA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40844E6" w14:textId="33E8722C" w:rsidR="000F4CA1" w:rsidRPr="00554057" w:rsidRDefault="000F4CA1" w:rsidP="0057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27F3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34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โดย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</w:t>
      </w:r>
      <w:r w:rsidRPr="00554057">
        <w:rPr>
          <w:rFonts w:asciiTheme="majorBidi" w:hAnsiTheme="majorBidi" w:cstheme="majorBidi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564F7F">
        <w:rPr>
          <w:rFonts w:asciiTheme="majorBidi" w:hAnsiTheme="majorBidi" w:cstheme="majorBidi"/>
          <w:sz w:val="30"/>
          <w:szCs w:val="30"/>
        </w:rPr>
        <w:t>6</w:t>
      </w:r>
    </w:p>
    <w:p w14:paraId="64C42B8C" w14:textId="77777777" w:rsidR="007B1DB6" w:rsidRPr="0055405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8828" w14:textId="6E9B27DC" w:rsidR="00B8752F" w:rsidRPr="00554057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554057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ไม่แตกต่างจาก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ได้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อธิบาย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ไว้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ใน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7A0AF1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180655">
        <w:rPr>
          <w:rFonts w:asciiTheme="majorBidi" w:hAnsiTheme="majorBidi" w:cstheme="majorBidi"/>
          <w:sz w:val="30"/>
          <w:szCs w:val="30"/>
        </w:rPr>
        <w:t>6</w:t>
      </w:r>
      <w:r w:rsidR="00261FE6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63A12D41" w14:textId="77777777" w:rsidR="00E53DFA" w:rsidRPr="00554057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427509" w14:textId="123F9E9F" w:rsidR="00991336" w:rsidRPr="00554057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554057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6BB3C" w14:textId="431E3D7E" w:rsidR="00F328B2" w:rsidRPr="00554057" w:rsidRDefault="00F328B2" w:rsidP="000F11FF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ผู้บริหารสำคัญและบุคคลหรือกิจการที่เกี่ยวข้อง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>กัน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  <w:r w:rsidR="0020297E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DA0AC0" w:rsidRPr="00DA0AC0">
        <w:rPr>
          <w:rFonts w:asciiTheme="majorBidi" w:hAnsiTheme="majorBidi" w:cstheme="majorBidi"/>
          <w:bCs/>
          <w:sz w:val="30"/>
          <w:szCs w:val="30"/>
        </w:rPr>
        <w:t>3</w:t>
      </w:r>
      <w:r w:rsidR="00D877BC">
        <w:rPr>
          <w:rFonts w:asciiTheme="majorBidi" w:hAnsiTheme="majorBidi" w:cstheme="majorBidi"/>
          <w:bCs/>
          <w:sz w:val="30"/>
          <w:szCs w:val="30"/>
        </w:rPr>
        <w:t>0</w:t>
      </w:r>
      <w:r w:rsidR="00DA0AC0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0297E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</w:t>
      </w:r>
      <w:r w:rsidR="00E45E5B">
        <w:rPr>
          <w:rFonts w:asciiTheme="majorBidi" w:hAnsiTheme="majorBidi" w:cstheme="majorBidi"/>
          <w:bCs/>
          <w:sz w:val="30"/>
          <w:szCs w:val="30"/>
        </w:rPr>
        <w:t>7</w:t>
      </w:r>
    </w:p>
    <w:p w14:paraId="2E49D8EB" w14:textId="77777777" w:rsidR="00F328B2" w:rsidRPr="00554057" w:rsidRDefault="00F328B2" w:rsidP="00F328B2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138D54" w14:textId="77777777" w:rsidR="00F328B2" w:rsidRPr="00554057" w:rsidRDefault="00F328B2" w:rsidP="00F328B2">
      <w:pPr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</w:rPr>
        <w:br w:type="page"/>
      </w:r>
    </w:p>
    <w:p w14:paraId="2321C72E" w14:textId="33276A93" w:rsidR="00F328B2" w:rsidRPr="00554057" w:rsidRDefault="00F328B2" w:rsidP="008F204C">
      <w:pPr>
        <w:tabs>
          <w:tab w:val="left" w:pos="9270"/>
        </w:tabs>
        <w:ind w:left="540" w:right="63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20297E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303EB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303EB8" w:rsidRPr="00DA0AC0">
        <w:rPr>
          <w:rFonts w:asciiTheme="majorBidi" w:hAnsiTheme="majorBidi" w:cstheme="majorBidi"/>
          <w:bCs/>
          <w:sz w:val="30"/>
          <w:szCs w:val="30"/>
        </w:rPr>
        <w:t>30</w:t>
      </w:r>
      <w:r w:rsidR="00303EB8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0297E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303EB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03EB8" w:rsidRPr="00303EB8">
        <w:rPr>
          <w:rFonts w:asciiTheme="majorBidi" w:hAnsiTheme="majorBidi" w:cstheme="majorBidi"/>
          <w:bCs/>
          <w:sz w:val="30"/>
          <w:szCs w:val="30"/>
        </w:rPr>
        <w:t xml:space="preserve">2567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</w:t>
      </w:r>
      <w:r w:rsidR="00A27255">
        <w:rPr>
          <w:rFonts w:asciiTheme="majorBidi" w:hAnsiTheme="majorBidi" w:cstheme="majorBidi"/>
          <w:bCs/>
          <w:sz w:val="30"/>
          <w:szCs w:val="30"/>
        </w:rPr>
        <w:t>6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034F7">
        <w:rPr>
          <w:rFonts w:asciiTheme="majorBidi" w:hAnsiTheme="majorBidi" w:cstheme="majorBidi"/>
          <w:b/>
          <w:sz w:val="30"/>
          <w:szCs w:val="30"/>
        </w:rPr>
        <w:br/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0AF7BC6" w14:textId="77777777" w:rsidR="00641E4C" w:rsidRDefault="00641E4C" w:rsidP="00641E4C">
      <w:pPr>
        <w:ind w:left="540"/>
        <w:rPr>
          <w:rFonts w:ascii="Angsana New" w:hAnsi="Angsana New" w:cs="Angsana New"/>
          <w:b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993"/>
        <w:gridCol w:w="266"/>
        <w:gridCol w:w="978"/>
        <w:gridCol w:w="237"/>
        <w:gridCol w:w="944"/>
        <w:gridCol w:w="271"/>
        <w:gridCol w:w="989"/>
      </w:tblGrid>
      <w:tr w:rsidR="00641E4C" w:rsidRPr="001D520A" w14:paraId="2E81DD68" w14:textId="77777777" w:rsidTr="00D41D18">
        <w:trPr>
          <w:tblHeader/>
        </w:trPr>
        <w:tc>
          <w:tcPr>
            <w:tcW w:w="2375" w:type="pct"/>
            <w:shd w:val="clear" w:color="auto" w:fill="auto"/>
          </w:tcPr>
          <w:p w14:paraId="272C2AEB" w14:textId="77777777" w:rsidR="00641E4C" w:rsidRPr="00D773E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pct"/>
            <w:gridSpan w:val="3"/>
          </w:tcPr>
          <w:p w14:paraId="64773C35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3" w:type="pct"/>
          </w:tcPr>
          <w:p w14:paraId="4D4D97F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14:paraId="34CCC3D7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0297E" w:rsidRPr="001D520A" w14:paraId="1E564771" w14:textId="77777777" w:rsidTr="00303EB8">
        <w:trPr>
          <w:tblHeader/>
        </w:trPr>
        <w:tc>
          <w:tcPr>
            <w:tcW w:w="2375" w:type="pct"/>
          </w:tcPr>
          <w:p w14:paraId="4717B181" w14:textId="627B0E8F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7" w:type="pct"/>
          </w:tcPr>
          <w:p w14:paraId="730169B7" w14:textId="5E7A4A48" w:rsidR="0020297E" w:rsidRPr="00923E18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3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923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1841991A" w14:textId="77777777" w:rsidR="0020297E" w:rsidRPr="00923E18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79B4B98" w14:textId="5201FF81" w:rsidR="0020297E" w:rsidRPr="00923E18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3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923E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0BAFD532" w14:textId="77777777" w:rsidR="0020297E" w:rsidRPr="00923E18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92A3DF" w14:textId="6071DE2F" w:rsidR="0020297E" w:rsidRPr="00923E18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3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923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2" w:type="pct"/>
          </w:tcPr>
          <w:p w14:paraId="5BA59181" w14:textId="77777777" w:rsidR="0020297E" w:rsidRPr="00923E18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9CBE67D" w14:textId="4A2B0367" w:rsidR="0020297E" w:rsidRPr="00923E18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3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923E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41E4C" w:rsidRPr="001D520A" w14:paraId="5CAE11B7" w14:textId="77777777" w:rsidTr="00D41D18">
        <w:trPr>
          <w:tblHeader/>
        </w:trPr>
        <w:tc>
          <w:tcPr>
            <w:tcW w:w="2375" w:type="pct"/>
          </w:tcPr>
          <w:p w14:paraId="6EFF81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5" w:type="pct"/>
            <w:gridSpan w:val="7"/>
          </w:tcPr>
          <w:p w14:paraId="5B1C030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1D520A" w14:paraId="00D09740" w14:textId="77777777" w:rsidTr="00303EB8">
        <w:tc>
          <w:tcPr>
            <w:tcW w:w="2375" w:type="pct"/>
          </w:tcPr>
          <w:p w14:paraId="1CEA8D52" w14:textId="77777777" w:rsidR="00641E4C" w:rsidRPr="007A107E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</w:tcPr>
          <w:p w14:paraId="6D3C559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3EAC2A5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</w:tcPr>
          <w:p w14:paraId="6DE0428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</w:tcPr>
          <w:p w14:paraId="4F665FA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571A0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132B209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788E293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20297E" w:rsidRPr="001D520A" w14:paraId="1861E921" w14:textId="77777777" w:rsidTr="00303EB8">
        <w:tc>
          <w:tcPr>
            <w:tcW w:w="2375" w:type="pct"/>
          </w:tcPr>
          <w:p w14:paraId="1AF6BA12" w14:textId="77671F6B" w:rsidR="0020297E" w:rsidRPr="00C33AEB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57" w:type="pct"/>
          </w:tcPr>
          <w:p w14:paraId="064D0FFF" w14:textId="5D6FBBFA" w:rsidR="0020297E" w:rsidRPr="00C33AEB" w:rsidRDefault="00764CE6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56B59BD" w14:textId="77777777" w:rsidR="0020297E" w:rsidRPr="00C33AEB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25E9908" w14:textId="42AA763E" w:rsidR="0020297E" w:rsidRPr="00C33AEB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3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2217490" w14:textId="77777777" w:rsidR="0020297E" w:rsidRPr="00C33AEB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8819C0A" w14:textId="19425CBB" w:rsidR="0020297E" w:rsidRPr="00C33AEB" w:rsidRDefault="00D26F28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14:paraId="4F4C22C5" w14:textId="77777777" w:rsidR="0020297E" w:rsidRPr="00C33AEB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6DEB210" w14:textId="2848F4C0" w:rsidR="0020297E" w:rsidRPr="00C33AEB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20297E" w:rsidRPr="001D520A" w14:paraId="72466BCB" w14:textId="77777777" w:rsidTr="00303EB8">
        <w:tc>
          <w:tcPr>
            <w:tcW w:w="2375" w:type="pct"/>
            <w:vAlign w:val="bottom"/>
          </w:tcPr>
          <w:p w14:paraId="4E5F3DDD" w14:textId="77777777" w:rsidR="0020297E" w:rsidRPr="001D520A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7" w:type="pct"/>
          </w:tcPr>
          <w:p w14:paraId="36D515A9" w14:textId="228B3D1D" w:rsidR="0020297E" w:rsidRPr="001D520A" w:rsidRDefault="00764CE6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7ACCE16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</w:tcPr>
          <w:p w14:paraId="2B6AE5BB" w14:textId="5B2CAA2E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EFBF234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6287825D" w14:textId="2282D047" w:rsidR="0020297E" w:rsidRPr="00F90430" w:rsidRDefault="009D1CA2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152" w:type="pct"/>
          </w:tcPr>
          <w:p w14:paraId="03A122F3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57C66CBD" w14:textId="2EA13C8A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</w:tr>
      <w:tr w:rsidR="0020297E" w:rsidRPr="001D520A" w14:paraId="76BE5FC0" w14:textId="77777777" w:rsidTr="00303EB8">
        <w:tc>
          <w:tcPr>
            <w:tcW w:w="2375" w:type="pct"/>
          </w:tcPr>
          <w:p w14:paraId="12A2427C" w14:textId="77777777" w:rsidR="0020297E" w:rsidRPr="001D520A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7" w:type="pct"/>
          </w:tcPr>
          <w:p w14:paraId="75DD4CB6" w14:textId="52B44C76" w:rsidR="0020297E" w:rsidRPr="001D520A" w:rsidRDefault="00764CE6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5D4CEC3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00CF75E" w14:textId="5B89905C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C7A9389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657AC60F" w14:textId="57A7D6DD" w:rsidR="0020297E" w:rsidRPr="00F90430" w:rsidRDefault="00921779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14,268</w:t>
            </w:r>
          </w:p>
        </w:tc>
        <w:tc>
          <w:tcPr>
            <w:tcW w:w="152" w:type="pct"/>
          </w:tcPr>
          <w:p w14:paraId="320D1EBE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3C612B14" w14:textId="590977BE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9,924</w:t>
            </w:r>
          </w:p>
        </w:tc>
      </w:tr>
      <w:tr w:rsidR="0020297E" w:rsidRPr="001D520A" w14:paraId="0AFB14F7" w14:textId="77777777" w:rsidTr="00303EB8">
        <w:tc>
          <w:tcPr>
            <w:tcW w:w="2375" w:type="pct"/>
          </w:tcPr>
          <w:p w14:paraId="006C3F84" w14:textId="77777777" w:rsidR="0020297E" w:rsidRPr="001D520A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53CD5AAE" w14:textId="69E63D48" w:rsidR="0020297E" w:rsidRPr="001D520A" w:rsidRDefault="00764CE6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81CBA1B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511C442C" w14:textId="4773F79B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47025D3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1D67E154" w14:textId="7521D630" w:rsidR="0020297E" w:rsidRPr="00F90430" w:rsidRDefault="00921779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52" w:type="pct"/>
          </w:tcPr>
          <w:p w14:paraId="353C068B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5AD3D0B8" w14:textId="4A63E06C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208</w:t>
            </w:r>
          </w:p>
        </w:tc>
      </w:tr>
      <w:tr w:rsidR="0020297E" w:rsidRPr="001D520A" w14:paraId="48A76828" w14:textId="77777777" w:rsidTr="00303EB8">
        <w:tc>
          <w:tcPr>
            <w:tcW w:w="2375" w:type="pct"/>
          </w:tcPr>
          <w:p w14:paraId="5D5FED58" w14:textId="77777777" w:rsidR="0020297E" w:rsidRPr="00F43B03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471B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57" w:type="pct"/>
          </w:tcPr>
          <w:p w14:paraId="442129DA" w14:textId="40C9DB02" w:rsidR="0020297E" w:rsidRPr="001D520A" w:rsidRDefault="00764CE6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74F64B7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BD79620" w14:textId="46EEDB83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8A714B4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CD21762" w14:textId="20128617" w:rsidR="0020297E" w:rsidRPr="00F90430" w:rsidRDefault="00E20F93" w:rsidP="00E2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27,050</w:t>
            </w:r>
          </w:p>
        </w:tc>
        <w:tc>
          <w:tcPr>
            <w:tcW w:w="152" w:type="pct"/>
          </w:tcPr>
          <w:p w14:paraId="12D7C3DA" w14:textId="77777777" w:rsidR="0020297E" w:rsidRPr="00CB375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A812CFA" w14:textId="0827564E" w:rsidR="0020297E" w:rsidRPr="00CB375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16,500</w:t>
            </w:r>
          </w:p>
        </w:tc>
      </w:tr>
      <w:tr w:rsidR="0020297E" w:rsidRPr="001D520A" w14:paraId="49904C2C" w14:textId="77777777" w:rsidTr="00303EB8">
        <w:tc>
          <w:tcPr>
            <w:tcW w:w="2375" w:type="pct"/>
            <w:vAlign w:val="bottom"/>
          </w:tcPr>
          <w:p w14:paraId="5953B1C1" w14:textId="77777777" w:rsidR="0020297E" w:rsidRPr="001D520A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57" w:type="pct"/>
          </w:tcPr>
          <w:p w14:paraId="7AD7102D" w14:textId="1AE3AC21" w:rsidR="0020297E" w:rsidRPr="001D520A" w:rsidRDefault="00764CE6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7949119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98F4493" w14:textId="54680123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84682BC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4123D24" w14:textId="766186DF" w:rsidR="0020297E" w:rsidRPr="00F90430" w:rsidRDefault="00B41835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35,134</w:t>
            </w:r>
          </w:p>
        </w:tc>
        <w:tc>
          <w:tcPr>
            <w:tcW w:w="152" w:type="pct"/>
          </w:tcPr>
          <w:p w14:paraId="6AC0558F" w14:textId="77777777" w:rsidR="0020297E" w:rsidRPr="00F92D6E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6F9F33BA" w14:textId="2AAD962C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30,147</w:t>
            </w:r>
          </w:p>
        </w:tc>
      </w:tr>
      <w:tr w:rsidR="0020297E" w:rsidRPr="001D520A" w14:paraId="2A7775AF" w14:textId="77777777" w:rsidTr="00303EB8">
        <w:tc>
          <w:tcPr>
            <w:tcW w:w="2375" w:type="pct"/>
            <w:vAlign w:val="bottom"/>
          </w:tcPr>
          <w:p w14:paraId="3FC71983" w14:textId="77777777" w:rsidR="0020297E" w:rsidRPr="00E53C49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</w:tcPr>
          <w:p w14:paraId="542A9526" w14:textId="2B4F1DA5" w:rsidR="0020297E" w:rsidRPr="001D520A" w:rsidRDefault="00764CE6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0A8B57D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347385A" w14:textId="35007FAC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E49BA86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D858637" w14:textId="084D757F" w:rsidR="0020297E" w:rsidRPr="00F90430" w:rsidRDefault="00B41835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4,759</w:t>
            </w:r>
          </w:p>
        </w:tc>
        <w:tc>
          <w:tcPr>
            <w:tcW w:w="152" w:type="pct"/>
          </w:tcPr>
          <w:p w14:paraId="767AB628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5CAB15FD" w14:textId="636538DD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2,994</w:t>
            </w:r>
          </w:p>
        </w:tc>
      </w:tr>
      <w:tr w:rsidR="0020297E" w:rsidRPr="001D520A" w14:paraId="1C3ED616" w14:textId="77777777" w:rsidTr="00303EB8">
        <w:tc>
          <w:tcPr>
            <w:tcW w:w="2375" w:type="pct"/>
            <w:vAlign w:val="bottom"/>
          </w:tcPr>
          <w:p w14:paraId="43EA8E32" w14:textId="77777777" w:rsidR="0020297E" w:rsidRPr="00E53C49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557" w:type="pct"/>
          </w:tcPr>
          <w:p w14:paraId="185DE2EB" w14:textId="15310A80" w:rsidR="0020297E" w:rsidRPr="001D520A" w:rsidRDefault="00764CE6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4D7012C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754F0D8" w14:textId="6F2EA8CC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0A84B9D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536981E7" w14:textId="0CE14D09" w:rsidR="0020297E" w:rsidRPr="00F90430" w:rsidRDefault="00B41835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11,100</w:t>
            </w:r>
          </w:p>
        </w:tc>
        <w:tc>
          <w:tcPr>
            <w:tcW w:w="152" w:type="pct"/>
          </w:tcPr>
          <w:p w14:paraId="11A959C8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28E60AF3" w14:textId="5D0C0EC6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9,900</w:t>
            </w:r>
          </w:p>
        </w:tc>
      </w:tr>
      <w:tr w:rsidR="00303EB8" w:rsidRPr="00961AC1" w14:paraId="7F839395" w14:textId="77777777" w:rsidTr="00303EB8">
        <w:tc>
          <w:tcPr>
            <w:tcW w:w="2375" w:type="pct"/>
            <w:vAlign w:val="bottom"/>
          </w:tcPr>
          <w:p w14:paraId="31A7BA3F" w14:textId="77777777" w:rsidR="00303EB8" w:rsidRPr="00961AC1" w:rsidRDefault="00303EB8" w:rsidP="0030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0AA0DBD5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81E1ECB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690363A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357D18CD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1B2D4020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201C253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0888B48F" w14:textId="77777777" w:rsidR="00303EB8" w:rsidRPr="00961AC1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3EB8" w:rsidRPr="001D520A" w14:paraId="5A6895D4" w14:textId="77777777" w:rsidTr="00303EB8">
        <w:tc>
          <w:tcPr>
            <w:tcW w:w="2375" w:type="pct"/>
            <w:vAlign w:val="bottom"/>
          </w:tcPr>
          <w:p w14:paraId="75C1BFD3" w14:textId="77777777" w:rsidR="00303EB8" w:rsidRPr="00FF08AA" w:rsidRDefault="00303EB8" w:rsidP="0030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7" w:type="pct"/>
          </w:tcPr>
          <w:p w14:paraId="24E8F5DE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182D1500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</w:tcPr>
          <w:p w14:paraId="148B6231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</w:tcPr>
          <w:p w14:paraId="4242A653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11F3A4A8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4B008717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14:paraId="6E4B50D3" w14:textId="77777777" w:rsidR="00303EB8" w:rsidRPr="001D520A" w:rsidRDefault="00303EB8" w:rsidP="00303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297E" w:rsidRPr="001D520A" w14:paraId="6BFB896A" w14:textId="77777777" w:rsidTr="00303EB8">
        <w:tc>
          <w:tcPr>
            <w:tcW w:w="2375" w:type="pct"/>
            <w:vAlign w:val="bottom"/>
          </w:tcPr>
          <w:p w14:paraId="7948C47F" w14:textId="77777777" w:rsidR="0020297E" w:rsidRPr="001D520A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7" w:type="pct"/>
          </w:tcPr>
          <w:p w14:paraId="77A73E36" w14:textId="756A646B" w:rsidR="0020297E" w:rsidRPr="00F90430" w:rsidRDefault="002116BA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</w:t>
            </w:r>
            <w:r w:rsidR="0094664E"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  <w:tc>
          <w:tcPr>
            <w:tcW w:w="149" w:type="pct"/>
          </w:tcPr>
          <w:p w14:paraId="660A840B" w14:textId="77777777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C787F86" w14:textId="17476FC9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927</w:t>
            </w:r>
          </w:p>
        </w:tc>
        <w:tc>
          <w:tcPr>
            <w:tcW w:w="133" w:type="pct"/>
          </w:tcPr>
          <w:p w14:paraId="75C1163C" w14:textId="77777777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B7F04D8" w14:textId="5E50EE70" w:rsidR="0020297E" w:rsidRPr="00F90430" w:rsidRDefault="002116BA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269,</w:t>
            </w:r>
            <w:r w:rsidR="0094664E">
              <w:rPr>
                <w:rFonts w:ascii="Angsana New" w:hAnsi="Angsana New" w:cs="Angsana New"/>
                <w:sz w:val="30"/>
                <w:szCs w:val="30"/>
              </w:rPr>
              <w:t>671</w:t>
            </w:r>
          </w:p>
        </w:tc>
        <w:tc>
          <w:tcPr>
            <w:tcW w:w="152" w:type="pct"/>
          </w:tcPr>
          <w:p w14:paraId="22E98E7D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50C17D7" w14:textId="6C350846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20297E" w:rsidRPr="001D520A" w14:paraId="32DE9547" w14:textId="77777777" w:rsidTr="00303EB8">
        <w:tc>
          <w:tcPr>
            <w:tcW w:w="2375" w:type="pct"/>
            <w:vAlign w:val="bottom"/>
          </w:tcPr>
          <w:p w14:paraId="7F55AE3E" w14:textId="3D4D7E73" w:rsidR="0020297E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7" w:type="pct"/>
          </w:tcPr>
          <w:p w14:paraId="150A787D" w14:textId="5436E875" w:rsidR="0020297E" w:rsidRDefault="00120B4A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49" w:type="pct"/>
          </w:tcPr>
          <w:p w14:paraId="4DBCFF8B" w14:textId="77777777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6A450CF" w14:textId="2ABAE11C" w:rsidR="0020297E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33" w:type="pct"/>
          </w:tcPr>
          <w:p w14:paraId="48BD02D2" w14:textId="77777777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22022A" w14:textId="1788BCE1" w:rsidR="0020297E" w:rsidRDefault="00363CB5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52" w:type="pct"/>
          </w:tcPr>
          <w:p w14:paraId="31B9D0DD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08E6C53" w14:textId="03C109DC" w:rsidR="0020297E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20297E" w:rsidRPr="001D520A" w14:paraId="303374FE" w14:textId="77777777" w:rsidTr="00303EB8">
        <w:tc>
          <w:tcPr>
            <w:tcW w:w="2375" w:type="pct"/>
            <w:vAlign w:val="bottom"/>
          </w:tcPr>
          <w:p w14:paraId="5EAB9070" w14:textId="77777777" w:rsidR="0020297E" w:rsidRPr="001D520A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7" w:type="pct"/>
          </w:tcPr>
          <w:p w14:paraId="76D10269" w14:textId="434E9E94" w:rsidR="0020297E" w:rsidRPr="00F90430" w:rsidRDefault="00F67371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558,150</w:t>
            </w:r>
          </w:p>
        </w:tc>
        <w:tc>
          <w:tcPr>
            <w:tcW w:w="149" w:type="pct"/>
          </w:tcPr>
          <w:p w14:paraId="4B565B4C" w14:textId="77777777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AF954D7" w14:textId="5B79AE49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9,039</w:t>
            </w:r>
          </w:p>
        </w:tc>
        <w:tc>
          <w:tcPr>
            <w:tcW w:w="133" w:type="pct"/>
          </w:tcPr>
          <w:p w14:paraId="5A389AF7" w14:textId="77777777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89DCDEC" w14:textId="219964F3" w:rsidR="0020297E" w:rsidRPr="00F90430" w:rsidRDefault="00363CB5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558,150</w:t>
            </w:r>
          </w:p>
        </w:tc>
        <w:tc>
          <w:tcPr>
            <w:tcW w:w="152" w:type="pct"/>
          </w:tcPr>
          <w:p w14:paraId="68F1A88E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9DC36EA" w14:textId="7180913F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9,039</w:t>
            </w:r>
          </w:p>
        </w:tc>
      </w:tr>
      <w:tr w:rsidR="00466D19" w:rsidRPr="001D520A" w14:paraId="59707B26" w14:textId="77777777" w:rsidTr="00303EB8">
        <w:tc>
          <w:tcPr>
            <w:tcW w:w="2375" w:type="pct"/>
            <w:vAlign w:val="bottom"/>
          </w:tcPr>
          <w:p w14:paraId="43D86B8E" w14:textId="630146ED" w:rsidR="00466D19" w:rsidRPr="001D520A" w:rsidRDefault="00466D19" w:rsidP="0046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57" w:type="pct"/>
          </w:tcPr>
          <w:p w14:paraId="60A2F1AA" w14:textId="033AA9B1" w:rsidR="00466D19" w:rsidRDefault="00CC405F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49" w:type="pct"/>
          </w:tcPr>
          <w:p w14:paraId="661DE0BF" w14:textId="77777777" w:rsidR="00466D19" w:rsidRPr="00F90430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343DEFF" w14:textId="6BA2ADC6" w:rsidR="00466D19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DCEADC8" w14:textId="77777777" w:rsidR="00466D19" w:rsidRPr="00F90430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EDC6FE" w14:textId="135D963D" w:rsidR="00466D19" w:rsidRDefault="00BC6088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8F7E97F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9C58447" w14:textId="7C8D921D" w:rsidR="00466D19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6D19" w:rsidRPr="00961AC1" w14:paraId="093D3BD2" w14:textId="77777777" w:rsidTr="00303EB8">
        <w:trPr>
          <w:trHeight w:val="281"/>
        </w:trPr>
        <w:tc>
          <w:tcPr>
            <w:tcW w:w="2375" w:type="pct"/>
            <w:vAlign w:val="bottom"/>
          </w:tcPr>
          <w:p w14:paraId="411C00C7" w14:textId="77777777" w:rsidR="00466D19" w:rsidRPr="00961AC1" w:rsidRDefault="00466D19" w:rsidP="0046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6A56973A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F46A1C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9976613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033BFB2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C4DCC81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2FAB5D96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C321ADB" w14:textId="77777777" w:rsidR="00466D19" w:rsidRPr="00961AC1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6D19" w:rsidRPr="001D520A" w14:paraId="1B313806" w14:textId="77777777" w:rsidTr="00303EB8">
        <w:tc>
          <w:tcPr>
            <w:tcW w:w="2375" w:type="pct"/>
            <w:vAlign w:val="bottom"/>
          </w:tcPr>
          <w:p w14:paraId="0D2CAF39" w14:textId="77777777" w:rsidR="00466D19" w:rsidRPr="001D520A" w:rsidRDefault="00466D19" w:rsidP="0046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57" w:type="pct"/>
          </w:tcPr>
          <w:p w14:paraId="064ADF93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16FB0EB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4E2E8C9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0093074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B94916A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0D9B8BB5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34B4F62" w14:textId="77777777" w:rsidR="00466D19" w:rsidRPr="001D520A" w:rsidRDefault="00466D19" w:rsidP="004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297E" w:rsidRPr="001D520A" w14:paraId="4C6512B5" w14:textId="77777777" w:rsidTr="00303EB8">
        <w:tc>
          <w:tcPr>
            <w:tcW w:w="2375" w:type="pct"/>
          </w:tcPr>
          <w:p w14:paraId="4A3EF45A" w14:textId="620E632D" w:rsidR="0020297E" w:rsidRPr="001D520A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7" w:type="pct"/>
          </w:tcPr>
          <w:p w14:paraId="6C31070C" w14:textId="5C6D3056" w:rsidR="0020297E" w:rsidRPr="00F90430" w:rsidRDefault="009B158F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105,653</w:t>
            </w:r>
          </w:p>
        </w:tc>
        <w:tc>
          <w:tcPr>
            <w:tcW w:w="149" w:type="pct"/>
          </w:tcPr>
          <w:p w14:paraId="2FE835D8" w14:textId="77777777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A667B41" w14:textId="00231D2D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167,452</w:t>
            </w:r>
          </w:p>
        </w:tc>
        <w:tc>
          <w:tcPr>
            <w:tcW w:w="133" w:type="pct"/>
          </w:tcPr>
          <w:p w14:paraId="48935A02" w14:textId="77777777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7F0E00F" w14:textId="2444FFA4" w:rsidR="0020297E" w:rsidRPr="00F90430" w:rsidRDefault="009B158F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76,560</w:t>
            </w:r>
          </w:p>
        </w:tc>
        <w:tc>
          <w:tcPr>
            <w:tcW w:w="152" w:type="pct"/>
          </w:tcPr>
          <w:p w14:paraId="4ED0776A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E8200CA" w14:textId="1247A7B1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128,2</w:t>
            </w:r>
            <w:r w:rsidR="00117656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2372E" w:rsidRPr="001D520A" w14:paraId="66CFACF4" w14:textId="77777777" w:rsidTr="00303EB8">
        <w:tc>
          <w:tcPr>
            <w:tcW w:w="2375" w:type="pct"/>
            <w:vAlign w:val="bottom"/>
          </w:tcPr>
          <w:p w14:paraId="101AF5AE" w14:textId="1BE69702" w:rsidR="0062372E" w:rsidRPr="001D520A" w:rsidRDefault="0062372E" w:rsidP="0062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754FC882" w14:textId="42666675" w:rsidR="0062372E" w:rsidRPr="00F90430" w:rsidRDefault="00A77215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</w:t>
            </w:r>
          </w:p>
        </w:tc>
        <w:tc>
          <w:tcPr>
            <w:tcW w:w="149" w:type="pct"/>
          </w:tcPr>
          <w:p w14:paraId="10CC1B31" w14:textId="77777777" w:rsidR="0062372E" w:rsidRPr="00F90430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13BD2F0" w14:textId="565B36A4" w:rsidR="0062372E" w:rsidRPr="00F90430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0297E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33" w:type="pct"/>
          </w:tcPr>
          <w:p w14:paraId="6F17F423" w14:textId="77777777" w:rsidR="0062372E" w:rsidRPr="00F90430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4FDD057" w14:textId="25158E28" w:rsidR="0062372E" w:rsidRPr="00F90430" w:rsidRDefault="00A77215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</w:t>
            </w:r>
          </w:p>
        </w:tc>
        <w:tc>
          <w:tcPr>
            <w:tcW w:w="152" w:type="pct"/>
          </w:tcPr>
          <w:p w14:paraId="182E4EBB" w14:textId="77777777" w:rsidR="0062372E" w:rsidRPr="001D520A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38F2D75" w14:textId="2A596A18" w:rsidR="0062372E" w:rsidRPr="001D520A" w:rsidRDefault="0062372E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0297E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20297E" w:rsidRPr="001D520A" w14:paraId="0CD4B5E8" w14:textId="77777777" w:rsidTr="00303EB8">
        <w:tc>
          <w:tcPr>
            <w:tcW w:w="2375" w:type="pct"/>
            <w:vAlign w:val="bottom"/>
          </w:tcPr>
          <w:p w14:paraId="66ED0F8A" w14:textId="17B26034" w:rsidR="0020297E" w:rsidRPr="001D520A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7" w:type="pct"/>
          </w:tcPr>
          <w:p w14:paraId="2F7A1C64" w14:textId="2748BBA2" w:rsidR="0020297E" w:rsidRDefault="00BF5E05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288,990</w:t>
            </w:r>
          </w:p>
        </w:tc>
        <w:tc>
          <w:tcPr>
            <w:tcW w:w="149" w:type="pct"/>
          </w:tcPr>
          <w:p w14:paraId="7A9FFA72" w14:textId="77777777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657EA9D" w14:textId="57591A22" w:rsidR="0020297E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223,314</w:t>
            </w:r>
          </w:p>
        </w:tc>
        <w:tc>
          <w:tcPr>
            <w:tcW w:w="133" w:type="pct"/>
          </w:tcPr>
          <w:p w14:paraId="55D064F9" w14:textId="77777777" w:rsidR="0020297E" w:rsidRPr="00F9043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36BE796D" w14:textId="5EA5E59C" w:rsidR="0020297E" w:rsidRDefault="004176D5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288,717</w:t>
            </w:r>
          </w:p>
        </w:tc>
        <w:tc>
          <w:tcPr>
            <w:tcW w:w="152" w:type="pct"/>
          </w:tcPr>
          <w:p w14:paraId="444523B0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B76EFA7" w14:textId="32FF318E" w:rsidR="0020297E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223,314</w:t>
            </w:r>
          </w:p>
        </w:tc>
      </w:tr>
      <w:tr w:rsidR="00E8131F" w:rsidRPr="001D520A" w14:paraId="1848C9F0" w14:textId="77777777" w:rsidTr="00303EB8">
        <w:tc>
          <w:tcPr>
            <w:tcW w:w="2375" w:type="pct"/>
            <w:vAlign w:val="bottom"/>
          </w:tcPr>
          <w:p w14:paraId="1C2DD60A" w14:textId="73FB9FC1" w:rsidR="00E8131F" w:rsidRPr="001D520A" w:rsidRDefault="00CE15EC" w:rsidP="0062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</w:tcPr>
          <w:p w14:paraId="2578EFE9" w14:textId="4C537B92" w:rsidR="00E8131F" w:rsidRDefault="00CE15EC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  <w:tc>
          <w:tcPr>
            <w:tcW w:w="149" w:type="pct"/>
          </w:tcPr>
          <w:p w14:paraId="2B9892EA" w14:textId="77777777" w:rsidR="00E8131F" w:rsidRPr="00F90430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748E99C" w14:textId="39B86A07" w:rsidR="00E8131F" w:rsidRDefault="00CE15EC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336CDE7" w14:textId="77777777" w:rsidR="00E8131F" w:rsidRPr="00F90430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885F4A7" w14:textId="608AB579" w:rsidR="00E8131F" w:rsidRDefault="00CE15EC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  <w:tc>
          <w:tcPr>
            <w:tcW w:w="152" w:type="pct"/>
          </w:tcPr>
          <w:p w14:paraId="56078D6C" w14:textId="77777777" w:rsidR="00E8131F" w:rsidRPr="001D520A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AC95181" w14:textId="4460D4FF" w:rsidR="00E8131F" w:rsidRDefault="00CE15EC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131F" w:rsidRPr="001D520A" w14:paraId="72268FCC" w14:textId="77777777" w:rsidTr="00303EB8">
        <w:tc>
          <w:tcPr>
            <w:tcW w:w="2375" w:type="pct"/>
            <w:vAlign w:val="bottom"/>
          </w:tcPr>
          <w:p w14:paraId="7DC6544E" w14:textId="4303C48D" w:rsidR="00E8131F" w:rsidRPr="001D520A" w:rsidRDefault="00E8131F" w:rsidP="0062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3C9D355D" w14:textId="77777777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6150287" w14:textId="77777777" w:rsidR="00E8131F" w:rsidRPr="00F90430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F0EFBC4" w14:textId="746E3568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1CDD5876" w14:textId="77777777" w:rsidR="00E8131F" w:rsidRPr="00F90430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2975A91" w14:textId="77777777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37A5341" w14:textId="77777777" w:rsidR="00E8131F" w:rsidRPr="001D520A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6D8B1B6" w14:textId="1619BCD7" w:rsidR="00E8131F" w:rsidRDefault="00E8131F" w:rsidP="00623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82B0979" w14:textId="77777777" w:rsidR="00641E4C" w:rsidRDefault="00641E4C" w:rsidP="00641E4C"/>
    <w:p w14:paraId="2DC34F99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A0663" w14:textId="77777777" w:rsidR="00641E4C" w:rsidRDefault="00641E4C">
      <w:r>
        <w:rPr>
          <w:b/>
          <w:bCs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078"/>
        <w:gridCol w:w="270"/>
        <w:gridCol w:w="1082"/>
        <w:gridCol w:w="268"/>
        <w:gridCol w:w="1080"/>
        <w:gridCol w:w="270"/>
        <w:gridCol w:w="1080"/>
      </w:tblGrid>
      <w:tr w:rsidR="00641E4C" w:rsidRPr="001D520A" w14:paraId="63458A47" w14:textId="77777777" w:rsidTr="0062372E">
        <w:tc>
          <w:tcPr>
            <w:tcW w:w="2151" w:type="pct"/>
          </w:tcPr>
          <w:p w14:paraId="420BBB89" w14:textId="74FEA918" w:rsidR="00641E4C" w:rsidRPr="00D41D04" w:rsidRDefault="00641E4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57263D33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106C3D6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2B93E1A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1D520A" w14:paraId="4CF759DA" w14:textId="77777777" w:rsidTr="0062372E">
        <w:tc>
          <w:tcPr>
            <w:tcW w:w="2151" w:type="pct"/>
          </w:tcPr>
          <w:p w14:paraId="7DD6BD3A" w14:textId="6B2D9620" w:rsidR="00641E4C" w:rsidRPr="001D520A" w:rsidRDefault="0062372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6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D6A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86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86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D6A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9" w:type="pct"/>
          </w:tcPr>
          <w:p w14:paraId="32264871" w14:textId="3A83674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3200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01B5DFF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5D89BA" w14:textId="3C2A83C2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3200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5479889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57A593B" w14:textId="2402C252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3200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51BE0BB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2D553AA" w14:textId="0D9381B3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3200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41E4C" w:rsidRPr="001D520A" w14:paraId="4912B847" w14:textId="77777777" w:rsidTr="00400565">
        <w:trPr>
          <w:tblHeader/>
        </w:trPr>
        <w:tc>
          <w:tcPr>
            <w:tcW w:w="2151" w:type="pct"/>
          </w:tcPr>
          <w:p w14:paraId="483EE9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9" w:type="pct"/>
            <w:gridSpan w:val="7"/>
          </w:tcPr>
          <w:p w14:paraId="309B18C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1D520A" w14:paraId="0DB5632B" w14:textId="77777777" w:rsidTr="0062372E">
        <w:tc>
          <w:tcPr>
            <w:tcW w:w="2151" w:type="pct"/>
          </w:tcPr>
          <w:p w14:paraId="6E344CCA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9" w:type="pct"/>
          </w:tcPr>
          <w:p w14:paraId="6772C8C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98D93F9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7727F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9F206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9AB5D0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E1C72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46E7C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1E4C" w:rsidRPr="001D520A" w14:paraId="5524C64F" w14:textId="77777777" w:rsidTr="0062372E">
        <w:tc>
          <w:tcPr>
            <w:tcW w:w="2151" w:type="pct"/>
          </w:tcPr>
          <w:p w14:paraId="02AA14AF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9" w:type="pct"/>
          </w:tcPr>
          <w:p w14:paraId="51E8298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8F1E54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78B6304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627CE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5D70D8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5BEF5A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E2996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297E" w:rsidRPr="001D520A" w14:paraId="4125378F" w14:textId="77777777" w:rsidTr="0062372E">
        <w:tc>
          <w:tcPr>
            <w:tcW w:w="2151" w:type="pct"/>
          </w:tcPr>
          <w:p w14:paraId="7ED8AB1F" w14:textId="77777777" w:rsidR="0020297E" w:rsidRPr="001D520A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9" w:type="pct"/>
          </w:tcPr>
          <w:p w14:paraId="5929D014" w14:textId="1BD947C0" w:rsidR="0020297E" w:rsidRPr="00A02BFC" w:rsidRDefault="007D4204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16,471</w:t>
            </w:r>
          </w:p>
        </w:tc>
        <w:tc>
          <w:tcPr>
            <w:tcW w:w="150" w:type="pct"/>
          </w:tcPr>
          <w:p w14:paraId="34206702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1C861A" w14:textId="087F11D7" w:rsidR="0020297E" w:rsidRPr="00A02BFC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18,397</w:t>
            </w:r>
          </w:p>
        </w:tc>
        <w:tc>
          <w:tcPr>
            <w:tcW w:w="149" w:type="pct"/>
          </w:tcPr>
          <w:p w14:paraId="13516D23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5D49B73" w14:textId="18A1E679" w:rsidR="0020297E" w:rsidRPr="00A55102" w:rsidRDefault="00BB4C2C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5,755</w:t>
            </w:r>
          </w:p>
        </w:tc>
        <w:tc>
          <w:tcPr>
            <w:tcW w:w="150" w:type="pct"/>
          </w:tcPr>
          <w:p w14:paraId="385C6C69" w14:textId="77777777" w:rsidR="0020297E" w:rsidRPr="001D520A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CB7C59F" w14:textId="74045142" w:rsidR="0020297E" w:rsidRPr="00A02BFC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55102">
              <w:rPr>
                <w:rFonts w:ascii="Angsana New" w:hAnsi="Angsana New" w:cs="Angsana New"/>
                <w:sz w:val="30"/>
                <w:szCs w:val="30"/>
              </w:rPr>
              <w:t>7,607</w:t>
            </w:r>
          </w:p>
        </w:tc>
      </w:tr>
      <w:tr w:rsidR="0020297E" w:rsidRPr="001D520A" w14:paraId="5DE2412E" w14:textId="77777777" w:rsidTr="0062372E">
        <w:tc>
          <w:tcPr>
            <w:tcW w:w="2151" w:type="pct"/>
          </w:tcPr>
          <w:p w14:paraId="4BD137C6" w14:textId="77777777" w:rsidR="0020297E" w:rsidRPr="00DE3CEB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2464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2464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4558411" w14:textId="7DE3DC7B" w:rsidR="0020297E" w:rsidRPr="006F2573" w:rsidRDefault="007D4204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11,642</w:t>
            </w:r>
          </w:p>
        </w:tc>
        <w:tc>
          <w:tcPr>
            <w:tcW w:w="150" w:type="pct"/>
          </w:tcPr>
          <w:p w14:paraId="4FB8518C" w14:textId="77777777" w:rsidR="0020297E" w:rsidRPr="006F2573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6D1D4BBD" w14:textId="6B844601" w:rsidR="0020297E" w:rsidRPr="008A781B" w:rsidRDefault="00320B5D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11,807</w:t>
            </w:r>
          </w:p>
        </w:tc>
        <w:tc>
          <w:tcPr>
            <w:tcW w:w="149" w:type="pct"/>
            <w:shd w:val="clear" w:color="auto" w:fill="auto"/>
          </w:tcPr>
          <w:p w14:paraId="17EF705F" w14:textId="77777777" w:rsidR="0020297E" w:rsidRPr="008A781B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7B6B6C4" w14:textId="10743905" w:rsidR="0020297E" w:rsidRPr="008A781B" w:rsidRDefault="00BB4C2C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3,780</w:t>
            </w:r>
          </w:p>
        </w:tc>
        <w:tc>
          <w:tcPr>
            <w:tcW w:w="150" w:type="pct"/>
            <w:shd w:val="clear" w:color="auto" w:fill="auto"/>
          </w:tcPr>
          <w:p w14:paraId="178E5745" w14:textId="77777777" w:rsidR="0020297E" w:rsidRPr="008A781B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4AB6B248" w14:textId="1183EE67" w:rsidR="0020297E" w:rsidRPr="008A781B" w:rsidRDefault="00A52284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4,860</w:t>
            </w:r>
          </w:p>
        </w:tc>
      </w:tr>
      <w:tr w:rsidR="0020297E" w:rsidRPr="001D520A" w14:paraId="04D56B25" w14:textId="77777777" w:rsidTr="0062372E">
        <w:tc>
          <w:tcPr>
            <w:tcW w:w="2151" w:type="pct"/>
          </w:tcPr>
          <w:p w14:paraId="4BEB776C" w14:textId="77777777" w:rsidR="0020297E" w:rsidRPr="001D520A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35151CA" w14:textId="1B184990" w:rsidR="0020297E" w:rsidRPr="004C7002" w:rsidRDefault="003A2234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28,113</w:t>
            </w:r>
          </w:p>
        </w:tc>
        <w:tc>
          <w:tcPr>
            <w:tcW w:w="150" w:type="pct"/>
          </w:tcPr>
          <w:p w14:paraId="01BB66E9" w14:textId="77777777" w:rsidR="0020297E" w:rsidRPr="004C7002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D67B8C9" w14:textId="24D70EE1" w:rsidR="0020297E" w:rsidRPr="004C7002" w:rsidRDefault="005063A0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850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0,204</w:t>
            </w:r>
          </w:p>
        </w:tc>
        <w:tc>
          <w:tcPr>
            <w:tcW w:w="149" w:type="pct"/>
          </w:tcPr>
          <w:p w14:paraId="5F28BD14" w14:textId="77777777" w:rsidR="0020297E" w:rsidRPr="004C7002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38EA92BD" w14:textId="4B546DC7" w:rsidR="0020297E" w:rsidRPr="00A55102" w:rsidRDefault="005A64F9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9,535</w:t>
            </w:r>
          </w:p>
        </w:tc>
        <w:tc>
          <w:tcPr>
            <w:tcW w:w="150" w:type="pct"/>
          </w:tcPr>
          <w:p w14:paraId="1A0C3AC6" w14:textId="77777777" w:rsidR="0020297E" w:rsidRPr="00534A7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23776CC" w14:textId="3DE01004" w:rsidR="0020297E" w:rsidRPr="00534A77" w:rsidRDefault="005063A0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12,467</w:t>
            </w:r>
          </w:p>
        </w:tc>
      </w:tr>
    </w:tbl>
    <w:p w14:paraId="53A37D53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EC67F" w14:textId="0CBCEB7F" w:rsidR="00FF7403" w:rsidRPr="0055405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62372E" w:rsidRPr="00893A47">
        <w:rPr>
          <w:rFonts w:ascii="Angsana New" w:hAnsi="Angsana New" w:cs="Angsana New"/>
          <w:bCs/>
          <w:sz w:val="30"/>
          <w:szCs w:val="30"/>
        </w:rPr>
        <w:t>30</w:t>
      </w:r>
      <w:r w:rsidR="0062372E">
        <w:rPr>
          <w:rFonts w:ascii="Angsana New" w:hAnsi="Angsana New" w:cs="Angsana New"/>
          <w:b/>
          <w:sz w:val="30"/>
          <w:szCs w:val="30"/>
        </w:rPr>
        <w:t xml:space="preserve"> </w:t>
      </w:r>
      <w:r w:rsidR="0020297E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423119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423119">
        <w:rPr>
          <w:rFonts w:ascii="Angsana New" w:hAnsi="Angsana New" w:cs="Angsana New"/>
          <w:sz w:val="30"/>
          <w:szCs w:val="30"/>
        </w:rPr>
        <w:t>256</w:t>
      </w:r>
      <w:r w:rsidR="0023200E">
        <w:rPr>
          <w:rFonts w:ascii="Angsana New" w:hAnsi="Angsana New" w:cs="Angsana New"/>
          <w:sz w:val="30"/>
          <w:szCs w:val="30"/>
        </w:rPr>
        <w:t>7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23200E">
        <w:rPr>
          <w:rFonts w:asciiTheme="majorBidi" w:hAnsiTheme="majorBidi" w:cstheme="majorBidi"/>
          <w:sz w:val="30"/>
          <w:szCs w:val="30"/>
        </w:rPr>
        <w:t>6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F6A8D8" w14:textId="77777777" w:rsidR="0009030C" w:rsidRPr="00554057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9030C" w:rsidRPr="00554057" w14:paraId="6D81CB54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AB85F41" w14:textId="77777777" w:rsidR="0009030C" w:rsidRPr="00554057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E2B12F5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558332BE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253E990A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554057" w14:paraId="4A1CE3BE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0AA644F6" w14:textId="77777777" w:rsidR="0020297E" w:rsidRPr="00554057" w:rsidRDefault="0020297E" w:rsidP="0020297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7B04DFC" w14:textId="2174FD07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1AC945D" w14:textId="77777777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4C48921" w14:textId="44BD3302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42CD8C8E" w14:textId="77777777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2960E0F" w14:textId="4F3B7D9F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1A6338F" w14:textId="77777777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014D42F" w14:textId="489D36CE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41E4C" w:rsidRPr="00554057" w14:paraId="6FB6D6F7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7624649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02F203C" w14:textId="31D8D26E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AF45CB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B968850" w14:textId="34C680FD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58F8627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BE7584F" w14:textId="33D22778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0533B50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BB59235" w14:textId="781C5B1B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554057" w14:paraId="7078DA02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5461A828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17CEC0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061E76CE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67506168" w14:textId="77777777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11B5B52A" w14:textId="002C3F00" w:rsidR="00641E4C" w:rsidRPr="00554057" w:rsidRDefault="00765BF0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9FC">
              <w:rPr>
                <w:rFonts w:asciiTheme="majorBidi" w:hAnsiTheme="majorBidi" w:cstheme="majorBidi"/>
                <w:sz w:val="30"/>
                <w:szCs w:val="30"/>
              </w:rPr>
              <w:t>288,016</w:t>
            </w:r>
          </w:p>
        </w:tc>
        <w:tc>
          <w:tcPr>
            <w:tcW w:w="148" w:type="pct"/>
            <w:shd w:val="clear" w:color="auto" w:fill="auto"/>
          </w:tcPr>
          <w:p w14:paraId="02F3D2B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E6A03F" w14:textId="0D194D1F" w:rsidR="00C163A2" w:rsidRPr="00554057" w:rsidRDefault="00117668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  <w:tc>
          <w:tcPr>
            <w:tcW w:w="149" w:type="pct"/>
            <w:shd w:val="clear" w:color="auto" w:fill="auto"/>
          </w:tcPr>
          <w:p w14:paraId="509E89D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1A3493" w14:textId="46D18569" w:rsidR="00641E4C" w:rsidRPr="00554057" w:rsidRDefault="004F038D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287,676</w:t>
            </w:r>
          </w:p>
        </w:tc>
        <w:tc>
          <w:tcPr>
            <w:tcW w:w="140" w:type="pct"/>
            <w:shd w:val="clear" w:color="auto" w:fill="auto"/>
          </w:tcPr>
          <w:p w14:paraId="215FCBD6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31BA1E3" w14:textId="4FE38C53" w:rsidR="00641E4C" w:rsidRPr="00554057" w:rsidRDefault="00C163A2" w:rsidP="00C5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6387">
              <w:rPr>
                <w:rFonts w:asciiTheme="majorBidi" w:hAnsiTheme="majorBidi" w:cstheme="majorBidi"/>
                <w:sz w:val="30"/>
                <w:szCs w:val="30"/>
              </w:rPr>
              <w:t>18,000</w:t>
            </w:r>
          </w:p>
        </w:tc>
      </w:tr>
      <w:tr w:rsidR="00641E4C" w:rsidRPr="00554057" w14:paraId="0ED527D6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59C081B2" w14:textId="7857DF92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93C60BB" w14:textId="17ED927B" w:rsidR="00641E4C" w:rsidRPr="00554057" w:rsidRDefault="00B441B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6,814</w:t>
            </w:r>
          </w:p>
        </w:tc>
        <w:tc>
          <w:tcPr>
            <w:tcW w:w="148" w:type="pct"/>
            <w:shd w:val="clear" w:color="auto" w:fill="auto"/>
          </w:tcPr>
          <w:p w14:paraId="2C57C25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DC69C34" w14:textId="3D9D241E" w:rsidR="00641E4C" w:rsidRPr="00554057" w:rsidRDefault="00117668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12,746</w:t>
            </w:r>
          </w:p>
        </w:tc>
        <w:tc>
          <w:tcPr>
            <w:tcW w:w="149" w:type="pct"/>
            <w:shd w:val="clear" w:color="auto" w:fill="auto"/>
          </w:tcPr>
          <w:p w14:paraId="07635D9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0B515D" w14:textId="737787A5" w:rsidR="00641E4C" w:rsidRPr="00B759FC" w:rsidRDefault="004F038D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33B33">
              <w:rPr>
                <w:rFonts w:asciiTheme="majorBidi" w:hAnsiTheme="majorBidi" w:cstheme="majorBidi"/>
                <w:sz w:val="30"/>
                <w:szCs w:val="30"/>
              </w:rPr>
              <w:t>3,586</w:t>
            </w:r>
          </w:p>
        </w:tc>
        <w:tc>
          <w:tcPr>
            <w:tcW w:w="140" w:type="pct"/>
            <w:shd w:val="clear" w:color="auto" w:fill="auto"/>
          </w:tcPr>
          <w:p w14:paraId="6F3D23E4" w14:textId="77777777" w:rsidR="00641E4C" w:rsidRPr="00B759FC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1796CA22" w14:textId="14F771A9" w:rsidR="00641E4C" w:rsidRPr="00554057" w:rsidRDefault="00536387" w:rsidP="00C5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7,521</w:t>
            </w:r>
          </w:p>
        </w:tc>
      </w:tr>
      <w:tr w:rsidR="00641E4C" w:rsidRPr="00554057" w14:paraId="5E298BC0" w14:textId="77777777" w:rsidTr="003B1C03">
        <w:tc>
          <w:tcPr>
            <w:tcW w:w="2131" w:type="pct"/>
            <w:shd w:val="clear" w:color="auto" w:fill="auto"/>
          </w:tcPr>
          <w:p w14:paraId="2265FA09" w14:textId="77777777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5F513" w14:textId="00FD0A73" w:rsidR="00641E4C" w:rsidRPr="00554057" w:rsidRDefault="00B441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294,830</w:t>
            </w:r>
          </w:p>
        </w:tc>
        <w:tc>
          <w:tcPr>
            <w:tcW w:w="148" w:type="pct"/>
            <w:shd w:val="clear" w:color="auto" w:fill="auto"/>
          </w:tcPr>
          <w:p w14:paraId="5A07B08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BB741" w14:textId="653417B4" w:rsidR="00641E4C" w:rsidRPr="00554057" w:rsidRDefault="00536387" w:rsidP="00536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130,746</w:t>
            </w:r>
          </w:p>
        </w:tc>
        <w:tc>
          <w:tcPr>
            <w:tcW w:w="149" w:type="pct"/>
            <w:shd w:val="clear" w:color="auto" w:fill="auto"/>
          </w:tcPr>
          <w:p w14:paraId="008229C2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8B5BF" w14:textId="3560AB41" w:rsidR="00641E4C" w:rsidRPr="00554057" w:rsidRDefault="006147E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291,262</w:t>
            </w:r>
          </w:p>
        </w:tc>
        <w:tc>
          <w:tcPr>
            <w:tcW w:w="140" w:type="pct"/>
            <w:shd w:val="clear" w:color="auto" w:fill="auto"/>
          </w:tcPr>
          <w:p w14:paraId="43B111B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08635" w14:textId="1A9FCD84" w:rsidR="00641E4C" w:rsidRPr="00554057" w:rsidRDefault="00B86C66" w:rsidP="00C5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125,521</w:t>
            </w:r>
          </w:p>
        </w:tc>
      </w:tr>
    </w:tbl>
    <w:p w14:paraId="7AE31F2F" w14:textId="5317DB8A" w:rsidR="0009030C" w:rsidRPr="00554057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2025D0" w:rsidRPr="00554057" w14:paraId="6AD6FAB9" w14:textId="77777777">
        <w:trPr>
          <w:tblHeader/>
        </w:trPr>
        <w:tc>
          <w:tcPr>
            <w:tcW w:w="2131" w:type="pct"/>
            <w:shd w:val="clear" w:color="auto" w:fill="auto"/>
          </w:tcPr>
          <w:p w14:paraId="3271E1FF" w14:textId="2C075ADB" w:rsidR="002025D0" w:rsidRPr="00554057" w:rsidRDefault="002025D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55F7CBE7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E5635B6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C5743F5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554057" w14:paraId="12C7A3AC" w14:textId="77777777">
        <w:trPr>
          <w:tblHeader/>
        </w:trPr>
        <w:tc>
          <w:tcPr>
            <w:tcW w:w="2131" w:type="pct"/>
            <w:shd w:val="clear" w:color="auto" w:fill="auto"/>
          </w:tcPr>
          <w:p w14:paraId="545D7AA0" w14:textId="77777777" w:rsidR="0020297E" w:rsidRPr="00554057" w:rsidRDefault="0020297E" w:rsidP="0020297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13629DD" w14:textId="1E358816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5F0BFAE" w14:textId="77777777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FF6391F" w14:textId="622B4AFE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53FA3BF8" w14:textId="77777777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DB6D8A" w14:textId="5ADDB371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1A0615CF" w14:textId="77777777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67F7565" w14:textId="5BF5F889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1939" w:rsidRPr="00554057" w14:paraId="39F40858" w14:textId="77777777">
        <w:trPr>
          <w:tblHeader/>
        </w:trPr>
        <w:tc>
          <w:tcPr>
            <w:tcW w:w="2131" w:type="pct"/>
            <w:shd w:val="clear" w:color="auto" w:fill="auto"/>
          </w:tcPr>
          <w:p w14:paraId="0FDEBA41" w14:textId="77777777" w:rsidR="00321939" w:rsidRPr="00554057" w:rsidRDefault="00321939" w:rsidP="0032193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E9C0F00" w14:textId="3F8E9F96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3F86676" w14:textId="77777777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B7FB9A0" w14:textId="062447D1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0E00F33D" w14:textId="77777777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58022E8" w14:textId="1776C8D1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FC7FD84" w14:textId="77777777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65585A0" w14:textId="5969D296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21939" w:rsidRPr="00554057" w14:paraId="54883EF7" w14:textId="77777777">
        <w:trPr>
          <w:tblHeader/>
        </w:trPr>
        <w:tc>
          <w:tcPr>
            <w:tcW w:w="2131" w:type="pct"/>
            <w:shd w:val="clear" w:color="auto" w:fill="auto"/>
          </w:tcPr>
          <w:p w14:paraId="61F0DACE" w14:textId="77777777" w:rsidR="00321939" w:rsidRPr="00554057" w:rsidRDefault="00321939" w:rsidP="00321939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7006EB92" w14:textId="77777777" w:rsidR="00321939" w:rsidRPr="00554057" w:rsidRDefault="00321939" w:rsidP="003219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1939" w:rsidRPr="00554057" w14:paraId="2786B6E6" w14:textId="77777777">
        <w:trPr>
          <w:trHeight w:val="144"/>
        </w:trPr>
        <w:tc>
          <w:tcPr>
            <w:tcW w:w="2131" w:type="pct"/>
            <w:shd w:val="clear" w:color="auto" w:fill="auto"/>
          </w:tcPr>
          <w:p w14:paraId="09E47E8C" w14:textId="0B0225E2" w:rsidR="00321939" w:rsidRPr="00554057" w:rsidRDefault="00321939" w:rsidP="0032193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1DD77B28" w14:textId="68C30EF2" w:rsidR="00321939" w:rsidRPr="00554057" w:rsidRDefault="00E87554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E9C6D25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2140674" w14:textId="755B1FC5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54833BB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F5717D" w14:textId="7B482BE1" w:rsidR="00321939" w:rsidRPr="00554057" w:rsidRDefault="00E87554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0" w:type="pct"/>
            <w:shd w:val="clear" w:color="auto" w:fill="auto"/>
          </w:tcPr>
          <w:p w14:paraId="5C0FB01C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E40AFF" w14:textId="5E6DC735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4,793</w:t>
            </w:r>
          </w:p>
        </w:tc>
      </w:tr>
      <w:tr w:rsidR="00321939" w:rsidRPr="00554057" w14:paraId="5D87B239" w14:textId="77777777">
        <w:trPr>
          <w:trHeight w:val="144"/>
        </w:trPr>
        <w:tc>
          <w:tcPr>
            <w:tcW w:w="2131" w:type="pct"/>
            <w:shd w:val="clear" w:color="auto" w:fill="auto"/>
          </w:tcPr>
          <w:p w14:paraId="5981B47B" w14:textId="102416D0" w:rsidR="00321939" w:rsidRPr="00554057" w:rsidRDefault="00321939" w:rsidP="0032193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5FF5A853" w14:textId="7541885A" w:rsidR="00321939" w:rsidRPr="00554057" w:rsidRDefault="00FE207F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8" w:type="pct"/>
            <w:shd w:val="clear" w:color="auto" w:fill="auto"/>
          </w:tcPr>
          <w:p w14:paraId="6E476997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4AAC635" w14:textId="52C0B6CC" w:rsidR="00321939" w:rsidRPr="00554057" w:rsidRDefault="00321939" w:rsidP="0015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6682BEEF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E3D54E" w14:textId="120155C8" w:rsidR="00321939" w:rsidRPr="00554057" w:rsidRDefault="00E87554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0" w:type="pct"/>
            <w:shd w:val="clear" w:color="auto" w:fill="auto"/>
          </w:tcPr>
          <w:p w14:paraId="7F7ADC30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75E08E3" w14:textId="31078674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321939" w:rsidRPr="00554057" w14:paraId="7683B908" w14:textId="77777777">
        <w:trPr>
          <w:trHeight w:val="144"/>
        </w:trPr>
        <w:tc>
          <w:tcPr>
            <w:tcW w:w="2131" w:type="pct"/>
            <w:shd w:val="clear" w:color="auto" w:fill="auto"/>
          </w:tcPr>
          <w:p w14:paraId="76235C5C" w14:textId="635CD4C7" w:rsidR="00321939" w:rsidRPr="00554057" w:rsidRDefault="00321939" w:rsidP="0032193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59B2836" w14:textId="4D4E4F13" w:rsidR="00321939" w:rsidRPr="00554057" w:rsidRDefault="00FE207F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8" w:type="pct"/>
            <w:shd w:val="clear" w:color="auto" w:fill="auto"/>
          </w:tcPr>
          <w:p w14:paraId="6C6283F2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A6CBD13" w14:textId="74582E8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9" w:type="pct"/>
            <w:shd w:val="clear" w:color="auto" w:fill="auto"/>
          </w:tcPr>
          <w:p w14:paraId="589E3394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82D9F04" w14:textId="5AD2ACE8" w:rsidR="00321939" w:rsidRPr="00554057" w:rsidRDefault="00E87554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0" w:type="pct"/>
            <w:shd w:val="clear" w:color="auto" w:fill="auto"/>
          </w:tcPr>
          <w:p w14:paraId="193A25A9" w14:textId="77777777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C389A0" w14:textId="75311D1C" w:rsidR="00321939" w:rsidRPr="00554057" w:rsidRDefault="00321939" w:rsidP="0032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321939" w:rsidRPr="00554057" w14:paraId="71EF4C7E" w14:textId="77777777">
        <w:tc>
          <w:tcPr>
            <w:tcW w:w="2131" w:type="pct"/>
            <w:shd w:val="clear" w:color="auto" w:fill="auto"/>
          </w:tcPr>
          <w:p w14:paraId="365E560D" w14:textId="640717A9" w:rsidR="00321939" w:rsidRPr="00554057" w:rsidRDefault="00321939" w:rsidP="0032193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80B29" w14:textId="3A232429" w:rsidR="00321939" w:rsidRPr="00554057" w:rsidRDefault="00FE207F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48" w:type="pct"/>
            <w:shd w:val="clear" w:color="auto" w:fill="auto"/>
          </w:tcPr>
          <w:p w14:paraId="217106F4" w14:textId="77777777" w:rsidR="00321939" w:rsidRPr="00554057" w:rsidRDefault="00321939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47711" w14:textId="252E5D6B" w:rsidR="00321939" w:rsidRPr="00554057" w:rsidRDefault="00321939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49" w:type="pct"/>
            <w:shd w:val="clear" w:color="auto" w:fill="auto"/>
          </w:tcPr>
          <w:p w14:paraId="79F87208" w14:textId="77777777" w:rsidR="00321939" w:rsidRPr="00554057" w:rsidRDefault="00321939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9936" w14:textId="50A0A0B9" w:rsidR="00321939" w:rsidRPr="00554057" w:rsidRDefault="00AD322D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140" w:type="pct"/>
            <w:shd w:val="clear" w:color="auto" w:fill="auto"/>
          </w:tcPr>
          <w:p w14:paraId="487193A5" w14:textId="77777777" w:rsidR="00321939" w:rsidRPr="00554057" w:rsidRDefault="00321939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9F16A" w14:textId="7DE56AC7" w:rsidR="00321939" w:rsidRPr="00554057" w:rsidRDefault="00321939" w:rsidP="00321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4,899</w:t>
            </w:r>
          </w:p>
        </w:tc>
      </w:tr>
    </w:tbl>
    <w:p w14:paraId="07A91008" w14:textId="343B5280" w:rsidR="00FB3A91" w:rsidRDefault="00FB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D8C36D" w14:textId="7953C660" w:rsidR="00542E45" w:rsidRDefault="0054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965559" w14:textId="77777777" w:rsidR="00E225A8" w:rsidRDefault="00E225A8" w:rsidP="0011464E">
      <w:pPr>
        <w:ind w:left="54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74124F" w14:textId="77777777" w:rsidR="00821B32" w:rsidRPr="00554057" w:rsidRDefault="00821B32" w:rsidP="00821B32">
      <w:pPr>
        <w:pStyle w:val="ListParagraph"/>
        <w:ind w:left="36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3"/>
        <w:gridCol w:w="268"/>
        <w:gridCol w:w="1171"/>
        <w:gridCol w:w="270"/>
        <w:gridCol w:w="1080"/>
        <w:gridCol w:w="272"/>
        <w:gridCol w:w="1080"/>
      </w:tblGrid>
      <w:tr w:rsidR="005309AA" w:rsidRPr="00554057" w14:paraId="5F5A47EA" w14:textId="77777777" w:rsidTr="005B7397">
        <w:trPr>
          <w:tblHeader/>
        </w:trPr>
        <w:tc>
          <w:tcPr>
            <w:tcW w:w="2106" w:type="pct"/>
          </w:tcPr>
          <w:p w14:paraId="5E78AF82" w14:textId="08C0D40A" w:rsidR="005309AA" w:rsidRPr="00554057" w:rsidRDefault="005309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2894" w:type="pct"/>
            <w:gridSpan w:val="7"/>
          </w:tcPr>
          <w:p w14:paraId="1DBC6423" w14:textId="7279A18F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554057" w14:paraId="217A118A" w14:textId="77777777" w:rsidTr="00132320">
        <w:trPr>
          <w:tblHeader/>
        </w:trPr>
        <w:tc>
          <w:tcPr>
            <w:tcW w:w="2106" w:type="pct"/>
          </w:tcPr>
          <w:p w14:paraId="2585B480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156A59D6" w14:textId="09F318BF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6" w:type="pct"/>
            <w:vAlign w:val="bottom"/>
          </w:tcPr>
          <w:p w14:paraId="2C051739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A58AD30" w14:textId="36B9AB21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6F8EF38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6FDF695" w14:textId="0BE6D44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7E997A8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176BE698" w14:textId="10A5D5B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5309AA" w:rsidRPr="00554057" w14:paraId="59C39DE6" w14:textId="77777777" w:rsidTr="005B7397">
        <w:trPr>
          <w:tblHeader/>
        </w:trPr>
        <w:tc>
          <w:tcPr>
            <w:tcW w:w="2106" w:type="pct"/>
          </w:tcPr>
          <w:p w14:paraId="62FF9713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vAlign w:val="bottom"/>
          </w:tcPr>
          <w:p w14:paraId="025399BC" w14:textId="2F792C3F" w:rsidR="005309AA" w:rsidRPr="00554057" w:rsidRDefault="00642FCD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vAlign w:val="bottom"/>
          </w:tcPr>
          <w:p w14:paraId="5C3D6F00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3BD84B90" w14:textId="32EA8AF2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" w:type="pct"/>
            <w:vAlign w:val="bottom"/>
          </w:tcPr>
          <w:p w14:paraId="73D7A7C1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34B8C27" w14:textId="59F9731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8" w:type="pct"/>
            <w:vAlign w:val="bottom"/>
          </w:tcPr>
          <w:p w14:paraId="744C8384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65E4681" w14:textId="501F67C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309AA" w:rsidRPr="00554057" w14:paraId="368CEE5C" w14:textId="77777777" w:rsidTr="005B7397">
        <w:trPr>
          <w:tblHeader/>
        </w:trPr>
        <w:tc>
          <w:tcPr>
            <w:tcW w:w="2106" w:type="pct"/>
          </w:tcPr>
          <w:p w14:paraId="408D74FE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14:paraId="0DCE187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554057" w14:paraId="5EBEE6C8" w14:textId="77777777" w:rsidTr="005B7397">
        <w:tc>
          <w:tcPr>
            <w:tcW w:w="2106" w:type="pct"/>
          </w:tcPr>
          <w:p w14:paraId="57A11F8E" w14:textId="1F03F0EC" w:rsidR="005309AA" w:rsidRPr="00554057" w:rsidRDefault="0053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B446626" w14:textId="48D740E9" w:rsidR="005309AA" w:rsidRPr="00554057" w:rsidRDefault="00C16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354,599</w:t>
            </w:r>
          </w:p>
        </w:tc>
        <w:tc>
          <w:tcPr>
            <w:tcW w:w="146" w:type="pct"/>
          </w:tcPr>
          <w:p w14:paraId="6A0F984B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35262F0" w14:textId="30321D9C" w:rsidR="005309AA" w:rsidRPr="00554057" w:rsidRDefault="00E637C6" w:rsidP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AA8E6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258040" w14:textId="62CB66C2" w:rsidR="005309AA" w:rsidRPr="00554057" w:rsidRDefault="00E63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(17,900)</w:t>
            </w:r>
          </w:p>
        </w:tc>
        <w:tc>
          <w:tcPr>
            <w:tcW w:w="148" w:type="pct"/>
          </w:tcPr>
          <w:p w14:paraId="05B5DCA3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2CDE1456" w14:textId="1B6F2B2C" w:rsidR="005309AA" w:rsidRPr="00554057" w:rsidRDefault="00E637C6" w:rsidP="00C5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336,699</w:t>
            </w:r>
          </w:p>
        </w:tc>
      </w:tr>
    </w:tbl>
    <w:p w14:paraId="3BE7FB7C" w14:textId="77777777" w:rsidR="007F0445" w:rsidRDefault="007F0445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43CE2" w14:textId="6B7040C4" w:rsidR="00437397" w:rsidRDefault="00437397" w:rsidP="005B7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20"/>
          <w:tab w:val="left" w:pos="5490"/>
          <w:tab w:val="left" w:pos="5760"/>
          <w:tab w:val="left" w:pos="6930"/>
          <w:tab w:val="left" w:pos="7200"/>
          <w:tab w:val="left" w:pos="8280"/>
          <w:tab w:val="left" w:pos="855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A412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109C9" w:rsidRPr="00A02BFC">
        <w:rPr>
          <w:rFonts w:ascii="Angsana New" w:hAnsi="Angsana New" w:cs="Angsana New" w:hint="cs"/>
          <w:sz w:val="30"/>
          <w:szCs w:val="30"/>
        </w:rPr>
        <w:t>3</w:t>
      </w:r>
      <w:r w:rsidR="007109C9" w:rsidRPr="00A02BFC">
        <w:rPr>
          <w:rFonts w:ascii="Angsana New" w:hAnsi="Angsana New" w:cs="Angsana New"/>
          <w:sz w:val="30"/>
          <w:szCs w:val="30"/>
        </w:rPr>
        <w:t>0</w:t>
      </w:r>
      <w:r w:rsidR="007109C9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297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A41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CD" w:rsidRPr="00FA412D">
        <w:rPr>
          <w:rFonts w:asciiTheme="majorBidi" w:hAnsiTheme="majorBidi" w:cstheme="majorBidi"/>
          <w:sz w:val="30"/>
          <w:szCs w:val="30"/>
        </w:rPr>
        <w:t>256</w:t>
      </w:r>
      <w:r w:rsidR="00FA412D">
        <w:rPr>
          <w:rFonts w:asciiTheme="majorBidi" w:hAnsiTheme="majorBidi" w:cstheme="majorBidi"/>
          <w:sz w:val="30"/>
          <w:szCs w:val="30"/>
        </w:rPr>
        <w:t>7</w:t>
      </w:r>
      <w:r w:rsidRPr="00FA41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FA412D">
        <w:rPr>
          <w:rFonts w:asciiTheme="majorBidi" w:hAnsiTheme="majorBidi" w:cstheme="majorBidi"/>
          <w:sz w:val="30"/>
          <w:szCs w:val="30"/>
        </w:rPr>
        <w:t>31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FA412D">
        <w:rPr>
          <w:rFonts w:asciiTheme="majorBidi" w:hAnsiTheme="majorBidi" w:cstheme="majorBidi"/>
          <w:sz w:val="30"/>
          <w:szCs w:val="30"/>
        </w:rPr>
        <w:t>256</w:t>
      </w:r>
      <w:r w:rsidR="00FA412D">
        <w:rPr>
          <w:rFonts w:asciiTheme="majorBidi" w:hAnsiTheme="majorBidi" w:cstheme="majorBidi"/>
          <w:sz w:val="30"/>
          <w:szCs w:val="30"/>
        </w:rPr>
        <w:t>6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133B33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</w:t>
      </w:r>
      <w:r w:rsidR="005309AA" w:rsidRPr="00133B33">
        <w:rPr>
          <w:rFonts w:asciiTheme="majorBidi" w:hAnsiTheme="majorBidi" w:cstheme="majorBidi"/>
          <w:sz w:val="30"/>
          <w:szCs w:val="30"/>
        </w:rPr>
        <w:t xml:space="preserve"> </w:t>
      </w:r>
      <w:r w:rsidR="00C91259" w:rsidRPr="00133B33">
        <w:rPr>
          <w:rFonts w:asciiTheme="majorBidi" w:hAnsiTheme="majorBidi" w:cstheme="majorBidi"/>
          <w:sz w:val="30"/>
          <w:szCs w:val="30"/>
        </w:rPr>
        <w:t>5.5</w:t>
      </w:r>
      <w:r w:rsidRPr="00133B33">
        <w:rPr>
          <w:rFonts w:asciiTheme="majorBidi" w:hAnsiTheme="majorBidi" w:cstheme="majorBidi"/>
          <w:sz w:val="30"/>
          <w:szCs w:val="30"/>
        </w:rPr>
        <w:t xml:space="preserve"> </w:t>
      </w:r>
      <w:r w:rsidRPr="00133B33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="00D84B05" w:rsidRPr="00133B33">
        <w:rPr>
          <w:rFonts w:asciiTheme="majorBidi" w:hAnsiTheme="majorBidi" w:cstheme="majorBidi"/>
          <w:sz w:val="30"/>
          <w:szCs w:val="30"/>
          <w:cs/>
        </w:rPr>
        <w:t>รับ</w:t>
      </w:r>
      <w:r w:rsidRPr="00133B33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6864237A" w14:textId="64B1E166" w:rsidR="00B86C66" w:rsidRDefault="00B86C66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274"/>
        <w:gridCol w:w="1171"/>
        <w:gridCol w:w="270"/>
        <w:gridCol w:w="1081"/>
        <w:gridCol w:w="268"/>
        <w:gridCol w:w="1080"/>
      </w:tblGrid>
      <w:tr w:rsidR="005B7397" w:rsidRPr="00554057" w14:paraId="6BDA21D8" w14:textId="77777777" w:rsidTr="00133B33">
        <w:tc>
          <w:tcPr>
            <w:tcW w:w="2106" w:type="pct"/>
            <w:shd w:val="clear" w:color="auto" w:fill="auto"/>
          </w:tcPr>
          <w:p w14:paraId="00CF7CDB" w14:textId="366F955C" w:rsidR="00266569" w:rsidRPr="00554057" w:rsidRDefault="00266569" w:rsidP="008F2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3B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424" w:type="pct"/>
            <w:gridSpan w:val="3"/>
          </w:tcPr>
          <w:p w14:paraId="32F58413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0FD88E52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1D88E5C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554057" w14:paraId="63FDC9A0" w14:textId="77777777" w:rsidTr="00A13951">
        <w:tc>
          <w:tcPr>
            <w:tcW w:w="2106" w:type="pct"/>
            <w:shd w:val="clear" w:color="auto" w:fill="auto"/>
          </w:tcPr>
          <w:p w14:paraId="2A51496E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0B7ACDC4" w14:textId="3D58DCD6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  <w:vAlign w:val="center"/>
          </w:tcPr>
          <w:p w14:paraId="013492A7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58EAB7DB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3F9C2653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4771451" w14:textId="0CCFBF53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47536348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514A4A9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7397" w:rsidRPr="00554057" w14:paraId="727EC44A" w14:textId="77777777" w:rsidTr="00A13951">
        <w:tc>
          <w:tcPr>
            <w:tcW w:w="2106" w:type="pct"/>
            <w:shd w:val="clear" w:color="auto" w:fill="auto"/>
          </w:tcPr>
          <w:p w14:paraId="1A2CDDFD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464CE4BD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  <w:vAlign w:val="center"/>
          </w:tcPr>
          <w:p w14:paraId="0EEFF87C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271C6E03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8B52F14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29DBB868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vAlign w:val="center"/>
          </w:tcPr>
          <w:p w14:paraId="6D3E32B6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62C7485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66569" w:rsidRPr="00554057" w14:paraId="658E2C40" w14:textId="77777777" w:rsidTr="005B7397">
        <w:tc>
          <w:tcPr>
            <w:tcW w:w="2106" w:type="pct"/>
          </w:tcPr>
          <w:p w14:paraId="043D5102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14:paraId="3F597299" w14:textId="77777777" w:rsidR="00266569" w:rsidRPr="00554057" w:rsidRDefault="00266569" w:rsidP="008F2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7397" w:rsidRPr="00554057" w14:paraId="314B2A88" w14:textId="77777777" w:rsidTr="00A13951">
        <w:tc>
          <w:tcPr>
            <w:tcW w:w="2106" w:type="pct"/>
          </w:tcPr>
          <w:p w14:paraId="7EC8EE13" w14:textId="09259FF2" w:rsidR="00547F1B" w:rsidRPr="00554057" w:rsidRDefault="00547F1B" w:rsidP="005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7D6253F9" w14:textId="41A6AFCC" w:rsidR="00547F1B" w:rsidRPr="00554057" w:rsidRDefault="00FD5BB3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90,376</w:t>
            </w:r>
          </w:p>
        </w:tc>
        <w:tc>
          <w:tcPr>
            <w:tcW w:w="149" w:type="pct"/>
          </w:tcPr>
          <w:p w14:paraId="403C6813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8717B0A" w14:textId="37C4CE9D" w:rsidR="00547F1B" w:rsidRPr="00554057" w:rsidRDefault="00547F1B" w:rsidP="001F0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27,103</w:t>
            </w:r>
          </w:p>
        </w:tc>
        <w:tc>
          <w:tcPr>
            <w:tcW w:w="147" w:type="pct"/>
          </w:tcPr>
          <w:p w14:paraId="648A1C2D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167D99E" w14:textId="0E882EE4" w:rsidR="00547F1B" w:rsidRPr="00266569" w:rsidRDefault="00FD5BB3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90,376</w:t>
            </w:r>
          </w:p>
        </w:tc>
        <w:tc>
          <w:tcPr>
            <w:tcW w:w="146" w:type="pct"/>
          </w:tcPr>
          <w:p w14:paraId="28145220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9F534B" w14:textId="3788A1D2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27,103</w:t>
            </w:r>
          </w:p>
        </w:tc>
      </w:tr>
      <w:tr w:rsidR="005B7397" w:rsidRPr="00554057" w14:paraId="0C57CBF3" w14:textId="77777777" w:rsidTr="00A13951">
        <w:tc>
          <w:tcPr>
            <w:tcW w:w="2106" w:type="pct"/>
          </w:tcPr>
          <w:p w14:paraId="2BAB656B" w14:textId="77777777" w:rsidR="00547F1B" w:rsidRPr="00554057" w:rsidRDefault="00547F1B" w:rsidP="005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95E94AF" w14:textId="237B24F2" w:rsidR="00547F1B" w:rsidRPr="00554057" w:rsidRDefault="00FD5BB3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90,376</w:t>
            </w:r>
          </w:p>
        </w:tc>
        <w:tc>
          <w:tcPr>
            <w:tcW w:w="149" w:type="pct"/>
          </w:tcPr>
          <w:p w14:paraId="6C7ADD1B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081455A" w14:textId="25366ED6" w:rsidR="00547F1B" w:rsidRPr="00554057" w:rsidRDefault="00547F1B" w:rsidP="001F0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27,103</w:t>
            </w:r>
          </w:p>
        </w:tc>
        <w:tc>
          <w:tcPr>
            <w:tcW w:w="147" w:type="pct"/>
          </w:tcPr>
          <w:p w14:paraId="3A4E60F1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BE9CFD2" w14:textId="5BAFA3C1" w:rsidR="00547F1B" w:rsidRPr="00554057" w:rsidRDefault="00FD5BB3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90,376</w:t>
            </w:r>
          </w:p>
        </w:tc>
        <w:tc>
          <w:tcPr>
            <w:tcW w:w="146" w:type="pct"/>
          </w:tcPr>
          <w:p w14:paraId="03D69611" w14:textId="77777777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A47B782" w14:textId="12EC35F9" w:rsidR="00547F1B" w:rsidRPr="00554057" w:rsidRDefault="00547F1B" w:rsidP="00547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27,103</w:t>
            </w:r>
          </w:p>
        </w:tc>
      </w:tr>
    </w:tbl>
    <w:p w14:paraId="1431AEE5" w14:textId="77777777" w:rsidR="008E56CF" w:rsidRPr="00554057" w:rsidRDefault="008E56CF" w:rsidP="00D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70"/>
        <w:gridCol w:w="270"/>
        <w:gridCol w:w="1177"/>
        <w:gridCol w:w="264"/>
        <w:gridCol w:w="1080"/>
        <w:gridCol w:w="268"/>
        <w:gridCol w:w="1084"/>
      </w:tblGrid>
      <w:tr w:rsidR="005B7397" w:rsidRPr="00554057" w14:paraId="52B8A952" w14:textId="77777777" w:rsidTr="005B7397">
        <w:tc>
          <w:tcPr>
            <w:tcW w:w="2107" w:type="pct"/>
          </w:tcPr>
          <w:p w14:paraId="3C5DFF2A" w14:textId="43A5E825" w:rsidR="004F52F4" w:rsidRPr="00554057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25" w:type="pct"/>
            <w:gridSpan w:val="3"/>
          </w:tcPr>
          <w:p w14:paraId="7D12AF84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0E4632C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64BD7183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554057" w14:paraId="4E5FE717" w14:textId="77777777" w:rsidTr="00A13951">
        <w:tc>
          <w:tcPr>
            <w:tcW w:w="2107" w:type="pct"/>
            <w:shd w:val="clear" w:color="auto" w:fill="auto"/>
          </w:tcPr>
          <w:p w14:paraId="11449CDD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1042773F" w14:textId="78DE0178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60E55EC3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5A71457E" w14:textId="2C642A22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683C6C5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86D3ECB" w14:textId="71B4963B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220ED9AC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EC172DA" w14:textId="42379BF3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7397" w:rsidRPr="00554057" w14:paraId="1D03B9AE" w14:textId="77777777" w:rsidTr="00A13951">
        <w:tc>
          <w:tcPr>
            <w:tcW w:w="2107" w:type="pct"/>
            <w:shd w:val="clear" w:color="auto" w:fill="auto"/>
          </w:tcPr>
          <w:p w14:paraId="50314BA6" w14:textId="7BB9D6F1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0E300789" w14:textId="7B29C2F3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639DB948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34D9E6EF" w14:textId="149BF96C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67D2841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A7E1FC1" w14:textId="59DF99E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vAlign w:val="center"/>
          </w:tcPr>
          <w:p w14:paraId="4394F64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44B98A84" w14:textId="51FDE700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B7397" w:rsidRPr="00554057" w14:paraId="7F495B30" w14:textId="77777777" w:rsidTr="005B7397">
        <w:tc>
          <w:tcPr>
            <w:tcW w:w="2107" w:type="pct"/>
          </w:tcPr>
          <w:p w14:paraId="32F705E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49A94F0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44DC" w:rsidRPr="00554057" w14:paraId="456A9B39" w14:textId="77777777" w:rsidTr="00A13951">
        <w:tc>
          <w:tcPr>
            <w:tcW w:w="2107" w:type="pct"/>
          </w:tcPr>
          <w:p w14:paraId="1946A308" w14:textId="72DE727D" w:rsidR="008C44DC" w:rsidRPr="00554057" w:rsidRDefault="008C44D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45E934FC" w14:textId="32CAA481" w:rsidR="008C44DC" w:rsidRDefault="008C44D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15,276</w:t>
            </w:r>
          </w:p>
        </w:tc>
        <w:tc>
          <w:tcPr>
            <w:tcW w:w="147" w:type="pct"/>
          </w:tcPr>
          <w:p w14:paraId="1EA2818A" w14:textId="77777777" w:rsidR="008C44DC" w:rsidRPr="00554057" w:rsidRDefault="008C44D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B504460" w14:textId="2315BE22" w:rsidR="008C44DC" w:rsidRDefault="008C44DC" w:rsidP="0073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5C0E63" w14:textId="77777777" w:rsidR="008C44DC" w:rsidRPr="00554057" w:rsidRDefault="008C44D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A0BAF1" w14:textId="0D9D194A" w:rsidR="008C44DC" w:rsidRDefault="008C44D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15,276</w:t>
            </w:r>
          </w:p>
        </w:tc>
        <w:tc>
          <w:tcPr>
            <w:tcW w:w="146" w:type="pct"/>
          </w:tcPr>
          <w:p w14:paraId="38307443" w14:textId="77777777" w:rsidR="008C44DC" w:rsidRPr="00554057" w:rsidRDefault="008C44D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5E8F779" w14:textId="5EDFED5E" w:rsidR="008C44DC" w:rsidRDefault="008C44D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44DC" w:rsidRPr="00554057" w14:paraId="14F30135" w14:textId="77777777" w:rsidTr="00A13951">
        <w:tc>
          <w:tcPr>
            <w:tcW w:w="2107" w:type="pct"/>
          </w:tcPr>
          <w:p w14:paraId="7129FBDC" w14:textId="1B6F8E84" w:rsidR="008C44DC" w:rsidRPr="00554057" w:rsidRDefault="008C44DC" w:rsidP="008C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72B00AA6" w14:textId="21BB1583" w:rsidR="008C44DC" w:rsidRDefault="008C44DC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47" w:type="pct"/>
          </w:tcPr>
          <w:p w14:paraId="66957983" w14:textId="77777777" w:rsidR="008C44DC" w:rsidRPr="00554057" w:rsidRDefault="008C44DC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F63967F" w14:textId="21350C95" w:rsidR="008C44DC" w:rsidRDefault="008C44DC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44" w:type="pct"/>
          </w:tcPr>
          <w:p w14:paraId="7A913BEF" w14:textId="77777777" w:rsidR="008C44DC" w:rsidRPr="00554057" w:rsidRDefault="008C44DC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B529B3" w14:textId="0B3084FD" w:rsidR="008C44DC" w:rsidRDefault="008C44DC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46" w:type="pct"/>
          </w:tcPr>
          <w:p w14:paraId="310D84D5" w14:textId="77777777" w:rsidR="008C44DC" w:rsidRPr="00554057" w:rsidRDefault="008C44DC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AD99D2" w14:textId="5F6A995D" w:rsidR="008C44DC" w:rsidRDefault="008C44DC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44DC" w:rsidRPr="00554057" w14:paraId="4B12C3CA" w14:textId="77777777" w:rsidTr="00A13951">
        <w:tc>
          <w:tcPr>
            <w:tcW w:w="2107" w:type="pct"/>
          </w:tcPr>
          <w:p w14:paraId="233CB1FD" w14:textId="39B048B7" w:rsidR="008C44DC" w:rsidRPr="00554057" w:rsidRDefault="008C44DC" w:rsidP="008C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4D07AA90" w:rsidR="008C44DC" w:rsidRPr="00554057" w:rsidRDefault="00F429DF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15,773</w:t>
            </w:r>
          </w:p>
        </w:tc>
        <w:tc>
          <w:tcPr>
            <w:tcW w:w="147" w:type="pct"/>
          </w:tcPr>
          <w:p w14:paraId="0BDDDE93" w14:textId="77777777" w:rsidR="008C44DC" w:rsidRPr="00554057" w:rsidRDefault="008C44DC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373561F6" w:rsidR="008C44DC" w:rsidRPr="00554057" w:rsidRDefault="008C44DC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144" w:type="pct"/>
          </w:tcPr>
          <w:p w14:paraId="5FC07B0E" w14:textId="77777777" w:rsidR="008C44DC" w:rsidRPr="00554057" w:rsidRDefault="008C44DC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2B786E09" w:rsidR="008C44DC" w:rsidRPr="00554057" w:rsidRDefault="00F429DF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15,773</w:t>
            </w:r>
          </w:p>
        </w:tc>
        <w:tc>
          <w:tcPr>
            <w:tcW w:w="146" w:type="pct"/>
          </w:tcPr>
          <w:p w14:paraId="35D8AE81" w14:textId="77777777" w:rsidR="008C44DC" w:rsidRPr="00554057" w:rsidRDefault="008C44DC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1DF9544A" w:rsidR="008C44DC" w:rsidRPr="00554057" w:rsidRDefault="008C44DC" w:rsidP="008C4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B07AEFE" w14:textId="7AA86A93" w:rsidR="00FD5695" w:rsidRDefault="00FD5695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78"/>
        <w:gridCol w:w="991"/>
        <w:gridCol w:w="88"/>
        <w:gridCol w:w="182"/>
        <w:gridCol w:w="88"/>
        <w:gridCol w:w="1083"/>
        <w:gridCol w:w="270"/>
        <w:gridCol w:w="1080"/>
        <w:gridCol w:w="270"/>
        <w:gridCol w:w="1081"/>
      </w:tblGrid>
      <w:tr w:rsidR="00CB745D" w:rsidRPr="00554057" w14:paraId="32CE6133" w14:textId="77777777" w:rsidTr="0020297E">
        <w:tc>
          <w:tcPr>
            <w:tcW w:w="2107" w:type="pct"/>
          </w:tcPr>
          <w:p w14:paraId="5957CF5E" w14:textId="6A11DCD4" w:rsidR="00CB745D" w:rsidRPr="00554057" w:rsidRDefault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pct"/>
            <w:gridSpan w:val="6"/>
          </w:tcPr>
          <w:p w14:paraId="18BB3A25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1B24D9E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0589EBD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554057" w14:paraId="2B2523BA" w14:textId="77777777" w:rsidTr="0020297E">
        <w:tc>
          <w:tcPr>
            <w:tcW w:w="2107" w:type="pct"/>
            <w:shd w:val="clear" w:color="auto" w:fill="auto"/>
          </w:tcPr>
          <w:p w14:paraId="32739F45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vAlign w:val="center"/>
          </w:tcPr>
          <w:p w14:paraId="18B1E752" w14:textId="368DCD54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gridSpan w:val="2"/>
            <w:vAlign w:val="center"/>
          </w:tcPr>
          <w:p w14:paraId="7C03F2AD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vAlign w:val="center"/>
          </w:tcPr>
          <w:p w14:paraId="3E81D866" w14:textId="212E8F6E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6579D25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3A3450FC" w14:textId="6C6D4D23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0413A466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00969029" w14:textId="0531B4C0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E4430" w:rsidRPr="00554057" w14:paraId="49C57D5D" w14:textId="77777777" w:rsidTr="0020297E">
        <w:tc>
          <w:tcPr>
            <w:tcW w:w="2107" w:type="pct"/>
            <w:shd w:val="clear" w:color="auto" w:fill="auto"/>
          </w:tcPr>
          <w:p w14:paraId="4AD85E34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vAlign w:val="center"/>
          </w:tcPr>
          <w:p w14:paraId="69A2C8BE" w14:textId="33152B19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gridSpan w:val="2"/>
            <w:vAlign w:val="center"/>
          </w:tcPr>
          <w:p w14:paraId="24FC0D12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vAlign w:val="center"/>
          </w:tcPr>
          <w:p w14:paraId="748E4287" w14:textId="34FD6EBF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09B30D4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CACEB31" w14:textId="694DAA3B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00C776CB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7F2501DD" w14:textId="073379A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554057" w14:paraId="5C58D545" w14:textId="77777777" w:rsidTr="0020297E">
        <w:tc>
          <w:tcPr>
            <w:tcW w:w="2107" w:type="pct"/>
          </w:tcPr>
          <w:p w14:paraId="3867246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10"/>
          </w:tcPr>
          <w:p w14:paraId="67EBCE5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430" w:rsidRPr="00554057" w14:paraId="6963CA99" w14:textId="77777777" w:rsidTr="0020297E">
        <w:tc>
          <w:tcPr>
            <w:tcW w:w="2107" w:type="pct"/>
          </w:tcPr>
          <w:p w14:paraId="56FAB233" w14:textId="741CFA1F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gridSpan w:val="2"/>
          </w:tcPr>
          <w:p w14:paraId="6A932B36" w14:textId="5240D6C5" w:rsidR="00641E4C" w:rsidRPr="00554057" w:rsidRDefault="00995D2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2AEDAAE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7AC25C85" w14:textId="01236BE2" w:rsidR="00641E4C" w:rsidRPr="00554057" w:rsidRDefault="00C163A2" w:rsidP="0073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645D2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560D9C" w14:textId="11A6EC79" w:rsidR="00641E4C" w:rsidRPr="00554057" w:rsidRDefault="00995D2D" w:rsidP="007C4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9,073</w:t>
            </w:r>
          </w:p>
        </w:tc>
        <w:tc>
          <w:tcPr>
            <w:tcW w:w="147" w:type="pct"/>
          </w:tcPr>
          <w:p w14:paraId="26550A37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775B314" w14:textId="1185C28B" w:rsidR="00641E4C" w:rsidRPr="00554057" w:rsidRDefault="00C163A2" w:rsidP="007C4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</w:tr>
      <w:tr w:rsidR="003E4430" w:rsidRPr="00554057" w14:paraId="3E57DBD3" w14:textId="77777777" w:rsidTr="0020297E">
        <w:tc>
          <w:tcPr>
            <w:tcW w:w="2107" w:type="pct"/>
          </w:tcPr>
          <w:p w14:paraId="34604299" w14:textId="22D907E3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gridSpan w:val="2"/>
          </w:tcPr>
          <w:p w14:paraId="6BE7BA73" w14:textId="1D33CF9D" w:rsidR="00641E4C" w:rsidRPr="00554057" w:rsidRDefault="00995D2D" w:rsidP="007C4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2,280</w:t>
            </w:r>
          </w:p>
        </w:tc>
        <w:tc>
          <w:tcPr>
            <w:tcW w:w="147" w:type="pct"/>
            <w:gridSpan w:val="2"/>
          </w:tcPr>
          <w:p w14:paraId="33E8C9EF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0497AEEB" w14:textId="4669F808" w:rsidR="00641E4C" w:rsidRPr="00554057" w:rsidRDefault="00C163A2" w:rsidP="0073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7" w:type="pct"/>
          </w:tcPr>
          <w:p w14:paraId="4A1E1FB9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B3D873" w14:textId="51A69D3C" w:rsidR="00641E4C" w:rsidRPr="00554057" w:rsidRDefault="00995D2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2,280</w:t>
            </w:r>
          </w:p>
        </w:tc>
        <w:tc>
          <w:tcPr>
            <w:tcW w:w="147" w:type="pct"/>
          </w:tcPr>
          <w:p w14:paraId="0E8357E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FCFB4CC" w14:textId="33FF38B8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3E4430" w:rsidRPr="00554057" w14:paraId="1F6ED73B" w14:textId="77777777" w:rsidTr="0020297E">
        <w:tc>
          <w:tcPr>
            <w:tcW w:w="2107" w:type="pct"/>
          </w:tcPr>
          <w:p w14:paraId="4B990A6A" w14:textId="728E258E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315967" w14:textId="2F18954C" w:rsidR="00641E4C" w:rsidRPr="00554057" w:rsidRDefault="00995D2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2,280</w:t>
            </w:r>
          </w:p>
        </w:tc>
        <w:tc>
          <w:tcPr>
            <w:tcW w:w="147" w:type="pct"/>
            <w:gridSpan w:val="2"/>
          </w:tcPr>
          <w:p w14:paraId="053F968B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7F08F7" w14:textId="11718F68" w:rsidR="00641E4C" w:rsidRPr="00554057" w:rsidRDefault="00C163A2" w:rsidP="00732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47" w:type="pct"/>
          </w:tcPr>
          <w:p w14:paraId="6B87EDF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8C09E27" w14:textId="4C040BAD" w:rsidR="00641E4C" w:rsidRPr="00554057" w:rsidRDefault="00995D2D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11,353</w:t>
            </w:r>
          </w:p>
        </w:tc>
        <w:tc>
          <w:tcPr>
            <w:tcW w:w="147" w:type="pct"/>
          </w:tcPr>
          <w:p w14:paraId="7080296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FC0B864" w14:textId="22DA82F0" w:rsidR="00641E4C" w:rsidRPr="00554057" w:rsidRDefault="00C163A2" w:rsidP="001F0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1,914</w:t>
            </w:r>
          </w:p>
        </w:tc>
      </w:tr>
      <w:tr w:rsidR="00A334E1" w:rsidRPr="00554057" w14:paraId="18C3BE4D" w14:textId="77777777" w:rsidTr="00B60F8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04" w:type="pct"/>
            <w:gridSpan w:val="2"/>
            <w:shd w:val="clear" w:color="auto" w:fill="auto"/>
            <w:vAlign w:val="bottom"/>
          </w:tcPr>
          <w:p w14:paraId="26786E9F" w14:textId="0EA4F096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2796" w:type="pct"/>
            <w:gridSpan w:val="9"/>
            <w:shd w:val="clear" w:color="auto" w:fill="auto"/>
            <w:vAlign w:val="bottom"/>
          </w:tcPr>
          <w:p w14:paraId="7538A2A0" w14:textId="77777777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554057" w14:paraId="7A6BF538" w14:textId="77777777" w:rsidTr="00B60F8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04" w:type="pct"/>
            <w:gridSpan w:val="2"/>
            <w:shd w:val="clear" w:color="auto" w:fill="auto"/>
            <w:vAlign w:val="bottom"/>
          </w:tcPr>
          <w:p w14:paraId="28685249" w14:textId="77777777" w:rsidR="0020297E" w:rsidRPr="0055405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65C04F84" w14:textId="32A084B9" w:rsidR="0020297E" w:rsidRPr="0055405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DB76CFF" w14:textId="77777777" w:rsidR="0020297E" w:rsidRPr="0055405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0DD37A6" w14:textId="77777777" w:rsidR="0020297E" w:rsidRPr="0055405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1AC99F1" w14:textId="77777777" w:rsidR="0020297E" w:rsidRPr="0055405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59AAD0F" w14:textId="77777777" w:rsidR="0020297E" w:rsidRPr="0055405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9EDF19E" w14:textId="77777777" w:rsidR="0020297E" w:rsidRPr="0055405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444B1F6" w14:textId="6EF12D8D" w:rsidR="0020297E" w:rsidRPr="0055405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A13C9F" w:rsidRPr="00554057" w14:paraId="536B4CB0" w14:textId="77777777" w:rsidTr="00B60F8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04" w:type="pct"/>
            <w:gridSpan w:val="2"/>
            <w:shd w:val="clear" w:color="auto" w:fill="auto"/>
            <w:vAlign w:val="bottom"/>
          </w:tcPr>
          <w:p w14:paraId="1AAB50CB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39474181" w14:textId="022D1894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DA8CFD2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039A2F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E2D214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461F124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C6CB7D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61D56AB3" w14:textId="0CFB90CB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543BE" w:rsidRPr="00554057" w14:paraId="5D8146A3" w14:textId="77777777" w:rsidTr="00B60F8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04" w:type="pct"/>
            <w:gridSpan w:val="2"/>
            <w:shd w:val="clear" w:color="auto" w:fill="auto"/>
          </w:tcPr>
          <w:p w14:paraId="5669D8D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6" w:type="pct"/>
            <w:gridSpan w:val="9"/>
            <w:shd w:val="clear" w:color="auto" w:fill="auto"/>
          </w:tcPr>
          <w:p w14:paraId="35B0DFA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C9F" w:rsidRPr="00554057" w14:paraId="1FA29685" w14:textId="77777777" w:rsidTr="00B60F87">
        <w:tblPrEx>
          <w:tblLook w:val="04A0" w:firstRow="1" w:lastRow="0" w:firstColumn="1" w:lastColumn="0" w:noHBand="0" w:noVBand="1"/>
        </w:tblPrEx>
        <w:tc>
          <w:tcPr>
            <w:tcW w:w="2204" w:type="pct"/>
            <w:gridSpan w:val="2"/>
            <w:shd w:val="clear" w:color="auto" w:fill="auto"/>
          </w:tcPr>
          <w:p w14:paraId="1AE44291" w14:textId="5D27F196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1DA763D" w14:textId="789F1FC7" w:rsidR="005543BE" w:rsidRPr="00554057" w:rsidRDefault="00C163A2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4F6D98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D03E1F1" w14:textId="3032C601" w:rsidR="00C77EAC" w:rsidRPr="00554057" w:rsidRDefault="000D4C6D" w:rsidP="00D3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8FFA28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20C10C7" w14:textId="26E2D87A" w:rsidR="005543BE" w:rsidRPr="00554057" w:rsidRDefault="000D4C6D" w:rsidP="00D3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3EC916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1D0BBE7B" w:rsidR="005543BE" w:rsidRPr="00554057" w:rsidRDefault="000D4C6D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</w:tr>
    </w:tbl>
    <w:p w14:paraId="2921D216" w14:textId="77777777" w:rsidR="00C81E0F" w:rsidRPr="00554057" w:rsidRDefault="00C81E0F" w:rsidP="00CC0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855B011" w14:textId="0A53BA2F" w:rsidR="00195E39" w:rsidRDefault="00D0497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76AD7" w:rsidRPr="00A02BFC">
        <w:rPr>
          <w:rFonts w:ascii="Angsana New" w:hAnsi="Angsana New" w:cs="Angsana New" w:hint="cs"/>
          <w:sz w:val="30"/>
          <w:szCs w:val="30"/>
        </w:rPr>
        <w:t>3</w:t>
      </w:r>
      <w:r w:rsidR="00A76AD7" w:rsidRPr="00A02BFC">
        <w:rPr>
          <w:rFonts w:ascii="Angsana New" w:hAnsi="Angsana New" w:cs="Angsana New"/>
          <w:sz w:val="30"/>
          <w:szCs w:val="30"/>
        </w:rPr>
        <w:t>0</w:t>
      </w:r>
      <w:r w:rsidR="00A76AD7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297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6D113B">
        <w:rPr>
          <w:rFonts w:asciiTheme="majorBidi" w:hAnsiTheme="majorBidi" w:cstheme="majorBidi"/>
          <w:sz w:val="30"/>
          <w:szCs w:val="30"/>
        </w:rPr>
        <w:t>7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</w:t>
      </w:r>
      <w:r w:rsidR="006D113B">
        <w:rPr>
          <w:rFonts w:asciiTheme="majorBidi" w:hAnsiTheme="majorBidi" w:cstheme="majorBidi"/>
          <w:sz w:val="30"/>
          <w:szCs w:val="30"/>
        </w:rPr>
        <w:t>6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133B33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4C7002" w:rsidRPr="00133B33">
        <w:rPr>
          <w:rFonts w:asciiTheme="majorBidi" w:hAnsiTheme="majorBidi" w:cstheme="majorBidi"/>
          <w:sz w:val="30"/>
          <w:szCs w:val="30"/>
          <w:cs/>
        </w:rPr>
        <w:t>จาก</w:t>
      </w:r>
      <w:r w:rsidRPr="00133B33">
        <w:rPr>
          <w:rFonts w:asciiTheme="majorBidi" w:hAnsiTheme="majorBidi" w:cstheme="majorBidi"/>
          <w:sz w:val="30"/>
          <w:szCs w:val="30"/>
          <w:cs/>
        </w:rPr>
        <w:t>บริษัทย่อย เป็นเงินกู้ยืมประเภท</w:t>
      </w:r>
      <w:r w:rsidR="008D37A3" w:rsidRPr="00133B33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133B33">
        <w:rPr>
          <w:rFonts w:asciiTheme="majorBidi" w:hAnsiTheme="majorBidi" w:cstheme="majorBidi"/>
          <w:sz w:val="30"/>
          <w:szCs w:val="30"/>
          <w:cs/>
        </w:rPr>
        <w:t>ไม่มีหลักประกัน โดยมีอัตราดอกเบี้ยร้อยละ</w:t>
      </w:r>
      <w:r w:rsidR="00691F5E" w:rsidRPr="00133B33">
        <w:rPr>
          <w:rFonts w:asciiTheme="majorBidi" w:hAnsiTheme="majorBidi" w:cstheme="majorBidi"/>
          <w:sz w:val="30"/>
          <w:szCs w:val="30"/>
        </w:rPr>
        <w:t xml:space="preserve"> </w:t>
      </w:r>
      <w:r w:rsidR="0063634A" w:rsidRPr="00133B33">
        <w:rPr>
          <w:rFonts w:asciiTheme="majorBidi" w:hAnsiTheme="majorBidi" w:cstheme="majorBidi"/>
          <w:sz w:val="30"/>
          <w:szCs w:val="30"/>
        </w:rPr>
        <w:t>5.5</w:t>
      </w:r>
      <w:r w:rsidRPr="00133B33">
        <w:rPr>
          <w:rFonts w:asciiTheme="majorBidi" w:hAnsiTheme="majorBidi" w:cstheme="majorBidi"/>
          <w:sz w:val="30"/>
          <w:szCs w:val="30"/>
        </w:rPr>
        <w:t xml:space="preserve"> </w:t>
      </w:r>
      <w:r w:rsidRPr="00133B33">
        <w:rPr>
          <w:rFonts w:asciiTheme="majorBidi" w:hAnsiTheme="majorBidi" w:cstheme="majorBidi"/>
          <w:sz w:val="30"/>
          <w:szCs w:val="30"/>
          <w:cs/>
        </w:rPr>
        <w:t>ต่อปี และชำระคืนเมื่อทวงถาม</w:t>
      </w:r>
    </w:p>
    <w:p w14:paraId="7CA2F95D" w14:textId="77777777" w:rsidR="007F0445" w:rsidRDefault="007F044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80"/>
        <w:gridCol w:w="270"/>
        <w:gridCol w:w="1081"/>
        <w:gridCol w:w="270"/>
        <w:gridCol w:w="1080"/>
        <w:gridCol w:w="270"/>
        <w:gridCol w:w="1081"/>
      </w:tblGrid>
      <w:tr w:rsidR="003E4430" w:rsidRPr="00554057" w14:paraId="274CF030" w14:textId="77777777" w:rsidTr="00A76AD7">
        <w:tc>
          <w:tcPr>
            <w:tcW w:w="2205" w:type="pct"/>
          </w:tcPr>
          <w:p w14:paraId="46DFB158" w14:textId="5F08F098" w:rsidR="00544276" w:rsidRPr="00554057" w:rsidRDefault="00C374B4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24" w:type="pct"/>
            <w:gridSpan w:val="3"/>
          </w:tcPr>
          <w:p w14:paraId="0EA35AB5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2BDB8E26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0E90AB8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554057" w14:paraId="38C952A2" w14:textId="77777777" w:rsidTr="00A76AD7">
        <w:tc>
          <w:tcPr>
            <w:tcW w:w="2205" w:type="pct"/>
            <w:shd w:val="clear" w:color="auto" w:fill="auto"/>
          </w:tcPr>
          <w:p w14:paraId="4DA735E2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2CAEDC7" w14:textId="53855F39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5E10BA7E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42CF4D63" w14:textId="653E1161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5D8B219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535287A" w14:textId="07AFE706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635E770E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3A0A50C4" w14:textId="5617FDED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76AD7" w:rsidRPr="00554057" w14:paraId="3EFD6461" w14:textId="77777777" w:rsidTr="00A76AD7">
        <w:tc>
          <w:tcPr>
            <w:tcW w:w="2205" w:type="pct"/>
            <w:shd w:val="clear" w:color="auto" w:fill="auto"/>
          </w:tcPr>
          <w:p w14:paraId="1E73EC1E" w14:textId="317134F2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035F784" w14:textId="3CE14355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11655AC6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78580CE8" w14:textId="56B94CC6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4F41C36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3EB2E3E" w14:textId="65C4A844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7059C634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3F15B63F" w14:textId="50185163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6AD7" w:rsidRPr="00554057" w14:paraId="54F56B79" w14:textId="77777777" w:rsidTr="00A76AD7">
        <w:tc>
          <w:tcPr>
            <w:tcW w:w="2205" w:type="pct"/>
          </w:tcPr>
          <w:p w14:paraId="1A00C0BF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14:paraId="29EF1B42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6AD7" w:rsidRPr="00554057" w14:paraId="72C9BFB6" w14:textId="77777777" w:rsidTr="00A76AD7">
        <w:tc>
          <w:tcPr>
            <w:tcW w:w="2205" w:type="pct"/>
          </w:tcPr>
          <w:p w14:paraId="60442F48" w14:textId="03B700ED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95" w:type="pct"/>
            <w:gridSpan w:val="7"/>
          </w:tcPr>
          <w:p w14:paraId="32D6BAD1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76AD7" w:rsidRPr="00554057" w14:paraId="116C9522" w14:textId="77777777" w:rsidTr="00A76AD7">
        <w:tc>
          <w:tcPr>
            <w:tcW w:w="2205" w:type="pct"/>
          </w:tcPr>
          <w:p w14:paraId="39A73DB7" w14:textId="2603BE31" w:rsidR="00A76AD7" w:rsidRPr="00554057" w:rsidRDefault="00A76AD7" w:rsidP="00A7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</w:tcPr>
          <w:p w14:paraId="5FF7668D" w14:textId="4AF09E81" w:rsidR="00A76AD7" w:rsidRPr="00554057" w:rsidRDefault="00ED3C5F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47" w:type="pct"/>
          </w:tcPr>
          <w:p w14:paraId="31261D98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E4A190D" w14:textId="58BC1D83" w:rsidR="00A76AD7" w:rsidRPr="00554057" w:rsidRDefault="00A76AD7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47" w:type="pct"/>
          </w:tcPr>
          <w:p w14:paraId="1BAFD07B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DDC079" w14:textId="3FDEA5D0" w:rsidR="00A76AD7" w:rsidRPr="00554057" w:rsidRDefault="00317B41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2DA7DD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28DB530" w14:textId="67D335BA" w:rsidR="00A76AD7" w:rsidRPr="00554057" w:rsidRDefault="00A76AD7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6AD7" w:rsidRPr="00554057" w14:paraId="4B45400B" w14:textId="77777777" w:rsidTr="00A76AD7">
        <w:tc>
          <w:tcPr>
            <w:tcW w:w="2205" w:type="pct"/>
          </w:tcPr>
          <w:p w14:paraId="3D3215A5" w14:textId="76075577" w:rsidR="00A76AD7" w:rsidRPr="00554057" w:rsidRDefault="00A76AD7" w:rsidP="00A7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88" w:type="pct"/>
          </w:tcPr>
          <w:p w14:paraId="45754052" w14:textId="336D1636" w:rsidR="00A76AD7" w:rsidRDefault="00ED3C5F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3E315A6A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6665912" w14:textId="4B449FD5" w:rsidR="00A76AD7" w:rsidRPr="00554057" w:rsidRDefault="00A76AD7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47" w:type="pct"/>
          </w:tcPr>
          <w:p w14:paraId="1F73C2BC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026CCE" w14:textId="5B8BDFEC" w:rsidR="00A76AD7" w:rsidRDefault="00317B41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14F1C0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58B4791" w14:textId="2CC10C3E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6AD7" w:rsidRPr="00554057" w14:paraId="00B5BCD7" w14:textId="77777777" w:rsidTr="00A76AD7">
        <w:tc>
          <w:tcPr>
            <w:tcW w:w="2205" w:type="pct"/>
          </w:tcPr>
          <w:p w14:paraId="0DA1F0A8" w14:textId="4F28F0FA" w:rsidR="00A76AD7" w:rsidRPr="00554057" w:rsidRDefault="00A76AD7" w:rsidP="00A7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89A0319" w14:textId="5CEDB7C4" w:rsidR="00A76AD7" w:rsidRPr="00554057" w:rsidRDefault="00ED3C5F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147" w:type="pct"/>
          </w:tcPr>
          <w:p w14:paraId="6775940C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4BD7284" w14:textId="3C857B2D" w:rsidR="00A76AD7" w:rsidRPr="00554057" w:rsidRDefault="00A76AD7" w:rsidP="00D3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</w:t>
            </w:r>
          </w:p>
        </w:tc>
        <w:tc>
          <w:tcPr>
            <w:tcW w:w="147" w:type="pct"/>
          </w:tcPr>
          <w:p w14:paraId="12DF09D9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1897FC9" w14:textId="201A45E4" w:rsidR="00A76AD7" w:rsidRPr="00554057" w:rsidRDefault="00317B41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F7ED1A" w14:textId="77777777" w:rsidR="00A76AD7" w:rsidRPr="0055405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C4FE94B" w14:textId="04FF810A" w:rsidR="00A76AD7" w:rsidRPr="00EC5BF7" w:rsidRDefault="00A76AD7" w:rsidP="00A7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B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2E01B9" w:rsidRDefault="005442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82BA" w14:textId="0D5F38A8" w:rsidR="004858BB" w:rsidRPr="00554057" w:rsidRDefault="00871359" w:rsidP="00CA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003B0CFF"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2E01B9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A381" w14:textId="18E2D4FA" w:rsidR="00D84B05" w:rsidRPr="00554057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33B33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133B33">
        <w:rPr>
          <w:rFonts w:asciiTheme="majorBidi" w:hAnsiTheme="majorBidi" w:cstheme="majorBidi"/>
          <w:sz w:val="30"/>
          <w:szCs w:val="30"/>
          <w:cs/>
        </w:rPr>
        <w:t>ไม่มีภาระค้ำประกันวงเงินสินเชื่อของบริษัทร่วมใหม่ใน</w:t>
      </w:r>
      <w:r w:rsidRPr="00116C89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20297E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116C89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116C8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660E9" w:rsidRPr="00116C89">
        <w:rPr>
          <w:rFonts w:ascii="Angsana New" w:hAnsi="Angsana New" w:cs="Angsana New" w:hint="cs"/>
          <w:sz w:val="30"/>
          <w:szCs w:val="30"/>
        </w:rPr>
        <w:t>3</w:t>
      </w:r>
      <w:r w:rsidR="001660E9" w:rsidRPr="00116C89">
        <w:rPr>
          <w:rFonts w:ascii="Angsana New" w:hAnsi="Angsana New" w:cs="Angsana New"/>
          <w:sz w:val="30"/>
          <w:szCs w:val="30"/>
        </w:rPr>
        <w:t>0</w:t>
      </w:r>
      <w:r w:rsidR="001660E9" w:rsidRPr="00116C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297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660E9" w:rsidRPr="00116C89">
        <w:rPr>
          <w:rFonts w:ascii="Angsana New" w:hAnsi="Angsana New" w:cs="Angsana New"/>
          <w:sz w:val="30"/>
          <w:szCs w:val="30"/>
        </w:rPr>
        <w:t xml:space="preserve"> </w:t>
      </w:r>
      <w:r w:rsidR="00642FCD" w:rsidRPr="00116C89">
        <w:rPr>
          <w:rFonts w:asciiTheme="majorBidi" w:hAnsiTheme="majorBidi" w:cstheme="majorBidi"/>
          <w:sz w:val="30"/>
          <w:szCs w:val="30"/>
        </w:rPr>
        <w:t>256</w:t>
      </w:r>
      <w:r w:rsidR="006D113B" w:rsidRPr="00116C89">
        <w:rPr>
          <w:rFonts w:asciiTheme="majorBidi" w:hAnsiTheme="majorBidi" w:cstheme="majorBidi"/>
          <w:sz w:val="30"/>
          <w:szCs w:val="30"/>
        </w:rPr>
        <w:t>7</w:t>
      </w:r>
    </w:p>
    <w:p w14:paraId="4CFEA22F" w14:textId="77777777" w:rsidR="009616AC" w:rsidRDefault="009616AC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BAE2D2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BF01BB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231D01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E1D0D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6C6C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75B13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49969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4687A" w14:textId="77777777" w:rsidR="00BD2757" w:rsidRDefault="00BD2757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040B6" w14:textId="38850099" w:rsidR="00BB102D" w:rsidRPr="002A4CF9" w:rsidRDefault="00BF03CC" w:rsidP="00FA17C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4CF9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ลูกหนี้การค้า</w:t>
      </w:r>
    </w:p>
    <w:p w14:paraId="7CCDA31A" w14:textId="77777777" w:rsidR="004D547E" w:rsidRPr="002E01B9" w:rsidRDefault="004D547E" w:rsidP="00903474">
      <w:pPr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0"/>
        <w:gridCol w:w="1089"/>
        <w:gridCol w:w="272"/>
        <w:gridCol w:w="1058"/>
        <w:gridCol w:w="21"/>
        <w:gridCol w:w="270"/>
        <w:gridCol w:w="1065"/>
        <w:gridCol w:w="14"/>
        <w:gridCol w:w="244"/>
        <w:gridCol w:w="26"/>
        <w:gridCol w:w="1082"/>
      </w:tblGrid>
      <w:tr w:rsidR="004D547E" w:rsidRPr="00554057" w14:paraId="02512A99" w14:textId="77777777" w:rsidTr="005F3B07">
        <w:trPr>
          <w:trHeight w:val="385"/>
        </w:trPr>
        <w:tc>
          <w:tcPr>
            <w:tcW w:w="4130" w:type="dxa"/>
          </w:tcPr>
          <w:p w14:paraId="77F725A3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4"/>
          </w:tcPr>
          <w:p w14:paraId="5F6BCE88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DF1C09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5"/>
          </w:tcPr>
          <w:p w14:paraId="1B435CF0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554057" w14:paraId="16834B28" w14:textId="77777777" w:rsidTr="005F3B07">
        <w:trPr>
          <w:trHeight w:val="385"/>
        </w:trPr>
        <w:tc>
          <w:tcPr>
            <w:tcW w:w="4130" w:type="dxa"/>
          </w:tcPr>
          <w:p w14:paraId="38966955" w14:textId="77777777" w:rsidR="0020297E" w:rsidRPr="00554057" w:rsidRDefault="0020297E" w:rsidP="002029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7D53AE3A" w14:textId="6C9C6C76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vAlign w:val="center"/>
          </w:tcPr>
          <w:p w14:paraId="0E4FEACC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2AEF542D" w14:textId="0345702B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7D0170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68ACFD47" w14:textId="30D1C9AA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vAlign w:val="center"/>
          </w:tcPr>
          <w:p w14:paraId="4F7D7398" w14:textId="77777777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AC87027" w14:textId="13D2CC3A" w:rsidR="0020297E" w:rsidRPr="0055405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E14" w:rsidRPr="00554057" w14:paraId="243E3B90" w14:textId="77777777" w:rsidTr="005F3B07">
        <w:trPr>
          <w:trHeight w:val="385"/>
        </w:trPr>
        <w:tc>
          <w:tcPr>
            <w:tcW w:w="4130" w:type="dxa"/>
          </w:tcPr>
          <w:p w14:paraId="7EDBE707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553AE145" w14:textId="0586B965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  <w:vAlign w:val="center"/>
          </w:tcPr>
          <w:p w14:paraId="4EE0E9D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257875F0" w14:textId="46C109A6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5149F0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E8E362E" w14:textId="159D74D8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10C1732E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86C77D6" w14:textId="71C42F45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554057" w14:paraId="7DCF1D49" w14:textId="77777777" w:rsidTr="005F3B07">
        <w:trPr>
          <w:trHeight w:val="399"/>
        </w:trPr>
        <w:tc>
          <w:tcPr>
            <w:tcW w:w="4130" w:type="dxa"/>
          </w:tcPr>
          <w:p w14:paraId="027FCF98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1" w:type="dxa"/>
            <w:gridSpan w:val="10"/>
            <w:hideMark/>
          </w:tcPr>
          <w:p w14:paraId="7C4BAA3F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1CD7A738" w14:textId="77777777" w:rsidTr="005F3B07">
        <w:trPr>
          <w:trHeight w:val="399"/>
        </w:trPr>
        <w:tc>
          <w:tcPr>
            <w:tcW w:w="4130" w:type="dxa"/>
          </w:tcPr>
          <w:p w14:paraId="0DA367BE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0CF9EFE" w14:textId="30E851BF" w:rsidR="00641E4C" w:rsidRPr="00554057" w:rsidRDefault="001463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923,042</w:t>
            </w:r>
          </w:p>
        </w:tc>
        <w:tc>
          <w:tcPr>
            <w:tcW w:w="272" w:type="dxa"/>
          </w:tcPr>
          <w:p w14:paraId="48134E3D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7AD5D71" w14:textId="528F7C58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633,805</w:t>
            </w:r>
          </w:p>
        </w:tc>
        <w:tc>
          <w:tcPr>
            <w:tcW w:w="270" w:type="dxa"/>
          </w:tcPr>
          <w:p w14:paraId="40E68561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6979F18" w14:textId="5B70B393" w:rsidR="00641E4C" w:rsidRPr="00554057" w:rsidRDefault="00501D3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932,115</w:t>
            </w:r>
          </w:p>
        </w:tc>
        <w:tc>
          <w:tcPr>
            <w:tcW w:w="270" w:type="dxa"/>
            <w:gridSpan w:val="2"/>
          </w:tcPr>
          <w:p w14:paraId="61BF5926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4CBE332" w14:textId="7C3F0BD6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626,</w:t>
            </w:r>
            <w:r w:rsidR="00536387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641E4C" w:rsidRPr="00554057" w14:paraId="6448DFB8" w14:textId="77777777" w:rsidTr="005F3B07">
        <w:trPr>
          <w:trHeight w:val="399"/>
        </w:trPr>
        <w:tc>
          <w:tcPr>
            <w:tcW w:w="4130" w:type="dxa"/>
          </w:tcPr>
          <w:p w14:paraId="1836CFB6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CB2DB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2A5B2F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9CEFC9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C8D9C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0917D5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881C95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615256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E4C" w:rsidRPr="00554057" w14:paraId="41D9D49C" w14:textId="77777777" w:rsidTr="005F3B07">
        <w:trPr>
          <w:trHeight w:val="399"/>
        </w:trPr>
        <w:tc>
          <w:tcPr>
            <w:tcW w:w="4130" w:type="dxa"/>
          </w:tcPr>
          <w:p w14:paraId="5ABB86FC" w14:textId="2B5213DA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7365606" w14:textId="16C6E2D1" w:rsidR="00641E4C" w:rsidRPr="00554057" w:rsidRDefault="001463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177,770</w:t>
            </w:r>
          </w:p>
        </w:tc>
        <w:tc>
          <w:tcPr>
            <w:tcW w:w="272" w:type="dxa"/>
          </w:tcPr>
          <w:p w14:paraId="2A8F1446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E099114" w14:textId="55C57BAB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122,456</w:t>
            </w:r>
          </w:p>
        </w:tc>
        <w:tc>
          <w:tcPr>
            <w:tcW w:w="270" w:type="dxa"/>
          </w:tcPr>
          <w:p w14:paraId="600F895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4F1425EB" w14:textId="4D4607BF" w:rsidR="00641E4C" w:rsidRPr="00554057" w:rsidRDefault="00501D3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164,351</w:t>
            </w:r>
          </w:p>
        </w:tc>
        <w:tc>
          <w:tcPr>
            <w:tcW w:w="270" w:type="dxa"/>
            <w:gridSpan w:val="2"/>
          </w:tcPr>
          <w:p w14:paraId="52FF905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1526AD9" w14:textId="184E3E3A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118,637</w:t>
            </w:r>
          </w:p>
        </w:tc>
      </w:tr>
      <w:tr w:rsidR="00641E4C" w:rsidRPr="00554057" w14:paraId="0E93D560" w14:textId="77777777" w:rsidTr="005F3B07">
        <w:trPr>
          <w:trHeight w:val="399"/>
        </w:trPr>
        <w:tc>
          <w:tcPr>
            <w:tcW w:w="4130" w:type="dxa"/>
          </w:tcPr>
          <w:p w14:paraId="5CBE2CFA" w14:textId="339C092E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6D05787" w14:textId="6976B8D9" w:rsidR="00641E4C" w:rsidRPr="00554057" w:rsidRDefault="001463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24,89</w:t>
            </w:r>
            <w:r w:rsidR="008E43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01BA8E51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CF27CB5" w14:textId="123A0DDD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30,280</w:t>
            </w:r>
          </w:p>
        </w:tc>
        <w:tc>
          <w:tcPr>
            <w:tcW w:w="270" w:type="dxa"/>
          </w:tcPr>
          <w:p w14:paraId="2DA7304E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01F4F72F" w14:textId="486C2FC0" w:rsidR="00641E4C" w:rsidRPr="00554057" w:rsidRDefault="00501D3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24,89</w:t>
            </w:r>
            <w:r w:rsidR="006F58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2DBB673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972A796" w14:textId="719C0879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30,280</w:t>
            </w:r>
          </w:p>
        </w:tc>
      </w:tr>
      <w:tr w:rsidR="00641E4C" w:rsidRPr="00554057" w14:paraId="2737E631" w14:textId="77777777" w:rsidTr="005F3B07">
        <w:trPr>
          <w:trHeight w:val="399"/>
        </w:trPr>
        <w:tc>
          <w:tcPr>
            <w:tcW w:w="4130" w:type="dxa"/>
          </w:tcPr>
          <w:p w14:paraId="586D79F9" w14:textId="4FA6FE83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AED24D6" w14:textId="12E0F313" w:rsidR="00641E4C" w:rsidRPr="00554057" w:rsidRDefault="001463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26,407</w:t>
            </w:r>
          </w:p>
        </w:tc>
        <w:tc>
          <w:tcPr>
            <w:tcW w:w="272" w:type="dxa"/>
          </w:tcPr>
          <w:p w14:paraId="76AB2EB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02BD775" w14:textId="23F212E2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129,115</w:t>
            </w:r>
          </w:p>
        </w:tc>
        <w:tc>
          <w:tcPr>
            <w:tcW w:w="270" w:type="dxa"/>
          </w:tcPr>
          <w:p w14:paraId="4CF5672A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7D8390EB" w14:textId="638C6672" w:rsidR="00641E4C" w:rsidRPr="00554057" w:rsidRDefault="00501D3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26,407</w:t>
            </w:r>
          </w:p>
        </w:tc>
        <w:tc>
          <w:tcPr>
            <w:tcW w:w="270" w:type="dxa"/>
            <w:gridSpan w:val="2"/>
          </w:tcPr>
          <w:p w14:paraId="3B5B7F5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030B260" w14:textId="7DCB7FD7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129,115</w:t>
            </w:r>
          </w:p>
        </w:tc>
      </w:tr>
      <w:tr w:rsidR="00641E4C" w:rsidRPr="00554057" w14:paraId="3C810CB4" w14:textId="77777777" w:rsidTr="005F3B07">
        <w:trPr>
          <w:trHeight w:val="399"/>
        </w:trPr>
        <w:tc>
          <w:tcPr>
            <w:tcW w:w="4130" w:type="dxa"/>
          </w:tcPr>
          <w:p w14:paraId="2686AD0F" w14:textId="099B0186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9E853" w14:textId="6DCBFEF6" w:rsidR="00641E4C" w:rsidRPr="00554057" w:rsidRDefault="001463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155,606</w:t>
            </w:r>
          </w:p>
        </w:tc>
        <w:tc>
          <w:tcPr>
            <w:tcW w:w="272" w:type="dxa"/>
          </w:tcPr>
          <w:p w14:paraId="6C4283C1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4EC56784" w14:textId="407DDF00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143,586</w:t>
            </w:r>
          </w:p>
        </w:tc>
        <w:tc>
          <w:tcPr>
            <w:tcW w:w="270" w:type="dxa"/>
          </w:tcPr>
          <w:p w14:paraId="06211C1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FF09" w14:textId="638EA26B" w:rsidR="00641E4C" w:rsidRPr="00554057" w:rsidRDefault="00501D3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155,598</w:t>
            </w:r>
          </w:p>
        </w:tc>
        <w:tc>
          <w:tcPr>
            <w:tcW w:w="270" w:type="dxa"/>
            <w:gridSpan w:val="2"/>
          </w:tcPr>
          <w:p w14:paraId="6ECAD8F4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6F1FCED" w14:textId="68267B75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143,578</w:t>
            </w:r>
          </w:p>
        </w:tc>
      </w:tr>
      <w:tr w:rsidR="00641E4C" w:rsidRPr="00554057" w14:paraId="4C09711F" w14:textId="77777777" w:rsidTr="005F3B07">
        <w:trPr>
          <w:trHeight w:val="399"/>
        </w:trPr>
        <w:tc>
          <w:tcPr>
            <w:tcW w:w="4130" w:type="dxa"/>
          </w:tcPr>
          <w:p w14:paraId="3DD131ED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3774" w14:textId="6DC76EC9" w:rsidR="00641E4C" w:rsidRPr="00E824E2" w:rsidRDefault="001463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1,307,7</w:t>
            </w:r>
            <w:r w:rsidR="008E4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2" w:type="dxa"/>
          </w:tcPr>
          <w:p w14:paraId="34DD1543" w14:textId="77777777" w:rsidR="00641E4C" w:rsidRPr="00E824E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2085870E" w14:textId="55E042E0" w:rsidR="00641E4C" w:rsidRPr="00A55102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1,059,242</w:t>
            </w:r>
          </w:p>
        </w:tc>
        <w:tc>
          <w:tcPr>
            <w:tcW w:w="270" w:type="dxa"/>
          </w:tcPr>
          <w:p w14:paraId="3D9AE426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F6B41" w14:textId="75128A6B" w:rsidR="00641E4C" w:rsidRPr="00A55102" w:rsidRDefault="00501D3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246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  <w:r w:rsidR="00F246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6F5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08329A9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860938E" w14:textId="305DDF1C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1,047,746</w:t>
            </w:r>
          </w:p>
        </w:tc>
      </w:tr>
      <w:tr w:rsidR="00641E4C" w:rsidRPr="00554057" w14:paraId="5E7C9240" w14:textId="77777777" w:rsidTr="005F3B07">
        <w:trPr>
          <w:trHeight w:val="399"/>
        </w:trPr>
        <w:tc>
          <w:tcPr>
            <w:tcW w:w="4130" w:type="dxa"/>
          </w:tcPr>
          <w:p w14:paraId="2145977E" w14:textId="77777777" w:rsidR="00641E4C" w:rsidRPr="00554057" w:rsidRDefault="00641E4C" w:rsidP="00641E4C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5D17F77" w14:textId="12554599" w:rsidR="00641E4C" w:rsidRPr="00A55102" w:rsidRDefault="001463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(148,952)</w:t>
            </w:r>
          </w:p>
        </w:tc>
        <w:tc>
          <w:tcPr>
            <w:tcW w:w="272" w:type="dxa"/>
          </w:tcPr>
          <w:p w14:paraId="51139EAB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78BAE6ED" w14:textId="3CB9E4F0" w:rsidR="00641E4C" w:rsidRPr="00A55102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(165,206)</w:t>
            </w:r>
          </w:p>
        </w:tc>
        <w:tc>
          <w:tcPr>
            <w:tcW w:w="270" w:type="dxa"/>
          </w:tcPr>
          <w:p w14:paraId="353A0603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7AEF" w14:textId="394A7F20" w:rsidR="00641E4C" w:rsidRPr="00A55102" w:rsidRDefault="00501D3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(148,94</w:t>
            </w:r>
            <w:r w:rsidR="006F58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349CE2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175C7BE" w14:textId="69D5FFD2" w:rsidR="00641E4C" w:rsidRPr="00554057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(165,197)</w:t>
            </w:r>
          </w:p>
        </w:tc>
      </w:tr>
      <w:tr w:rsidR="00641E4C" w:rsidRPr="00554057" w14:paraId="2E5927FD" w14:textId="77777777" w:rsidTr="005F3B07">
        <w:trPr>
          <w:trHeight w:val="399"/>
        </w:trPr>
        <w:tc>
          <w:tcPr>
            <w:tcW w:w="4130" w:type="dxa"/>
          </w:tcPr>
          <w:p w14:paraId="6C038401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DEC03A3" w14:textId="5D4DBE3F" w:rsidR="00641E4C" w:rsidRPr="00A55102" w:rsidRDefault="001463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1,158,76</w:t>
            </w:r>
            <w:r w:rsidR="008E4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425465FF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C30D" w14:textId="15EAC540" w:rsidR="00641E4C" w:rsidRPr="00A55102" w:rsidRDefault="00C163A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894,036</w:t>
            </w:r>
          </w:p>
        </w:tc>
        <w:tc>
          <w:tcPr>
            <w:tcW w:w="270" w:type="dxa"/>
          </w:tcPr>
          <w:p w14:paraId="4F1C9447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1375F" w14:textId="077BFB75" w:rsidR="00641E4C" w:rsidRPr="00A55102" w:rsidRDefault="00501D3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1,154,422</w:t>
            </w:r>
          </w:p>
        </w:tc>
        <w:tc>
          <w:tcPr>
            <w:tcW w:w="270" w:type="dxa"/>
            <w:gridSpan w:val="2"/>
          </w:tcPr>
          <w:p w14:paraId="1065E73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5040D" w14:textId="32B9B341" w:rsidR="00641E4C" w:rsidRPr="00554057" w:rsidRDefault="00C163A2" w:rsidP="005F3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882,549</w:t>
            </w:r>
          </w:p>
        </w:tc>
      </w:tr>
      <w:tr w:rsidR="000D7619" w:rsidRPr="00554057" w14:paraId="359D43E1" w14:textId="77777777" w:rsidTr="005F3B07">
        <w:trPr>
          <w:trHeight w:val="399"/>
        </w:trPr>
        <w:tc>
          <w:tcPr>
            <w:tcW w:w="4130" w:type="dxa"/>
          </w:tcPr>
          <w:p w14:paraId="4100ADB5" w14:textId="77777777" w:rsidR="000D7619" w:rsidRPr="00554057" w:rsidRDefault="000D7619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5214D776" w14:textId="77777777" w:rsidR="000D7619" w:rsidRDefault="000D761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49ABA7D" w14:textId="77777777" w:rsidR="000D7619" w:rsidRPr="00A55102" w:rsidRDefault="000D761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3EF1011C" w14:textId="77777777" w:rsidR="000D7619" w:rsidRDefault="000D761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475C0" w14:textId="77777777" w:rsidR="000D7619" w:rsidRPr="00A55102" w:rsidRDefault="000D761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E613C8" w14:textId="77777777" w:rsidR="000D7619" w:rsidRDefault="000D761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29188A4" w14:textId="77777777" w:rsidR="000D7619" w:rsidRPr="00554057" w:rsidRDefault="000D761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6433E321" w14:textId="77777777" w:rsidR="000D7619" w:rsidRDefault="000D7619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E4C" w:rsidRPr="00E741BF" w14:paraId="53725B8B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3ED76BFD" w14:textId="0CAC7446" w:rsidR="00641E4C" w:rsidRPr="00E741BF" w:rsidRDefault="00641E4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19" w:type="dxa"/>
            <w:gridSpan w:val="3"/>
          </w:tcPr>
          <w:p w14:paraId="695697BC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gridSpan w:val="2"/>
          </w:tcPr>
          <w:p w14:paraId="3A07E46F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1" w:type="dxa"/>
            <w:gridSpan w:val="5"/>
          </w:tcPr>
          <w:p w14:paraId="5BD347B2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E741BF" w14:paraId="6CACC05E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652EC234" w14:textId="61BA98A6" w:rsidR="0020297E" w:rsidRPr="00E741BF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9" w:type="dxa"/>
          </w:tcPr>
          <w:p w14:paraId="4DDD3582" w14:textId="7548C4E7" w:rsidR="0020297E" w:rsidRPr="00E741BF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3A5A964B" w14:textId="77777777" w:rsidR="0020297E" w:rsidRPr="00E741BF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0447B76" w14:textId="16AACC64" w:rsidR="0020297E" w:rsidRPr="00E741BF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1" w:type="dxa"/>
            <w:gridSpan w:val="2"/>
          </w:tcPr>
          <w:p w14:paraId="1E412AE5" w14:textId="77777777" w:rsidR="0020297E" w:rsidRPr="00E741BF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517628A" w14:textId="2C7F6641" w:rsidR="0020297E" w:rsidRPr="00E741BF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8" w:type="dxa"/>
            <w:gridSpan w:val="2"/>
          </w:tcPr>
          <w:p w14:paraId="2D2C2FAF" w14:textId="77777777" w:rsidR="0020297E" w:rsidRPr="00E741BF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132E2777" w14:textId="6377174E" w:rsidR="0020297E" w:rsidRPr="00E741BF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E741BF" w14:paraId="2984F846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3A5CC292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1" w:type="dxa"/>
            <w:gridSpan w:val="10"/>
          </w:tcPr>
          <w:p w14:paraId="13A12E96" w14:textId="77777777" w:rsidR="00641E4C" w:rsidRPr="00E741BF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297E" w:rsidRPr="002C29BC" w14:paraId="3880DC20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6D356FB7" w14:textId="48FF062F" w:rsidR="0020297E" w:rsidRPr="00E741BF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8E43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4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8E435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741B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E714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9" w:type="dxa"/>
          </w:tcPr>
          <w:p w14:paraId="360BBAF7" w14:textId="7A0B7680" w:rsidR="0020297E" w:rsidRPr="002C29BC" w:rsidRDefault="001C70CA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14F9">
              <w:rPr>
                <w:rFonts w:asciiTheme="majorBidi" w:hAnsiTheme="majorBidi" w:cstheme="majorBidi"/>
                <w:sz w:val="30"/>
                <w:szCs w:val="30"/>
              </w:rPr>
              <w:t>16,25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72" w:type="dxa"/>
          </w:tcPr>
          <w:p w14:paraId="7B105664" w14:textId="77777777" w:rsidR="0020297E" w:rsidRPr="002C29BC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CCF312A" w14:textId="0F3310D1" w:rsidR="0020297E" w:rsidRPr="002C29BC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16,499</w:t>
            </w:r>
          </w:p>
        </w:tc>
        <w:tc>
          <w:tcPr>
            <w:tcW w:w="291" w:type="dxa"/>
            <w:gridSpan w:val="2"/>
          </w:tcPr>
          <w:p w14:paraId="739DF564" w14:textId="77777777" w:rsidR="0020297E" w:rsidRPr="002C29BC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DDBF511" w14:textId="2A12CB87" w:rsidR="0020297E" w:rsidRPr="002C29BC" w:rsidRDefault="001C70CA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14F9">
              <w:rPr>
                <w:rFonts w:asciiTheme="majorBidi" w:hAnsiTheme="majorBidi" w:cstheme="majorBidi"/>
                <w:sz w:val="30"/>
                <w:szCs w:val="30"/>
              </w:rPr>
              <w:t>16,25</w:t>
            </w:r>
            <w:r w:rsidR="006F58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8" w:type="dxa"/>
            <w:gridSpan w:val="2"/>
          </w:tcPr>
          <w:p w14:paraId="4A554AD7" w14:textId="77777777" w:rsidR="0020297E" w:rsidRPr="002C29BC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452506C0" w14:textId="6C229738" w:rsidR="0020297E" w:rsidRPr="002C29BC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16,499</w:t>
            </w:r>
          </w:p>
        </w:tc>
      </w:tr>
    </w:tbl>
    <w:p w14:paraId="1AB251B6" w14:textId="79F3A46E" w:rsidR="009616AC" w:rsidRDefault="009616AC" w:rsidP="00CD4D3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12F810FE" w14:textId="51B08BA8" w:rsidR="005F3B07" w:rsidRDefault="005F3B07" w:rsidP="005F3B07"/>
    <w:p w14:paraId="7CEA8C63" w14:textId="4D18A26F" w:rsidR="005F3B07" w:rsidRDefault="005F3B07" w:rsidP="005F3B07"/>
    <w:p w14:paraId="451C4887" w14:textId="69173277" w:rsidR="005F3B07" w:rsidRDefault="005F3B07" w:rsidP="005F3B07"/>
    <w:p w14:paraId="39F7EDC0" w14:textId="7768B584" w:rsidR="005F3B07" w:rsidRDefault="005F3B07" w:rsidP="005F3B07"/>
    <w:p w14:paraId="07086FD5" w14:textId="69B700FD" w:rsidR="005F3B07" w:rsidRDefault="005F3B07" w:rsidP="005F3B07"/>
    <w:p w14:paraId="2CADD61C" w14:textId="23FBAEBD" w:rsidR="005F3B07" w:rsidRDefault="005F3B07" w:rsidP="005F3B07"/>
    <w:p w14:paraId="096B55D7" w14:textId="75C8D006" w:rsidR="005F3B07" w:rsidRDefault="005F3B07" w:rsidP="005F3B07"/>
    <w:p w14:paraId="33E17BDA" w14:textId="6C5935D5" w:rsidR="005F3B07" w:rsidRDefault="005F3B07" w:rsidP="005F3B07"/>
    <w:p w14:paraId="35730BD7" w14:textId="1999FA78" w:rsidR="005F3B07" w:rsidRDefault="005F3B07" w:rsidP="005F3B07"/>
    <w:p w14:paraId="432A8C62" w14:textId="52586DAF" w:rsidR="005F3B07" w:rsidRDefault="005F3B07" w:rsidP="005F3B07"/>
    <w:p w14:paraId="2574A380" w14:textId="06B11F93" w:rsidR="005F3B07" w:rsidRDefault="005F3B07" w:rsidP="005F3B07"/>
    <w:p w14:paraId="5414F51C" w14:textId="3475DC9F" w:rsidR="005F3B07" w:rsidRDefault="005F3B07" w:rsidP="005F3B07">
      <w:pPr>
        <w:rPr>
          <w:rFonts w:cstheme="minorBidi"/>
        </w:rPr>
      </w:pPr>
    </w:p>
    <w:p w14:paraId="289D8406" w14:textId="77777777" w:rsidR="00E86492" w:rsidRPr="00E86492" w:rsidRDefault="00E86492" w:rsidP="005F3B07">
      <w:pPr>
        <w:rPr>
          <w:rFonts w:cstheme="minorBidi"/>
        </w:rPr>
      </w:pPr>
    </w:p>
    <w:p w14:paraId="436F9A54" w14:textId="2B805146" w:rsidR="005F3B07" w:rsidRDefault="005F3B07" w:rsidP="005F3B07"/>
    <w:p w14:paraId="74BAAC37" w14:textId="386DA641" w:rsidR="005F3B07" w:rsidRDefault="005F3B07" w:rsidP="005F3B07"/>
    <w:p w14:paraId="618FD138" w14:textId="77777777" w:rsidR="005F3B07" w:rsidRPr="005F3B07" w:rsidRDefault="005F3B07" w:rsidP="005F3B07"/>
    <w:p w14:paraId="60D13C4C" w14:textId="316A517B" w:rsidR="00D762E4" w:rsidRPr="00554057" w:rsidRDefault="00787A54" w:rsidP="00165B9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45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 xml:space="preserve">  </w:t>
      </w:r>
      <w:r w:rsidR="00D762E4" w:rsidRPr="00554057">
        <w:rPr>
          <w:rFonts w:asciiTheme="majorBidi" w:hAnsiTheme="majorBidi" w:cstheme="majorBidi"/>
          <w:sz w:val="30"/>
          <w:szCs w:val="30"/>
          <w:u w:val="none"/>
          <w:cs/>
        </w:rPr>
        <w:t>สินค้าคงเหลือ</w:t>
      </w:r>
    </w:p>
    <w:p w14:paraId="0EF2188C" w14:textId="15988C55" w:rsidR="00254786" w:rsidRPr="00554057" w:rsidRDefault="00254786" w:rsidP="0025478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70"/>
      </w:tblGrid>
      <w:tr w:rsidR="00DA2A2B" w:rsidRPr="00554057" w14:paraId="111DB06A" w14:textId="77777777" w:rsidTr="0036253A">
        <w:trPr>
          <w:trHeight w:val="385"/>
          <w:tblHeader/>
        </w:trPr>
        <w:tc>
          <w:tcPr>
            <w:tcW w:w="3960" w:type="dxa"/>
          </w:tcPr>
          <w:p w14:paraId="3F22BABE" w14:textId="77777777" w:rsidR="00DA2A2B" w:rsidRPr="00554057" w:rsidRDefault="00DA2A2B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668CA2B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D208CA4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4C0522E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554057" w14:paraId="1A7E4504" w14:textId="77777777" w:rsidTr="00867CA8">
        <w:trPr>
          <w:trHeight w:val="385"/>
          <w:tblHeader/>
        </w:trPr>
        <w:tc>
          <w:tcPr>
            <w:tcW w:w="3960" w:type="dxa"/>
          </w:tcPr>
          <w:p w14:paraId="6C4A6461" w14:textId="77777777" w:rsidR="0020297E" w:rsidRPr="00554057" w:rsidRDefault="0020297E" w:rsidP="002029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63B860C" w14:textId="42084635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0492419F" w14:textId="77777777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EC1A45" w14:textId="6C0DBBE0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1B8BB08" w14:textId="77777777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EC0662" w14:textId="1D1A38B6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37BDCDC5" w14:textId="77777777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8BD530" w14:textId="55C505AE" w:rsidR="0020297E" w:rsidRPr="0055405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660E9" w:rsidRPr="00554057" w14:paraId="6A3F87D1" w14:textId="77777777" w:rsidTr="00867CA8">
        <w:trPr>
          <w:trHeight w:val="385"/>
          <w:tblHeader/>
        </w:trPr>
        <w:tc>
          <w:tcPr>
            <w:tcW w:w="3960" w:type="dxa"/>
          </w:tcPr>
          <w:p w14:paraId="3B05962B" w14:textId="77777777" w:rsidR="001660E9" w:rsidRPr="00554057" w:rsidRDefault="001660E9" w:rsidP="001660E9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83241E" w14:textId="4A2F82F3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550D6552" w14:textId="77777777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F4CD22" w14:textId="1DA0BEB4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36E8318" w14:textId="77777777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A7FF5E" w14:textId="0FE525F1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14FC9636" w14:textId="77777777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1B6006" w14:textId="7D78134C" w:rsidR="001660E9" w:rsidRPr="00554057" w:rsidRDefault="001660E9" w:rsidP="001660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660E9" w:rsidRPr="00554057" w14:paraId="15D83999" w14:textId="77777777" w:rsidTr="0036253A">
        <w:trPr>
          <w:trHeight w:val="399"/>
          <w:tblHeader/>
        </w:trPr>
        <w:tc>
          <w:tcPr>
            <w:tcW w:w="3960" w:type="dxa"/>
          </w:tcPr>
          <w:p w14:paraId="224A3B43" w14:textId="77777777" w:rsidR="001660E9" w:rsidRPr="00554057" w:rsidRDefault="001660E9" w:rsidP="001660E9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15451235" w14:textId="77777777" w:rsidR="001660E9" w:rsidRPr="00554057" w:rsidRDefault="001660E9" w:rsidP="001660E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3E78" w:rsidRPr="00554057" w14:paraId="09F50B95" w14:textId="77777777" w:rsidTr="00867CA8">
        <w:trPr>
          <w:trHeight w:val="399"/>
        </w:trPr>
        <w:tc>
          <w:tcPr>
            <w:tcW w:w="3960" w:type="dxa"/>
          </w:tcPr>
          <w:p w14:paraId="23265ADB" w14:textId="77777777" w:rsidR="00FD3E78" w:rsidRPr="00AB4C58" w:rsidRDefault="00FD3E78" w:rsidP="00FD3E7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002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2AAA7" w14:textId="22AEFA0F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82B57">
              <w:rPr>
                <w:rFonts w:asciiTheme="majorBidi" w:hAnsiTheme="majorBidi" w:cstheme="majorBidi"/>
                <w:sz w:val="30"/>
                <w:szCs w:val="30"/>
              </w:rPr>
              <w:t>154,391</w:t>
            </w:r>
          </w:p>
        </w:tc>
        <w:tc>
          <w:tcPr>
            <w:tcW w:w="270" w:type="dxa"/>
          </w:tcPr>
          <w:p w14:paraId="6E99AEDE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67190" w14:textId="3F58D307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1,185,854</w:t>
            </w:r>
          </w:p>
        </w:tc>
        <w:tc>
          <w:tcPr>
            <w:tcW w:w="270" w:type="dxa"/>
          </w:tcPr>
          <w:p w14:paraId="75CF5EFA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7B8978" w14:textId="6863D879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82B57">
              <w:rPr>
                <w:rFonts w:asciiTheme="majorBidi" w:hAnsiTheme="majorBidi" w:cstheme="majorBidi"/>
                <w:sz w:val="30"/>
                <w:szCs w:val="30"/>
              </w:rPr>
              <w:t>154,391</w:t>
            </w:r>
          </w:p>
        </w:tc>
        <w:tc>
          <w:tcPr>
            <w:tcW w:w="270" w:type="dxa"/>
          </w:tcPr>
          <w:p w14:paraId="315582C2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860EDD" w14:textId="152363C2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1,185,854</w:t>
            </w:r>
          </w:p>
        </w:tc>
      </w:tr>
      <w:tr w:rsidR="00FD3E78" w:rsidRPr="00554057" w14:paraId="1CBCBAC1" w14:textId="77777777" w:rsidTr="00867CA8">
        <w:trPr>
          <w:trHeight w:val="399"/>
        </w:trPr>
        <w:tc>
          <w:tcPr>
            <w:tcW w:w="3960" w:type="dxa"/>
          </w:tcPr>
          <w:p w14:paraId="18C9F7B2" w14:textId="77777777" w:rsidR="00FD3E78" w:rsidRPr="00554057" w:rsidRDefault="00FD3E78" w:rsidP="00FD3E7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3CDB55" w14:textId="44F3DE58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5,249</w:t>
            </w:r>
          </w:p>
        </w:tc>
        <w:tc>
          <w:tcPr>
            <w:tcW w:w="270" w:type="dxa"/>
          </w:tcPr>
          <w:p w14:paraId="4CB71C47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4A5D0" w14:textId="5F6FF060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4,138</w:t>
            </w:r>
          </w:p>
        </w:tc>
        <w:tc>
          <w:tcPr>
            <w:tcW w:w="270" w:type="dxa"/>
          </w:tcPr>
          <w:p w14:paraId="3E19E41F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513EA6" w14:textId="4557A61F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5,249</w:t>
            </w:r>
          </w:p>
        </w:tc>
        <w:tc>
          <w:tcPr>
            <w:tcW w:w="270" w:type="dxa"/>
          </w:tcPr>
          <w:p w14:paraId="01DD216D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581224" w14:textId="2E2EF2BF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4,138</w:t>
            </w:r>
          </w:p>
        </w:tc>
      </w:tr>
      <w:tr w:rsidR="00FD3E78" w:rsidRPr="00554057" w14:paraId="37EAEA83" w14:textId="77777777" w:rsidTr="00867CA8">
        <w:trPr>
          <w:trHeight w:val="399"/>
        </w:trPr>
        <w:tc>
          <w:tcPr>
            <w:tcW w:w="3960" w:type="dxa"/>
          </w:tcPr>
          <w:p w14:paraId="0F553B7C" w14:textId="77777777" w:rsidR="00FD3E78" w:rsidRPr="00554057" w:rsidRDefault="00FD3E78" w:rsidP="00FD3E7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C9101" w14:textId="5AA5A385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4,445</w:t>
            </w:r>
          </w:p>
        </w:tc>
        <w:tc>
          <w:tcPr>
            <w:tcW w:w="270" w:type="dxa"/>
          </w:tcPr>
          <w:p w14:paraId="58638650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498AE" w14:textId="09F61849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5,369</w:t>
            </w:r>
          </w:p>
        </w:tc>
        <w:tc>
          <w:tcPr>
            <w:tcW w:w="270" w:type="dxa"/>
          </w:tcPr>
          <w:p w14:paraId="00024174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95A487" w14:textId="30430E8B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4,445</w:t>
            </w:r>
          </w:p>
        </w:tc>
        <w:tc>
          <w:tcPr>
            <w:tcW w:w="270" w:type="dxa"/>
          </w:tcPr>
          <w:p w14:paraId="14D5C163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8BB6B" w14:textId="49507631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5,369</w:t>
            </w:r>
          </w:p>
        </w:tc>
      </w:tr>
      <w:tr w:rsidR="00FD3E78" w:rsidRPr="00554057" w14:paraId="4881BA66" w14:textId="77777777" w:rsidTr="00867CA8">
        <w:trPr>
          <w:trHeight w:val="399"/>
        </w:trPr>
        <w:tc>
          <w:tcPr>
            <w:tcW w:w="3960" w:type="dxa"/>
          </w:tcPr>
          <w:p w14:paraId="16278F89" w14:textId="6CFC75E0" w:rsidR="00FD3E78" w:rsidRPr="00554057" w:rsidRDefault="00FD3E78" w:rsidP="00FD3E7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BA421B" w14:textId="1F7EFF15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8,712</w:t>
            </w:r>
          </w:p>
        </w:tc>
        <w:tc>
          <w:tcPr>
            <w:tcW w:w="270" w:type="dxa"/>
          </w:tcPr>
          <w:p w14:paraId="3286B64A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BFC5D" w14:textId="5BDBFD13" w:rsidR="00FD3E78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45,244</w:t>
            </w:r>
          </w:p>
        </w:tc>
        <w:tc>
          <w:tcPr>
            <w:tcW w:w="270" w:type="dxa"/>
          </w:tcPr>
          <w:p w14:paraId="67DD6090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CE59FE" w14:textId="0DD7E02B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8,712</w:t>
            </w:r>
          </w:p>
        </w:tc>
        <w:tc>
          <w:tcPr>
            <w:tcW w:w="270" w:type="dxa"/>
          </w:tcPr>
          <w:p w14:paraId="315F2B68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110F39" w14:textId="56A64025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45,244</w:t>
            </w:r>
          </w:p>
        </w:tc>
      </w:tr>
      <w:tr w:rsidR="00FD3E78" w:rsidRPr="00554057" w14:paraId="08644D18" w14:textId="77777777" w:rsidTr="00867CA8">
        <w:trPr>
          <w:trHeight w:val="399"/>
        </w:trPr>
        <w:tc>
          <w:tcPr>
            <w:tcW w:w="3960" w:type="dxa"/>
          </w:tcPr>
          <w:p w14:paraId="4A3379FB" w14:textId="77777777" w:rsidR="00FD3E78" w:rsidRPr="00554057" w:rsidRDefault="00FD3E78" w:rsidP="00FD3E7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73746" w14:textId="7BD2B2AF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8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172,797</w:t>
            </w:r>
          </w:p>
        </w:tc>
        <w:tc>
          <w:tcPr>
            <w:tcW w:w="270" w:type="dxa"/>
          </w:tcPr>
          <w:p w14:paraId="7520356B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AE4487" w14:textId="7E15C939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1,240,605</w:t>
            </w:r>
          </w:p>
        </w:tc>
        <w:tc>
          <w:tcPr>
            <w:tcW w:w="270" w:type="dxa"/>
          </w:tcPr>
          <w:p w14:paraId="0B87D639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200D3" w14:textId="3C8BFDB8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C8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72,797</w:t>
            </w:r>
          </w:p>
        </w:tc>
        <w:tc>
          <w:tcPr>
            <w:tcW w:w="270" w:type="dxa"/>
          </w:tcPr>
          <w:p w14:paraId="1A56A0BB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60E600" w14:textId="117F38B3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1,240,605</w:t>
            </w:r>
          </w:p>
        </w:tc>
      </w:tr>
      <w:tr w:rsidR="00FD3E78" w:rsidRPr="00554057" w14:paraId="3866DE44" w14:textId="77777777" w:rsidTr="00867CA8">
        <w:trPr>
          <w:trHeight w:val="399"/>
        </w:trPr>
        <w:tc>
          <w:tcPr>
            <w:tcW w:w="3960" w:type="dxa"/>
          </w:tcPr>
          <w:p w14:paraId="0AEE42F3" w14:textId="77777777" w:rsidR="00FD3E78" w:rsidRPr="00554057" w:rsidRDefault="00FD3E78" w:rsidP="00FD3E78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626A" w14:textId="23D05531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2B57">
              <w:rPr>
                <w:rFonts w:asciiTheme="majorBidi" w:hAnsiTheme="majorBidi" w:cstheme="majorBidi"/>
                <w:sz w:val="30"/>
                <w:szCs w:val="30"/>
              </w:rPr>
              <w:t>50,017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283F92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1B8D53" w14:textId="5348E65E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(27,643)</w:t>
            </w:r>
          </w:p>
        </w:tc>
        <w:tc>
          <w:tcPr>
            <w:tcW w:w="270" w:type="dxa"/>
          </w:tcPr>
          <w:p w14:paraId="230965FF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AADFF" w14:textId="4F8E7557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2B57">
              <w:rPr>
                <w:rFonts w:asciiTheme="majorBidi" w:hAnsiTheme="majorBidi" w:cstheme="majorBidi"/>
                <w:sz w:val="30"/>
                <w:szCs w:val="30"/>
              </w:rPr>
              <w:t>50,017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11D89E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AFFC17" w14:textId="20FF5C10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(27,643)</w:t>
            </w:r>
          </w:p>
        </w:tc>
      </w:tr>
      <w:tr w:rsidR="00FD3E78" w:rsidRPr="00554057" w14:paraId="27996E36" w14:textId="77777777" w:rsidTr="00867CA8">
        <w:trPr>
          <w:trHeight w:val="399"/>
        </w:trPr>
        <w:tc>
          <w:tcPr>
            <w:tcW w:w="3960" w:type="dxa"/>
          </w:tcPr>
          <w:p w14:paraId="5D699D5C" w14:textId="77777777" w:rsidR="00FD3E78" w:rsidRPr="00554057" w:rsidRDefault="00FD3E78" w:rsidP="00FD3E78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1E500" w14:textId="3F2A20E8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C8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22,780</w:t>
            </w:r>
          </w:p>
        </w:tc>
        <w:tc>
          <w:tcPr>
            <w:tcW w:w="270" w:type="dxa"/>
          </w:tcPr>
          <w:p w14:paraId="756B1267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DFEB8" w14:textId="265BE696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1,212,962</w:t>
            </w:r>
          </w:p>
        </w:tc>
        <w:tc>
          <w:tcPr>
            <w:tcW w:w="270" w:type="dxa"/>
          </w:tcPr>
          <w:p w14:paraId="591191B7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0FEE27" w14:textId="3D3A3A64" w:rsidR="00FD3E78" w:rsidRPr="00554057" w:rsidRDefault="00C82B57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1,122,780</w:t>
            </w:r>
          </w:p>
        </w:tc>
        <w:tc>
          <w:tcPr>
            <w:tcW w:w="270" w:type="dxa"/>
          </w:tcPr>
          <w:p w14:paraId="08300B63" w14:textId="77777777" w:rsidR="00FD3E78" w:rsidRPr="00554057" w:rsidRDefault="00FD3E78" w:rsidP="00F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97CD" w14:textId="01DBE47C" w:rsidR="00FD3E78" w:rsidRPr="00554057" w:rsidRDefault="00FD3E78" w:rsidP="00FD3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1,212,962</w:t>
            </w:r>
          </w:p>
        </w:tc>
      </w:tr>
    </w:tbl>
    <w:p w14:paraId="06CD913D" w14:textId="77777777" w:rsidR="00641E4C" w:rsidRPr="002E01B9" w:rsidRDefault="00641E4C" w:rsidP="00641E4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70"/>
      </w:tblGrid>
      <w:tr w:rsidR="00641E4C" w:rsidRPr="00A245D0" w14:paraId="69304CD3" w14:textId="77777777" w:rsidTr="00300DCB">
        <w:trPr>
          <w:trHeight w:val="399"/>
        </w:trPr>
        <w:tc>
          <w:tcPr>
            <w:tcW w:w="3960" w:type="dxa"/>
          </w:tcPr>
          <w:p w14:paraId="17497700" w14:textId="64B5416A" w:rsidR="00641E4C" w:rsidRDefault="00641E4C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5F3B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="00BF6D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</w:p>
          <w:p w14:paraId="78670A6C" w14:textId="1F17EAF5" w:rsidR="00641E4C" w:rsidRPr="00A245D0" w:rsidRDefault="00641E4C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สินค้าและการให้บริการ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407BFC1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425F4" w14:textId="77777777" w:rsidR="00641E4C" w:rsidRPr="00A245D0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F40EF7D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A245D0" w14:paraId="778234B0" w14:textId="77777777" w:rsidTr="00300DCB">
        <w:trPr>
          <w:trHeight w:val="399"/>
        </w:trPr>
        <w:tc>
          <w:tcPr>
            <w:tcW w:w="3960" w:type="dxa"/>
          </w:tcPr>
          <w:p w14:paraId="7D002040" w14:textId="67175F4B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2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08E24325" w14:textId="24C0E38A" w:rsidR="0020297E" w:rsidRPr="00A245D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B369AB6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A21C5" w14:textId="0F0EF82B" w:rsidR="0020297E" w:rsidRPr="00A245D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4E3A89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88DE8" w14:textId="3221E552" w:rsidR="0020297E" w:rsidRPr="00A245D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D8EBF3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0AE0E" w14:textId="6C3D7520" w:rsidR="0020297E" w:rsidRPr="00A245D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1E4C" w:rsidRPr="000B294D" w14:paraId="38D83FEF" w14:textId="77777777" w:rsidTr="00300DCB">
        <w:trPr>
          <w:trHeight w:val="399"/>
        </w:trPr>
        <w:tc>
          <w:tcPr>
            <w:tcW w:w="3960" w:type="dxa"/>
          </w:tcPr>
          <w:p w14:paraId="592C2977" w14:textId="77777777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E3F98DE" w14:textId="77777777" w:rsidR="00641E4C" w:rsidRPr="000B294D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297E" w:rsidRPr="000B294D" w14:paraId="6C309F84" w14:textId="77777777" w:rsidTr="00300DCB">
        <w:trPr>
          <w:trHeight w:val="399"/>
        </w:trPr>
        <w:tc>
          <w:tcPr>
            <w:tcW w:w="3960" w:type="dxa"/>
          </w:tcPr>
          <w:p w14:paraId="5B199202" w14:textId="3572CAE4" w:rsidR="0020297E" w:rsidRPr="00264CBF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4C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4CB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33CED" w14:textId="2BF3130A" w:rsidR="0020297E" w:rsidRPr="000B294D" w:rsidRDefault="00F449A2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</w:t>
            </w:r>
            <w:r w:rsidR="00936B5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15D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5DC0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3A454702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1FBC2" w14:textId="1C57C990" w:rsidR="0020297E" w:rsidRPr="000B294D" w:rsidRDefault="00CA45B6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DB4618">
              <w:rPr>
                <w:rFonts w:asciiTheme="majorBidi" w:hAnsiTheme="majorBidi" w:cstheme="majorBidi"/>
                <w:sz w:val="30"/>
                <w:szCs w:val="30"/>
              </w:rPr>
              <w:t>265,858</w:t>
            </w:r>
          </w:p>
        </w:tc>
        <w:tc>
          <w:tcPr>
            <w:tcW w:w="270" w:type="dxa"/>
          </w:tcPr>
          <w:p w14:paraId="42E407C2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0A85DA" w14:textId="370429C8" w:rsidR="0020297E" w:rsidRPr="000B294D" w:rsidRDefault="00B74057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AB2FE1">
              <w:rPr>
                <w:rFonts w:asciiTheme="majorBidi" w:hAnsiTheme="majorBidi" w:cstheme="majorBidi"/>
                <w:sz w:val="30"/>
                <w:szCs w:val="30"/>
              </w:rPr>
              <w:t>777,928</w:t>
            </w:r>
          </w:p>
        </w:tc>
        <w:tc>
          <w:tcPr>
            <w:tcW w:w="270" w:type="dxa"/>
          </w:tcPr>
          <w:p w14:paraId="4BBDD702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E4742" w14:textId="51EB013C" w:rsidR="0020297E" w:rsidRPr="000B294D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5,247,660</w:t>
            </w:r>
          </w:p>
        </w:tc>
      </w:tr>
      <w:tr w:rsidR="0020297E" w:rsidRPr="00A245D0" w14:paraId="0445610F" w14:textId="77777777" w:rsidTr="00300DCB">
        <w:trPr>
          <w:trHeight w:val="399"/>
        </w:trPr>
        <w:tc>
          <w:tcPr>
            <w:tcW w:w="3960" w:type="dxa"/>
          </w:tcPr>
          <w:p w14:paraId="2064846A" w14:textId="3020308C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การปรับลดมูลค่า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89AEB" w14:textId="77777777" w:rsidR="0020297E" w:rsidRPr="00A245D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BFCFD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456B06" w14:textId="1C9CC29D" w:rsidR="0020297E" w:rsidRPr="00A245D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79B58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F7AD4" w14:textId="77777777" w:rsidR="0020297E" w:rsidRPr="00A245D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7D43C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B5C4A3" w14:textId="77777777" w:rsidR="0020297E" w:rsidRPr="00A245D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97E" w:rsidRPr="00A245D0" w14:paraId="127111DB" w14:textId="77777777" w:rsidTr="00300DCB">
        <w:trPr>
          <w:trHeight w:val="399"/>
        </w:trPr>
        <w:tc>
          <w:tcPr>
            <w:tcW w:w="3960" w:type="dxa"/>
          </w:tcPr>
          <w:p w14:paraId="74A926A2" w14:textId="03B0D6FD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   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BF8CF" w14:textId="6805F5A2" w:rsidR="0020297E" w:rsidRPr="00A245D0" w:rsidRDefault="00C87D18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22,374</w:t>
            </w:r>
          </w:p>
        </w:tc>
        <w:tc>
          <w:tcPr>
            <w:tcW w:w="270" w:type="dxa"/>
          </w:tcPr>
          <w:p w14:paraId="4FC4DCAA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239D4" w14:textId="53C5AA54" w:rsidR="0020297E" w:rsidRPr="00A245D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 w:hanging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(49,504)</w:t>
            </w:r>
          </w:p>
        </w:tc>
        <w:tc>
          <w:tcPr>
            <w:tcW w:w="270" w:type="dxa"/>
          </w:tcPr>
          <w:p w14:paraId="43814C36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5976C" w14:textId="499B28AC" w:rsidR="0020297E" w:rsidRPr="00A245D0" w:rsidRDefault="00C87D18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22,374</w:t>
            </w:r>
          </w:p>
        </w:tc>
        <w:tc>
          <w:tcPr>
            <w:tcW w:w="270" w:type="dxa"/>
          </w:tcPr>
          <w:p w14:paraId="389EE1FA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500232" w14:textId="4183F446" w:rsidR="0020297E" w:rsidRPr="00A245D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(49,504)</w:t>
            </w:r>
          </w:p>
        </w:tc>
      </w:tr>
      <w:tr w:rsidR="0020297E" w:rsidRPr="00A245D0" w14:paraId="0A181E38" w14:textId="77777777" w:rsidTr="00300DCB">
        <w:trPr>
          <w:trHeight w:val="399"/>
        </w:trPr>
        <w:tc>
          <w:tcPr>
            <w:tcW w:w="3960" w:type="dxa"/>
          </w:tcPr>
          <w:p w14:paraId="16C6C24C" w14:textId="77777777" w:rsidR="0020297E" w:rsidRPr="00A245D0" w:rsidRDefault="0020297E" w:rsidP="0020297E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898E0" w14:textId="22AA639C" w:rsidR="0020297E" w:rsidRPr="00A245D0" w:rsidRDefault="00936B5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5,78</w:t>
            </w:r>
            <w:r w:rsidR="00815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5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64ADBD36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0B9C6" w14:textId="71F00CCA" w:rsidR="0020297E" w:rsidRPr="00A245D0" w:rsidRDefault="00CA45B6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46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  <w:r w:rsidR="007130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46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6623D61E" w14:textId="77777777" w:rsidR="0020297E" w:rsidRPr="00A245D0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A1A0A" w14:textId="5172BE37" w:rsidR="0020297E" w:rsidRPr="00302B14" w:rsidRDefault="006E2016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5,800,302</w:t>
            </w:r>
          </w:p>
        </w:tc>
        <w:tc>
          <w:tcPr>
            <w:tcW w:w="270" w:type="dxa"/>
          </w:tcPr>
          <w:p w14:paraId="55259CA4" w14:textId="77777777" w:rsidR="0020297E" w:rsidRPr="00302B1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72376" w14:textId="505D01B2" w:rsidR="0020297E" w:rsidRPr="00A245D0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98,156</w:t>
            </w:r>
          </w:p>
        </w:tc>
      </w:tr>
    </w:tbl>
    <w:p w14:paraId="546B181A" w14:textId="77777777" w:rsidR="009A26C3" w:rsidRPr="002E01B9" w:rsidRDefault="009A26C3" w:rsidP="0039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0AE49D" w14:textId="5A4AC643" w:rsidR="009F0710" w:rsidRDefault="001E641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2F677E" w:rsidRPr="00A02BFC">
        <w:rPr>
          <w:rFonts w:ascii="Angsana New" w:hAnsi="Angsana New" w:cs="Angsana New" w:hint="cs"/>
          <w:sz w:val="30"/>
          <w:szCs w:val="30"/>
        </w:rPr>
        <w:t>3</w:t>
      </w:r>
      <w:r w:rsidR="002F677E" w:rsidRPr="00A02BFC">
        <w:rPr>
          <w:rFonts w:ascii="Angsana New" w:hAnsi="Angsana New" w:cs="Angsana New"/>
          <w:sz w:val="30"/>
          <w:szCs w:val="30"/>
        </w:rPr>
        <w:t>0</w:t>
      </w:r>
      <w:r w:rsidR="002F677E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297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E56CF" w:rsidRPr="009D29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0AC5">
        <w:rPr>
          <w:rFonts w:asciiTheme="majorBidi" w:hAnsiTheme="majorBidi" w:cstheme="majorBidi"/>
          <w:sz w:val="30"/>
          <w:szCs w:val="30"/>
          <w:lang w:val="en-GB"/>
        </w:rPr>
        <w:t>2567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กลุ่มบริษัทและบริษัทมีเจ้าหนี้ทรัสต์รีซีทจำนวน </w:t>
      </w:r>
      <w:r w:rsidR="00217236">
        <w:rPr>
          <w:rFonts w:asciiTheme="majorBidi" w:hAnsiTheme="majorBidi" w:cstheme="majorBidi"/>
          <w:sz w:val="30"/>
          <w:szCs w:val="30"/>
        </w:rPr>
        <w:t>1,835</w:t>
      </w:r>
      <w:r w:rsidR="00C826EF">
        <w:rPr>
          <w:rFonts w:asciiTheme="majorBidi" w:hAnsiTheme="majorBidi" w:cstheme="majorBidi"/>
          <w:sz w:val="30"/>
          <w:szCs w:val="30"/>
        </w:rPr>
        <w:t>.2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2566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1,099</w:t>
      </w:r>
      <w:r w:rsidR="009838DD">
        <w:rPr>
          <w:rFonts w:asciiTheme="majorBidi" w:hAnsiTheme="majorBidi" w:cstheme="majorBidi"/>
          <w:i/>
          <w:iCs/>
          <w:sz w:val="30"/>
          <w:szCs w:val="30"/>
          <w:lang w:val="en-GB"/>
        </w:rPr>
        <w:t>.1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ล้านบาท) 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>โดยมีอัตราดอกเบี้ยร้อยละ</w:t>
      </w:r>
      <w:r w:rsidR="00FB0349"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B06C0">
        <w:rPr>
          <w:rFonts w:asciiTheme="majorBidi" w:hAnsiTheme="majorBidi" w:cstheme="majorBidi"/>
          <w:sz w:val="30"/>
          <w:szCs w:val="30"/>
        </w:rPr>
        <w:t>3.</w:t>
      </w:r>
      <w:r w:rsidR="00E65D83">
        <w:rPr>
          <w:rFonts w:asciiTheme="majorBidi" w:hAnsiTheme="majorBidi" w:cstheme="majorBidi"/>
          <w:sz w:val="30"/>
          <w:szCs w:val="30"/>
        </w:rPr>
        <w:t>4</w:t>
      </w:r>
      <w:r w:rsidR="0022345B" w:rsidRPr="009D29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9EF" w:rsidRPr="009D293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571E1B" w:rsidRPr="009D2936">
        <w:rPr>
          <w:rFonts w:asciiTheme="majorBidi" w:hAnsiTheme="majorBidi" w:cstheme="majorBidi"/>
          <w:sz w:val="30"/>
          <w:szCs w:val="30"/>
          <w:cs/>
          <w:lang w:val="en-GB"/>
        </w:rPr>
        <w:t>ร้อยละ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B06C0">
        <w:rPr>
          <w:rFonts w:asciiTheme="majorBidi" w:hAnsiTheme="majorBidi" w:cstheme="majorBidi"/>
          <w:sz w:val="30"/>
          <w:szCs w:val="30"/>
          <w:lang w:val="en-GB"/>
        </w:rPr>
        <w:t>8.3</w:t>
      </w:r>
      <w:r w:rsidR="00F2674B"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</w:t>
      </w:r>
      <w:r w:rsidR="00377C8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2566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ร้อยละ 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3.</w:t>
      </w:r>
      <w:r w:rsidR="00476294">
        <w:rPr>
          <w:rFonts w:asciiTheme="majorBidi" w:hAnsiTheme="majorBidi" w:cstheme="majorBidi"/>
          <w:i/>
          <w:iCs/>
          <w:sz w:val="30"/>
          <w:szCs w:val="30"/>
          <w:lang w:val="en-GB"/>
        </w:rPr>
        <w:t>4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571E1B"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ถึงร้อยละ</w:t>
      </w:r>
      <w:r w:rsidR="00FB0349"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CB60CE">
        <w:rPr>
          <w:rFonts w:asciiTheme="majorBidi" w:hAnsiTheme="majorBidi" w:cstheme="majorBidi"/>
          <w:i/>
          <w:iCs/>
          <w:sz w:val="30"/>
          <w:szCs w:val="30"/>
          <w:lang w:val="en-GB"/>
        </w:rPr>
        <w:br/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7.2</w:t>
      </w:r>
      <w:r w:rsidR="00FB0349" w:rsidRPr="009D2936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ต่อปี)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 w:rsidRPr="00490972">
        <w:rPr>
          <w:rFonts w:asciiTheme="majorBidi" w:hAnsiTheme="majorBidi" w:cstheme="majorBidi"/>
          <w:sz w:val="30"/>
          <w:szCs w:val="30"/>
          <w:cs/>
          <w:lang w:val="en-GB"/>
        </w:rPr>
        <w:t>์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จนกว่าจะมี</w:t>
      </w:r>
      <w:r w:rsidR="00B315AE">
        <w:rPr>
          <w:rFonts w:asciiTheme="majorBidi" w:hAnsiTheme="majorBidi" w:cstheme="majorBidi"/>
          <w:sz w:val="30"/>
          <w:szCs w:val="30"/>
          <w:lang w:val="en-GB"/>
        </w:rPr>
        <w:br/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การจ่ายชำระเจ้าหนี้ทรัสต์รีซีทให้แก่ธนาคารพาณิชย</w:t>
      </w:r>
      <w:r w:rsidR="00A4239A" w:rsidRPr="00490972">
        <w:rPr>
          <w:rFonts w:asciiTheme="majorBidi" w:hAnsiTheme="majorBidi" w:cstheme="majorBidi" w:hint="cs"/>
          <w:sz w:val="30"/>
          <w:szCs w:val="30"/>
          <w:cs/>
          <w:lang w:val="en-GB"/>
        </w:rPr>
        <w:t>์</w:t>
      </w:r>
    </w:p>
    <w:p w14:paraId="792C1A51" w14:textId="4EC1A48E" w:rsidR="009853B3" w:rsidRDefault="009853B3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5D2C29C" w14:textId="3180D182" w:rsidR="00CB60CE" w:rsidRDefault="00CB60C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5F2455D" w14:textId="77777777" w:rsidR="00CB60CE" w:rsidRPr="003271BC" w:rsidRDefault="00CB60C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0DDE2A5E" w14:textId="372F0EB1" w:rsidR="00925F84" w:rsidRPr="00C400B7" w:rsidRDefault="00925F84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ที่ดิน อาคาร และอุปกรณ์</w:t>
      </w:r>
    </w:p>
    <w:p w14:paraId="2B584C05" w14:textId="77777777" w:rsidR="00641E4C" w:rsidRPr="002E01B9" w:rsidRDefault="00641E4C" w:rsidP="00791B08">
      <w:pPr>
        <w:pStyle w:val="ListParagraph"/>
        <w:ind w:left="788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641E4C" w:rsidRPr="00F00207" w14:paraId="590D64F0" w14:textId="77777777" w:rsidTr="00DA4FBF">
        <w:trPr>
          <w:trHeight w:val="385"/>
          <w:tblHeader/>
        </w:trPr>
        <w:tc>
          <w:tcPr>
            <w:tcW w:w="3870" w:type="dxa"/>
          </w:tcPr>
          <w:p w14:paraId="756927B7" w14:textId="77777777" w:rsidR="00641E4C" w:rsidRPr="00F0020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2597C2" w14:textId="77777777" w:rsidR="00641E4C" w:rsidRPr="00F0020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33BC61D" w14:textId="77777777" w:rsidR="00641E4C" w:rsidRPr="00F00207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72C422C" w14:textId="77777777" w:rsidR="00641E4C" w:rsidRPr="00F00207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7F33A39" w14:textId="77777777" w:rsidR="00641E4C" w:rsidRPr="00F00207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97E" w:rsidRPr="00F00207" w14:paraId="2A12DD8E" w14:textId="77777777" w:rsidTr="00DA4FBF">
        <w:trPr>
          <w:trHeight w:val="385"/>
        </w:trPr>
        <w:tc>
          <w:tcPr>
            <w:tcW w:w="3870" w:type="dxa"/>
          </w:tcPr>
          <w:p w14:paraId="71E628EC" w14:textId="75B8E4EE" w:rsidR="0020297E" w:rsidRPr="00A33E14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002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002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25BCC87E" w14:textId="77777777" w:rsidR="0020297E" w:rsidRPr="00F00207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644CD5" w14:textId="55B7E73C" w:rsidR="0020297E" w:rsidRPr="00F0020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E47705" w14:textId="77777777" w:rsidR="0020297E" w:rsidRPr="00F0020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6ED62" w14:textId="1CBCAF94" w:rsidR="0020297E" w:rsidRPr="00F0020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FBD9806" w14:textId="77777777" w:rsidR="0020297E" w:rsidRPr="00F0020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E0CB3" w14:textId="13F5EF63" w:rsidR="0020297E" w:rsidRPr="00F0020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9BA05DF" w14:textId="77777777" w:rsidR="0020297E" w:rsidRPr="00F0020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80037E" w14:textId="1922AB2C" w:rsidR="0020297E" w:rsidRPr="00F00207" w:rsidRDefault="0020297E" w:rsidP="002029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41E4C" w:rsidRPr="00F00207" w14:paraId="2E4A3FC0" w14:textId="77777777" w:rsidTr="00DA4FBF">
        <w:trPr>
          <w:trHeight w:val="399"/>
        </w:trPr>
        <w:tc>
          <w:tcPr>
            <w:tcW w:w="3870" w:type="dxa"/>
          </w:tcPr>
          <w:p w14:paraId="30CA4FD4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5372E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hideMark/>
          </w:tcPr>
          <w:p w14:paraId="3202BE46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46B8" w:rsidRPr="00F00207" w14:paraId="19ACBBA5" w14:textId="77777777" w:rsidTr="00DA4FBF">
        <w:trPr>
          <w:trHeight w:val="399"/>
        </w:trPr>
        <w:tc>
          <w:tcPr>
            <w:tcW w:w="3870" w:type="dxa"/>
          </w:tcPr>
          <w:p w14:paraId="717C64B1" w14:textId="1ACF114E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14:paraId="4C2FC021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EA8622" w14:textId="319F425B" w:rsidR="009146B8" w:rsidRPr="00F00207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988,140</w:t>
            </w:r>
          </w:p>
        </w:tc>
        <w:tc>
          <w:tcPr>
            <w:tcW w:w="270" w:type="dxa"/>
          </w:tcPr>
          <w:p w14:paraId="66289F84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C6AA3" w14:textId="54428291" w:rsidR="009146B8" w:rsidRPr="002C3D4C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878,576</w:t>
            </w:r>
          </w:p>
        </w:tc>
        <w:tc>
          <w:tcPr>
            <w:tcW w:w="270" w:type="dxa"/>
          </w:tcPr>
          <w:p w14:paraId="2313C755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D2D2BB" w14:textId="3C18A8D7" w:rsidR="009146B8" w:rsidRPr="00F00207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586,848</w:t>
            </w:r>
          </w:p>
        </w:tc>
        <w:tc>
          <w:tcPr>
            <w:tcW w:w="270" w:type="dxa"/>
          </w:tcPr>
          <w:p w14:paraId="5AEB3B61" w14:textId="77777777" w:rsidR="009146B8" w:rsidRPr="00F00207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D51E437" w14:textId="1027FE10" w:rsidR="009146B8" w:rsidRPr="00F00207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611,997</w:t>
            </w:r>
          </w:p>
        </w:tc>
      </w:tr>
      <w:tr w:rsidR="0020297E" w:rsidRPr="00B45644" w14:paraId="351FCB05" w14:textId="77777777" w:rsidTr="00DA4FBF">
        <w:trPr>
          <w:trHeight w:val="399"/>
        </w:trPr>
        <w:tc>
          <w:tcPr>
            <w:tcW w:w="3870" w:type="dxa"/>
          </w:tcPr>
          <w:p w14:paraId="12A75C1F" w14:textId="77777777" w:rsidR="0020297E" w:rsidRPr="00F0020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985C710" w14:textId="77777777" w:rsidR="0020297E" w:rsidRPr="00F0020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327452" w14:textId="221426CC" w:rsidR="0020297E" w:rsidRPr="00B45644" w:rsidRDefault="00C714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3,243</w:t>
            </w:r>
          </w:p>
        </w:tc>
        <w:tc>
          <w:tcPr>
            <w:tcW w:w="270" w:type="dxa"/>
          </w:tcPr>
          <w:p w14:paraId="16A560E2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827193" w14:textId="3C7ED8D7" w:rsidR="0020297E" w:rsidRPr="0080520E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173,017</w:t>
            </w:r>
          </w:p>
        </w:tc>
        <w:tc>
          <w:tcPr>
            <w:tcW w:w="270" w:type="dxa"/>
            <w:shd w:val="clear" w:color="auto" w:fill="auto"/>
          </w:tcPr>
          <w:p w14:paraId="644C0C70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85FE13" w14:textId="3685B63A" w:rsidR="0020297E" w:rsidRPr="00B45644" w:rsidRDefault="00C714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3,225</w:t>
            </w:r>
          </w:p>
        </w:tc>
        <w:tc>
          <w:tcPr>
            <w:tcW w:w="270" w:type="dxa"/>
            <w:shd w:val="clear" w:color="auto" w:fill="auto"/>
          </w:tcPr>
          <w:p w14:paraId="3371137E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059487" w14:textId="1C4A5C4A" w:rsidR="0020297E" w:rsidRPr="00B45644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11,646</w:t>
            </w:r>
          </w:p>
        </w:tc>
      </w:tr>
      <w:tr w:rsidR="0020297E" w:rsidRPr="00B52966" w14:paraId="61AC3323" w14:textId="77777777" w:rsidTr="00DA4FBF">
        <w:trPr>
          <w:trHeight w:val="399"/>
        </w:trPr>
        <w:tc>
          <w:tcPr>
            <w:tcW w:w="3870" w:type="dxa"/>
          </w:tcPr>
          <w:p w14:paraId="1FBC5FB3" w14:textId="77777777" w:rsidR="0020297E" w:rsidRPr="00F0020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รับโอนมาจากสินค้าคงเหลือ</w:t>
            </w:r>
          </w:p>
        </w:tc>
        <w:tc>
          <w:tcPr>
            <w:tcW w:w="270" w:type="dxa"/>
          </w:tcPr>
          <w:p w14:paraId="18B02A8D" w14:textId="77777777" w:rsidR="0020297E" w:rsidRPr="00F0020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5D1281" w14:textId="7A211A2D" w:rsidR="0020297E" w:rsidRPr="00B45644" w:rsidRDefault="00C714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9BA9F1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35C8A" w14:textId="77B2DFC2" w:rsidR="0020297E" w:rsidRPr="0080520E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14:paraId="0F91F9BF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6BF2B" w14:textId="1861122E" w:rsidR="0020297E" w:rsidRPr="00B45644" w:rsidRDefault="00C714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80C9F5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D0A739" w14:textId="3EDA8D20" w:rsidR="0020297E" w:rsidRPr="00B52966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8414AE" w:rsidRPr="00B52966" w14:paraId="7414F106" w14:textId="77777777" w:rsidTr="00DA4FBF">
        <w:trPr>
          <w:trHeight w:val="399"/>
        </w:trPr>
        <w:tc>
          <w:tcPr>
            <w:tcW w:w="3870" w:type="dxa"/>
          </w:tcPr>
          <w:p w14:paraId="6843E59A" w14:textId="7949D517" w:rsidR="008414AE" w:rsidRPr="00F00207" w:rsidRDefault="008414AE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</w:t>
            </w:r>
            <w:r w:rsidR="00652A93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  <w:r w:rsidR="006A20C2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0FCC21C9" w14:textId="77777777" w:rsidR="008414AE" w:rsidRPr="00F00207" w:rsidRDefault="008414AE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38D185" w14:textId="4B85989A" w:rsidR="008414AE" w:rsidRDefault="00C7147E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0FCAA952" w14:textId="77777777" w:rsidR="008414AE" w:rsidRPr="00B45644" w:rsidRDefault="008414AE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CE65A2" w14:textId="5F7B1031" w:rsidR="008414AE" w:rsidRDefault="00652A93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1DF68E" w14:textId="77777777" w:rsidR="008414AE" w:rsidRPr="00B45644" w:rsidRDefault="008414AE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88856C" w14:textId="0A498E3A" w:rsidR="008414AE" w:rsidRDefault="00C7147E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75733FEC" w14:textId="77777777" w:rsidR="008414AE" w:rsidRPr="00B45644" w:rsidRDefault="008414AE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6829B5" w14:textId="75F8FF60" w:rsidR="008414AE" w:rsidRDefault="00652A93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297E" w:rsidRPr="00B52966" w14:paraId="000B6D32" w14:textId="77777777" w:rsidTr="00DA4FBF">
        <w:trPr>
          <w:trHeight w:val="399"/>
        </w:trPr>
        <w:tc>
          <w:tcPr>
            <w:tcW w:w="3870" w:type="dxa"/>
          </w:tcPr>
          <w:p w14:paraId="7BD4B134" w14:textId="402F2CC8" w:rsidR="0020297E" w:rsidRPr="00F0020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299F0BF5" w14:textId="77777777" w:rsidR="0020297E" w:rsidRPr="00F0020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9A776A" w14:textId="7CCEC69E" w:rsidR="0020297E" w:rsidRDefault="00C714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21E40D4E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DF1D1D" w14:textId="05BC25C2" w:rsidR="0020297E" w:rsidRPr="0080520E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(567)</w:t>
            </w:r>
          </w:p>
        </w:tc>
        <w:tc>
          <w:tcPr>
            <w:tcW w:w="270" w:type="dxa"/>
            <w:shd w:val="clear" w:color="auto" w:fill="auto"/>
          </w:tcPr>
          <w:p w14:paraId="3E6CA8B8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9163BF" w14:textId="5E019772" w:rsidR="0020297E" w:rsidRDefault="00C714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09AC8C7A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5E1FD" w14:textId="239BC713" w:rsidR="0020297E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297E" w:rsidRPr="00B45644" w14:paraId="0D592DFC" w14:textId="77777777" w:rsidTr="00DA4FBF">
        <w:trPr>
          <w:trHeight w:val="399"/>
        </w:trPr>
        <w:tc>
          <w:tcPr>
            <w:tcW w:w="3870" w:type="dxa"/>
          </w:tcPr>
          <w:p w14:paraId="094083F2" w14:textId="5FB642F2" w:rsidR="0020297E" w:rsidRPr="00F0020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0B128541" w14:textId="77777777" w:rsidR="0020297E" w:rsidRPr="00F0020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EB3C7" w14:textId="059F906D" w:rsidR="0020297E" w:rsidRPr="00B45644" w:rsidRDefault="00C714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(47,167)</w:t>
            </w:r>
          </w:p>
        </w:tc>
        <w:tc>
          <w:tcPr>
            <w:tcW w:w="270" w:type="dxa"/>
          </w:tcPr>
          <w:p w14:paraId="5D93B6BA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D5EAD2" w14:textId="2E97CC78" w:rsidR="0020297E" w:rsidRPr="00B45644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(47,560)</w:t>
            </w:r>
          </w:p>
        </w:tc>
        <w:tc>
          <w:tcPr>
            <w:tcW w:w="270" w:type="dxa"/>
          </w:tcPr>
          <w:p w14:paraId="579E2752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5754FF" w14:textId="564CFE7B" w:rsidR="0020297E" w:rsidRPr="00B45644" w:rsidRDefault="00C714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(28,890)</w:t>
            </w:r>
          </w:p>
        </w:tc>
        <w:tc>
          <w:tcPr>
            <w:tcW w:w="270" w:type="dxa"/>
          </w:tcPr>
          <w:p w14:paraId="56649D2B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EE4EFD" w14:textId="2F4A8FD5" w:rsidR="0020297E" w:rsidRPr="00B45644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(28,215)</w:t>
            </w:r>
          </w:p>
        </w:tc>
      </w:tr>
      <w:tr w:rsidR="0020297E" w:rsidRPr="00B45644" w14:paraId="76449E16" w14:textId="77777777" w:rsidTr="00DA4FBF">
        <w:trPr>
          <w:trHeight w:val="399"/>
        </w:trPr>
        <w:tc>
          <w:tcPr>
            <w:tcW w:w="3870" w:type="dxa"/>
          </w:tcPr>
          <w:p w14:paraId="3145C994" w14:textId="77777777" w:rsidR="0020297E" w:rsidRPr="00F0020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5D5312F9" w14:textId="77777777" w:rsidR="0020297E" w:rsidRPr="00F00207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BBCFD" w14:textId="15C856B1" w:rsidR="0020297E" w:rsidRPr="00A55102" w:rsidRDefault="00B60F87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944,430</w:t>
            </w:r>
          </w:p>
        </w:tc>
        <w:tc>
          <w:tcPr>
            <w:tcW w:w="270" w:type="dxa"/>
          </w:tcPr>
          <w:p w14:paraId="785E0A47" w14:textId="77777777" w:rsidR="0020297E" w:rsidRPr="00A55102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D33DD" w14:textId="64387B4E" w:rsidR="0020297E" w:rsidRPr="00A55102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51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1,003,971</w:t>
            </w:r>
          </w:p>
        </w:tc>
        <w:tc>
          <w:tcPr>
            <w:tcW w:w="270" w:type="dxa"/>
          </w:tcPr>
          <w:p w14:paraId="577B78AE" w14:textId="77777777" w:rsidR="0020297E" w:rsidRPr="00A55102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18B6B" w14:textId="58936CF8" w:rsidR="0020297E" w:rsidRPr="00A55102" w:rsidRDefault="00C714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561,397</w:t>
            </w:r>
          </w:p>
        </w:tc>
        <w:tc>
          <w:tcPr>
            <w:tcW w:w="270" w:type="dxa"/>
          </w:tcPr>
          <w:p w14:paraId="1FDE6A67" w14:textId="77777777" w:rsidR="0020297E" w:rsidRPr="00B45644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A4C5CA" w14:textId="7D5AF205" w:rsidR="0020297E" w:rsidRPr="00B45644" w:rsidRDefault="0020297E" w:rsidP="00202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51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595,93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9146B8" w:rsidRPr="006D4995" w14:paraId="646389BA" w14:textId="77777777" w:rsidTr="00DA4FBF">
        <w:trPr>
          <w:trHeight w:val="399"/>
        </w:trPr>
        <w:tc>
          <w:tcPr>
            <w:tcW w:w="3870" w:type="dxa"/>
          </w:tcPr>
          <w:p w14:paraId="4171ABAD" w14:textId="3AEE6842" w:rsidR="009146B8" w:rsidRPr="001D520A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0D3E516" w14:textId="77777777" w:rsidR="009146B8" w:rsidRPr="001D520A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0863A5" w14:textId="77777777" w:rsidR="009146B8" w:rsidRPr="00A55102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E384F1" w14:textId="77777777" w:rsidR="009146B8" w:rsidRPr="00A55102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6FB66B" w14:textId="15EAE34A" w:rsidR="009146B8" w:rsidRPr="00A55102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988,140</w:t>
            </w:r>
          </w:p>
        </w:tc>
        <w:tc>
          <w:tcPr>
            <w:tcW w:w="270" w:type="dxa"/>
          </w:tcPr>
          <w:p w14:paraId="27B5E86F" w14:textId="77777777" w:rsidR="009146B8" w:rsidRPr="00A55102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A2C1B2" w14:textId="77777777" w:rsidR="009146B8" w:rsidRPr="00A55102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D7532" w14:textId="77777777" w:rsidR="009146B8" w:rsidRPr="006D4995" w:rsidRDefault="009146B8" w:rsidP="0091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B5ED75" w14:textId="6D0DC1E5" w:rsidR="009146B8" w:rsidRPr="006D4995" w:rsidRDefault="009146B8" w:rsidP="0091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586,848</w:t>
            </w:r>
          </w:p>
        </w:tc>
      </w:tr>
    </w:tbl>
    <w:p w14:paraId="1EB3A3FB" w14:textId="77777777" w:rsidR="00065B07" w:rsidRPr="002E01B9" w:rsidRDefault="00065B07" w:rsidP="00065B07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426B5688" w14:textId="59F1853D" w:rsidR="00297667" w:rsidRPr="00C400B7" w:rsidRDefault="00297667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ส่วนงานดำเนินง</w:t>
      </w:r>
      <w:r w:rsidR="00A92D47"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2E01B9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C400B7" w:rsidRDefault="00EC7AAB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00B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2E01B9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E8CC9" w14:textId="3ED94ACF" w:rsidR="00297667" w:rsidRPr="00C400B7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642FCD" w:rsidRPr="00C400B7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2031A999" w:rsidR="00297667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FCD" w:rsidRPr="00C400B7">
        <w:rPr>
          <w:rFonts w:asciiTheme="majorBidi" w:hAnsiTheme="majorBidi" w:cstheme="majorBidi"/>
          <w:sz w:val="30"/>
          <w:szCs w:val="30"/>
        </w:rPr>
        <w:t>1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เกี่ยวกับรายได้จากการจำหน่าย</w:t>
      </w:r>
      <w:r w:rsidR="0056644A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หล็ก</w:t>
      </w:r>
    </w:p>
    <w:p w14:paraId="3286E415" w14:textId="4BA01CFB" w:rsidR="00F01A5A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FCD" w:rsidRPr="00C400B7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</w:t>
      </w:r>
      <w:r w:rsidR="000260E6" w:rsidRPr="00C400B7">
        <w:rPr>
          <w:rFonts w:asciiTheme="majorBidi" w:hAnsiTheme="majorBidi" w:cstheme="majorBidi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C400B7">
        <w:rPr>
          <w:rFonts w:asciiTheme="majorBidi" w:hAnsiTheme="majorBidi" w:cstheme="majorBidi"/>
          <w:sz w:val="30"/>
          <w:szCs w:val="30"/>
        </w:rPr>
        <w:t xml:space="preserve"> </w:t>
      </w:r>
    </w:p>
    <w:p w14:paraId="11D3255E" w14:textId="20F988F3" w:rsidR="00F01A5A" w:rsidRDefault="00F01A5A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5AA2D34" w14:textId="0ACB3768" w:rsidR="00344416" w:rsidRPr="001D520A" w:rsidRDefault="00344416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344416" w:rsidRPr="001D520A" w:rsidSect="00303EB8">
          <w:headerReference w:type="even" r:id="rId10"/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2E570ABA" w14:textId="77777777" w:rsidR="00754984" w:rsidRPr="00F411ED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976" w:type="dxa"/>
        <w:tblLayout w:type="fixed"/>
        <w:tblLook w:val="00A0" w:firstRow="1" w:lastRow="0" w:firstColumn="1" w:lastColumn="0" w:noHBand="0" w:noVBand="0"/>
      </w:tblPr>
      <w:tblGrid>
        <w:gridCol w:w="4410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06"/>
        <w:gridCol w:w="270"/>
        <w:gridCol w:w="1089"/>
      </w:tblGrid>
      <w:tr w:rsidR="00641E4C" w:rsidRPr="00F411ED" w14:paraId="5026BCA4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6584F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4AA9BC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41E4C" w:rsidRPr="00F411ED" w14:paraId="511273AB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1FC4F4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BBA0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1FD1D40D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B1EA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4AE1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0B2370A9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AB7B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6E58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E59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65" w:type="dxa"/>
            <w:gridSpan w:val="3"/>
            <w:vAlign w:val="bottom"/>
          </w:tcPr>
          <w:p w14:paraId="15C56723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0297E" w:rsidRPr="00F411ED" w14:paraId="2646CE49" w14:textId="77777777">
        <w:trPr>
          <w:trHeight w:val="24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</w:tcPr>
          <w:p w14:paraId="4BEC4BAD" w14:textId="216624BB" w:rsidR="0020297E" w:rsidRPr="00F411ED" w:rsidRDefault="0020297E" w:rsidP="0020297E">
            <w:pPr>
              <w:spacing w:line="240" w:lineRule="auto"/>
              <w:ind w:left="-15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FC8C" w14:textId="469BB960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5263" w14:textId="77777777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7D66" w14:textId="6D07F413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9F4E" w14:textId="77777777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205E" w14:textId="3502E75E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965C" w14:textId="77777777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0397" w14:textId="0F36D9DF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8C39" w14:textId="77777777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54C7" w14:textId="67F51B45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29B1" w14:textId="77777777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2525" w14:textId="1F5C1F17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DEF9" w14:textId="77777777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7E5CAD4" w14:textId="50F323B1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5A2EEB8" w14:textId="77777777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AD0287" w14:textId="7C833294" w:rsidR="0020297E" w:rsidRPr="00F411ED" w:rsidRDefault="0020297E" w:rsidP="0020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641E4C" w:rsidRPr="00F411ED" w14:paraId="69135464" w14:textId="77777777">
        <w:trPr>
          <w:trHeight w:val="13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486D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C948731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F411ED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41E4C" w:rsidRPr="00F411ED" w14:paraId="24518D8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996841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415CF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98DB1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197C9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46CC622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DF253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3E37B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5AD57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BC837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0C0D0E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D74A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501437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44D49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B5B20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C6FF8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CE04F5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22DFE" w:rsidRPr="00F411ED" w14:paraId="378C925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B07A91" w14:textId="77777777" w:rsidR="00822DFE" w:rsidRPr="00F411ED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5B01C9" w14:textId="00326576" w:rsidR="00822DFE" w:rsidRPr="006A4E79" w:rsidRDefault="00F24B99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</w:t>
            </w:r>
            <w:r w:rsidR="000E4503">
              <w:rPr>
                <w:rFonts w:ascii="Angsana New" w:hAnsi="Angsana New" w:cs="Angsana New"/>
                <w:color w:val="000000"/>
                <w:sz w:val="30"/>
                <w:szCs w:val="30"/>
              </w:rPr>
              <w:t>862,615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60788D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FD8EDD" w14:textId="2E4060E6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5,255,</w:t>
            </w:r>
            <w:r w:rsidR="00C66E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D7F0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017A5E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35EA5BB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8AA8F" w14:textId="4B5EC927" w:rsidR="00822DFE" w:rsidRPr="006A4E79" w:rsidRDefault="000E4503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68,158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840F8F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55B219" w14:textId="53675900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79,</w:t>
            </w:r>
            <w:r w:rsidR="00072B2A">
              <w:rPr>
                <w:rFonts w:ascii="Angsana New" w:hAnsi="Angsana New" w:cs="Angsana New"/>
                <w:color w:val="000000"/>
                <w:sz w:val="30"/>
                <w:szCs w:val="30"/>
              </w:rPr>
              <w:t>591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9E380E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D95C29" w14:textId="1DE22B1E" w:rsidR="00822DFE" w:rsidRPr="006A4E79" w:rsidRDefault="000A4CF0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B15A1A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DA5CAE" w14:textId="6695A585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2252C2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vAlign w:val="bottom"/>
          </w:tcPr>
          <w:p w14:paraId="3DCDA442" w14:textId="4137C93E" w:rsidR="00822DFE" w:rsidRPr="006A4E79" w:rsidRDefault="005E1E67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5,930,77</w:t>
            </w:r>
            <w:r w:rsidR="0050785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5235245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0717CFD3" w14:textId="419D7D1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5,334,891</w:t>
            </w:r>
          </w:p>
        </w:tc>
      </w:tr>
      <w:tr w:rsidR="00822DFE" w:rsidRPr="00F411ED" w14:paraId="4347804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D5FDE7" w14:textId="77777777" w:rsidR="00822DFE" w:rsidRPr="00F411ED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A3D8A" w14:textId="54CDA85E" w:rsidR="00822DFE" w:rsidRPr="006A4E79" w:rsidRDefault="000A4CF0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97C0EF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15695" w14:textId="34DAD4D3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F37017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FF3A7" w14:textId="09F0DA5B" w:rsidR="00822DFE" w:rsidRPr="006A4E79" w:rsidRDefault="00297C80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35,13</w:t>
            </w:r>
            <w:r w:rsidR="00593D93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D32A94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55298" w14:textId="70ECF98E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30,1</w:t>
            </w:r>
            <w:r w:rsidR="001B274D">
              <w:rPr>
                <w:rFonts w:ascii="Angsana New" w:hAnsi="Angsana New" w:cs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0E8176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9699B" w14:textId="216CC27A" w:rsidR="00822DFE" w:rsidRPr="006A4E79" w:rsidRDefault="000A4CF0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(35,13</w:t>
            </w:r>
            <w:r w:rsidR="00593D93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A51BB4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48B4D" w14:textId="70FC4F5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(30,18</w:t>
            </w:r>
            <w:r w:rsidR="001B274D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00EAAE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737E9A7" w14:textId="224A6300" w:rsidR="00822DFE" w:rsidRPr="006A4E79" w:rsidRDefault="00A94D37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0BA0B4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4210EF4" w14:textId="666C258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822DFE" w:rsidRPr="00F411ED" w14:paraId="52C521BA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20BF" w14:textId="77777777" w:rsidR="00822DFE" w:rsidRPr="00F411ED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4FEC6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E565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32A16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5207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1ADB0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5EF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77FC1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F638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E8A6E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4766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CD8B0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C076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CF157B2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BDFFA2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104DDFE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22DFE" w:rsidRPr="00F411ED" w14:paraId="036697F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CF35" w14:textId="77777777" w:rsidR="00822DFE" w:rsidRPr="00F411ED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2D392103" w14:textId="77777777" w:rsidR="00822DFE" w:rsidRPr="00F411ED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B43434" w14:textId="5CF1A07C" w:rsidR="00822DFE" w:rsidRPr="006A4E79" w:rsidRDefault="000A4CF0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5,8</w:t>
            </w:r>
            <w:r w:rsidR="000E450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62,616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A3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C55A73" w14:textId="7756718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5,255,</w:t>
            </w:r>
            <w:r w:rsidR="00C66E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3D7F0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017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C273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CF72FF" w14:textId="4743FD8F" w:rsidR="00822DFE" w:rsidRPr="006A4E79" w:rsidRDefault="006309EF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0E450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03,292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6379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A3F3B2" w14:textId="0E16ACEC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109,</w:t>
            </w:r>
            <w:r w:rsidR="00072B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CC3A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4FC1BC" w14:textId="1224D60C" w:rsidR="00822DFE" w:rsidRPr="006A4E79" w:rsidRDefault="003A4038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(35,13</w:t>
            </w:r>
            <w:r w:rsidR="008B07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1C05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E7B3AD" w14:textId="5782C759" w:rsidR="00822DFE" w:rsidRPr="006A4E79" w:rsidRDefault="00822DFE" w:rsidP="0075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(30,18</w:t>
            </w:r>
            <w:r w:rsidR="00985D6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AEBE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39108006" w14:textId="168A4824" w:rsidR="00822DFE" w:rsidRPr="006A4E79" w:rsidRDefault="003A4038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5,930,77</w:t>
            </w:r>
            <w:r w:rsidR="005078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90C2738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2495C4B" w14:textId="3D67B522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5,334,891</w:t>
            </w:r>
          </w:p>
        </w:tc>
      </w:tr>
      <w:tr w:rsidR="00822DFE" w:rsidRPr="00F411ED" w14:paraId="7126A5C6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1B0BC" w14:textId="77777777" w:rsidR="00822DFE" w:rsidRPr="00F411ED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45DE63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713763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668603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F301201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FA64D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BAE38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75070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5DE70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32B02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5A7AC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3E30F3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8AE59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2F755E88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B844D9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6C361092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22DFE" w:rsidRPr="00F411ED" w14:paraId="796D00A4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29D21" w14:textId="4D2C228A" w:rsidR="00822DFE" w:rsidRPr="00F411ED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42F319" w14:textId="010945BD" w:rsidR="00822DFE" w:rsidRPr="006A4E79" w:rsidRDefault="005735C0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735FBA">
              <w:rPr>
                <w:rFonts w:ascii="Angsana New" w:hAnsi="Angsana New" w:cs="Angsana New"/>
                <w:color w:val="000000"/>
                <w:sz w:val="30"/>
                <w:szCs w:val="30"/>
              </w:rPr>
              <w:t>64,351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4E684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BC2707" w14:textId="55EC5CA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50A30">
              <w:rPr>
                <w:rFonts w:ascii="Angsana New" w:hAnsi="Angsana New" w:cs="Angsana New"/>
                <w:color w:val="000000"/>
                <w:sz w:val="30"/>
                <w:szCs w:val="30"/>
              </w:rPr>
              <w:t>94,370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831FF8C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258D0E" w14:textId="6AC32F38" w:rsidR="00822DFE" w:rsidRPr="006A4E79" w:rsidRDefault="00AF4E82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E02D50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11AD8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8F9242" w14:textId="46F1111D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(2,359)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EAB3E2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03D0FF" w14:textId="28C07D54" w:rsidR="00822DFE" w:rsidRPr="006A4E79" w:rsidRDefault="0033446B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19,21</w:t>
            </w:r>
            <w:r w:rsidR="00EC1CC8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5B60E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D614BF" w14:textId="459F4DA7" w:rsidR="00822DFE" w:rsidRPr="006A4E79" w:rsidRDefault="00450A30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39,626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E6BF2D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</w:tcPr>
          <w:p w14:paraId="5D40E861" w14:textId="12547176" w:rsidR="00822DFE" w:rsidRPr="006A4E79" w:rsidRDefault="00AF4E82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5B0E37">
              <w:rPr>
                <w:rFonts w:ascii="Angsana New" w:hAnsi="Angsana New" w:cs="Angsana New"/>
                <w:color w:val="000000"/>
                <w:sz w:val="30"/>
                <w:szCs w:val="30"/>
              </w:rPr>
              <w:t>45,060</w:t>
            </w:r>
            <w:r w:rsidR="00E02D50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E1FB293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</w:tcPr>
          <w:p w14:paraId="41126301" w14:textId="6E6A9B43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(57,103)</w:t>
            </w:r>
          </w:p>
        </w:tc>
      </w:tr>
      <w:tr w:rsidR="00822DFE" w:rsidRPr="00F411ED" w14:paraId="6BE3442C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8744" w14:textId="77777777" w:rsidR="00822DFE" w:rsidRPr="00F411ED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5826ED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A292B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6A0CA5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873EE5C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8BFFCA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E09CFB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F336A7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84A3F8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93524F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C98C38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153349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5D436C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</w:tcPr>
          <w:p w14:paraId="23F06026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A56A72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</w:tcPr>
          <w:p w14:paraId="7FF16CAE" w14:textId="77777777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22DFE" w:rsidRPr="00F411ED" w14:paraId="027BADA0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B3AA8" w14:textId="3549F43D" w:rsidR="00822DFE" w:rsidRPr="00F411ED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/31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1C5FD73" w14:textId="16425467" w:rsidR="00822DFE" w:rsidRPr="006A4E79" w:rsidRDefault="00AE63B6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</w:t>
            </w:r>
            <w:r w:rsidR="003657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555,</w:t>
            </w:r>
            <w:r w:rsidR="001176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8E404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7052FB" w14:textId="1F6BDED2" w:rsidR="00822DFE" w:rsidRPr="006A4E79" w:rsidRDefault="00DD1574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4,369,404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2C45D2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07F4C93" w14:textId="57B31D80" w:rsidR="00822DFE" w:rsidRPr="00700428" w:rsidRDefault="00DD1574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208,877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A98196" w14:textId="77777777" w:rsidR="00822DFE" w:rsidRPr="00700428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7DD3DB3" w14:textId="7335D1D7" w:rsidR="00822DFE" w:rsidRPr="00700428" w:rsidRDefault="00BC1FF5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220,009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4A636" w14:textId="77777777" w:rsidR="00822DFE" w:rsidRPr="00700428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AB94992" w14:textId="78649D66" w:rsidR="00822DFE" w:rsidRPr="00700428" w:rsidRDefault="002D2BAD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2352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174,100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484BB8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D8D97FB" w14:textId="3ABC150B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6505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199,442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0C2C42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5A0AC308" w14:textId="54642869" w:rsidR="00822DFE" w:rsidRPr="006A4E79" w:rsidRDefault="002D2BAD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</w:t>
            </w:r>
            <w:r w:rsidR="003657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590,654</w:t>
            </w:r>
          </w:p>
        </w:tc>
        <w:tc>
          <w:tcPr>
            <w:tcW w:w="270" w:type="dxa"/>
            <w:vAlign w:val="bottom"/>
          </w:tcPr>
          <w:p w14:paraId="69E8E8B0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7339F86" w14:textId="12E82E72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</w:t>
            </w:r>
            <w:r w:rsidR="009275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389,971</w:t>
            </w:r>
          </w:p>
        </w:tc>
      </w:tr>
      <w:tr w:rsidR="00822DFE" w:rsidRPr="00F411ED" w14:paraId="43FA6B4F" w14:textId="77777777" w:rsidTr="00806FC9">
        <w:trPr>
          <w:trHeight w:val="40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093B6" w14:textId="7AD90C34" w:rsidR="00822DFE" w:rsidRPr="00F411ED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/31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FEF9CFD" w14:textId="508126CC" w:rsidR="00822DFE" w:rsidRPr="006A4E79" w:rsidRDefault="00806FC9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2,917,076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667A8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1A37865" w14:textId="65098F08" w:rsidR="00822DFE" w:rsidRPr="006A4E7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DD157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,672,336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74E5E6E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899475" w14:textId="145EB8EE" w:rsidR="00822DFE" w:rsidRPr="00806FC9" w:rsidRDefault="00E02D50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06F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DD1574" w:rsidRPr="00806F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16,742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0FA22" w14:textId="77777777" w:rsidR="00822DFE" w:rsidRPr="00806FC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F58DBF2" w14:textId="710C996D" w:rsidR="00822DFE" w:rsidRPr="00806FC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06F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</w:t>
            </w:r>
            <w:r w:rsidR="00BC1FF5" w:rsidRPr="00806F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A947A" w14:textId="77777777" w:rsidR="00822DFE" w:rsidRPr="00806FC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1EE3B0" w14:textId="0D5F9B58" w:rsidR="00822DFE" w:rsidRPr="00806FC9" w:rsidRDefault="002D2BAD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06F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806FC9" w:rsidRPr="00806F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508,448</w:t>
            </w:r>
            <w:r w:rsidRPr="00806F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1A8D6" w14:textId="77777777" w:rsidR="00822DFE" w:rsidRPr="00806FC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86E1AC" w14:textId="7798D819" w:rsidR="00822DFE" w:rsidRPr="00806FC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06F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</w:t>
            </w:r>
            <w:r w:rsidR="00650531" w:rsidRPr="00806F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18,833</w:t>
            </w:r>
            <w:r w:rsidRPr="00806FC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C6BB6" w14:textId="77777777" w:rsidR="00822DFE" w:rsidRPr="00806FC9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2D0CF1FF" w14:textId="124DE74B" w:rsidR="00822DFE" w:rsidRPr="006A4E79" w:rsidRDefault="004258FF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2,625,370</w:t>
            </w:r>
          </w:p>
        </w:tc>
        <w:tc>
          <w:tcPr>
            <w:tcW w:w="270" w:type="dxa"/>
            <w:vAlign w:val="bottom"/>
          </w:tcPr>
          <w:p w14:paraId="64AC850C" w14:textId="77777777" w:rsidR="00822DFE" w:rsidRPr="00924996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9790D27" w14:textId="1B98C0B8" w:rsidR="00822DFE" w:rsidRPr="00F411ED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</w:t>
            </w:r>
            <w:r w:rsidR="009275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374,633</w:t>
            </w:r>
          </w:p>
        </w:tc>
      </w:tr>
    </w:tbl>
    <w:p w14:paraId="2998653E" w14:textId="77777777" w:rsidR="00641E4C" w:rsidRPr="009616AC" w:rsidRDefault="00641E4C" w:rsidP="00D47A6F">
      <w:pPr>
        <w:spacing w:line="240" w:lineRule="auto"/>
        <w:rPr>
          <w:rFonts w:ascii="Angsana New" w:hAnsi="Angsana New" w:cs="Angsana New"/>
          <w:sz w:val="26"/>
          <w:szCs w:val="26"/>
        </w:rPr>
      </w:pPr>
    </w:p>
    <w:p w14:paraId="593FF018" w14:textId="15F6466C" w:rsidR="00754984" w:rsidRDefault="0056644A" w:rsidP="00213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360"/>
          <w:tab w:val="left" w:pos="450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  <w:r w:rsidR="00754984" w:rsidRPr="00B844D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2269865" w14:textId="77777777" w:rsidR="00EA5D9D" w:rsidRPr="009616AC" w:rsidRDefault="00EA5D9D" w:rsidP="00F41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17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CC0197C" w14:textId="109860C0" w:rsidR="00BD42BC" w:rsidRPr="00C00321" w:rsidRDefault="0056644A" w:rsidP="00C0032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61"/>
        <w:jc w:val="thaiDistribute"/>
        <w:rPr>
          <w:rFonts w:ascii="Angsana New" w:hAnsi="Angsana New" w:cs="Angsana New"/>
          <w:sz w:val="30"/>
          <w:szCs w:val="30"/>
          <w:cs/>
        </w:rPr>
        <w:sectPr w:rsidR="00BD42BC" w:rsidRPr="00C00321" w:rsidSect="00C470D4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cs="Angsana New"/>
          <w:sz w:val="30"/>
          <w:szCs w:val="30"/>
        </w:rPr>
        <w:t xml:space="preserve">  </w:t>
      </w:r>
      <w:r w:rsidR="00754984" w:rsidRPr="00B844D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4F01ABDE" w14:textId="77777777" w:rsidR="005218C4" w:rsidRDefault="005218C4" w:rsidP="005218C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0E2B5624" w14:textId="77777777" w:rsidR="005218C4" w:rsidRDefault="005218C4" w:rsidP="005218C4">
      <w:pPr>
        <w:rPr>
          <w:rFonts w:cstheme="minorBidi"/>
          <w:lang w:val="th-TH"/>
        </w:rPr>
      </w:pPr>
    </w:p>
    <w:p w14:paraId="2F946B89" w14:textId="77777777" w:rsidR="005218C4" w:rsidRDefault="005218C4" w:rsidP="005218C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num" w:pos="720"/>
          <w:tab w:val="left" w:pos="900"/>
        </w:tabs>
        <w:spacing w:line="240" w:lineRule="auto"/>
        <w:ind w:left="360"/>
        <w:jc w:val="thaiDistribute"/>
        <w:rPr>
          <w:rFonts w:ascii="Segoe UI" w:hAnsi="Segoe UI" w:cs="Angsana New"/>
          <w:color w:val="242424"/>
          <w:sz w:val="30"/>
          <w:szCs w:val="30"/>
          <w:shd w:val="clear" w:color="auto" w:fill="FFFFFF"/>
        </w:rPr>
      </w:pP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716EB5">
        <w:rPr>
          <w:rFonts w:asciiTheme="majorBidi" w:hAnsiTheme="majorBidi" w:cstheme="majorBidi" w:hint="cs"/>
          <w:sz w:val="30"/>
          <w:szCs w:val="30"/>
          <w:cs/>
        </w:rPr>
        <w:t>รายละเอียด</w:t>
      </w:r>
      <w:r>
        <w:rPr>
          <w:rFonts w:ascii="Segoe UI" w:hAnsi="Segoe UI" w:cs="Angsana New"/>
          <w:color w:val="242424"/>
          <w:sz w:val="30"/>
          <w:szCs w:val="30"/>
          <w:shd w:val="clear" w:color="auto" w:fill="FFFFFF"/>
          <w:cs/>
        </w:rPr>
        <w:t>เงินปันผลที่บริษัทจ่ายให้ผู้ถือหุ้น มีดังนี้</w:t>
      </w:r>
    </w:p>
    <w:p w14:paraId="6BEE330B" w14:textId="77777777" w:rsidR="005218C4" w:rsidRDefault="005218C4" w:rsidP="005218C4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620"/>
        <w:gridCol w:w="1836"/>
        <w:gridCol w:w="1455"/>
        <w:gridCol w:w="231"/>
        <w:gridCol w:w="1428"/>
      </w:tblGrid>
      <w:tr w:rsidR="005218C4" w:rsidRPr="00E55466" w14:paraId="402C9BB9" w14:textId="77777777" w:rsidTr="007F5921">
        <w:trPr>
          <w:tblHeader/>
        </w:trPr>
        <w:tc>
          <w:tcPr>
            <w:tcW w:w="2880" w:type="dxa"/>
            <w:vAlign w:val="bottom"/>
          </w:tcPr>
          <w:p w14:paraId="2C2929C1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2339539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59E3F629" w14:textId="7E6BC1A8" w:rsidR="005218C4" w:rsidRPr="00E55466" w:rsidRDefault="00684661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55" w:type="dxa"/>
            <w:vAlign w:val="bottom"/>
          </w:tcPr>
          <w:p w14:paraId="2C9712E5" w14:textId="7135EEA3" w:rsidR="005218C4" w:rsidRPr="00E55466" w:rsidRDefault="005218C4" w:rsidP="00D13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68466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68466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3ABC9E07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8" w:type="dxa"/>
            <w:vAlign w:val="bottom"/>
          </w:tcPr>
          <w:p w14:paraId="71074D47" w14:textId="77777777" w:rsidR="005218C4" w:rsidRPr="00E55466" w:rsidDel="00D43E7A" w:rsidRDefault="005218C4" w:rsidP="007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218C4" w:rsidRPr="00E55466" w14:paraId="243D7E09" w14:textId="77777777" w:rsidTr="007F5921">
        <w:trPr>
          <w:tblHeader/>
        </w:trPr>
        <w:tc>
          <w:tcPr>
            <w:tcW w:w="2880" w:type="dxa"/>
          </w:tcPr>
          <w:p w14:paraId="0A5ED6A9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35DCBB0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705C04EA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15356718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CC0AE5A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46ED9A19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45A7" w:rsidRPr="00E55466" w14:paraId="4FFCA166" w14:textId="77777777" w:rsidTr="007F5921">
        <w:trPr>
          <w:tblHeader/>
        </w:trPr>
        <w:tc>
          <w:tcPr>
            <w:tcW w:w="2880" w:type="dxa"/>
          </w:tcPr>
          <w:p w14:paraId="612A037A" w14:textId="1ECAAB1C" w:rsidR="00FE45A7" w:rsidRPr="00FE45A7" w:rsidRDefault="00FE45A7" w:rsidP="00FE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E45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3D45111" w14:textId="77777777" w:rsidR="00FE45A7" w:rsidRPr="00E55466" w:rsidRDefault="00FE45A7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2336B951" w14:textId="77777777" w:rsidR="00FE45A7" w:rsidRPr="00E55466" w:rsidRDefault="00FE45A7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05701E7D" w14:textId="77777777" w:rsidR="00FE45A7" w:rsidRPr="00E55466" w:rsidRDefault="00FE45A7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94E4E85" w14:textId="77777777" w:rsidR="00FE45A7" w:rsidRPr="00E55466" w:rsidRDefault="00FE45A7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C270522" w14:textId="77777777" w:rsidR="00FE45A7" w:rsidRPr="00E55466" w:rsidRDefault="00FE45A7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18C4" w:rsidRPr="00E55466" w14:paraId="415D3AE0" w14:textId="77777777" w:rsidTr="007F5921">
        <w:trPr>
          <w:tblHeader/>
        </w:trPr>
        <w:tc>
          <w:tcPr>
            <w:tcW w:w="2880" w:type="dxa"/>
          </w:tcPr>
          <w:p w14:paraId="5BEEB7E1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7011290C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6" w:type="dxa"/>
          </w:tcPr>
          <w:p w14:paraId="5D60AA4B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5" w:type="dxa"/>
          </w:tcPr>
          <w:p w14:paraId="6071DFAD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1" w:type="dxa"/>
          </w:tcPr>
          <w:p w14:paraId="0B9EE749" w14:textId="77777777" w:rsidR="005218C4" w:rsidRPr="00E55466" w:rsidRDefault="005218C4" w:rsidP="001C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6A1BA386" w14:textId="77777777" w:rsidR="005218C4" w:rsidRPr="00B60457" w:rsidRDefault="005218C4" w:rsidP="007F5921">
            <w:pPr>
              <w:pStyle w:val="acctfourfigures"/>
              <w:tabs>
                <w:tab w:val="clear" w:pos="765"/>
              </w:tabs>
              <w:spacing w:line="240" w:lineRule="auto"/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.2</w:t>
            </w:r>
          </w:p>
        </w:tc>
      </w:tr>
    </w:tbl>
    <w:p w14:paraId="19864494" w14:textId="77777777" w:rsidR="005218C4" w:rsidRDefault="005218C4" w:rsidP="005218C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</w:p>
    <w:p w14:paraId="3B32DA59" w14:textId="6FBF50A9" w:rsidR="006D0480" w:rsidRPr="00961103" w:rsidRDefault="007C52D2" w:rsidP="00C420E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961103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39725F47" w14:textId="77777777" w:rsidR="00D47A6F" w:rsidRPr="002E01B9" w:rsidRDefault="00D47A6F" w:rsidP="00D47A6F">
      <w:pPr>
        <w:pStyle w:val="block"/>
        <w:spacing w:after="0" w:line="240" w:lineRule="auto"/>
        <w:ind w:left="788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69"/>
        <w:gridCol w:w="1620"/>
        <w:gridCol w:w="271"/>
        <w:gridCol w:w="1529"/>
      </w:tblGrid>
      <w:tr w:rsidR="00822DFE" w:rsidRPr="00961103" w14:paraId="1EF1D057" w14:textId="77777777" w:rsidTr="00D47A6F">
        <w:trPr>
          <w:trHeight w:val="659"/>
          <w:tblHeader/>
        </w:trPr>
        <w:tc>
          <w:tcPr>
            <w:tcW w:w="3119" w:type="pct"/>
            <w:vAlign w:val="bottom"/>
          </w:tcPr>
          <w:p w14:paraId="73BDFEE8" w14:textId="73A24012" w:rsidR="00822DFE" w:rsidRPr="00961103" w:rsidRDefault="00822DFE" w:rsidP="0082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91" w:type="pct"/>
            <w:vAlign w:val="bottom"/>
          </w:tcPr>
          <w:p w14:paraId="5AE8FB7F" w14:textId="77777777" w:rsidR="00822DFE" w:rsidRPr="00961103" w:rsidRDefault="00822DFE" w:rsidP="0082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vAlign w:val="bottom"/>
          </w:tcPr>
          <w:p w14:paraId="370522A9" w14:textId="77777777" w:rsidR="00822DFE" w:rsidRPr="00961103" w:rsidRDefault="00822DFE" w:rsidP="0082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vAlign w:val="bottom"/>
          </w:tcPr>
          <w:p w14:paraId="5B0F79F8" w14:textId="77777777" w:rsidR="00822DFE" w:rsidRPr="00961103" w:rsidRDefault="00822DFE" w:rsidP="0082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BC7115B" w14:textId="77777777" w:rsidR="00822DFE" w:rsidRPr="00961103" w:rsidRDefault="00822DFE" w:rsidP="0082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D47A6F" w:rsidRPr="00961103" w14:paraId="2A1FF51D" w14:textId="77777777" w:rsidTr="00D47A6F">
        <w:trPr>
          <w:tblHeader/>
        </w:trPr>
        <w:tc>
          <w:tcPr>
            <w:tcW w:w="3119" w:type="pct"/>
          </w:tcPr>
          <w:p w14:paraId="3DD24BE2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pct"/>
            <w:gridSpan w:val="3"/>
          </w:tcPr>
          <w:p w14:paraId="47B5F25F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611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7A6F" w:rsidRPr="00961103" w14:paraId="0884EC1B" w14:textId="77777777" w:rsidTr="00D47A6F">
        <w:tc>
          <w:tcPr>
            <w:tcW w:w="3119" w:type="pct"/>
          </w:tcPr>
          <w:p w14:paraId="270B21C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1" w:type="pct"/>
            <w:vAlign w:val="bottom"/>
          </w:tcPr>
          <w:p w14:paraId="711B39F0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C8A8EF2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2A9A9CFA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A6F" w:rsidRPr="00961103" w14:paraId="0D9C3724" w14:textId="77777777" w:rsidTr="00D47A6F">
        <w:tc>
          <w:tcPr>
            <w:tcW w:w="3119" w:type="pct"/>
          </w:tcPr>
          <w:p w14:paraId="6E626DA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91" w:type="pct"/>
          </w:tcPr>
          <w:p w14:paraId="511548BA" w14:textId="3569E482" w:rsidR="00D47A6F" w:rsidRPr="00961103" w:rsidRDefault="0057759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  <w:tc>
          <w:tcPr>
            <w:tcW w:w="149" w:type="pct"/>
          </w:tcPr>
          <w:p w14:paraId="3893F617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1F54A720" w14:textId="5FC5C1D3" w:rsidR="00D47A6F" w:rsidRPr="00961103" w:rsidRDefault="0057759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7,330</w:t>
            </w:r>
          </w:p>
        </w:tc>
      </w:tr>
      <w:tr w:rsidR="00D47A6F" w:rsidRPr="00961103" w14:paraId="130780CC" w14:textId="77777777" w:rsidTr="00D47A6F">
        <w:trPr>
          <w:trHeight w:val="179"/>
        </w:trPr>
        <w:tc>
          <w:tcPr>
            <w:tcW w:w="3119" w:type="pct"/>
          </w:tcPr>
          <w:p w14:paraId="3CFC229D" w14:textId="77777777" w:rsidR="00D47A6F" w:rsidRPr="009343F1" w:rsidRDefault="00D47A6F" w:rsidP="00961103">
            <w:pPr>
              <w:pStyle w:val="NoSpacing"/>
              <w:ind w:lef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2FC8C644" w14:textId="77777777" w:rsidR="00D47A6F" w:rsidRPr="00961103" w:rsidRDefault="00D47A6F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46AE164" w14:textId="77777777" w:rsidR="00D47A6F" w:rsidRPr="00961103" w:rsidRDefault="00D47A6F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53558621" w14:textId="77777777" w:rsidR="00D47A6F" w:rsidRPr="00961103" w:rsidRDefault="00D47A6F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A6F" w:rsidRPr="00961103" w14:paraId="67FDBC91" w14:textId="77777777" w:rsidTr="00D47A6F">
        <w:tc>
          <w:tcPr>
            <w:tcW w:w="3119" w:type="pct"/>
          </w:tcPr>
          <w:p w14:paraId="21E4DFAA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</w:tcPr>
          <w:p w14:paraId="64653028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8F55F9A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18614E18" w14:textId="77777777" w:rsidR="00D47A6F" w:rsidRPr="00961103" w:rsidRDefault="00D47A6F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7A6F" w:rsidRPr="00961103" w14:paraId="62DFD45C" w14:textId="77777777" w:rsidTr="00D47A6F">
        <w:tc>
          <w:tcPr>
            <w:tcW w:w="3119" w:type="pct"/>
          </w:tcPr>
          <w:p w14:paraId="0C37FC51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91" w:type="pct"/>
          </w:tcPr>
          <w:p w14:paraId="5AD769A5" w14:textId="2E475A4B" w:rsidR="00D47A6F" w:rsidRPr="00961103" w:rsidRDefault="0057759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3,479</w:t>
            </w:r>
          </w:p>
        </w:tc>
        <w:tc>
          <w:tcPr>
            <w:tcW w:w="149" w:type="pct"/>
          </w:tcPr>
          <w:p w14:paraId="14FCBDF4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3F0FF968" w14:textId="0292D03D" w:rsidR="00D47A6F" w:rsidRPr="00961103" w:rsidRDefault="0057759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3,344</w:t>
            </w:r>
          </w:p>
        </w:tc>
      </w:tr>
      <w:tr w:rsidR="00D47A6F" w:rsidRPr="00961103" w14:paraId="36ED8961" w14:textId="77777777" w:rsidTr="00D47A6F">
        <w:tc>
          <w:tcPr>
            <w:tcW w:w="3119" w:type="pct"/>
          </w:tcPr>
          <w:p w14:paraId="3FE2B57F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56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91" w:type="pct"/>
          </w:tcPr>
          <w:p w14:paraId="7759AE70" w14:textId="3D4EB4E8" w:rsidR="00D47A6F" w:rsidRPr="00961103" w:rsidRDefault="0057759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100,232</w:t>
            </w:r>
          </w:p>
        </w:tc>
        <w:tc>
          <w:tcPr>
            <w:tcW w:w="149" w:type="pct"/>
          </w:tcPr>
          <w:p w14:paraId="4685EEB5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1B235E83" w14:textId="1AD9704B" w:rsidR="00D47A6F" w:rsidRPr="00961103" w:rsidRDefault="0057759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100,232</w:t>
            </w:r>
          </w:p>
        </w:tc>
      </w:tr>
      <w:tr w:rsidR="00D47A6F" w:rsidRPr="00961103" w14:paraId="18714AE0" w14:textId="77777777" w:rsidTr="00D47A6F">
        <w:tc>
          <w:tcPr>
            <w:tcW w:w="3119" w:type="pct"/>
          </w:tcPr>
          <w:p w14:paraId="51BC1425" w14:textId="77777777" w:rsidR="00D47A6F" w:rsidRPr="00C516B2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91" w:type="pct"/>
          </w:tcPr>
          <w:p w14:paraId="375DBB57" w14:textId="3378BADD" w:rsidR="00D47A6F" w:rsidRPr="00C516B2" w:rsidRDefault="0057759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49,120</w:t>
            </w:r>
          </w:p>
        </w:tc>
        <w:tc>
          <w:tcPr>
            <w:tcW w:w="149" w:type="pct"/>
          </w:tcPr>
          <w:p w14:paraId="21E8C1AA" w14:textId="77777777" w:rsidR="00D47A6F" w:rsidRPr="00C516B2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795A4E0D" w14:textId="337C7966" w:rsidR="00D47A6F" w:rsidRPr="00C516B2" w:rsidRDefault="0057759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49,120</w:t>
            </w:r>
          </w:p>
        </w:tc>
      </w:tr>
      <w:tr w:rsidR="00D47A6F" w:rsidRPr="00961103" w14:paraId="4EE4275A" w14:textId="77777777" w:rsidTr="00D47A6F">
        <w:tc>
          <w:tcPr>
            <w:tcW w:w="3119" w:type="pct"/>
          </w:tcPr>
          <w:p w14:paraId="4D523A7B" w14:textId="457F1FB4" w:rsidR="00D47A6F" w:rsidRPr="00961103" w:rsidRDefault="00FB0349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91" w:type="pct"/>
          </w:tcPr>
          <w:p w14:paraId="669A68FB" w14:textId="42412BCF" w:rsidR="00D47A6F" w:rsidRPr="00961103" w:rsidRDefault="0057759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9" w:type="pct"/>
          </w:tcPr>
          <w:p w14:paraId="4CBA5F64" w14:textId="77777777" w:rsidR="00D47A6F" w:rsidRPr="00961103" w:rsidRDefault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24EA62FC" w14:textId="5721A5A4" w:rsidR="00D47A6F" w:rsidRPr="00961103" w:rsidRDefault="0057759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</w:tr>
      <w:tr w:rsidR="00961103" w:rsidRPr="00C042A6" w14:paraId="421E01AE" w14:textId="77777777">
        <w:tc>
          <w:tcPr>
            <w:tcW w:w="3119" w:type="pct"/>
          </w:tcPr>
          <w:p w14:paraId="21C67E51" w14:textId="77777777" w:rsidR="00961103" w:rsidRPr="00C516B2" w:rsidRDefault="00961103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56E89C00" w14:textId="0C5F3169" w:rsidR="00961103" w:rsidRPr="0083486C" w:rsidRDefault="00577590" w:rsidP="0096110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159,515</w:t>
            </w:r>
          </w:p>
        </w:tc>
        <w:tc>
          <w:tcPr>
            <w:tcW w:w="149" w:type="pct"/>
          </w:tcPr>
          <w:p w14:paraId="34B59D25" w14:textId="77777777" w:rsidR="00961103" w:rsidRPr="0083486C" w:rsidRDefault="00961103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365A528F" w14:textId="117EA71F" w:rsidR="00961103" w:rsidRPr="00764603" w:rsidRDefault="00577590" w:rsidP="0096110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159,380</w:t>
            </w:r>
          </w:p>
        </w:tc>
      </w:tr>
    </w:tbl>
    <w:p w14:paraId="0429BC74" w14:textId="42648CA4" w:rsidR="004D0EC5" w:rsidRPr="002E01B9" w:rsidRDefault="004D0EC5" w:rsidP="00934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243B13" w14:textId="7F87178A" w:rsidR="00FA0B41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F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วงเงินสินเชื่อที่ยังมิได้เบิกใช้</w:t>
      </w:r>
    </w:p>
    <w:p w14:paraId="7C9EF840" w14:textId="77777777" w:rsidR="00A307D3" w:rsidRDefault="00A307D3" w:rsidP="00FA0B41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F4B6CB" w14:textId="54E8427A" w:rsidR="00386FF9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6F37A3" w:rsidRPr="006F37A3">
        <w:rPr>
          <w:rFonts w:asciiTheme="majorBidi" w:hAnsiTheme="majorBidi" w:cstheme="majorBidi"/>
          <w:sz w:val="30"/>
          <w:szCs w:val="30"/>
        </w:rPr>
        <w:t xml:space="preserve">30 </w:t>
      </w:r>
      <w:r w:rsidR="00822DFE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86FF9">
        <w:rPr>
          <w:rFonts w:asciiTheme="majorBidi" w:hAnsiTheme="majorBidi" w:cstheme="majorBidi"/>
          <w:sz w:val="30"/>
          <w:szCs w:val="30"/>
        </w:rPr>
        <w:t xml:space="preserve">2567 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บริษัทมีวงเงินสินเชื่อที่ยังมิได้เบิกใช้เป็นจำนวนเงินรวม </w:t>
      </w:r>
      <w:r w:rsidR="00577590">
        <w:rPr>
          <w:rFonts w:asciiTheme="majorBidi" w:hAnsiTheme="majorBidi" w:cstheme="majorBidi"/>
          <w:sz w:val="30"/>
          <w:szCs w:val="30"/>
        </w:rPr>
        <w:t>1,080</w:t>
      </w:r>
      <w:r w:rsidR="003B6F79">
        <w:rPr>
          <w:rFonts w:asciiTheme="majorBidi" w:hAnsiTheme="majorBidi" w:cstheme="majorBidi"/>
          <w:sz w:val="30"/>
          <w:szCs w:val="30"/>
        </w:rPr>
        <w:t>.3</w:t>
      </w:r>
      <w:r w:rsidR="006F37A3">
        <w:rPr>
          <w:rFonts w:asciiTheme="majorBidi" w:hAnsiTheme="majorBidi" w:cstheme="majorBidi"/>
          <w:sz w:val="30"/>
          <w:szCs w:val="30"/>
        </w:rPr>
        <w:t xml:space="preserve"> 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12F97CC" w14:textId="77777777" w:rsidR="00B75748" w:rsidRDefault="00B75748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E750A" w14:textId="77777777" w:rsidR="00B75748" w:rsidRDefault="00B75748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2CF87" w14:textId="51D18657" w:rsidR="00B75748" w:rsidRDefault="00B75748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25FE4" w14:textId="68147DDC" w:rsidR="00F7666E" w:rsidRPr="002F03DA" w:rsidRDefault="00F7666E" w:rsidP="001D7696">
      <w:pPr>
        <w:rPr>
          <w:rFonts w:cstheme="minorBidi"/>
        </w:rPr>
      </w:pPr>
    </w:p>
    <w:sectPr w:rsidR="00F7666E" w:rsidRPr="002F03DA" w:rsidSect="00C470D4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941A0" w14:textId="77777777" w:rsidR="003C2076" w:rsidRDefault="003C2076">
      <w:r>
        <w:separator/>
      </w:r>
    </w:p>
  </w:endnote>
  <w:endnote w:type="continuationSeparator" w:id="0">
    <w:p w14:paraId="41963DD8" w14:textId="77777777" w:rsidR="003C2076" w:rsidRDefault="003C2076">
      <w:r>
        <w:continuationSeparator/>
      </w:r>
    </w:p>
  </w:endnote>
  <w:endnote w:type="continuationNotice" w:id="1">
    <w:p w14:paraId="1F81321B" w14:textId="77777777" w:rsidR="003C2076" w:rsidRDefault="003C20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4908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DC8966" w14:textId="01731E83" w:rsidR="00D20EA5" w:rsidRDefault="00D20EA5">
        <w:pPr>
          <w:pStyle w:val="Footer"/>
          <w:jc w:val="center"/>
        </w:pPr>
        <w:r w:rsidRPr="00925F93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25F93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25F93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201FE7EA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D15C4E">
      <w:rPr>
        <w:rFonts w:ascii="Angsana New" w:hAnsi="Angsana New"/>
        <w:noProof/>
        <w:sz w:val="30"/>
        <w:szCs w:val="30"/>
        <w:lang w:val="fr-FR"/>
      </w:rPr>
      <w:t>1571724_2024Dec_FSA_The Steel Public Company Limited_09t_Q3_2(NFS TH)_Rev4.docx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B2BA8" w14:textId="41B522A1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8103C" w14:textId="77777777" w:rsidR="003C2076" w:rsidRDefault="003C2076">
      <w:r>
        <w:separator/>
      </w:r>
    </w:p>
  </w:footnote>
  <w:footnote w:type="continuationSeparator" w:id="0">
    <w:p w14:paraId="5E5475BA" w14:textId="77777777" w:rsidR="003C2076" w:rsidRDefault="003C2076">
      <w:r>
        <w:continuationSeparator/>
      </w:r>
    </w:p>
  </w:footnote>
  <w:footnote w:type="continuationNotice" w:id="1">
    <w:p w14:paraId="3C61A50C" w14:textId="77777777" w:rsidR="003C2076" w:rsidRDefault="003C20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115B640F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8118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F651689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51EB665" w14:textId="0AB812A8" w:rsidR="00A062E6" w:rsidRPr="001D520A" w:rsidRDefault="00A062E6" w:rsidP="00A062E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</w:t>
    </w:r>
    <w:r w:rsidR="0020297E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เก้า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20297E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7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778454B2" w14:textId="77777777" w:rsidR="00303EB8" w:rsidRPr="00791B08" w:rsidRDefault="00303EB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18326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AF13094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B62ACED" w14:textId="40E98453" w:rsidR="00A062E6" w:rsidRPr="001D520A" w:rsidRDefault="00A062E6" w:rsidP="00A062E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</w:t>
    </w:r>
    <w:r w:rsidR="0020297E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เก้า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20297E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7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E41883" w14:textId="77777777" w:rsidR="003B1C03" w:rsidRPr="00791B08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9E7429" w14:textId="6F954BDB" w:rsidR="006F37A3" w:rsidRPr="001D520A" w:rsidRDefault="006F37A3" w:rsidP="006F37A3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</w:t>
    </w:r>
    <w:r w:rsidR="0020297E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เก้า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20297E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7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 w:numId="35" w16cid:durableId="1474643329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2FC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5E3D"/>
    <w:rsid w:val="00006121"/>
    <w:rsid w:val="00006390"/>
    <w:rsid w:val="000064C6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76"/>
    <w:rsid w:val="000135F7"/>
    <w:rsid w:val="0001364C"/>
    <w:rsid w:val="0001367E"/>
    <w:rsid w:val="0001370F"/>
    <w:rsid w:val="00013716"/>
    <w:rsid w:val="00013C02"/>
    <w:rsid w:val="00014A12"/>
    <w:rsid w:val="00014A4A"/>
    <w:rsid w:val="000151B9"/>
    <w:rsid w:val="0001562E"/>
    <w:rsid w:val="000159E2"/>
    <w:rsid w:val="00015C52"/>
    <w:rsid w:val="00015F65"/>
    <w:rsid w:val="000160A4"/>
    <w:rsid w:val="000167EF"/>
    <w:rsid w:val="0001685B"/>
    <w:rsid w:val="00016879"/>
    <w:rsid w:val="00016E14"/>
    <w:rsid w:val="00017563"/>
    <w:rsid w:val="000179F5"/>
    <w:rsid w:val="00017A5E"/>
    <w:rsid w:val="00020021"/>
    <w:rsid w:val="00020144"/>
    <w:rsid w:val="0002055E"/>
    <w:rsid w:val="00020700"/>
    <w:rsid w:val="00020752"/>
    <w:rsid w:val="00020882"/>
    <w:rsid w:val="000209EF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283"/>
    <w:rsid w:val="00023CE6"/>
    <w:rsid w:val="00023DFC"/>
    <w:rsid w:val="00024304"/>
    <w:rsid w:val="000243CE"/>
    <w:rsid w:val="00024644"/>
    <w:rsid w:val="00024953"/>
    <w:rsid w:val="00024B71"/>
    <w:rsid w:val="00024F30"/>
    <w:rsid w:val="00025287"/>
    <w:rsid w:val="00025B1F"/>
    <w:rsid w:val="00025B29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131"/>
    <w:rsid w:val="00031370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4D19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1DF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4EA3"/>
    <w:rsid w:val="00045154"/>
    <w:rsid w:val="00045740"/>
    <w:rsid w:val="000458D3"/>
    <w:rsid w:val="00045BC3"/>
    <w:rsid w:val="00045CFE"/>
    <w:rsid w:val="00045E6A"/>
    <w:rsid w:val="000463AC"/>
    <w:rsid w:val="00046429"/>
    <w:rsid w:val="0004676D"/>
    <w:rsid w:val="00046E3B"/>
    <w:rsid w:val="00047017"/>
    <w:rsid w:val="000475FF"/>
    <w:rsid w:val="00047675"/>
    <w:rsid w:val="0005024D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0C25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B07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2B2A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0A1"/>
    <w:rsid w:val="000751CA"/>
    <w:rsid w:val="00075341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098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D"/>
    <w:rsid w:val="0009169E"/>
    <w:rsid w:val="0009210F"/>
    <w:rsid w:val="00092224"/>
    <w:rsid w:val="000926A7"/>
    <w:rsid w:val="00092B09"/>
    <w:rsid w:val="00092EEE"/>
    <w:rsid w:val="0009316C"/>
    <w:rsid w:val="000933E3"/>
    <w:rsid w:val="0009353D"/>
    <w:rsid w:val="00093563"/>
    <w:rsid w:val="00093B30"/>
    <w:rsid w:val="00093B78"/>
    <w:rsid w:val="000941C0"/>
    <w:rsid w:val="0009470A"/>
    <w:rsid w:val="000948E8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847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E02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CF0"/>
    <w:rsid w:val="000A4D19"/>
    <w:rsid w:val="000A5188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3A8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5DB"/>
    <w:rsid w:val="000B78F9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4DB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932"/>
    <w:rsid w:val="000C7A16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4DB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9E7"/>
    <w:rsid w:val="000D3B7D"/>
    <w:rsid w:val="000D3D4E"/>
    <w:rsid w:val="000D3DC9"/>
    <w:rsid w:val="000D3E01"/>
    <w:rsid w:val="000D3EDE"/>
    <w:rsid w:val="000D3F3E"/>
    <w:rsid w:val="000D47CA"/>
    <w:rsid w:val="000D4881"/>
    <w:rsid w:val="000D49D9"/>
    <w:rsid w:val="000D4AED"/>
    <w:rsid w:val="000D4C6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D7619"/>
    <w:rsid w:val="000D78D7"/>
    <w:rsid w:val="000E015E"/>
    <w:rsid w:val="000E0629"/>
    <w:rsid w:val="000E069E"/>
    <w:rsid w:val="000E0BB8"/>
    <w:rsid w:val="000E0F5D"/>
    <w:rsid w:val="000E10DB"/>
    <w:rsid w:val="000E14C0"/>
    <w:rsid w:val="000E16D7"/>
    <w:rsid w:val="000E1734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A25"/>
    <w:rsid w:val="000E42B7"/>
    <w:rsid w:val="000E44BF"/>
    <w:rsid w:val="000E4503"/>
    <w:rsid w:val="000E4BD7"/>
    <w:rsid w:val="000E50B1"/>
    <w:rsid w:val="000E5388"/>
    <w:rsid w:val="000E54C4"/>
    <w:rsid w:val="000E56AF"/>
    <w:rsid w:val="000E5B32"/>
    <w:rsid w:val="000E5B65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B01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4D8A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0F7658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5C1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393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A0F"/>
    <w:rsid w:val="00112D60"/>
    <w:rsid w:val="00113150"/>
    <w:rsid w:val="001131B7"/>
    <w:rsid w:val="0011327E"/>
    <w:rsid w:val="00113288"/>
    <w:rsid w:val="00113E35"/>
    <w:rsid w:val="00113FF0"/>
    <w:rsid w:val="00114277"/>
    <w:rsid w:val="001142D0"/>
    <w:rsid w:val="0011430C"/>
    <w:rsid w:val="0011445C"/>
    <w:rsid w:val="001144C8"/>
    <w:rsid w:val="0011464E"/>
    <w:rsid w:val="00114D64"/>
    <w:rsid w:val="00114DEB"/>
    <w:rsid w:val="00114FDA"/>
    <w:rsid w:val="0011532B"/>
    <w:rsid w:val="00115431"/>
    <w:rsid w:val="001155C8"/>
    <w:rsid w:val="00115B5F"/>
    <w:rsid w:val="00115B7F"/>
    <w:rsid w:val="00115CA8"/>
    <w:rsid w:val="00115D9F"/>
    <w:rsid w:val="001164D3"/>
    <w:rsid w:val="00116572"/>
    <w:rsid w:val="00116574"/>
    <w:rsid w:val="0011673B"/>
    <w:rsid w:val="001168D5"/>
    <w:rsid w:val="00116924"/>
    <w:rsid w:val="00116AA6"/>
    <w:rsid w:val="00116C89"/>
    <w:rsid w:val="00116EC2"/>
    <w:rsid w:val="00116F60"/>
    <w:rsid w:val="00117656"/>
    <w:rsid w:val="00117668"/>
    <w:rsid w:val="001179E6"/>
    <w:rsid w:val="00117B77"/>
    <w:rsid w:val="00117BE6"/>
    <w:rsid w:val="00117D0F"/>
    <w:rsid w:val="001201B0"/>
    <w:rsid w:val="001202FD"/>
    <w:rsid w:val="00120A0C"/>
    <w:rsid w:val="00120B4A"/>
    <w:rsid w:val="00120B4C"/>
    <w:rsid w:val="00120C4E"/>
    <w:rsid w:val="00120DB4"/>
    <w:rsid w:val="00120E82"/>
    <w:rsid w:val="00120EDE"/>
    <w:rsid w:val="00120F23"/>
    <w:rsid w:val="00121007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19D"/>
    <w:rsid w:val="00123587"/>
    <w:rsid w:val="001238A0"/>
    <w:rsid w:val="001239BC"/>
    <w:rsid w:val="00123DBE"/>
    <w:rsid w:val="00123E45"/>
    <w:rsid w:val="001243FC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27F31"/>
    <w:rsid w:val="0013011B"/>
    <w:rsid w:val="00130206"/>
    <w:rsid w:val="00130588"/>
    <w:rsid w:val="001305BB"/>
    <w:rsid w:val="00130673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B3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6890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91D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0B"/>
    <w:rsid w:val="00146334"/>
    <w:rsid w:val="0014683D"/>
    <w:rsid w:val="00146AFF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6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2EA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7D4"/>
    <w:rsid w:val="00155A8A"/>
    <w:rsid w:val="00155D02"/>
    <w:rsid w:val="00155D10"/>
    <w:rsid w:val="00156307"/>
    <w:rsid w:val="001565C2"/>
    <w:rsid w:val="00156719"/>
    <w:rsid w:val="001569A1"/>
    <w:rsid w:val="00156D01"/>
    <w:rsid w:val="001572A8"/>
    <w:rsid w:val="001573FD"/>
    <w:rsid w:val="00157412"/>
    <w:rsid w:val="001574DB"/>
    <w:rsid w:val="001579CD"/>
    <w:rsid w:val="00157C97"/>
    <w:rsid w:val="00160128"/>
    <w:rsid w:val="0016031D"/>
    <w:rsid w:val="001604E5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B9A"/>
    <w:rsid w:val="00165CD4"/>
    <w:rsid w:val="00165F7A"/>
    <w:rsid w:val="00166027"/>
    <w:rsid w:val="001660E9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BA5"/>
    <w:rsid w:val="00177EE2"/>
    <w:rsid w:val="001804E5"/>
    <w:rsid w:val="0018065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4EA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4AA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87DB6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3B7"/>
    <w:rsid w:val="00192F3E"/>
    <w:rsid w:val="00193035"/>
    <w:rsid w:val="0019364B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5E39"/>
    <w:rsid w:val="00195FB5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2D2"/>
    <w:rsid w:val="001A1FC0"/>
    <w:rsid w:val="001A269D"/>
    <w:rsid w:val="001A2944"/>
    <w:rsid w:val="001A2ACE"/>
    <w:rsid w:val="001A2B3B"/>
    <w:rsid w:val="001A3281"/>
    <w:rsid w:val="001A34FB"/>
    <w:rsid w:val="001A35BC"/>
    <w:rsid w:val="001A442F"/>
    <w:rsid w:val="001A4825"/>
    <w:rsid w:val="001A485D"/>
    <w:rsid w:val="001A4A19"/>
    <w:rsid w:val="001A4EA2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4D"/>
    <w:rsid w:val="001B27CE"/>
    <w:rsid w:val="001B28B1"/>
    <w:rsid w:val="001B2937"/>
    <w:rsid w:val="001B2CD4"/>
    <w:rsid w:val="001B33F9"/>
    <w:rsid w:val="001B375C"/>
    <w:rsid w:val="001B37F6"/>
    <w:rsid w:val="001B4233"/>
    <w:rsid w:val="001B44C9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5FE7"/>
    <w:rsid w:val="001B662B"/>
    <w:rsid w:val="001B6A47"/>
    <w:rsid w:val="001B6B69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25D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3A4"/>
    <w:rsid w:val="001C351A"/>
    <w:rsid w:val="001C35E0"/>
    <w:rsid w:val="001C367A"/>
    <w:rsid w:val="001C3B09"/>
    <w:rsid w:val="001C3C91"/>
    <w:rsid w:val="001C4325"/>
    <w:rsid w:val="001C4995"/>
    <w:rsid w:val="001C4A99"/>
    <w:rsid w:val="001C4FC3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CD4"/>
    <w:rsid w:val="001C6D27"/>
    <w:rsid w:val="001C6D57"/>
    <w:rsid w:val="001C6D5B"/>
    <w:rsid w:val="001C70CA"/>
    <w:rsid w:val="001C7210"/>
    <w:rsid w:val="001C7218"/>
    <w:rsid w:val="001C74C6"/>
    <w:rsid w:val="001C79F2"/>
    <w:rsid w:val="001C7F2C"/>
    <w:rsid w:val="001D00A0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6BC"/>
    <w:rsid w:val="001D2824"/>
    <w:rsid w:val="001D2C80"/>
    <w:rsid w:val="001D2FEC"/>
    <w:rsid w:val="001D38AB"/>
    <w:rsid w:val="001D3915"/>
    <w:rsid w:val="001D3DA4"/>
    <w:rsid w:val="001D3DFA"/>
    <w:rsid w:val="001D40D7"/>
    <w:rsid w:val="001D4174"/>
    <w:rsid w:val="001D433C"/>
    <w:rsid w:val="001D4460"/>
    <w:rsid w:val="001D4733"/>
    <w:rsid w:val="001D520A"/>
    <w:rsid w:val="001D522E"/>
    <w:rsid w:val="001D5645"/>
    <w:rsid w:val="001D5D99"/>
    <w:rsid w:val="001D5FA3"/>
    <w:rsid w:val="001D6042"/>
    <w:rsid w:val="001D65E4"/>
    <w:rsid w:val="001D6F41"/>
    <w:rsid w:val="001D73E2"/>
    <w:rsid w:val="001D7696"/>
    <w:rsid w:val="001D792D"/>
    <w:rsid w:val="001D7DA1"/>
    <w:rsid w:val="001E0111"/>
    <w:rsid w:val="001E0976"/>
    <w:rsid w:val="001E0CE4"/>
    <w:rsid w:val="001E152F"/>
    <w:rsid w:val="001E166B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581"/>
    <w:rsid w:val="001E6CDC"/>
    <w:rsid w:val="001E6F38"/>
    <w:rsid w:val="001E7058"/>
    <w:rsid w:val="001E7168"/>
    <w:rsid w:val="001E7747"/>
    <w:rsid w:val="001E7A88"/>
    <w:rsid w:val="001E7EF8"/>
    <w:rsid w:val="001F007C"/>
    <w:rsid w:val="001F00AD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3D9E"/>
    <w:rsid w:val="001F4337"/>
    <w:rsid w:val="001F55E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738"/>
    <w:rsid w:val="00201AA0"/>
    <w:rsid w:val="00201CF8"/>
    <w:rsid w:val="00201FB1"/>
    <w:rsid w:val="002022E2"/>
    <w:rsid w:val="00202491"/>
    <w:rsid w:val="002025D0"/>
    <w:rsid w:val="0020297E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633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6BA"/>
    <w:rsid w:val="002117DD"/>
    <w:rsid w:val="00211F17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BC3"/>
    <w:rsid w:val="00213C1F"/>
    <w:rsid w:val="002140E9"/>
    <w:rsid w:val="00214177"/>
    <w:rsid w:val="002141E8"/>
    <w:rsid w:val="002141F0"/>
    <w:rsid w:val="00214863"/>
    <w:rsid w:val="002148A9"/>
    <w:rsid w:val="002149A2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931"/>
    <w:rsid w:val="00216ADD"/>
    <w:rsid w:val="00216D23"/>
    <w:rsid w:val="00216D86"/>
    <w:rsid w:val="00217196"/>
    <w:rsid w:val="0021723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67A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43"/>
    <w:rsid w:val="00223181"/>
    <w:rsid w:val="0022345B"/>
    <w:rsid w:val="00223650"/>
    <w:rsid w:val="002238A7"/>
    <w:rsid w:val="002238C4"/>
    <w:rsid w:val="0022392A"/>
    <w:rsid w:val="002239D8"/>
    <w:rsid w:val="00223AEC"/>
    <w:rsid w:val="00223CD5"/>
    <w:rsid w:val="00223DCD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73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AB5"/>
    <w:rsid w:val="00230FE6"/>
    <w:rsid w:val="0023112B"/>
    <w:rsid w:val="00231565"/>
    <w:rsid w:val="0023162B"/>
    <w:rsid w:val="00231A7F"/>
    <w:rsid w:val="00231C4B"/>
    <w:rsid w:val="00231EE0"/>
    <w:rsid w:val="0023200A"/>
    <w:rsid w:val="0023200E"/>
    <w:rsid w:val="002321A2"/>
    <w:rsid w:val="002321AA"/>
    <w:rsid w:val="00232495"/>
    <w:rsid w:val="00232613"/>
    <w:rsid w:val="002327EF"/>
    <w:rsid w:val="00232A65"/>
    <w:rsid w:val="00232F4A"/>
    <w:rsid w:val="002335BC"/>
    <w:rsid w:val="002338AE"/>
    <w:rsid w:val="00233F08"/>
    <w:rsid w:val="00234014"/>
    <w:rsid w:val="0023412E"/>
    <w:rsid w:val="002341BF"/>
    <w:rsid w:val="002341E6"/>
    <w:rsid w:val="00234B12"/>
    <w:rsid w:val="00235254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757"/>
    <w:rsid w:val="0024399A"/>
    <w:rsid w:val="00243C61"/>
    <w:rsid w:val="002442ED"/>
    <w:rsid w:val="002443B7"/>
    <w:rsid w:val="0024474F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1E6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77E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D49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1E9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CBF"/>
    <w:rsid w:val="00264D2E"/>
    <w:rsid w:val="0026521A"/>
    <w:rsid w:val="00265432"/>
    <w:rsid w:val="002654B1"/>
    <w:rsid w:val="002657FA"/>
    <w:rsid w:val="00265A9B"/>
    <w:rsid w:val="00265F36"/>
    <w:rsid w:val="00265F65"/>
    <w:rsid w:val="002661D2"/>
    <w:rsid w:val="002662D6"/>
    <w:rsid w:val="00266557"/>
    <w:rsid w:val="00266569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4EC9"/>
    <w:rsid w:val="002759A8"/>
    <w:rsid w:val="00275A0C"/>
    <w:rsid w:val="00275AD1"/>
    <w:rsid w:val="00275B1C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A71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EB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1F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C80"/>
    <w:rsid w:val="00297D7A"/>
    <w:rsid w:val="002A000B"/>
    <w:rsid w:val="002A0047"/>
    <w:rsid w:val="002A018F"/>
    <w:rsid w:val="002A03F0"/>
    <w:rsid w:val="002A06FD"/>
    <w:rsid w:val="002A0756"/>
    <w:rsid w:val="002A09C2"/>
    <w:rsid w:val="002A0AD4"/>
    <w:rsid w:val="002A10D7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4CF9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BD1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7E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BF4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1B"/>
    <w:rsid w:val="002C25B7"/>
    <w:rsid w:val="002C25C9"/>
    <w:rsid w:val="002C26CC"/>
    <w:rsid w:val="002C284C"/>
    <w:rsid w:val="002C28EF"/>
    <w:rsid w:val="002C2921"/>
    <w:rsid w:val="002C2954"/>
    <w:rsid w:val="002C29BC"/>
    <w:rsid w:val="002C36F6"/>
    <w:rsid w:val="002C3ADE"/>
    <w:rsid w:val="002C3C07"/>
    <w:rsid w:val="002C4414"/>
    <w:rsid w:val="002C4417"/>
    <w:rsid w:val="002C45FA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18F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8C3"/>
    <w:rsid w:val="002D19F2"/>
    <w:rsid w:val="002D1C3F"/>
    <w:rsid w:val="002D27BD"/>
    <w:rsid w:val="002D27D1"/>
    <w:rsid w:val="002D2979"/>
    <w:rsid w:val="002D2BAD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1B9"/>
    <w:rsid w:val="002E02A1"/>
    <w:rsid w:val="002E07B3"/>
    <w:rsid w:val="002E09EB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3DA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196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25"/>
    <w:rsid w:val="002F6148"/>
    <w:rsid w:val="002F6417"/>
    <w:rsid w:val="002F65EA"/>
    <w:rsid w:val="002F664E"/>
    <w:rsid w:val="002F665E"/>
    <w:rsid w:val="002F675E"/>
    <w:rsid w:val="002F677E"/>
    <w:rsid w:val="002F69C2"/>
    <w:rsid w:val="002F6A3A"/>
    <w:rsid w:val="002F6B1D"/>
    <w:rsid w:val="002F6F5B"/>
    <w:rsid w:val="002F6FC6"/>
    <w:rsid w:val="002F703A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DCB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B14"/>
    <w:rsid w:val="00302CEB"/>
    <w:rsid w:val="00302E85"/>
    <w:rsid w:val="00302EE6"/>
    <w:rsid w:val="00303409"/>
    <w:rsid w:val="003034E8"/>
    <w:rsid w:val="003035D9"/>
    <w:rsid w:val="00303D44"/>
    <w:rsid w:val="00303DFD"/>
    <w:rsid w:val="00303EB8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1AA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0EF0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2F7D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340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85"/>
    <w:rsid w:val="00316DC3"/>
    <w:rsid w:val="003177CF"/>
    <w:rsid w:val="00317B41"/>
    <w:rsid w:val="00317C3A"/>
    <w:rsid w:val="00317D07"/>
    <w:rsid w:val="00317E7E"/>
    <w:rsid w:val="003203C5"/>
    <w:rsid w:val="0032044C"/>
    <w:rsid w:val="00320792"/>
    <w:rsid w:val="0032083B"/>
    <w:rsid w:val="003209F0"/>
    <w:rsid w:val="00320B5D"/>
    <w:rsid w:val="00321924"/>
    <w:rsid w:val="00321939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4D09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6BA0"/>
    <w:rsid w:val="003271BC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2E02"/>
    <w:rsid w:val="00333482"/>
    <w:rsid w:val="00333AB6"/>
    <w:rsid w:val="00333CEF"/>
    <w:rsid w:val="00333E34"/>
    <w:rsid w:val="0033446B"/>
    <w:rsid w:val="00334526"/>
    <w:rsid w:val="0033457F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0FD4"/>
    <w:rsid w:val="0034122E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2EC9"/>
    <w:rsid w:val="00343324"/>
    <w:rsid w:val="003435CE"/>
    <w:rsid w:val="003435E9"/>
    <w:rsid w:val="00344210"/>
    <w:rsid w:val="00344416"/>
    <w:rsid w:val="003445A1"/>
    <w:rsid w:val="00344B98"/>
    <w:rsid w:val="00344BA3"/>
    <w:rsid w:val="00344E37"/>
    <w:rsid w:val="0034504C"/>
    <w:rsid w:val="00345374"/>
    <w:rsid w:val="0034571E"/>
    <w:rsid w:val="0034576D"/>
    <w:rsid w:val="00345D2B"/>
    <w:rsid w:val="00345D45"/>
    <w:rsid w:val="00345FDC"/>
    <w:rsid w:val="00346051"/>
    <w:rsid w:val="0034635E"/>
    <w:rsid w:val="003463C0"/>
    <w:rsid w:val="00346471"/>
    <w:rsid w:val="003468CF"/>
    <w:rsid w:val="00346AF1"/>
    <w:rsid w:val="00346CD7"/>
    <w:rsid w:val="003470F8"/>
    <w:rsid w:val="00347351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0D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16E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314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53A"/>
    <w:rsid w:val="0036260B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3CB5"/>
    <w:rsid w:val="003642E0"/>
    <w:rsid w:val="00364A19"/>
    <w:rsid w:val="00364B0C"/>
    <w:rsid w:val="00364B1B"/>
    <w:rsid w:val="00364BAC"/>
    <w:rsid w:val="00364ED1"/>
    <w:rsid w:val="00364FB3"/>
    <w:rsid w:val="003651FC"/>
    <w:rsid w:val="00365305"/>
    <w:rsid w:val="003653AD"/>
    <w:rsid w:val="0036574B"/>
    <w:rsid w:val="003657CE"/>
    <w:rsid w:val="003657EC"/>
    <w:rsid w:val="003658D4"/>
    <w:rsid w:val="00365A0F"/>
    <w:rsid w:val="00365C7A"/>
    <w:rsid w:val="00365C86"/>
    <w:rsid w:val="00365F41"/>
    <w:rsid w:val="00365F4B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0A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1E0"/>
    <w:rsid w:val="003775C7"/>
    <w:rsid w:val="00377712"/>
    <w:rsid w:val="00377838"/>
    <w:rsid w:val="00377856"/>
    <w:rsid w:val="003779BF"/>
    <w:rsid w:val="00377C8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511"/>
    <w:rsid w:val="00383858"/>
    <w:rsid w:val="00383A98"/>
    <w:rsid w:val="00383F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F9"/>
    <w:rsid w:val="0038715F"/>
    <w:rsid w:val="0038759D"/>
    <w:rsid w:val="003876F5"/>
    <w:rsid w:val="00387720"/>
    <w:rsid w:val="00387CA6"/>
    <w:rsid w:val="00387E46"/>
    <w:rsid w:val="00387E76"/>
    <w:rsid w:val="00387FBD"/>
    <w:rsid w:val="003908B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617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01C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AC0"/>
    <w:rsid w:val="003A1DAF"/>
    <w:rsid w:val="003A1FE0"/>
    <w:rsid w:val="003A20B0"/>
    <w:rsid w:val="003A2234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38"/>
    <w:rsid w:val="003A40A1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E59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0ECB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4723"/>
    <w:rsid w:val="003B5005"/>
    <w:rsid w:val="003B507A"/>
    <w:rsid w:val="003B50D2"/>
    <w:rsid w:val="003B5403"/>
    <w:rsid w:val="003B580C"/>
    <w:rsid w:val="003B5D18"/>
    <w:rsid w:val="003B627D"/>
    <w:rsid w:val="003B6684"/>
    <w:rsid w:val="003B6776"/>
    <w:rsid w:val="003B68AE"/>
    <w:rsid w:val="003B68CF"/>
    <w:rsid w:val="003B6B27"/>
    <w:rsid w:val="003B6DDD"/>
    <w:rsid w:val="003B6E9B"/>
    <w:rsid w:val="003B6F79"/>
    <w:rsid w:val="003B6FE6"/>
    <w:rsid w:val="003B70C3"/>
    <w:rsid w:val="003B751A"/>
    <w:rsid w:val="003B78FE"/>
    <w:rsid w:val="003B7C45"/>
    <w:rsid w:val="003B7DB4"/>
    <w:rsid w:val="003C094B"/>
    <w:rsid w:val="003C0C88"/>
    <w:rsid w:val="003C105D"/>
    <w:rsid w:val="003C1195"/>
    <w:rsid w:val="003C18B0"/>
    <w:rsid w:val="003C18F3"/>
    <w:rsid w:val="003C19A4"/>
    <w:rsid w:val="003C1B73"/>
    <w:rsid w:val="003C1CC6"/>
    <w:rsid w:val="003C207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FFB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12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E22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D7F01"/>
    <w:rsid w:val="003E00F9"/>
    <w:rsid w:val="003E0BCC"/>
    <w:rsid w:val="003E0FB3"/>
    <w:rsid w:val="003E106B"/>
    <w:rsid w:val="003E10D2"/>
    <w:rsid w:val="003E129E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30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E7EA2"/>
    <w:rsid w:val="003F0524"/>
    <w:rsid w:val="003F06E0"/>
    <w:rsid w:val="003F0916"/>
    <w:rsid w:val="003F0C1C"/>
    <w:rsid w:val="003F0CE8"/>
    <w:rsid w:val="003F0F60"/>
    <w:rsid w:val="003F11B0"/>
    <w:rsid w:val="003F148A"/>
    <w:rsid w:val="003F1EFD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EAF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956"/>
    <w:rsid w:val="003F7FB3"/>
    <w:rsid w:val="004003D7"/>
    <w:rsid w:val="00400565"/>
    <w:rsid w:val="00400819"/>
    <w:rsid w:val="004009A3"/>
    <w:rsid w:val="00400B20"/>
    <w:rsid w:val="00400E2E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698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372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EC2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8D3"/>
    <w:rsid w:val="00416AE5"/>
    <w:rsid w:val="00416BD0"/>
    <w:rsid w:val="004172D5"/>
    <w:rsid w:val="004172F8"/>
    <w:rsid w:val="004176D5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760"/>
    <w:rsid w:val="0042290E"/>
    <w:rsid w:val="00422AAB"/>
    <w:rsid w:val="00422E9E"/>
    <w:rsid w:val="004230AE"/>
    <w:rsid w:val="00423119"/>
    <w:rsid w:val="00423FD6"/>
    <w:rsid w:val="00424154"/>
    <w:rsid w:val="00424279"/>
    <w:rsid w:val="0042436C"/>
    <w:rsid w:val="004243A9"/>
    <w:rsid w:val="0042444C"/>
    <w:rsid w:val="0042468B"/>
    <w:rsid w:val="0042491D"/>
    <w:rsid w:val="00424F3D"/>
    <w:rsid w:val="00424FCC"/>
    <w:rsid w:val="0042534C"/>
    <w:rsid w:val="0042587C"/>
    <w:rsid w:val="004258FF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13B"/>
    <w:rsid w:val="004312CA"/>
    <w:rsid w:val="00431456"/>
    <w:rsid w:val="00431917"/>
    <w:rsid w:val="004319EC"/>
    <w:rsid w:val="00431EC7"/>
    <w:rsid w:val="0043224E"/>
    <w:rsid w:val="00432488"/>
    <w:rsid w:val="00432A9C"/>
    <w:rsid w:val="00432AC5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94B"/>
    <w:rsid w:val="00440A6D"/>
    <w:rsid w:val="00440E84"/>
    <w:rsid w:val="004412A1"/>
    <w:rsid w:val="00441332"/>
    <w:rsid w:val="004414A1"/>
    <w:rsid w:val="0044199D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28BD"/>
    <w:rsid w:val="00442F54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0A30"/>
    <w:rsid w:val="004511FA"/>
    <w:rsid w:val="0045141E"/>
    <w:rsid w:val="00451545"/>
    <w:rsid w:val="00451BC0"/>
    <w:rsid w:val="00452011"/>
    <w:rsid w:val="0045203F"/>
    <w:rsid w:val="0045207E"/>
    <w:rsid w:val="004521D2"/>
    <w:rsid w:val="00452FF8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D19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99B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2A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29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1A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6C74"/>
    <w:rsid w:val="004873C5"/>
    <w:rsid w:val="004876E2"/>
    <w:rsid w:val="004878AA"/>
    <w:rsid w:val="00487A07"/>
    <w:rsid w:val="00487B1B"/>
    <w:rsid w:val="00487F3F"/>
    <w:rsid w:val="00490624"/>
    <w:rsid w:val="00490972"/>
    <w:rsid w:val="00490F26"/>
    <w:rsid w:val="00490F5C"/>
    <w:rsid w:val="004910CA"/>
    <w:rsid w:val="00491395"/>
    <w:rsid w:val="004915A4"/>
    <w:rsid w:val="004915AD"/>
    <w:rsid w:val="004916F6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5D"/>
    <w:rsid w:val="00493BE7"/>
    <w:rsid w:val="00493EEC"/>
    <w:rsid w:val="00493FE9"/>
    <w:rsid w:val="0049404D"/>
    <w:rsid w:val="0049427C"/>
    <w:rsid w:val="00494348"/>
    <w:rsid w:val="004952F4"/>
    <w:rsid w:val="00495765"/>
    <w:rsid w:val="00495788"/>
    <w:rsid w:val="00495FE4"/>
    <w:rsid w:val="0049602D"/>
    <w:rsid w:val="00496031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460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4B8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4DFD"/>
    <w:rsid w:val="004C4EAF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3F0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5F1"/>
    <w:rsid w:val="004D3953"/>
    <w:rsid w:val="004D3FA0"/>
    <w:rsid w:val="004D478A"/>
    <w:rsid w:val="004D4C0F"/>
    <w:rsid w:val="004D4E87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8D"/>
    <w:rsid w:val="004F04EA"/>
    <w:rsid w:val="004F06BB"/>
    <w:rsid w:val="004F11F7"/>
    <w:rsid w:val="004F1647"/>
    <w:rsid w:val="004F16EF"/>
    <w:rsid w:val="004F1D7C"/>
    <w:rsid w:val="004F1E7F"/>
    <w:rsid w:val="004F2079"/>
    <w:rsid w:val="004F23AF"/>
    <w:rsid w:val="004F255B"/>
    <w:rsid w:val="004F277D"/>
    <w:rsid w:val="004F27EE"/>
    <w:rsid w:val="004F2971"/>
    <w:rsid w:val="004F2988"/>
    <w:rsid w:val="004F2FA3"/>
    <w:rsid w:val="004F3823"/>
    <w:rsid w:val="004F39BB"/>
    <w:rsid w:val="004F39E4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4DE"/>
    <w:rsid w:val="00500768"/>
    <w:rsid w:val="00500B7F"/>
    <w:rsid w:val="00500C77"/>
    <w:rsid w:val="00500F1C"/>
    <w:rsid w:val="00500F1E"/>
    <w:rsid w:val="0050129F"/>
    <w:rsid w:val="005013A1"/>
    <w:rsid w:val="00501565"/>
    <w:rsid w:val="005015EB"/>
    <w:rsid w:val="005018A9"/>
    <w:rsid w:val="0050197D"/>
    <w:rsid w:val="005019BB"/>
    <w:rsid w:val="00501C4A"/>
    <w:rsid w:val="00501C87"/>
    <w:rsid w:val="00501D3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169"/>
    <w:rsid w:val="005053F1"/>
    <w:rsid w:val="0050546F"/>
    <w:rsid w:val="00505869"/>
    <w:rsid w:val="00505872"/>
    <w:rsid w:val="00505FBC"/>
    <w:rsid w:val="005061CE"/>
    <w:rsid w:val="00506248"/>
    <w:rsid w:val="005063A0"/>
    <w:rsid w:val="0050643C"/>
    <w:rsid w:val="00506504"/>
    <w:rsid w:val="005070F2"/>
    <w:rsid w:val="0050744D"/>
    <w:rsid w:val="00507851"/>
    <w:rsid w:val="00507CE0"/>
    <w:rsid w:val="005100AA"/>
    <w:rsid w:val="0051012E"/>
    <w:rsid w:val="00510272"/>
    <w:rsid w:val="00510583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A9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23"/>
    <w:rsid w:val="00517632"/>
    <w:rsid w:val="00517A12"/>
    <w:rsid w:val="005200AE"/>
    <w:rsid w:val="00520831"/>
    <w:rsid w:val="00520BD9"/>
    <w:rsid w:val="00520D97"/>
    <w:rsid w:val="00521054"/>
    <w:rsid w:val="005215C3"/>
    <w:rsid w:val="00521661"/>
    <w:rsid w:val="005216B0"/>
    <w:rsid w:val="005218A5"/>
    <w:rsid w:val="005218C4"/>
    <w:rsid w:val="00521933"/>
    <w:rsid w:val="00521E1E"/>
    <w:rsid w:val="00521F4C"/>
    <w:rsid w:val="00521F7F"/>
    <w:rsid w:val="00522124"/>
    <w:rsid w:val="0052270A"/>
    <w:rsid w:val="00522953"/>
    <w:rsid w:val="00522BB3"/>
    <w:rsid w:val="00522F05"/>
    <w:rsid w:val="00522F35"/>
    <w:rsid w:val="00522FB2"/>
    <w:rsid w:val="005230C4"/>
    <w:rsid w:val="00523228"/>
    <w:rsid w:val="0052361C"/>
    <w:rsid w:val="005237D8"/>
    <w:rsid w:val="00523A6A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4A2"/>
    <w:rsid w:val="00526E2F"/>
    <w:rsid w:val="00527211"/>
    <w:rsid w:val="0052765D"/>
    <w:rsid w:val="00530411"/>
    <w:rsid w:val="005309AA"/>
    <w:rsid w:val="00530BAE"/>
    <w:rsid w:val="00530DC1"/>
    <w:rsid w:val="00530FAC"/>
    <w:rsid w:val="005310B9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53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387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C54"/>
    <w:rsid w:val="00541D7B"/>
    <w:rsid w:val="00541EC7"/>
    <w:rsid w:val="00542104"/>
    <w:rsid w:val="0054218D"/>
    <w:rsid w:val="005422BE"/>
    <w:rsid w:val="00542549"/>
    <w:rsid w:val="005425D6"/>
    <w:rsid w:val="005426A0"/>
    <w:rsid w:val="005427E7"/>
    <w:rsid w:val="00542903"/>
    <w:rsid w:val="00542D89"/>
    <w:rsid w:val="00542E45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225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47F1B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6B"/>
    <w:rsid w:val="005543BE"/>
    <w:rsid w:val="00554523"/>
    <w:rsid w:val="0055491B"/>
    <w:rsid w:val="00554E22"/>
    <w:rsid w:val="00555292"/>
    <w:rsid w:val="00555547"/>
    <w:rsid w:val="0055564D"/>
    <w:rsid w:val="00555654"/>
    <w:rsid w:val="00555659"/>
    <w:rsid w:val="0055565A"/>
    <w:rsid w:val="0055581C"/>
    <w:rsid w:val="00555874"/>
    <w:rsid w:val="00555BA1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2D84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4"/>
    <w:rsid w:val="00564985"/>
    <w:rsid w:val="00564F7F"/>
    <w:rsid w:val="00565275"/>
    <w:rsid w:val="005654C0"/>
    <w:rsid w:val="0056581F"/>
    <w:rsid w:val="00565D20"/>
    <w:rsid w:val="005662B9"/>
    <w:rsid w:val="0056643C"/>
    <w:rsid w:val="0056644A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7F4"/>
    <w:rsid w:val="00572823"/>
    <w:rsid w:val="005728F5"/>
    <w:rsid w:val="00572931"/>
    <w:rsid w:val="00572D2A"/>
    <w:rsid w:val="00572F22"/>
    <w:rsid w:val="00572F97"/>
    <w:rsid w:val="005734D5"/>
    <w:rsid w:val="005735C0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2D2"/>
    <w:rsid w:val="0057547F"/>
    <w:rsid w:val="005754FE"/>
    <w:rsid w:val="00575591"/>
    <w:rsid w:val="00575839"/>
    <w:rsid w:val="0057590C"/>
    <w:rsid w:val="00575CD7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590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EBE"/>
    <w:rsid w:val="00585F6E"/>
    <w:rsid w:val="005861B9"/>
    <w:rsid w:val="00586412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BE0"/>
    <w:rsid w:val="00587EC4"/>
    <w:rsid w:val="00587ECE"/>
    <w:rsid w:val="00590634"/>
    <w:rsid w:val="005908FE"/>
    <w:rsid w:val="00590A11"/>
    <w:rsid w:val="00590C6F"/>
    <w:rsid w:val="00590CC3"/>
    <w:rsid w:val="0059120C"/>
    <w:rsid w:val="00591615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3D93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3FE"/>
    <w:rsid w:val="005978E5"/>
    <w:rsid w:val="00597B27"/>
    <w:rsid w:val="00597D00"/>
    <w:rsid w:val="00597F53"/>
    <w:rsid w:val="005A0990"/>
    <w:rsid w:val="005A0C95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4C3"/>
    <w:rsid w:val="005A468A"/>
    <w:rsid w:val="005A4735"/>
    <w:rsid w:val="005A4AFE"/>
    <w:rsid w:val="005A4B77"/>
    <w:rsid w:val="005A5412"/>
    <w:rsid w:val="005A58B4"/>
    <w:rsid w:val="005A6263"/>
    <w:rsid w:val="005A6414"/>
    <w:rsid w:val="005A64F9"/>
    <w:rsid w:val="005A65AF"/>
    <w:rsid w:val="005A662A"/>
    <w:rsid w:val="005A6C9D"/>
    <w:rsid w:val="005A6E13"/>
    <w:rsid w:val="005A729D"/>
    <w:rsid w:val="005A7400"/>
    <w:rsid w:val="005A7402"/>
    <w:rsid w:val="005A7500"/>
    <w:rsid w:val="005A76CC"/>
    <w:rsid w:val="005A7BB3"/>
    <w:rsid w:val="005B04D0"/>
    <w:rsid w:val="005B0762"/>
    <w:rsid w:val="005B0A35"/>
    <w:rsid w:val="005B0E37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397"/>
    <w:rsid w:val="005B7577"/>
    <w:rsid w:val="005B762D"/>
    <w:rsid w:val="005B76D1"/>
    <w:rsid w:val="005B7A78"/>
    <w:rsid w:val="005B7CBC"/>
    <w:rsid w:val="005C00AF"/>
    <w:rsid w:val="005C05A9"/>
    <w:rsid w:val="005C062B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2F0B"/>
    <w:rsid w:val="005C328F"/>
    <w:rsid w:val="005C3298"/>
    <w:rsid w:val="005C3457"/>
    <w:rsid w:val="005C35F2"/>
    <w:rsid w:val="005C3887"/>
    <w:rsid w:val="005C39BF"/>
    <w:rsid w:val="005C41DD"/>
    <w:rsid w:val="005C4256"/>
    <w:rsid w:val="005C43CC"/>
    <w:rsid w:val="005C468C"/>
    <w:rsid w:val="005C48B8"/>
    <w:rsid w:val="005C4991"/>
    <w:rsid w:val="005C5030"/>
    <w:rsid w:val="005C5277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12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12E"/>
    <w:rsid w:val="005D2931"/>
    <w:rsid w:val="005D2D3F"/>
    <w:rsid w:val="005D2E2B"/>
    <w:rsid w:val="005D36EC"/>
    <w:rsid w:val="005D438D"/>
    <w:rsid w:val="005D465E"/>
    <w:rsid w:val="005D485D"/>
    <w:rsid w:val="005D4981"/>
    <w:rsid w:val="005D49BE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9D2"/>
    <w:rsid w:val="005E1DE1"/>
    <w:rsid w:val="005E1E67"/>
    <w:rsid w:val="005E1E85"/>
    <w:rsid w:val="005E1ED1"/>
    <w:rsid w:val="005E2121"/>
    <w:rsid w:val="005E2219"/>
    <w:rsid w:val="005E22A5"/>
    <w:rsid w:val="005E2602"/>
    <w:rsid w:val="005E28E2"/>
    <w:rsid w:val="005E2E59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218"/>
    <w:rsid w:val="005F075B"/>
    <w:rsid w:val="005F1278"/>
    <w:rsid w:val="005F14E1"/>
    <w:rsid w:val="005F17FF"/>
    <w:rsid w:val="005F1A71"/>
    <w:rsid w:val="005F1B80"/>
    <w:rsid w:val="005F1CC2"/>
    <w:rsid w:val="005F1E8D"/>
    <w:rsid w:val="005F1EE3"/>
    <w:rsid w:val="005F243E"/>
    <w:rsid w:val="005F266C"/>
    <w:rsid w:val="005F2FB8"/>
    <w:rsid w:val="005F30B0"/>
    <w:rsid w:val="005F347B"/>
    <w:rsid w:val="005F37B2"/>
    <w:rsid w:val="005F37CE"/>
    <w:rsid w:val="005F3B07"/>
    <w:rsid w:val="005F3CA0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116"/>
    <w:rsid w:val="00603354"/>
    <w:rsid w:val="00603816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AC3"/>
    <w:rsid w:val="00606B89"/>
    <w:rsid w:val="00606C72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9F0"/>
    <w:rsid w:val="00610A92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1E"/>
    <w:rsid w:val="00613E48"/>
    <w:rsid w:val="006141B5"/>
    <w:rsid w:val="006144C0"/>
    <w:rsid w:val="006147EC"/>
    <w:rsid w:val="00615052"/>
    <w:rsid w:val="00615082"/>
    <w:rsid w:val="00615233"/>
    <w:rsid w:val="006156CC"/>
    <w:rsid w:val="00615754"/>
    <w:rsid w:val="0061584F"/>
    <w:rsid w:val="006159DD"/>
    <w:rsid w:val="00615BEC"/>
    <w:rsid w:val="00615D6B"/>
    <w:rsid w:val="00615F52"/>
    <w:rsid w:val="0061615A"/>
    <w:rsid w:val="00616581"/>
    <w:rsid w:val="0061679B"/>
    <w:rsid w:val="00616D82"/>
    <w:rsid w:val="0061730F"/>
    <w:rsid w:val="00617354"/>
    <w:rsid w:val="006179C5"/>
    <w:rsid w:val="00617B41"/>
    <w:rsid w:val="00620094"/>
    <w:rsid w:val="0062012D"/>
    <w:rsid w:val="00620341"/>
    <w:rsid w:val="0062046C"/>
    <w:rsid w:val="00620564"/>
    <w:rsid w:val="0062071B"/>
    <w:rsid w:val="00620955"/>
    <w:rsid w:val="006209FA"/>
    <w:rsid w:val="00620E1D"/>
    <w:rsid w:val="006214AA"/>
    <w:rsid w:val="00621781"/>
    <w:rsid w:val="00622540"/>
    <w:rsid w:val="0062292C"/>
    <w:rsid w:val="00622933"/>
    <w:rsid w:val="00622A8D"/>
    <w:rsid w:val="00622AD3"/>
    <w:rsid w:val="00622D4C"/>
    <w:rsid w:val="00622FCE"/>
    <w:rsid w:val="006230F8"/>
    <w:rsid w:val="006232BB"/>
    <w:rsid w:val="0062372E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9EF"/>
    <w:rsid w:val="00630C48"/>
    <w:rsid w:val="00630CCC"/>
    <w:rsid w:val="00630D96"/>
    <w:rsid w:val="00631000"/>
    <w:rsid w:val="006311F1"/>
    <w:rsid w:val="0063134C"/>
    <w:rsid w:val="00631852"/>
    <w:rsid w:val="00631B03"/>
    <w:rsid w:val="00632074"/>
    <w:rsid w:val="006323E4"/>
    <w:rsid w:val="00632B8A"/>
    <w:rsid w:val="00632FF1"/>
    <w:rsid w:val="0063310E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4E5"/>
    <w:rsid w:val="00635521"/>
    <w:rsid w:val="006356C3"/>
    <w:rsid w:val="00635BD3"/>
    <w:rsid w:val="00635D8A"/>
    <w:rsid w:val="006360FB"/>
    <w:rsid w:val="006361F4"/>
    <w:rsid w:val="0063634A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4C"/>
    <w:rsid w:val="00641E6F"/>
    <w:rsid w:val="006426F2"/>
    <w:rsid w:val="0064279E"/>
    <w:rsid w:val="006427AD"/>
    <w:rsid w:val="00642E57"/>
    <w:rsid w:val="00642FCD"/>
    <w:rsid w:val="006431DA"/>
    <w:rsid w:val="00643A5B"/>
    <w:rsid w:val="00643A80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CA2"/>
    <w:rsid w:val="00645EA9"/>
    <w:rsid w:val="00645F68"/>
    <w:rsid w:val="00646061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135"/>
    <w:rsid w:val="00650531"/>
    <w:rsid w:val="00650988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A93"/>
    <w:rsid w:val="00652C79"/>
    <w:rsid w:val="0065301E"/>
    <w:rsid w:val="0065304C"/>
    <w:rsid w:val="006530AB"/>
    <w:rsid w:val="00653269"/>
    <w:rsid w:val="00653284"/>
    <w:rsid w:val="0065342D"/>
    <w:rsid w:val="006535BC"/>
    <w:rsid w:val="00653930"/>
    <w:rsid w:val="0065459B"/>
    <w:rsid w:val="0065473B"/>
    <w:rsid w:val="006548F5"/>
    <w:rsid w:val="00654A8B"/>
    <w:rsid w:val="00654AE8"/>
    <w:rsid w:val="006552CD"/>
    <w:rsid w:val="006559B4"/>
    <w:rsid w:val="006561BE"/>
    <w:rsid w:val="00656218"/>
    <w:rsid w:val="006564E9"/>
    <w:rsid w:val="0065659A"/>
    <w:rsid w:val="006565BD"/>
    <w:rsid w:val="0065663B"/>
    <w:rsid w:val="006569C5"/>
    <w:rsid w:val="00656B0B"/>
    <w:rsid w:val="0065728B"/>
    <w:rsid w:val="0065739A"/>
    <w:rsid w:val="006574EF"/>
    <w:rsid w:val="00657634"/>
    <w:rsid w:val="006579FB"/>
    <w:rsid w:val="00657C71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19"/>
    <w:rsid w:val="006626AF"/>
    <w:rsid w:val="006628A7"/>
    <w:rsid w:val="00662B04"/>
    <w:rsid w:val="00662BB5"/>
    <w:rsid w:val="00662E8A"/>
    <w:rsid w:val="00662ED8"/>
    <w:rsid w:val="0066324B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99A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67F4C"/>
    <w:rsid w:val="0067005C"/>
    <w:rsid w:val="0067024C"/>
    <w:rsid w:val="0067030A"/>
    <w:rsid w:val="0067078A"/>
    <w:rsid w:val="00670838"/>
    <w:rsid w:val="00670DEB"/>
    <w:rsid w:val="00671192"/>
    <w:rsid w:val="006715B2"/>
    <w:rsid w:val="006715BF"/>
    <w:rsid w:val="00671822"/>
    <w:rsid w:val="006719E6"/>
    <w:rsid w:val="006720D4"/>
    <w:rsid w:val="00672BC4"/>
    <w:rsid w:val="00672D64"/>
    <w:rsid w:val="00673438"/>
    <w:rsid w:val="00673582"/>
    <w:rsid w:val="006735DA"/>
    <w:rsid w:val="006736B9"/>
    <w:rsid w:val="006737C8"/>
    <w:rsid w:val="00673842"/>
    <w:rsid w:val="006738AA"/>
    <w:rsid w:val="00673E20"/>
    <w:rsid w:val="00673E43"/>
    <w:rsid w:val="00673EB6"/>
    <w:rsid w:val="00673FCF"/>
    <w:rsid w:val="0067402B"/>
    <w:rsid w:val="00674093"/>
    <w:rsid w:val="006742B3"/>
    <w:rsid w:val="00674334"/>
    <w:rsid w:val="00674633"/>
    <w:rsid w:val="00674DD1"/>
    <w:rsid w:val="00674DF9"/>
    <w:rsid w:val="00674E6D"/>
    <w:rsid w:val="006750F4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11"/>
    <w:rsid w:val="00676683"/>
    <w:rsid w:val="006766F8"/>
    <w:rsid w:val="00676881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4F1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661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8FE"/>
    <w:rsid w:val="0068597C"/>
    <w:rsid w:val="00685B00"/>
    <w:rsid w:val="00685B8F"/>
    <w:rsid w:val="0068607D"/>
    <w:rsid w:val="00686E60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1E19"/>
    <w:rsid w:val="00691F5E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739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0C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6C0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3A3"/>
    <w:rsid w:val="006B3754"/>
    <w:rsid w:val="006B3B4D"/>
    <w:rsid w:val="006B3CE2"/>
    <w:rsid w:val="006B3E7C"/>
    <w:rsid w:val="006B43BA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B7E38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49"/>
    <w:rsid w:val="006C41D3"/>
    <w:rsid w:val="006C43F4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3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C2C"/>
    <w:rsid w:val="006D6F1A"/>
    <w:rsid w:val="006D742C"/>
    <w:rsid w:val="006D7705"/>
    <w:rsid w:val="006D7DD8"/>
    <w:rsid w:val="006D7E58"/>
    <w:rsid w:val="006D7E97"/>
    <w:rsid w:val="006E0232"/>
    <w:rsid w:val="006E0758"/>
    <w:rsid w:val="006E0A5A"/>
    <w:rsid w:val="006E1138"/>
    <w:rsid w:val="006E141D"/>
    <w:rsid w:val="006E1428"/>
    <w:rsid w:val="006E1B98"/>
    <w:rsid w:val="006E1C63"/>
    <w:rsid w:val="006E1F18"/>
    <w:rsid w:val="006E2016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573"/>
    <w:rsid w:val="006F2B1E"/>
    <w:rsid w:val="006F2DF9"/>
    <w:rsid w:val="006F2E17"/>
    <w:rsid w:val="006F3094"/>
    <w:rsid w:val="006F30BF"/>
    <w:rsid w:val="006F32EC"/>
    <w:rsid w:val="006F347C"/>
    <w:rsid w:val="006F37A3"/>
    <w:rsid w:val="006F3961"/>
    <w:rsid w:val="006F3A73"/>
    <w:rsid w:val="006F41C1"/>
    <w:rsid w:val="006F4578"/>
    <w:rsid w:val="006F4724"/>
    <w:rsid w:val="006F49F7"/>
    <w:rsid w:val="006F4A15"/>
    <w:rsid w:val="006F4FD7"/>
    <w:rsid w:val="006F514E"/>
    <w:rsid w:val="006F53D4"/>
    <w:rsid w:val="006F5506"/>
    <w:rsid w:val="006F58BF"/>
    <w:rsid w:val="006F5A40"/>
    <w:rsid w:val="006F5AB0"/>
    <w:rsid w:val="006F5D80"/>
    <w:rsid w:val="006F66B2"/>
    <w:rsid w:val="006F6773"/>
    <w:rsid w:val="006F6816"/>
    <w:rsid w:val="006F6939"/>
    <w:rsid w:val="006F6B5F"/>
    <w:rsid w:val="006F6B79"/>
    <w:rsid w:val="006F6D44"/>
    <w:rsid w:val="006F6EEE"/>
    <w:rsid w:val="006F707F"/>
    <w:rsid w:val="006F70C6"/>
    <w:rsid w:val="006F71E9"/>
    <w:rsid w:val="006F7243"/>
    <w:rsid w:val="006F7354"/>
    <w:rsid w:val="006F746D"/>
    <w:rsid w:val="006F748B"/>
    <w:rsid w:val="00700428"/>
    <w:rsid w:val="0070080E"/>
    <w:rsid w:val="00700BF4"/>
    <w:rsid w:val="007014E1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B4B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9C9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082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982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5F9B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01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174"/>
    <w:rsid w:val="007235FD"/>
    <w:rsid w:val="007236E6"/>
    <w:rsid w:val="00723710"/>
    <w:rsid w:val="0072383B"/>
    <w:rsid w:val="007238C9"/>
    <w:rsid w:val="00723937"/>
    <w:rsid w:val="00723FDF"/>
    <w:rsid w:val="007243E5"/>
    <w:rsid w:val="0072440E"/>
    <w:rsid w:val="00724807"/>
    <w:rsid w:val="00724A34"/>
    <w:rsid w:val="00725188"/>
    <w:rsid w:val="0072560E"/>
    <w:rsid w:val="00725720"/>
    <w:rsid w:val="00726220"/>
    <w:rsid w:val="007263E1"/>
    <w:rsid w:val="00726447"/>
    <w:rsid w:val="007265B0"/>
    <w:rsid w:val="0072680C"/>
    <w:rsid w:val="0072698B"/>
    <w:rsid w:val="00726A5E"/>
    <w:rsid w:val="00726E70"/>
    <w:rsid w:val="007270D8"/>
    <w:rsid w:val="007272AD"/>
    <w:rsid w:val="007275A8"/>
    <w:rsid w:val="00727C3E"/>
    <w:rsid w:val="0073034A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12"/>
    <w:rsid w:val="0073272A"/>
    <w:rsid w:val="00732D89"/>
    <w:rsid w:val="00732DE4"/>
    <w:rsid w:val="0073350B"/>
    <w:rsid w:val="00733768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5FBA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2EBF"/>
    <w:rsid w:val="0074334F"/>
    <w:rsid w:val="007436C9"/>
    <w:rsid w:val="00743ABB"/>
    <w:rsid w:val="0074414F"/>
    <w:rsid w:val="00744337"/>
    <w:rsid w:val="007444B1"/>
    <w:rsid w:val="00744503"/>
    <w:rsid w:val="00744973"/>
    <w:rsid w:val="00744D06"/>
    <w:rsid w:val="00744F2E"/>
    <w:rsid w:val="007451D0"/>
    <w:rsid w:val="007451F4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AAE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7AE"/>
    <w:rsid w:val="00750892"/>
    <w:rsid w:val="007508BE"/>
    <w:rsid w:val="00750A85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69C"/>
    <w:rsid w:val="00752741"/>
    <w:rsid w:val="00752892"/>
    <w:rsid w:val="00752B04"/>
    <w:rsid w:val="00752EC2"/>
    <w:rsid w:val="007530EF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06"/>
    <w:rsid w:val="00754E32"/>
    <w:rsid w:val="00754FD8"/>
    <w:rsid w:val="00755249"/>
    <w:rsid w:val="0075526E"/>
    <w:rsid w:val="007554F0"/>
    <w:rsid w:val="00755579"/>
    <w:rsid w:val="00755825"/>
    <w:rsid w:val="00755990"/>
    <w:rsid w:val="0075616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AF8"/>
    <w:rsid w:val="00762D0F"/>
    <w:rsid w:val="00763211"/>
    <w:rsid w:val="007632FE"/>
    <w:rsid w:val="0076385F"/>
    <w:rsid w:val="00763B81"/>
    <w:rsid w:val="007644B1"/>
    <w:rsid w:val="00764603"/>
    <w:rsid w:val="00764726"/>
    <w:rsid w:val="007649DC"/>
    <w:rsid w:val="00764CE6"/>
    <w:rsid w:val="0076509F"/>
    <w:rsid w:val="00765145"/>
    <w:rsid w:val="007658F3"/>
    <w:rsid w:val="00765B1C"/>
    <w:rsid w:val="00765BF0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3CCF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197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3C4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71"/>
    <w:rsid w:val="00782EDE"/>
    <w:rsid w:val="00782F39"/>
    <w:rsid w:val="00782FAC"/>
    <w:rsid w:val="00783412"/>
    <w:rsid w:val="0078344B"/>
    <w:rsid w:val="007834FF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5A1"/>
    <w:rsid w:val="00786621"/>
    <w:rsid w:val="00786729"/>
    <w:rsid w:val="0078692E"/>
    <w:rsid w:val="00786939"/>
    <w:rsid w:val="00787366"/>
    <w:rsid w:val="0078760C"/>
    <w:rsid w:val="00787819"/>
    <w:rsid w:val="00787A54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B08"/>
    <w:rsid w:val="00791D8F"/>
    <w:rsid w:val="00791DC6"/>
    <w:rsid w:val="00792A01"/>
    <w:rsid w:val="0079301C"/>
    <w:rsid w:val="00793293"/>
    <w:rsid w:val="007934C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B30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82F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20"/>
    <w:rsid w:val="007A4883"/>
    <w:rsid w:val="007A4B8D"/>
    <w:rsid w:val="007A4C09"/>
    <w:rsid w:val="007A4C22"/>
    <w:rsid w:val="007A52CD"/>
    <w:rsid w:val="007A55B2"/>
    <w:rsid w:val="007A563E"/>
    <w:rsid w:val="007A581F"/>
    <w:rsid w:val="007A5A30"/>
    <w:rsid w:val="007A5FA5"/>
    <w:rsid w:val="007A626D"/>
    <w:rsid w:val="007A65E3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E14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713"/>
    <w:rsid w:val="007B672D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55A"/>
    <w:rsid w:val="007C28B2"/>
    <w:rsid w:val="007C28D3"/>
    <w:rsid w:val="007C2A45"/>
    <w:rsid w:val="007C2CBC"/>
    <w:rsid w:val="007C2CD6"/>
    <w:rsid w:val="007C3061"/>
    <w:rsid w:val="007C3431"/>
    <w:rsid w:val="007C34D0"/>
    <w:rsid w:val="007C3891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4E52"/>
    <w:rsid w:val="007C5207"/>
    <w:rsid w:val="007C52B2"/>
    <w:rsid w:val="007C52D2"/>
    <w:rsid w:val="007C53F2"/>
    <w:rsid w:val="007C5ACF"/>
    <w:rsid w:val="007C5CAE"/>
    <w:rsid w:val="007C5ED5"/>
    <w:rsid w:val="007C617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676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EAC"/>
    <w:rsid w:val="007D1F96"/>
    <w:rsid w:val="007D2060"/>
    <w:rsid w:val="007D2284"/>
    <w:rsid w:val="007D2364"/>
    <w:rsid w:val="007D2454"/>
    <w:rsid w:val="007D2AC5"/>
    <w:rsid w:val="007D2B1B"/>
    <w:rsid w:val="007D2B7F"/>
    <w:rsid w:val="007D3285"/>
    <w:rsid w:val="007D3C2B"/>
    <w:rsid w:val="007D3D1F"/>
    <w:rsid w:val="007D3FC2"/>
    <w:rsid w:val="007D40B6"/>
    <w:rsid w:val="007D4155"/>
    <w:rsid w:val="007D4204"/>
    <w:rsid w:val="007D44C3"/>
    <w:rsid w:val="007D4652"/>
    <w:rsid w:val="007D4B06"/>
    <w:rsid w:val="007D4F86"/>
    <w:rsid w:val="007D54BC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4E5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3B9"/>
    <w:rsid w:val="007E7559"/>
    <w:rsid w:val="007E79C6"/>
    <w:rsid w:val="007E7E60"/>
    <w:rsid w:val="007E7E96"/>
    <w:rsid w:val="007F010C"/>
    <w:rsid w:val="007F03E4"/>
    <w:rsid w:val="007F0445"/>
    <w:rsid w:val="007F060C"/>
    <w:rsid w:val="007F0659"/>
    <w:rsid w:val="007F0A30"/>
    <w:rsid w:val="007F0F90"/>
    <w:rsid w:val="007F1107"/>
    <w:rsid w:val="007F1A89"/>
    <w:rsid w:val="007F1C60"/>
    <w:rsid w:val="007F1D57"/>
    <w:rsid w:val="007F200F"/>
    <w:rsid w:val="007F23C5"/>
    <w:rsid w:val="007F2477"/>
    <w:rsid w:val="007F271E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921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9CF"/>
    <w:rsid w:val="007F6C48"/>
    <w:rsid w:val="007F71DC"/>
    <w:rsid w:val="007F741B"/>
    <w:rsid w:val="007F7634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118A"/>
    <w:rsid w:val="008014EA"/>
    <w:rsid w:val="0080231E"/>
    <w:rsid w:val="00802769"/>
    <w:rsid w:val="00802A7B"/>
    <w:rsid w:val="00802ACA"/>
    <w:rsid w:val="00802D08"/>
    <w:rsid w:val="008036E1"/>
    <w:rsid w:val="00803A47"/>
    <w:rsid w:val="00803DEF"/>
    <w:rsid w:val="008040B2"/>
    <w:rsid w:val="00804175"/>
    <w:rsid w:val="008043F2"/>
    <w:rsid w:val="008046B7"/>
    <w:rsid w:val="008048BF"/>
    <w:rsid w:val="00804E07"/>
    <w:rsid w:val="0080520E"/>
    <w:rsid w:val="00805283"/>
    <w:rsid w:val="008054F9"/>
    <w:rsid w:val="008058D7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6FC9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AB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7EB"/>
    <w:rsid w:val="0081397B"/>
    <w:rsid w:val="00814157"/>
    <w:rsid w:val="00814209"/>
    <w:rsid w:val="008145C7"/>
    <w:rsid w:val="008145ED"/>
    <w:rsid w:val="00814806"/>
    <w:rsid w:val="00814B6B"/>
    <w:rsid w:val="00815005"/>
    <w:rsid w:val="00815B11"/>
    <w:rsid w:val="00815BCC"/>
    <w:rsid w:val="00815BE1"/>
    <w:rsid w:val="00815DC0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66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0F7"/>
    <w:rsid w:val="00822146"/>
    <w:rsid w:val="0082228F"/>
    <w:rsid w:val="008224C2"/>
    <w:rsid w:val="008227BF"/>
    <w:rsid w:val="00822989"/>
    <w:rsid w:val="00822D4D"/>
    <w:rsid w:val="00822DFE"/>
    <w:rsid w:val="00822F74"/>
    <w:rsid w:val="008230DB"/>
    <w:rsid w:val="00823187"/>
    <w:rsid w:val="008232D0"/>
    <w:rsid w:val="00823AC9"/>
    <w:rsid w:val="00823E62"/>
    <w:rsid w:val="00823F59"/>
    <w:rsid w:val="00824769"/>
    <w:rsid w:val="00824B74"/>
    <w:rsid w:val="00824D23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6C0"/>
    <w:rsid w:val="00826957"/>
    <w:rsid w:val="0082696D"/>
    <w:rsid w:val="00826E09"/>
    <w:rsid w:val="00827324"/>
    <w:rsid w:val="008273A6"/>
    <w:rsid w:val="00827BC9"/>
    <w:rsid w:val="00827DB7"/>
    <w:rsid w:val="00827E45"/>
    <w:rsid w:val="00827F45"/>
    <w:rsid w:val="00830147"/>
    <w:rsid w:val="008308DC"/>
    <w:rsid w:val="00830A29"/>
    <w:rsid w:val="00830B8F"/>
    <w:rsid w:val="00830C14"/>
    <w:rsid w:val="00830CCA"/>
    <w:rsid w:val="008311CC"/>
    <w:rsid w:val="008313E4"/>
    <w:rsid w:val="00831ABE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4E7C"/>
    <w:rsid w:val="00835071"/>
    <w:rsid w:val="0083521C"/>
    <w:rsid w:val="00835253"/>
    <w:rsid w:val="008353E3"/>
    <w:rsid w:val="00835458"/>
    <w:rsid w:val="008355B5"/>
    <w:rsid w:val="0083563B"/>
    <w:rsid w:val="00835907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4EF"/>
    <w:rsid w:val="00840532"/>
    <w:rsid w:val="008407D1"/>
    <w:rsid w:val="008409B4"/>
    <w:rsid w:val="008409E1"/>
    <w:rsid w:val="008410C6"/>
    <w:rsid w:val="00841324"/>
    <w:rsid w:val="008414AE"/>
    <w:rsid w:val="008415F4"/>
    <w:rsid w:val="0084162B"/>
    <w:rsid w:val="00841636"/>
    <w:rsid w:val="00841848"/>
    <w:rsid w:val="00841A8E"/>
    <w:rsid w:val="00841E6E"/>
    <w:rsid w:val="00841ED7"/>
    <w:rsid w:val="008420B7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AD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2B24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4DE"/>
    <w:rsid w:val="008559AE"/>
    <w:rsid w:val="00855A8F"/>
    <w:rsid w:val="00855D64"/>
    <w:rsid w:val="00855E3C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840"/>
    <w:rsid w:val="00861A00"/>
    <w:rsid w:val="00861A6E"/>
    <w:rsid w:val="008620A9"/>
    <w:rsid w:val="008621D0"/>
    <w:rsid w:val="00862753"/>
    <w:rsid w:val="00862856"/>
    <w:rsid w:val="0086292C"/>
    <w:rsid w:val="00862A8A"/>
    <w:rsid w:val="00862B3A"/>
    <w:rsid w:val="00862C5F"/>
    <w:rsid w:val="0086328F"/>
    <w:rsid w:val="00863AB6"/>
    <w:rsid w:val="00863C19"/>
    <w:rsid w:val="008640D3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3C6"/>
    <w:rsid w:val="00866595"/>
    <w:rsid w:val="00866BA5"/>
    <w:rsid w:val="00866EED"/>
    <w:rsid w:val="00866F52"/>
    <w:rsid w:val="00867B36"/>
    <w:rsid w:val="00867CA8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88F"/>
    <w:rsid w:val="008719F2"/>
    <w:rsid w:val="00871C01"/>
    <w:rsid w:val="00871F25"/>
    <w:rsid w:val="00871F4D"/>
    <w:rsid w:val="0087241D"/>
    <w:rsid w:val="00872944"/>
    <w:rsid w:val="00872BE2"/>
    <w:rsid w:val="008731C7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4F1D"/>
    <w:rsid w:val="008753BF"/>
    <w:rsid w:val="00875CDB"/>
    <w:rsid w:val="0087613F"/>
    <w:rsid w:val="008762E1"/>
    <w:rsid w:val="008763EB"/>
    <w:rsid w:val="00876623"/>
    <w:rsid w:val="0087672C"/>
    <w:rsid w:val="0087673B"/>
    <w:rsid w:val="00876F09"/>
    <w:rsid w:val="00877002"/>
    <w:rsid w:val="008771AC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13"/>
    <w:rsid w:val="0088582C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C18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AB9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A04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3D"/>
    <w:rsid w:val="008A085A"/>
    <w:rsid w:val="008A0A0A"/>
    <w:rsid w:val="008A0B38"/>
    <w:rsid w:val="008A0B91"/>
    <w:rsid w:val="008A0D73"/>
    <w:rsid w:val="008A120A"/>
    <w:rsid w:val="008A129D"/>
    <w:rsid w:val="008A14D8"/>
    <w:rsid w:val="008A159E"/>
    <w:rsid w:val="008A1747"/>
    <w:rsid w:val="008A178B"/>
    <w:rsid w:val="008A1BF0"/>
    <w:rsid w:val="008A1C9D"/>
    <w:rsid w:val="008A1CED"/>
    <w:rsid w:val="008A1E08"/>
    <w:rsid w:val="008A1E73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2D6A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81B"/>
    <w:rsid w:val="008A7D7A"/>
    <w:rsid w:val="008B0059"/>
    <w:rsid w:val="008B0062"/>
    <w:rsid w:val="008B0324"/>
    <w:rsid w:val="008B0430"/>
    <w:rsid w:val="008B04FB"/>
    <w:rsid w:val="008B07C3"/>
    <w:rsid w:val="008B09A3"/>
    <w:rsid w:val="008B0A14"/>
    <w:rsid w:val="008B0D29"/>
    <w:rsid w:val="008B10F1"/>
    <w:rsid w:val="008B1244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5B3D"/>
    <w:rsid w:val="008B5C9C"/>
    <w:rsid w:val="008B60BE"/>
    <w:rsid w:val="008B6130"/>
    <w:rsid w:val="008B636E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4AC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4DC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D0F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70D"/>
    <w:rsid w:val="008D4A3D"/>
    <w:rsid w:val="008D4B49"/>
    <w:rsid w:val="008D4E0F"/>
    <w:rsid w:val="008D51DB"/>
    <w:rsid w:val="008D5316"/>
    <w:rsid w:val="008D5693"/>
    <w:rsid w:val="008D58DB"/>
    <w:rsid w:val="008D5B84"/>
    <w:rsid w:val="008D5EAC"/>
    <w:rsid w:val="008D60C8"/>
    <w:rsid w:val="008D611E"/>
    <w:rsid w:val="008D6387"/>
    <w:rsid w:val="008D664C"/>
    <w:rsid w:val="008D679C"/>
    <w:rsid w:val="008D6AD4"/>
    <w:rsid w:val="008D7981"/>
    <w:rsid w:val="008D7989"/>
    <w:rsid w:val="008D79DE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E5F"/>
    <w:rsid w:val="008E1F7A"/>
    <w:rsid w:val="008E2151"/>
    <w:rsid w:val="008E2A34"/>
    <w:rsid w:val="008E2A44"/>
    <w:rsid w:val="008E2CE3"/>
    <w:rsid w:val="008E320D"/>
    <w:rsid w:val="008E3B21"/>
    <w:rsid w:val="008E3C1A"/>
    <w:rsid w:val="008E411C"/>
    <w:rsid w:val="008E4355"/>
    <w:rsid w:val="008E43F9"/>
    <w:rsid w:val="008E443A"/>
    <w:rsid w:val="008E48EC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85"/>
    <w:rsid w:val="008E66C5"/>
    <w:rsid w:val="008E69B4"/>
    <w:rsid w:val="008E6CE8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04C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474"/>
    <w:rsid w:val="00903518"/>
    <w:rsid w:val="00903A54"/>
    <w:rsid w:val="00903DEC"/>
    <w:rsid w:val="00903EC7"/>
    <w:rsid w:val="009041B6"/>
    <w:rsid w:val="00904252"/>
    <w:rsid w:val="0090441C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B48"/>
    <w:rsid w:val="00905D55"/>
    <w:rsid w:val="00905F9B"/>
    <w:rsid w:val="0090622E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5FE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6B8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79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3D21"/>
    <w:rsid w:val="00923E18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5F93"/>
    <w:rsid w:val="0092608C"/>
    <w:rsid w:val="009261A6"/>
    <w:rsid w:val="00926266"/>
    <w:rsid w:val="0092635E"/>
    <w:rsid w:val="00926615"/>
    <w:rsid w:val="009266F7"/>
    <w:rsid w:val="00926AFC"/>
    <w:rsid w:val="00926FFB"/>
    <w:rsid w:val="0092719E"/>
    <w:rsid w:val="00927557"/>
    <w:rsid w:val="00927635"/>
    <w:rsid w:val="009278C3"/>
    <w:rsid w:val="00927AEC"/>
    <w:rsid w:val="00927CB9"/>
    <w:rsid w:val="00927F84"/>
    <w:rsid w:val="009301E8"/>
    <w:rsid w:val="009303E9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0B"/>
    <w:rsid w:val="00932F6B"/>
    <w:rsid w:val="009334D2"/>
    <w:rsid w:val="009337FE"/>
    <w:rsid w:val="00933BD7"/>
    <w:rsid w:val="00934048"/>
    <w:rsid w:val="00934127"/>
    <w:rsid w:val="009342FE"/>
    <w:rsid w:val="009343F1"/>
    <w:rsid w:val="0093442A"/>
    <w:rsid w:val="009347B1"/>
    <w:rsid w:val="00934DC3"/>
    <w:rsid w:val="00934F59"/>
    <w:rsid w:val="009350C9"/>
    <w:rsid w:val="009351B0"/>
    <w:rsid w:val="009353C3"/>
    <w:rsid w:val="0093566E"/>
    <w:rsid w:val="0093581D"/>
    <w:rsid w:val="00935D1B"/>
    <w:rsid w:val="00935FF1"/>
    <w:rsid w:val="00936992"/>
    <w:rsid w:val="00936ADF"/>
    <w:rsid w:val="00936B5E"/>
    <w:rsid w:val="00936C89"/>
    <w:rsid w:val="00936E66"/>
    <w:rsid w:val="00936FDC"/>
    <w:rsid w:val="00937274"/>
    <w:rsid w:val="0093738F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5E82"/>
    <w:rsid w:val="009460B9"/>
    <w:rsid w:val="009460FB"/>
    <w:rsid w:val="0094627F"/>
    <w:rsid w:val="0094664E"/>
    <w:rsid w:val="00946C8D"/>
    <w:rsid w:val="00946F34"/>
    <w:rsid w:val="0094722A"/>
    <w:rsid w:val="00947437"/>
    <w:rsid w:val="009477C8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8AE"/>
    <w:rsid w:val="00950A4B"/>
    <w:rsid w:val="009510BF"/>
    <w:rsid w:val="00951236"/>
    <w:rsid w:val="0095133C"/>
    <w:rsid w:val="00951492"/>
    <w:rsid w:val="009515FF"/>
    <w:rsid w:val="00951844"/>
    <w:rsid w:val="00951A7E"/>
    <w:rsid w:val="00952372"/>
    <w:rsid w:val="009526A7"/>
    <w:rsid w:val="009527FE"/>
    <w:rsid w:val="0095280E"/>
    <w:rsid w:val="0095290C"/>
    <w:rsid w:val="009529E5"/>
    <w:rsid w:val="00952BA4"/>
    <w:rsid w:val="00952E16"/>
    <w:rsid w:val="0095302A"/>
    <w:rsid w:val="009533D1"/>
    <w:rsid w:val="00953613"/>
    <w:rsid w:val="00953716"/>
    <w:rsid w:val="0095389F"/>
    <w:rsid w:val="00953A9A"/>
    <w:rsid w:val="00953BAE"/>
    <w:rsid w:val="00953C74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33"/>
    <w:rsid w:val="0096119C"/>
    <w:rsid w:val="009611C1"/>
    <w:rsid w:val="009616AC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5B7"/>
    <w:rsid w:val="00967700"/>
    <w:rsid w:val="00967B14"/>
    <w:rsid w:val="00967B27"/>
    <w:rsid w:val="00967D3B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2D65"/>
    <w:rsid w:val="0097305F"/>
    <w:rsid w:val="00973A74"/>
    <w:rsid w:val="00973C1A"/>
    <w:rsid w:val="00973F8A"/>
    <w:rsid w:val="00974514"/>
    <w:rsid w:val="00974AB7"/>
    <w:rsid w:val="00974B5C"/>
    <w:rsid w:val="00974C8D"/>
    <w:rsid w:val="0097506E"/>
    <w:rsid w:val="009751C7"/>
    <w:rsid w:val="0097544F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DC1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9C4"/>
    <w:rsid w:val="00982C19"/>
    <w:rsid w:val="0098319B"/>
    <w:rsid w:val="00983693"/>
    <w:rsid w:val="009838D9"/>
    <w:rsid w:val="009838DD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08E"/>
    <w:rsid w:val="009853B3"/>
    <w:rsid w:val="009859AA"/>
    <w:rsid w:val="00985D68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87E2D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6DA"/>
    <w:rsid w:val="00992AFC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D2D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3EE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55B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6FB9"/>
    <w:rsid w:val="009A6FC1"/>
    <w:rsid w:val="009A70D3"/>
    <w:rsid w:val="009A70DB"/>
    <w:rsid w:val="009A714B"/>
    <w:rsid w:val="009A71EF"/>
    <w:rsid w:val="009A730A"/>
    <w:rsid w:val="009A74BE"/>
    <w:rsid w:val="009A78C9"/>
    <w:rsid w:val="009A7A53"/>
    <w:rsid w:val="009A7E5B"/>
    <w:rsid w:val="009A7EF8"/>
    <w:rsid w:val="009A7F8B"/>
    <w:rsid w:val="009B0351"/>
    <w:rsid w:val="009B0CA1"/>
    <w:rsid w:val="009B0E72"/>
    <w:rsid w:val="009B158F"/>
    <w:rsid w:val="009B1611"/>
    <w:rsid w:val="009B1809"/>
    <w:rsid w:val="009B196F"/>
    <w:rsid w:val="009B1CBA"/>
    <w:rsid w:val="009B1EF6"/>
    <w:rsid w:val="009B1F57"/>
    <w:rsid w:val="009B1FCD"/>
    <w:rsid w:val="009B2815"/>
    <w:rsid w:val="009B2A89"/>
    <w:rsid w:val="009B2B35"/>
    <w:rsid w:val="009B2B80"/>
    <w:rsid w:val="009B2B85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56B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4F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83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3DBE"/>
    <w:rsid w:val="009C451A"/>
    <w:rsid w:val="009C49AB"/>
    <w:rsid w:val="009C4EE8"/>
    <w:rsid w:val="009C4FBB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A2"/>
    <w:rsid w:val="009D1CBF"/>
    <w:rsid w:val="009D1D83"/>
    <w:rsid w:val="009D1E53"/>
    <w:rsid w:val="009D1EC8"/>
    <w:rsid w:val="009D1F80"/>
    <w:rsid w:val="009D2055"/>
    <w:rsid w:val="009D2335"/>
    <w:rsid w:val="009D2452"/>
    <w:rsid w:val="009D2841"/>
    <w:rsid w:val="009D2864"/>
    <w:rsid w:val="009D2920"/>
    <w:rsid w:val="009D2936"/>
    <w:rsid w:val="009D2A49"/>
    <w:rsid w:val="009D2AC5"/>
    <w:rsid w:val="009D2B53"/>
    <w:rsid w:val="009D2C68"/>
    <w:rsid w:val="009D2E49"/>
    <w:rsid w:val="009D3602"/>
    <w:rsid w:val="009D3897"/>
    <w:rsid w:val="009D39C9"/>
    <w:rsid w:val="009D39FC"/>
    <w:rsid w:val="009D3B01"/>
    <w:rsid w:val="009D3BA7"/>
    <w:rsid w:val="009D3DB5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66"/>
    <w:rsid w:val="009D72D0"/>
    <w:rsid w:val="009D733E"/>
    <w:rsid w:val="009D7493"/>
    <w:rsid w:val="009D7A5C"/>
    <w:rsid w:val="009D7E85"/>
    <w:rsid w:val="009E02CF"/>
    <w:rsid w:val="009E043E"/>
    <w:rsid w:val="009E0789"/>
    <w:rsid w:val="009E0BB7"/>
    <w:rsid w:val="009E0CB6"/>
    <w:rsid w:val="009E0E04"/>
    <w:rsid w:val="009E1249"/>
    <w:rsid w:val="009E17EB"/>
    <w:rsid w:val="009E1B1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7CD"/>
    <w:rsid w:val="009E7818"/>
    <w:rsid w:val="009E78D5"/>
    <w:rsid w:val="009E7A12"/>
    <w:rsid w:val="009E7E22"/>
    <w:rsid w:val="009E7E2E"/>
    <w:rsid w:val="009F0516"/>
    <w:rsid w:val="009F0710"/>
    <w:rsid w:val="009F0986"/>
    <w:rsid w:val="009F12BE"/>
    <w:rsid w:val="009F184D"/>
    <w:rsid w:val="009F1971"/>
    <w:rsid w:val="009F1CB4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3F89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9DB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34F7"/>
    <w:rsid w:val="00A042FA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2E6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3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951"/>
    <w:rsid w:val="00A13C9F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919"/>
    <w:rsid w:val="00A16AE4"/>
    <w:rsid w:val="00A17ED2"/>
    <w:rsid w:val="00A200F9"/>
    <w:rsid w:val="00A203B3"/>
    <w:rsid w:val="00A20844"/>
    <w:rsid w:val="00A20A0A"/>
    <w:rsid w:val="00A20BA9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CE7"/>
    <w:rsid w:val="00A22CF7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255"/>
    <w:rsid w:val="00A279B1"/>
    <w:rsid w:val="00A27A9E"/>
    <w:rsid w:val="00A27AC2"/>
    <w:rsid w:val="00A27BB4"/>
    <w:rsid w:val="00A300A0"/>
    <w:rsid w:val="00A300AC"/>
    <w:rsid w:val="00A30160"/>
    <w:rsid w:val="00A3019A"/>
    <w:rsid w:val="00A301AA"/>
    <w:rsid w:val="00A30308"/>
    <w:rsid w:val="00A307D3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05"/>
    <w:rsid w:val="00A32C3C"/>
    <w:rsid w:val="00A32D3B"/>
    <w:rsid w:val="00A33232"/>
    <w:rsid w:val="00A33301"/>
    <w:rsid w:val="00A334E1"/>
    <w:rsid w:val="00A335FE"/>
    <w:rsid w:val="00A3375C"/>
    <w:rsid w:val="00A337DA"/>
    <w:rsid w:val="00A33E14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B15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77B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284"/>
    <w:rsid w:val="00A528C8"/>
    <w:rsid w:val="00A52AB3"/>
    <w:rsid w:val="00A52B64"/>
    <w:rsid w:val="00A52E9C"/>
    <w:rsid w:val="00A52F36"/>
    <w:rsid w:val="00A530B4"/>
    <w:rsid w:val="00A53306"/>
    <w:rsid w:val="00A53312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102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D4C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41C"/>
    <w:rsid w:val="00A73989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AD7"/>
    <w:rsid w:val="00A76D48"/>
    <w:rsid w:val="00A77215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3D96"/>
    <w:rsid w:val="00A8429A"/>
    <w:rsid w:val="00A844FA"/>
    <w:rsid w:val="00A8472B"/>
    <w:rsid w:val="00A8494E"/>
    <w:rsid w:val="00A84AD4"/>
    <w:rsid w:val="00A84B2C"/>
    <w:rsid w:val="00A8582A"/>
    <w:rsid w:val="00A85D30"/>
    <w:rsid w:val="00A85FD4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D62"/>
    <w:rsid w:val="00A92EA7"/>
    <w:rsid w:val="00A931ED"/>
    <w:rsid w:val="00A9326A"/>
    <w:rsid w:val="00A9329F"/>
    <w:rsid w:val="00A9348F"/>
    <w:rsid w:val="00A93504"/>
    <w:rsid w:val="00A935F0"/>
    <w:rsid w:val="00A9380F"/>
    <w:rsid w:val="00A93858"/>
    <w:rsid w:val="00A93884"/>
    <w:rsid w:val="00A93B63"/>
    <w:rsid w:val="00A93E97"/>
    <w:rsid w:val="00A94329"/>
    <w:rsid w:val="00A948B4"/>
    <w:rsid w:val="00A94B5B"/>
    <w:rsid w:val="00A94D37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6B8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97FEF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8B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5F42"/>
    <w:rsid w:val="00AA61A9"/>
    <w:rsid w:val="00AA6B6C"/>
    <w:rsid w:val="00AA6B7A"/>
    <w:rsid w:val="00AA6C51"/>
    <w:rsid w:val="00AA6E41"/>
    <w:rsid w:val="00AA6EDF"/>
    <w:rsid w:val="00AA706A"/>
    <w:rsid w:val="00AA7325"/>
    <w:rsid w:val="00AA7590"/>
    <w:rsid w:val="00AA76D5"/>
    <w:rsid w:val="00AA7782"/>
    <w:rsid w:val="00AA7AF1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2A8"/>
    <w:rsid w:val="00AB26FC"/>
    <w:rsid w:val="00AB2A42"/>
    <w:rsid w:val="00AB2FE1"/>
    <w:rsid w:val="00AB32F9"/>
    <w:rsid w:val="00AB336D"/>
    <w:rsid w:val="00AB3768"/>
    <w:rsid w:val="00AB3C9D"/>
    <w:rsid w:val="00AB3FD1"/>
    <w:rsid w:val="00AB4004"/>
    <w:rsid w:val="00AB4279"/>
    <w:rsid w:val="00AB4775"/>
    <w:rsid w:val="00AB4C58"/>
    <w:rsid w:val="00AB4F0F"/>
    <w:rsid w:val="00AB505B"/>
    <w:rsid w:val="00AB5219"/>
    <w:rsid w:val="00AB5300"/>
    <w:rsid w:val="00AB543B"/>
    <w:rsid w:val="00AB545A"/>
    <w:rsid w:val="00AB5A85"/>
    <w:rsid w:val="00AB5C4A"/>
    <w:rsid w:val="00AB5C59"/>
    <w:rsid w:val="00AB5FC9"/>
    <w:rsid w:val="00AB645F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651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E2F"/>
    <w:rsid w:val="00AC5038"/>
    <w:rsid w:val="00AC5450"/>
    <w:rsid w:val="00AC54F3"/>
    <w:rsid w:val="00AC5673"/>
    <w:rsid w:val="00AC5AEE"/>
    <w:rsid w:val="00AC5F44"/>
    <w:rsid w:val="00AC6218"/>
    <w:rsid w:val="00AC633F"/>
    <w:rsid w:val="00AC64B4"/>
    <w:rsid w:val="00AC64B5"/>
    <w:rsid w:val="00AC68BD"/>
    <w:rsid w:val="00AC68DA"/>
    <w:rsid w:val="00AC6D94"/>
    <w:rsid w:val="00AC71A9"/>
    <w:rsid w:val="00AC7851"/>
    <w:rsid w:val="00AD01D3"/>
    <w:rsid w:val="00AD0387"/>
    <w:rsid w:val="00AD0844"/>
    <w:rsid w:val="00AD0983"/>
    <w:rsid w:val="00AD0C61"/>
    <w:rsid w:val="00AD0D93"/>
    <w:rsid w:val="00AD1002"/>
    <w:rsid w:val="00AD105D"/>
    <w:rsid w:val="00AD11EF"/>
    <w:rsid w:val="00AD1382"/>
    <w:rsid w:val="00AD144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2D"/>
    <w:rsid w:val="00AD3248"/>
    <w:rsid w:val="00AD3338"/>
    <w:rsid w:val="00AD38CB"/>
    <w:rsid w:val="00AD3A3A"/>
    <w:rsid w:val="00AD41C2"/>
    <w:rsid w:val="00AD4318"/>
    <w:rsid w:val="00AD47A7"/>
    <w:rsid w:val="00AD49B1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C99"/>
    <w:rsid w:val="00AE5D55"/>
    <w:rsid w:val="00AE63B6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14D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920"/>
    <w:rsid w:val="00AF4146"/>
    <w:rsid w:val="00AF41CC"/>
    <w:rsid w:val="00AF42A4"/>
    <w:rsid w:val="00AF4489"/>
    <w:rsid w:val="00AF44E6"/>
    <w:rsid w:val="00AF4971"/>
    <w:rsid w:val="00AF4E28"/>
    <w:rsid w:val="00AF4E82"/>
    <w:rsid w:val="00AF505C"/>
    <w:rsid w:val="00AF5089"/>
    <w:rsid w:val="00AF5268"/>
    <w:rsid w:val="00AF590A"/>
    <w:rsid w:val="00AF5C9B"/>
    <w:rsid w:val="00AF5D33"/>
    <w:rsid w:val="00AF5F2F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014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B3A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AA0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5B83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781"/>
    <w:rsid w:val="00B3089B"/>
    <w:rsid w:val="00B30C51"/>
    <w:rsid w:val="00B30DE6"/>
    <w:rsid w:val="00B30EED"/>
    <w:rsid w:val="00B31135"/>
    <w:rsid w:val="00B31343"/>
    <w:rsid w:val="00B31358"/>
    <w:rsid w:val="00B3149C"/>
    <w:rsid w:val="00B315AE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4E0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5DA0"/>
    <w:rsid w:val="00B36135"/>
    <w:rsid w:val="00B36387"/>
    <w:rsid w:val="00B36414"/>
    <w:rsid w:val="00B36681"/>
    <w:rsid w:val="00B36A5C"/>
    <w:rsid w:val="00B36AD2"/>
    <w:rsid w:val="00B36BE6"/>
    <w:rsid w:val="00B36C29"/>
    <w:rsid w:val="00B36E8C"/>
    <w:rsid w:val="00B36FCA"/>
    <w:rsid w:val="00B373A2"/>
    <w:rsid w:val="00B37878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835"/>
    <w:rsid w:val="00B41C2A"/>
    <w:rsid w:val="00B41FC3"/>
    <w:rsid w:val="00B42171"/>
    <w:rsid w:val="00B42252"/>
    <w:rsid w:val="00B422F9"/>
    <w:rsid w:val="00B42383"/>
    <w:rsid w:val="00B424F8"/>
    <w:rsid w:val="00B424FC"/>
    <w:rsid w:val="00B42823"/>
    <w:rsid w:val="00B428C2"/>
    <w:rsid w:val="00B42906"/>
    <w:rsid w:val="00B42AF1"/>
    <w:rsid w:val="00B42BB9"/>
    <w:rsid w:val="00B42C99"/>
    <w:rsid w:val="00B431B6"/>
    <w:rsid w:val="00B43368"/>
    <w:rsid w:val="00B4399A"/>
    <w:rsid w:val="00B43A43"/>
    <w:rsid w:val="00B43E90"/>
    <w:rsid w:val="00B43F98"/>
    <w:rsid w:val="00B441BA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199"/>
    <w:rsid w:val="00B5729C"/>
    <w:rsid w:val="00B574CE"/>
    <w:rsid w:val="00B579FC"/>
    <w:rsid w:val="00B6022A"/>
    <w:rsid w:val="00B60457"/>
    <w:rsid w:val="00B60C42"/>
    <w:rsid w:val="00B60F87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0F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421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057"/>
    <w:rsid w:val="00B74385"/>
    <w:rsid w:val="00B744CE"/>
    <w:rsid w:val="00B745B6"/>
    <w:rsid w:val="00B74864"/>
    <w:rsid w:val="00B74DD9"/>
    <w:rsid w:val="00B74F7B"/>
    <w:rsid w:val="00B751E6"/>
    <w:rsid w:val="00B75748"/>
    <w:rsid w:val="00B759C8"/>
    <w:rsid w:val="00B759FC"/>
    <w:rsid w:val="00B75B12"/>
    <w:rsid w:val="00B76069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AE"/>
    <w:rsid w:val="00B829D9"/>
    <w:rsid w:val="00B82A2C"/>
    <w:rsid w:val="00B82F45"/>
    <w:rsid w:val="00B83676"/>
    <w:rsid w:val="00B837CA"/>
    <w:rsid w:val="00B83FD6"/>
    <w:rsid w:val="00B840CC"/>
    <w:rsid w:val="00B844D9"/>
    <w:rsid w:val="00B845E6"/>
    <w:rsid w:val="00B84898"/>
    <w:rsid w:val="00B84C53"/>
    <w:rsid w:val="00B84D43"/>
    <w:rsid w:val="00B850A7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C66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7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1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3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19C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4C4"/>
    <w:rsid w:val="00BB4588"/>
    <w:rsid w:val="00BB4651"/>
    <w:rsid w:val="00BB4AA7"/>
    <w:rsid w:val="00BB4C2C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DA"/>
    <w:rsid w:val="00BC0AD9"/>
    <w:rsid w:val="00BC0B84"/>
    <w:rsid w:val="00BC0DD2"/>
    <w:rsid w:val="00BC1278"/>
    <w:rsid w:val="00BC1453"/>
    <w:rsid w:val="00BC149D"/>
    <w:rsid w:val="00BC199A"/>
    <w:rsid w:val="00BC1C19"/>
    <w:rsid w:val="00BC1FF5"/>
    <w:rsid w:val="00BC2665"/>
    <w:rsid w:val="00BC2B3F"/>
    <w:rsid w:val="00BC2E1F"/>
    <w:rsid w:val="00BC2F0F"/>
    <w:rsid w:val="00BC2FEA"/>
    <w:rsid w:val="00BC2FEB"/>
    <w:rsid w:val="00BC3061"/>
    <w:rsid w:val="00BC32A3"/>
    <w:rsid w:val="00BC33BB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4C7"/>
    <w:rsid w:val="00BC5964"/>
    <w:rsid w:val="00BC5A35"/>
    <w:rsid w:val="00BC5F4D"/>
    <w:rsid w:val="00BC6088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0F41"/>
    <w:rsid w:val="00BD15E9"/>
    <w:rsid w:val="00BD16C9"/>
    <w:rsid w:val="00BD2011"/>
    <w:rsid w:val="00BD21C4"/>
    <w:rsid w:val="00BD2757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2B3"/>
    <w:rsid w:val="00BD55B6"/>
    <w:rsid w:val="00BD5A52"/>
    <w:rsid w:val="00BD5B37"/>
    <w:rsid w:val="00BD5B4D"/>
    <w:rsid w:val="00BD5D64"/>
    <w:rsid w:val="00BD5EFA"/>
    <w:rsid w:val="00BD6022"/>
    <w:rsid w:val="00BD6AB0"/>
    <w:rsid w:val="00BD6B70"/>
    <w:rsid w:val="00BD6BE9"/>
    <w:rsid w:val="00BD6D37"/>
    <w:rsid w:val="00BD6DED"/>
    <w:rsid w:val="00BD6EB7"/>
    <w:rsid w:val="00BD6F08"/>
    <w:rsid w:val="00BD700C"/>
    <w:rsid w:val="00BD75E8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93D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1FD6"/>
    <w:rsid w:val="00BF2148"/>
    <w:rsid w:val="00BF23EA"/>
    <w:rsid w:val="00BF2517"/>
    <w:rsid w:val="00BF267C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461"/>
    <w:rsid w:val="00BF4CC3"/>
    <w:rsid w:val="00BF4E2C"/>
    <w:rsid w:val="00BF505F"/>
    <w:rsid w:val="00BF5111"/>
    <w:rsid w:val="00BF5366"/>
    <w:rsid w:val="00BF58A5"/>
    <w:rsid w:val="00BF5A0E"/>
    <w:rsid w:val="00BF5AF9"/>
    <w:rsid w:val="00BF5E05"/>
    <w:rsid w:val="00BF5F4A"/>
    <w:rsid w:val="00BF608F"/>
    <w:rsid w:val="00BF6680"/>
    <w:rsid w:val="00BF69EF"/>
    <w:rsid w:val="00BF6B90"/>
    <w:rsid w:val="00BF6D6D"/>
    <w:rsid w:val="00BF6FEE"/>
    <w:rsid w:val="00BF745D"/>
    <w:rsid w:val="00BF77D6"/>
    <w:rsid w:val="00BF7892"/>
    <w:rsid w:val="00BF7B91"/>
    <w:rsid w:val="00BF7E4B"/>
    <w:rsid w:val="00C00317"/>
    <w:rsid w:val="00C00321"/>
    <w:rsid w:val="00C0097A"/>
    <w:rsid w:val="00C00A09"/>
    <w:rsid w:val="00C01286"/>
    <w:rsid w:val="00C0156A"/>
    <w:rsid w:val="00C01593"/>
    <w:rsid w:val="00C01648"/>
    <w:rsid w:val="00C01933"/>
    <w:rsid w:val="00C01D16"/>
    <w:rsid w:val="00C01E42"/>
    <w:rsid w:val="00C024D4"/>
    <w:rsid w:val="00C027A4"/>
    <w:rsid w:val="00C02881"/>
    <w:rsid w:val="00C0313A"/>
    <w:rsid w:val="00C036F9"/>
    <w:rsid w:val="00C03AD7"/>
    <w:rsid w:val="00C042A6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6D8"/>
    <w:rsid w:val="00C10793"/>
    <w:rsid w:val="00C11167"/>
    <w:rsid w:val="00C111A9"/>
    <w:rsid w:val="00C11916"/>
    <w:rsid w:val="00C11933"/>
    <w:rsid w:val="00C11A43"/>
    <w:rsid w:val="00C11C18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E96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0E4"/>
    <w:rsid w:val="00C153E3"/>
    <w:rsid w:val="00C156CD"/>
    <w:rsid w:val="00C1575C"/>
    <w:rsid w:val="00C158D7"/>
    <w:rsid w:val="00C16279"/>
    <w:rsid w:val="00C163A2"/>
    <w:rsid w:val="00C1674D"/>
    <w:rsid w:val="00C16A54"/>
    <w:rsid w:val="00C16B4D"/>
    <w:rsid w:val="00C16BD3"/>
    <w:rsid w:val="00C170A5"/>
    <w:rsid w:val="00C171A3"/>
    <w:rsid w:val="00C17253"/>
    <w:rsid w:val="00C1748A"/>
    <w:rsid w:val="00C1751B"/>
    <w:rsid w:val="00C17682"/>
    <w:rsid w:val="00C17C65"/>
    <w:rsid w:val="00C17C73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4F4"/>
    <w:rsid w:val="00C24623"/>
    <w:rsid w:val="00C24702"/>
    <w:rsid w:val="00C2482F"/>
    <w:rsid w:val="00C249DA"/>
    <w:rsid w:val="00C24D1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5D4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4C9"/>
    <w:rsid w:val="00C33682"/>
    <w:rsid w:val="00C33799"/>
    <w:rsid w:val="00C33AEB"/>
    <w:rsid w:val="00C3402B"/>
    <w:rsid w:val="00C34208"/>
    <w:rsid w:val="00C34496"/>
    <w:rsid w:val="00C34525"/>
    <w:rsid w:val="00C34844"/>
    <w:rsid w:val="00C348E7"/>
    <w:rsid w:val="00C35397"/>
    <w:rsid w:val="00C35688"/>
    <w:rsid w:val="00C356D3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B39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303"/>
    <w:rsid w:val="00C42B87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B79"/>
    <w:rsid w:val="00C46E51"/>
    <w:rsid w:val="00C470D4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6B2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5E4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7A1"/>
    <w:rsid w:val="00C62868"/>
    <w:rsid w:val="00C6348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4FDA"/>
    <w:rsid w:val="00C650C1"/>
    <w:rsid w:val="00C654C1"/>
    <w:rsid w:val="00C654ED"/>
    <w:rsid w:val="00C65610"/>
    <w:rsid w:val="00C656BD"/>
    <w:rsid w:val="00C656F1"/>
    <w:rsid w:val="00C65858"/>
    <w:rsid w:val="00C65E2B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EBC"/>
    <w:rsid w:val="00C66F35"/>
    <w:rsid w:val="00C67D57"/>
    <w:rsid w:val="00C67E93"/>
    <w:rsid w:val="00C67FE9"/>
    <w:rsid w:val="00C700C1"/>
    <w:rsid w:val="00C706F0"/>
    <w:rsid w:val="00C707EB"/>
    <w:rsid w:val="00C70903"/>
    <w:rsid w:val="00C70A6A"/>
    <w:rsid w:val="00C70C17"/>
    <w:rsid w:val="00C70DC7"/>
    <w:rsid w:val="00C70EB0"/>
    <w:rsid w:val="00C7147E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67C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AC"/>
    <w:rsid w:val="00C77ED7"/>
    <w:rsid w:val="00C80316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6EF"/>
    <w:rsid w:val="00C827F6"/>
    <w:rsid w:val="00C82912"/>
    <w:rsid w:val="00C82B57"/>
    <w:rsid w:val="00C82D74"/>
    <w:rsid w:val="00C830C3"/>
    <w:rsid w:val="00C83195"/>
    <w:rsid w:val="00C837DD"/>
    <w:rsid w:val="00C83ACA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D18"/>
    <w:rsid w:val="00C87F19"/>
    <w:rsid w:val="00C87F86"/>
    <w:rsid w:val="00C90358"/>
    <w:rsid w:val="00C90551"/>
    <w:rsid w:val="00C9067F"/>
    <w:rsid w:val="00C90C44"/>
    <w:rsid w:val="00C90D36"/>
    <w:rsid w:val="00C910C5"/>
    <w:rsid w:val="00C91259"/>
    <w:rsid w:val="00C91266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8D7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01E"/>
    <w:rsid w:val="00CA21AA"/>
    <w:rsid w:val="00CA28AB"/>
    <w:rsid w:val="00CA2B5D"/>
    <w:rsid w:val="00CA325C"/>
    <w:rsid w:val="00CA3419"/>
    <w:rsid w:val="00CA34CF"/>
    <w:rsid w:val="00CA3D09"/>
    <w:rsid w:val="00CA3F49"/>
    <w:rsid w:val="00CA45B6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D3"/>
    <w:rsid w:val="00CB0A74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CE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405F"/>
    <w:rsid w:val="00CC41CC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D36"/>
    <w:rsid w:val="00CD4FFC"/>
    <w:rsid w:val="00CD5010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1C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5EC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AD2"/>
    <w:rsid w:val="00CE2FC5"/>
    <w:rsid w:val="00CE30F3"/>
    <w:rsid w:val="00CE340E"/>
    <w:rsid w:val="00CE37AF"/>
    <w:rsid w:val="00CE3C51"/>
    <w:rsid w:val="00CE4108"/>
    <w:rsid w:val="00CE4132"/>
    <w:rsid w:val="00CE420B"/>
    <w:rsid w:val="00CE4414"/>
    <w:rsid w:val="00CE4666"/>
    <w:rsid w:val="00CE4CD3"/>
    <w:rsid w:val="00CE51BC"/>
    <w:rsid w:val="00CE550C"/>
    <w:rsid w:val="00CE551F"/>
    <w:rsid w:val="00CE57E8"/>
    <w:rsid w:val="00CE5C77"/>
    <w:rsid w:val="00CE64BB"/>
    <w:rsid w:val="00CE6B9D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095B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6E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181B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1EA7"/>
    <w:rsid w:val="00D1204B"/>
    <w:rsid w:val="00D12368"/>
    <w:rsid w:val="00D124D5"/>
    <w:rsid w:val="00D126D2"/>
    <w:rsid w:val="00D1276B"/>
    <w:rsid w:val="00D127F4"/>
    <w:rsid w:val="00D13689"/>
    <w:rsid w:val="00D136E9"/>
    <w:rsid w:val="00D13A07"/>
    <w:rsid w:val="00D13D29"/>
    <w:rsid w:val="00D13DD3"/>
    <w:rsid w:val="00D1400F"/>
    <w:rsid w:val="00D14071"/>
    <w:rsid w:val="00D14461"/>
    <w:rsid w:val="00D144E6"/>
    <w:rsid w:val="00D14584"/>
    <w:rsid w:val="00D145AF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4E"/>
    <w:rsid w:val="00D15C9E"/>
    <w:rsid w:val="00D15D1A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A5"/>
    <w:rsid w:val="00D20EE7"/>
    <w:rsid w:val="00D2144C"/>
    <w:rsid w:val="00D215AC"/>
    <w:rsid w:val="00D218A4"/>
    <w:rsid w:val="00D218C1"/>
    <w:rsid w:val="00D2195E"/>
    <w:rsid w:val="00D219A6"/>
    <w:rsid w:val="00D21A20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6F28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0D50"/>
    <w:rsid w:val="00D31117"/>
    <w:rsid w:val="00D31152"/>
    <w:rsid w:val="00D31286"/>
    <w:rsid w:val="00D315F9"/>
    <w:rsid w:val="00D317D5"/>
    <w:rsid w:val="00D317E9"/>
    <w:rsid w:val="00D31877"/>
    <w:rsid w:val="00D31886"/>
    <w:rsid w:val="00D31C69"/>
    <w:rsid w:val="00D31C7D"/>
    <w:rsid w:val="00D31DDA"/>
    <w:rsid w:val="00D32171"/>
    <w:rsid w:val="00D323C3"/>
    <w:rsid w:val="00D3246D"/>
    <w:rsid w:val="00D32721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4E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D18"/>
    <w:rsid w:val="00D41E75"/>
    <w:rsid w:val="00D42211"/>
    <w:rsid w:val="00D424E0"/>
    <w:rsid w:val="00D427D4"/>
    <w:rsid w:val="00D42AAF"/>
    <w:rsid w:val="00D4311E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25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379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3E3B"/>
    <w:rsid w:val="00D6432F"/>
    <w:rsid w:val="00D64897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261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881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01E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B5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877BC"/>
    <w:rsid w:val="00D900F8"/>
    <w:rsid w:val="00D901A5"/>
    <w:rsid w:val="00D905BB"/>
    <w:rsid w:val="00D908CC"/>
    <w:rsid w:val="00D90955"/>
    <w:rsid w:val="00D90A48"/>
    <w:rsid w:val="00D90AEA"/>
    <w:rsid w:val="00D90D69"/>
    <w:rsid w:val="00D910CB"/>
    <w:rsid w:val="00D91220"/>
    <w:rsid w:val="00D9126F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AC0"/>
    <w:rsid w:val="00DA0CC5"/>
    <w:rsid w:val="00DA1355"/>
    <w:rsid w:val="00DA20D7"/>
    <w:rsid w:val="00DA2167"/>
    <w:rsid w:val="00DA2311"/>
    <w:rsid w:val="00DA2A2B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BF"/>
    <w:rsid w:val="00DA4FDF"/>
    <w:rsid w:val="00DA5120"/>
    <w:rsid w:val="00DA5464"/>
    <w:rsid w:val="00DA5584"/>
    <w:rsid w:val="00DA5769"/>
    <w:rsid w:val="00DA578B"/>
    <w:rsid w:val="00DA57BA"/>
    <w:rsid w:val="00DA5840"/>
    <w:rsid w:val="00DA6001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618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4A"/>
    <w:rsid w:val="00DB678D"/>
    <w:rsid w:val="00DB6B97"/>
    <w:rsid w:val="00DB6D39"/>
    <w:rsid w:val="00DB727B"/>
    <w:rsid w:val="00DB74F6"/>
    <w:rsid w:val="00DB783D"/>
    <w:rsid w:val="00DB7D30"/>
    <w:rsid w:val="00DC01B8"/>
    <w:rsid w:val="00DC020F"/>
    <w:rsid w:val="00DC0383"/>
    <w:rsid w:val="00DC06FB"/>
    <w:rsid w:val="00DC09FD"/>
    <w:rsid w:val="00DC0AB4"/>
    <w:rsid w:val="00DC0AC5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6D2"/>
    <w:rsid w:val="00DC37E6"/>
    <w:rsid w:val="00DC3A02"/>
    <w:rsid w:val="00DC3C18"/>
    <w:rsid w:val="00DC4063"/>
    <w:rsid w:val="00DC4083"/>
    <w:rsid w:val="00DC4089"/>
    <w:rsid w:val="00DC4092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613"/>
    <w:rsid w:val="00DD08D1"/>
    <w:rsid w:val="00DD0AEF"/>
    <w:rsid w:val="00DD0B98"/>
    <w:rsid w:val="00DD0C27"/>
    <w:rsid w:val="00DD0D01"/>
    <w:rsid w:val="00DD0E60"/>
    <w:rsid w:val="00DD1123"/>
    <w:rsid w:val="00DD12B9"/>
    <w:rsid w:val="00DD1326"/>
    <w:rsid w:val="00DD1439"/>
    <w:rsid w:val="00DD1574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7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5A1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CEB"/>
    <w:rsid w:val="00DE3EBC"/>
    <w:rsid w:val="00DE3FBE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871"/>
    <w:rsid w:val="00DE7CC9"/>
    <w:rsid w:val="00DE7E1F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1E3"/>
    <w:rsid w:val="00DF2677"/>
    <w:rsid w:val="00DF2775"/>
    <w:rsid w:val="00DF2D22"/>
    <w:rsid w:val="00DF3658"/>
    <w:rsid w:val="00DF38EA"/>
    <w:rsid w:val="00DF3E13"/>
    <w:rsid w:val="00DF3EEA"/>
    <w:rsid w:val="00DF4038"/>
    <w:rsid w:val="00DF4348"/>
    <w:rsid w:val="00DF4362"/>
    <w:rsid w:val="00DF4382"/>
    <w:rsid w:val="00DF49FC"/>
    <w:rsid w:val="00DF50A7"/>
    <w:rsid w:val="00DF51A2"/>
    <w:rsid w:val="00DF59CB"/>
    <w:rsid w:val="00DF5A42"/>
    <w:rsid w:val="00DF5B46"/>
    <w:rsid w:val="00DF5B8C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288"/>
    <w:rsid w:val="00E0083E"/>
    <w:rsid w:val="00E00F89"/>
    <w:rsid w:val="00E01CE7"/>
    <w:rsid w:val="00E01D03"/>
    <w:rsid w:val="00E01E6D"/>
    <w:rsid w:val="00E0210E"/>
    <w:rsid w:val="00E02142"/>
    <w:rsid w:val="00E0231A"/>
    <w:rsid w:val="00E02432"/>
    <w:rsid w:val="00E02748"/>
    <w:rsid w:val="00E0280A"/>
    <w:rsid w:val="00E02D50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80D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8AD"/>
    <w:rsid w:val="00E14A99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A8A"/>
    <w:rsid w:val="00E20F25"/>
    <w:rsid w:val="00E20F93"/>
    <w:rsid w:val="00E214D9"/>
    <w:rsid w:val="00E21A08"/>
    <w:rsid w:val="00E21AB0"/>
    <w:rsid w:val="00E21C4F"/>
    <w:rsid w:val="00E21D60"/>
    <w:rsid w:val="00E2235D"/>
    <w:rsid w:val="00E225A8"/>
    <w:rsid w:val="00E22904"/>
    <w:rsid w:val="00E22ABD"/>
    <w:rsid w:val="00E22B4B"/>
    <w:rsid w:val="00E23431"/>
    <w:rsid w:val="00E2378C"/>
    <w:rsid w:val="00E23970"/>
    <w:rsid w:val="00E23CC5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4F7"/>
    <w:rsid w:val="00E26505"/>
    <w:rsid w:val="00E26A7E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044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588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823"/>
    <w:rsid w:val="00E42A97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E5B"/>
    <w:rsid w:val="00E45FAE"/>
    <w:rsid w:val="00E45FB2"/>
    <w:rsid w:val="00E46A17"/>
    <w:rsid w:val="00E46DB2"/>
    <w:rsid w:val="00E46F2A"/>
    <w:rsid w:val="00E46FAF"/>
    <w:rsid w:val="00E471EC"/>
    <w:rsid w:val="00E4750C"/>
    <w:rsid w:val="00E4751F"/>
    <w:rsid w:val="00E47DC8"/>
    <w:rsid w:val="00E505A1"/>
    <w:rsid w:val="00E507AA"/>
    <w:rsid w:val="00E50BB9"/>
    <w:rsid w:val="00E50C86"/>
    <w:rsid w:val="00E5145D"/>
    <w:rsid w:val="00E515B3"/>
    <w:rsid w:val="00E515B5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C49"/>
    <w:rsid w:val="00E53DFA"/>
    <w:rsid w:val="00E53EF9"/>
    <w:rsid w:val="00E53FA0"/>
    <w:rsid w:val="00E5409F"/>
    <w:rsid w:val="00E5448F"/>
    <w:rsid w:val="00E544A8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A4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673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7C6"/>
    <w:rsid w:val="00E63D75"/>
    <w:rsid w:val="00E642BB"/>
    <w:rsid w:val="00E65494"/>
    <w:rsid w:val="00E654C1"/>
    <w:rsid w:val="00E65654"/>
    <w:rsid w:val="00E656BA"/>
    <w:rsid w:val="00E658E1"/>
    <w:rsid w:val="00E65BFC"/>
    <w:rsid w:val="00E65C96"/>
    <w:rsid w:val="00E65CC2"/>
    <w:rsid w:val="00E65D83"/>
    <w:rsid w:val="00E664C8"/>
    <w:rsid w:val="00E6651F"/>
    <w:rsid w:val="00E66550"/>
    <w:rsid w:val="00E66827"/>
    <w:rsid w:val="00E66F07"/>
    <w:rsid w:val="00E67276"/>
    <w:rsid w:val="00E67A4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4F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3F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77EB4"/>
    <w:rsid w:val="00E8000E"/>
    <w:rsid w:val="00E80229"/>
    <w:rsid w:val="00E8039D"/>
    <w:rsid w:val="00E804D5"/>
    <w:rsid w:val="00E80608"/>
    <w:rsid w:val="00E80C3B"/>
    <w:rsid w:val="00E80FD1"/>
    <w:rsid w:val="00E8128E"/>
    <w:rsid w:val="00E8131F"/>
    <w:rsid w:val="00E81353"/>
    <w:rsid w:val="00E81381"/>
    <w:rsid w:val="00E8153F"/>
    <w:rsid w:val="00E8176A"/>
    <w:rsid w:val="00E819CC"/>
    <w:rsid w:val="00E819D0"/>
    <w:rsid w:val="00E81DF1"/>
    <w:rsid w:val="00E82227"/>
    <w:rsid w:val="00E824E2"/>
    <w:rsid w:val="00E8285C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AFE"/>
    <w:rsid w:val="00E84B5C"/>
    <w:rsid w:val="00E84F33"/>
    <w:rsid w:val="00E853D3"/>
    <w:rsid w:val="00E8555C"/>
    <w:rsid w:val="00E859CE"/>
    <w:rsid w:val="00E85D79"/>
    <w:rsid w:val="00E85F3E"/>
    <w:rsid w:val="00E8610B"/>
    <w:rsid w:val="00E863D0"/>
    <w:rsid w:val="00E86492"/>
    <w:rsid w:val="00E86B5E"/>
    <w:rsid w:val="00E86E3E"/>
    <w:rsid w:val="00E87117"/>
    <w:rsid w:val="00E8738A"/>
    <w:rsid w:val="00E87554"/>
    <w:rsid w:val="00E87797"/>
    <w:rsid w:val="00E8792C"/>
    <w:rsid w:val="00E87ACE"/>
    <w:rsid w:val="00E90019"/>
    <w:rsid w:val="00E90787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8B1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718"/>
    <w:rsid w:val="00E96880"/>
    <w:rsid w:val="00E969F7"/>
    <w:rsid w:val="00E96C94"/>
    <w:rsid w:val="00E96DA3"/>
    <w:rsid w:val="00E96FAE"/>
    <w:rsid w:val="00E9717B"/>
    <w:rsid w:val="00E973D0"/>
    <w:rsid w:val="00E97467"/>
    <w:rsid w:val="00E9759B"/>
    <w:rsid w:val="00E97679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6F9B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8F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91C"/>
    <w:rsid w:val="00EC0A67"/>
    <w:rsid w:val="00EC0B83"/>
    <w:rsid w:val="00EC0FA4"/>
    <w:rsid w:val="00EC12FB"/>
    <w:rsid w:val="00EC153B"/>
    <w:rsid w:val="00EC192F"/>
    <w:rsid w:val="00EC1CC8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D68"/>
    <w:rsid w:val="00EC3FBE"/>
    <w:rsid w:val="00EC412E"/>
    <w:rsid w:val="00EC4281"/>
    <w:rsid w:val="00EC492E"/>
    <w:rsid w:val="00EC4CDC"/>
    <w:rsid w:val="00EC5856"/>
    <w:rsid w:val="00EC5B73"/>
    <w:rsid w:val="00EC5BF7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339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BE9"/>
    <w:rsid w:val="00ED3C1D"/>
    <w:rsid w:val="00ED3C5F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5C5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C63"/>
    <w:rsid w:val="00EE4EB3"/>
    <w:rsid w:val="00EE54C6"/>
    <w:rsid w:val="00EE553D"/>
    <w:rsid w:val="00EE652E"/>
    <w:rsid w:val="00EE686F"/>
    <w:rsid w:val="00EE69C7"/>
    <w:rsid w:val="00EE6D2A"/>
    <w:rsid w:val="00EE6F3E"/>
    <w:rsid w:val="00EE73D6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16D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12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877"/>
    <w:rsid w:val="00F06A90"/>
    <w:rsid w:val="00F06B27"/>
    <w:rsid w:val="00F0711E"/>
    <w:rsid w:val="00F073E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02D"/>
    <w:rsid w:val="00F1139D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49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701"/>
    <w:rsid w:val="00F17873"/>
    <w:rsid w:val="00F17BD0"/>
    <w:rsid w:val="00F2000C"/>
    <w:rsid w:val="00F206F9"/>
    <w:rsid w:val="00F207D4"/>
    <w:rsid w:val="00F20819"/>
    <w:rsid w:val="00F208F5"/>
    <w:rsid w:val="00F20AAB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77A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62D"/>
    <w:rsid w:val="00F249A1"/>
    <w:rsid w:val="00F24B82"/>
    <w:rsid w:val="00F24B99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6C1E"/>
    <w:rsid w:val="00F27072"/>
    <w:rsid w:val="00F273CA"/>
    <w:rsid w:val="00F276FB"/>
    <w:rsid w:val="00F2798C"/>
    <w:rsid w:val="00F27E39"/>
    <w:rsid w:val="00F30597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C95"/>
    <w:rsid w:val="00F32E47"/>
    <w:rsid w:val="00F32ED8"/>
    <w:rsid w:val="00F33421"/>
    <w:rsid w:val="00F33915"/>
    <w:rsid w:val="00F33C12"/>
    <w:rsid w:val="00F33DBB"/>
    <w:rsid w:val="00F346CD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335"/>
    <w:rsid w:val="00F41CA4"/>
    <w:rsid w:val="00F41D94"/>
    <w:rsid w:val="00F42075"/>
    <w:rsid w:val="00F429DF"/>
    <w:rsid w:val="00F42EF2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A2"/>
    <w:rsid w:val="00F449C6"/>
    <w:rsid w:val="00F44A04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0DE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814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6AC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2"/>
    <w:rsid w:val="00F63E2A"/>
    <w:rsid w:val="00F641BC"/>
    <w:rsid w:val="00F645EF"/>
    <w:rsid w:val="00F6475A"/>
    <w:rsid w:val="00F64B89"/>
    <w:rsid w:val="00F64CD9"/>
    <w:rsid w:val="00F651D3"/>
    <w:rsid w:val="00F6539D"/>
    <w:rsid w:val="00F656A2"/>
    <w:rsid w:val="00F65968"/>
    <w:rsid w:val="00F65B69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371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2D0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96F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548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32"/>
    <w:rsid w:val="00F86EE4"/>
    <w:rsid w:val="00F872C2"/>
    <w:rsid w:val="00F874A8"/>
    <w:rsid w:val="00F876C2"/>
    <w:rsid w:val="00F878AE"/>
    <w:rsid w:val="00F8792E"/>
    <w:rsid w:val="00F879AB"/>
    <w:rsid w:val="00F90310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3FD9"/>
    <w:rsid w:val="00F94197"/>
    <w:rsid w:val="00F9419E"/>
    <w:rsid w:val="00F94B2D"/>
    <w:rsid w:val="00F95116"/>
    <w:rsid w:val="00F9522C"/>
    <w:rsid w:val="00F95637"/>
    <w:rsid w:val="00F95680"/>
    <w:rsid w:val="00F957BF"/>
    <w:rsid w:val="00F957DE"/>
    <w:rsid w:val="00F9592D"/>
    <w:rsid w:val="00F9598F"/>
    <w:rsid w:val="00F95BC2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3F"/>
    <w:rsid w:val="00FA066F"/>
    <w:rsid w:val="00FA06F8"/>
    <w:rsid w:val="00FA0A32"/>
    <w:rsid w:val="00FA0B41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E37"/>
    <w:rsid w:val="00FA2F16"/>
    <w:rsid w:val="00FA3343"/>
    <w:rsid w:val="00FA35C3"/>
    <w:rsid w:val="00FA387B"/>
    <w:rsid w:val="00FA3C26"/>
    <w:rsid w:val="00FA412D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69B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B1"/>
    <w:rsid w:val="00FB26DC"/>
    <w:rsid w:val="00FB2944"/>
    <w:rsid w:val="00FB29CB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DF5"/>
    <w:rsid w:val="00FB5F60"/>
    <w:rsid w:val="00FB5F64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A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564"/>
    <w:rsid w:val="00FC35BE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9AF"/>
    <w:rsid w:val="00FC6DD9"/>
    <w:rsid w:val="00FC731F"/>
    <w:rsid w:val="00FC74E0"/>
    <w:rsid w:val="00FC771A"/>
    <w:rsid w:val="00FC797C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910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3E78"/>
    <w:rsid w:val="00FD4A56"/>
    <w:rsid w:val="00FD4C1F"/>
    <w:rsid w:val="00FD5071"/>
    <w:rsid w:val="00FD53B3"/>
    <w:rsid w:val="00FD562C"/>
    <w:rsid w:val="00FD5695"/>
    <w:rsid w:val="00FD5BB3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07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445"/>
    <w:rsid w:val="00FE45A7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923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017"/>
    <w:rsid w:val="00FF53AD"/>
    <w:rsid w:val="00FF5431"/>
    <w:rsid w:val="00FF54F3"/>
    <w:rsid w:val="00FF5910"/>
    <w:rsid w:val="00FF599F"/>
    <w:rsid w:val="00FF5E72"/>
    <w:rsid w:val="00FF5F3F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30B1399-8245-4DA3-B02A-8FBF235A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A4E6BC-4588-4614-84E6-CE1ACDB16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83FD19-76BC-4335-A3BB-71D0A124C1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185</TotalTime>
  <Pages>11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Natchaprapa, Tunthai</cp:lastModifiedBy>
  <cp:revision>10</cp:revision>
  <cp:lastPrinted>2024-11-07T08:34:00Z</cp:lastPrinted>
  <dcterms:created xsi:type="dcterms:W3CDTF">2024-11-07T06:32:00Z</dcterms:created>
  <dcterms:modified xsi:type="dcterms:W3CDTF">2024-11-11T13:14:00Z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