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18044C16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</w:t>
      </w:r>
      <w:r w:rsidR="003077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7157E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="00F675E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สิ้น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สุดวันที่ </w:t>
      </w:r>
      <w:r w:rsidR="007157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7157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30775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96D9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5AA8" w14:textId="70B76D6F" w:rsidR="00D105FB" w:rsidRPr="00F463CA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7157E0">
        <w:rPr>
          <w:rFonts w:asciiTheme="majorBidi" w:hAnsiTheme="majorBidi" w:cstheme="majorBidi"/>
          <w:sz w:val="30"/>
          <w:szCs w:val="30"/>
        </w:rPr>
        <w:t xml:space="preserve">30 </w:t>
      </w:r>
      <w:r w:rsidR="007157E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3077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</w:t>
      </w:r>
      <w:r w:rsidR="00307752"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FC5A9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FC5A95" w:rsidRPr="00F463CA">
        <w:rPr>
          <w:rFonts w:asciiTheme="majorBidi" w:hAnsiTheme="majorBidi" w:cstheme="majorBidi"/>
          <w:sz w:val="30"/>
          <w:szCs w:val="30"/>
          <w:cs/>
        </w:rPr>
        <w:t>เดือน</w:t>
      </w:r>
      <w:r w:rsidR="00FC5A9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157E0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FC5A95"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FC5A95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7157E0">
        <w:rPr>
          <w:rFonts w:asciiTheme="majorBidi" w:hAnsiTheme="majorBidi" w:cstheme="majorBidi"/>
          <w:sz w:val="30"/>
          <w:szCs w:val="30"/>
        </w:rPr>
        <w:t xml:space="preserve">30 </w:t>
      </w:r>
      <w:r w:rsidR="007157E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FC5A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C5A9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C5A95"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</w:t>
      </w:r>
      <w:r w:rsidR="002C44B2"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7157E0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F463CA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7157E0">
        <w:rPr>
          <w:rFonts w:asciiTheme="majorBidi" w:hAnsiTheme="majorBidi" w:cstheme="majorBidi"/>
          <w:sz w:val="30"/>
          <w:szCs w:val="30"/>
        </w:rPr>
        <w:t xml:space="preserve">30 </w:t>
      </w:r>
      <w:r w:rsidR="007157E0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C44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96D9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</w:t>
      </w:r>
      <w:r w:rsidR="00CB00D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</w:t>
      </w:r>
      <w:r w:rsidR="00CB00D6">
        <w:rPr>
          <w:rFonts w:asciiTheme="majorBidi" w:hAnsiTheme="majorBidi" w:cstheme="majorBidi"/>
          <w:sz w:val="30"/>
          <w:szCs w:val="30"/>
          <w:cs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5A2280A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2F4CDBCB" w:rsidR="005A5A86" w:rsidRPr="00F463CA" w:rsidRDefault="0060026F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0C477C">
        <w:rPr>
          <w:rFonts w:asciiTheme="majorBidi" w:hAnsiTheme="majorBidi" w:cstheme="majorBidi"/>
          <w:sz w:val="30"/>
          <w:szCs w:val="30"/>
        </w:rPr>
        <w:t>2</w:t>
      </w:r>
      <w:r w:rsidR="00D105FB">
        <w:rPr>
          <w:rFonts w:asciiTheme="majorBidi" w:hAnsiTheme="majorBidi" w:cstheme="majorBidi"/>
          <w:sz w:val="30"/>
          <w:szCs w:val="30"/>
        </w:rPr>
        <w:t xml:space="preserve"> </w:t>
      </w:r>
      <w:r w:rsidR="000C477C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CB0E96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A9092" w14:textId="77777777" w:rsidR="00B23F29" w:rsidRDefault="00B23F29">
      <w:r>
        <w:separator/>
      </w:r>
    </w:p>
  </w:endnote>
  <w:endnote w:type="continuationSeparator" w:id="0">
    <w:p w14:paraId="7BBAA6C0" w14:textId="77777777" w:rsidR="00B23F29" w:rsidRDefault="00B2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38BC4" w14:textId="77777777" w:rsidR="00B23F29" w:rsidRDefault="00B23F29">
      <w:r>
        <w:separator/>
      </w:r>
    </w:p>
  </w:footnote>
  <w:footnote w:type="continuationSeparator" w:id="0">
    <w:p w14:paraId="269A6259" w14:textId="77777777" w:rsidR="00B23F29" w:rsidRDefault="00B2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908BF" w14:textId="77777777" w:rsidR="007D50B3" w:rsidRDefault="00D7577B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7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4B2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752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4C2C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1DAE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E17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83"/>
    <w:rsid w:val="00644CE6"/>
    <w:rsid w:val="00645298"/>
    <w:rsid w:val="0064529E"/>
    <w:rsid w:val="00646AAC"/>
    <w:rsid w:val="00646B01"/>
    <w:rsid w:val="00646B68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7E0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850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8F7602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6B41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29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1DD9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0D6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6D3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63E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25D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0FC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77B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92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566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0F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A46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A95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562A0-E7B8-4239-BFC5-688C376A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411</Words>
  <Characters>1602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Nubthong, Ngankaranatikan</cp:lastModifiedBy>
  <cp:revision>4</cp:revision>
  <cp:lastPrinted>2024-08-05T14:09:00Z</cp:lastPrinted>
  <dcterms:created xsi:type="dcterms:W3CDTF">2024-11-04T10:43:00Z</dcterms:created>
  <dcterms:modified xsi:type="dcterms:W3CDTF">2024-11-12T04:48:00Z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