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4F4AD" w14:textId="0B586697" w:rsidR="003E6A5C" w:rsidRPr="002C0D86" w:rsidRDefault="001B7CF3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3E6A5C"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3E6A5C" w:rsidRPr="00EF652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3E6A5C"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445F77CF" w14:textId="750A8A99" w:rsidR="00100A57" w:rsidRPr="00474374" w:rsidRDefault="00100A5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2DDC316" w14:textId="00554205" w:rsidR="00785DF9" w:rsidRPr="001A35E3" w:rsidRDefault="00785DF9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EC89BAB" w14:textId="33F0F59F" w:rsidR="002F78E6" w:rsidRPr="00474374" w:rsidRDefault="002F78E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4374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การจัดประเภทรายการใหม่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763756D" w14:textId="610F8D5B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43697A">
        <w:rPr>
          <w:rFonts w:asciiTheme="majorBidi" w:hAnsiTheme="majorBidi" w:cstheme="majorBidi"/>
          <w:sz w:val="30"/>
          <w:szCs w:val="30"/>
        </w:rPr>
        <w:t xml:space="preserve"> </w:t>
      </w:r>
      <w:r w:rsidR="006B2573">
        <w:rPr>
          <w:rFonts w:asciiTheme="majorBidi" w:hAnsiTheme="majorBidi" w:cstheme="majorBidi"/>
          <w:sz w:val="30"/>
          <w:szCs w:val="30"/>
        </w:rPr>
        <w:t>1</w:t>
      </w:r>
      <w:r w:rsidR="00F016FF">
        <w:rPr>
          <w:rFonts w:asciiTheme="majorBidi" w:hAnsiTheme="majorBidi" w:cstheme="majorBidi"/>
          <w:sz w:val="30"/>
          <w:szCs w:val="30"/>
        </w:rPr>
        <w:t xml:space="preserve">2 </w:t>
      </w:r>
      <w:r w:rsidR="00F016FF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3697A">
        <w:rPr>
          <w:rFonts w:asciiTheme="majorBidi" w:hAnsiTheme="majorBidi" w:cstheme="majorBidi"/>
          <w:sz w:val="30"/>
          <w:szCs w:val="30"/>
        </w:rPr>
        <w:t>256</w:t>
      </w:r>
      <w:r w:rsidR="0054582C">
        <w:rPr>
          <w:rFonts w:asciiTheme="majorBidi" w:hAnsiTheme="majorBidi" w:cstheme="majorBidi"/>
          <w:sz w:val="30"/>
          <w:szCs w:val="30"/>
        </w:rPr>
        <w:t>7</w:t>
      </w:r>
    </w:p>
    <w:p w14:paraId="2D793AAC" w14:textId="77777777" w:rsidR="005709B2" w:rsidRPr="001F5AB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24"/>
          <w:szCs w:val="24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EF652C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B82D4" w14:textId="2055816E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</w:p>
    <w:p w14:paraId="5766EB89" w14:textId="77777777" w:rsidR="002A3F2B" w:rsidRPr="00EF652C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EC71D3E" w14:textId="27D56A8D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54582C">
        <w:rPr>
          <w:rFonts w:asciiTheme="majorBidi" w:hAnsiTheme="majorBidi" w:cstheme="majorBidi"/>
          <w:sz w:val="30"/>
          <w:szCs w:val="30"/>
        </w:rPr>
        <w:t>6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E41820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20"/>
          <w:szCs w:val="20"/>
          <w:lang w:val="en-US"/>
        </w:rPr>
      </w:pPr>
    </w:p>
    <w:p w14:paraId="05E43C58" w14:textId="0C3D3BF1" w:rsidR="007E1D84" w:rsidRDefault="007E1D84" w:rsidP="007E1D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C339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C3394">
        <w:rPr>
          <w:rFonts w:asciiTheme="majorBidi" w:hAnsiTheme="majorBidi" w:cstheme="majorBidi"/>
          <w:sz w:val="30"/>
          <w:szCs w:val="30"/>
        </w:rPr>
        <w:t xml:space="preserve"> 13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CC3394">
        <w:rPr>
          <w:rFonts w:asciiTheme="majorBidi" w:hAnsiTheme="majorBidi" w:cstheme="majorBidi"/>
          <w:sz w:val="30"/>
          <w:szCs w:val="30"/>
        </w:rPr>
        <w:t xml:space="preserve"> 2567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กลุ่มผู้ถือหุ้นรายใหญ่ของบริษัทได้มีการปรับโครงสร้างการถือหุ้นในกลุ่ม โดยบริษัท </w:t>
      </w:r>
      <w:r w:rsidRPr="00CC3394">
        <w:rPr>
          <w:rFonts w:asciiTheme="majorBidi" w:hAnsiTheme="majorBidi" w:cstheme="majorBidi"/>
          <w:spacing w:val="-8"/>
          <w:sz w:val="30"/>
          <w:szCs w:val="30"/>
        </w:rPr>
        <w:t xml:space="preserve">King’s Eye Investments Ltd. </w:t>
      </w:r>
      <w:r w:rsidRPr="00CC3394">
        <w:rPr>
          <w:rFonts w:asciiTheme="majorBidi" w:hAnsiTheme="majorBidi" w:cstheme="majorBidi"/>
          <w:spacing w:val="-8"/>
          <w:sz w:val="30"/>
          <w:szCs w:val="30"/>
          <w:cs/>
        </w:rPr>
        <w:t>ผู้ถือหุ้นรายใหญ่ของบริษัท ซึ่งเป็นนิติบุคคลที่จัดตั้งขึ้นในประเทศบริติช เวอร์จิ้น ไอร์แลนด์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 ได้ทำการโอนหุ้นทั้งหมดร้อยละ </w:t>
      </w:r>
      <w:r w:rsidRPr="00CC3394">
        <w:rPr>
          <w:rFonts w:asciiTheme="majorBidi" w:hAnsiTheme="majorBidi" w:cstheme="majorBidi"/>
          <w:sz w:val="30"/>
          <w:szCs w:val="30"/>
        </w:rPr>
        <w:t xml:space="preserve">40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ที่ถืออยู่ในบริษัททั้งทางตรงและทางอ้อม ให้แก่บริษัท </w:t>
      </w:r>
      <w:r w:rsidRPr="00CC3394">
        <w:rPr>
          <w:rFonts w:asciiTheme="majorBidi" w:hAnsiTheme="majorBidi" w:cstheme="majorBidi"/>
          <w:sz w:val="30"/>
          <w:szCs w:val="30"/>
        </w:rPr>
        <w:t xml:space="preserve">Synnex Technology International Corporation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ซึ่งเป็นบริษัทใหญ่ของบริษัท </w:t>
      </w:r>
      <w:r w:rsidRPr="00CC3394">
        <w:rPr>
          <w:rFonts w:asciiTheme="majorBidi" w:hAnsiTheme="majorBidi" w:cstheme="majorBidi"/>
          <w:sz w:val="30"/>
          <w:szCs w:val="30"/>
        </w:rPr>
        <w:t xml:space="preserve">King’s Eye Investments Ltd. </w:t>
      </w:r>
      <w:r w:rsidRPr="00CC3394">
        <w:rPr>
          <w:rFonts w:asciiTheme="majorBidi" w:hAnsiTheme="majorBidi" w:cstheme="majorBidi"/>
          <w:sz w:val="30"/>
          <w:szCs w:val="30"/>
          <w:cs/>
        </w:rPr>
        <w:t xml:space="preserve">และเป็นนิติบุคคลที่จัดตั้งขึ้นในสาธารณรัฐจีน (ไต้หวัน) โดยบริษัทดังกล่าวจะยังคงการถือหุ้นรวมในบริษัทที่ร้อยละ </w:t>
      </w:r>
      <w:r w:rsidRPr="00CC3394">
        <w:rPr>
          <w:rFonts w:asciiTheme="majorBidi" w:hAnsiTheme="majorBidi" w:cstheme="majorBidi"/>
          <w:sz w:val="30"/>
          <w:szCs w:val="30"/>
        </w:rPr>
        <w:t xml:space="preserve">40 </w:t>
      </w:r>
      <w:r w:rsidRPr="00CC3394">
        <w:rPr>
          <w:rFonts w:asciiTheme="majorBidi" w:hAnsiTheme="majorBidi" w:cstheme="majorBidi"/>
          <w:sz w:val="30"/>
          <w:szCs w:val="30"/>
          <w:cs/>
        </w:rPr>
        <w:t>เช่นเดิม</w:t>
      </w:r>
    </w:p>
    <w:p w14:paraId="24314D11" w14:textId="77777777" w:rsidR="006D4A53" w:rsidRPr="00CC3394" w:rsidRDefault="006D4A53" w:rsidP="00CC339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B9903B" w14:textId="049D1ADD" w:rsidR="0075348D" w:rsidRPr="005D00B0" w:rsidRDefault="00EA44F0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EA44F0">
        <w:rPr>
          <w:rFonts w:asciiTheme="majorBidi" w:hAnsiTheme="majorBidi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ในระหว่างงวดมีดังต่อไปนี้</w:t>
      </w:r>
    </w:p>
    <w:p w14:paraId="2E5A8E17" w14:textId="77777777" w:rsidR="005D00B0" w:rsidRPr="00E41820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0"/>
          <w:szCs w:val="20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D00B0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675DB72F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C917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เก้าเดือน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85" w:type="pct"/>
          </w:tcPr>
          <w:p w14:paraId="05A808DD" w14:textId="40157A90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1A68B7A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43C37641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3AFCC90B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5B0D60E5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54582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7AD9DD90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0F4604A2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B772B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5D00B0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5D00B0" w:rsidRPr="00E33863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D00B0" w:rsidRPr="00F463CA" w14:paraId="1CB7769A" w14:textId="77777777" w:rsidTr="005D00B0">
        <w:tc>
          <w:tcPr>
            <w:tcW w:w="2235" w:type="pct"/>
          </w:tcPr>
          <w:p w14:paraId="0E578763" w14:textId="77777777" w:rsidR="005D00B0" w:rsidRPr="00F463CA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5D00B0" w:rsidRPr="00F463CA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2256" w:rsidRPr="00F463CA" w14:paraId="30341436" w14:textId="77777777">
        <w:tc>
          <w:tcPr>
            <w:tcW w:w="2235" w:type="pct"/>
          </w:tcPr>
          <w:p w14:paraId="454DB408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62FCD546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7A3A630A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66F3742B" w:rsidR="00722256" w:rsidRPr="00F463CA" w:rsidRDefault="001A4E2D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16,677</w:t>
            </w:r>
          </w:p>
        </w:tc>
        <w:tc>
          <w:tcPr>
            <w:tcW w:w="133" w:type="pct"/>
          </w:tcPr>
          <w:p w14:paraId="48BA4DEA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E4BE244" w14:textId="02B13687" w:rsidR="00722256" w:rsidRPr="00F463CA" w:rsidRDefault="00C26A5F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11,916</w:t>
            </w:r>
          </w:p>
        </w:tc>
      </w:tr>
      <w:tr w:rsidR="00722256" w:rsidRPr="00F463CA" w14:paraId="115394EA" w14:textId="77777777">
        <w:tc>
          <w:tcPr>
            <w:tcW w:w="2235" w:type="pct"/>
          </w:tcPr>
          <w:p w14:paraId="58F8165C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689AE11B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692DD8F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F26E826" w14:textId="465ECD93" w:rsidR="00722256" w:rsidRPr="00F463CA" w:rsidRDefault="001A4E2D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11,218</w:t>
            </w:r>
          </w:p>
        </w:tc>
        <w:tc>
          <w:tcPr>
            <w:tcW w:w="133" w:type="pct"/>
          </w:tcPr>
          <w:p w14:paraId="02A4D09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7E257EB" w14:textId="792C9AFF" w:rsidR="00722256" w:rsidRPr="00F463CA" w:rsidRDefault="00C26A5F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20,347</w:t>
            </w:r>
          </w:p>
        </w:tc>
      </w:tr>
      <w:tr w:rsidR="00722256" w:rsidRPr="00F463CA" w14:paraId="7F1E45B9" w14:textId="77777777">
        <w:tc>
          <w:tcPr>
            <w:tcW w:w="2235" w:type="pct"/>
          </w:tcPr>
          <w:p w14:paraId="68B990BA" w14:textId="77777777" w:rsidR="00722256" w:rsidRPr="00F463CA" w:rsidRDefault="00722256" w:rsidP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6FF8CAB2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69E4E9F5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41F07755" w:rsidR="00722256" w:rsidRPr="000F5111" w:rsidRDefault="001A4E2D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14,656</w:t>
            </w:r>
          </w:p>
        </w:tc>
        <w:tc>
          <w:tcPr>
            <w:tcW w:w="133" w:type="pct"/>
          </w:tcPr>
          <w:p w14:paraId="024A2623" w14:textId="77777777" w:rsidR="00722256" w:rsidRPr="00F463CA" w:rsidRDefault="00722256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1A5C25C" w14:textId="7ACAB293" w:rsidR="00722256" w:rsidRPr="00F463CA" w:rsidRDefault="00C26A5F" w:rsidP="0072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14,618</w:t>
            </w:r>
          </w:p>
        </w:tc>
      </w:tr>
      <w:tr w:rsidR="001A4E2D" w:rsidRPr="00F463CA" w14:paraId="6D06985F" w14:textId="77777777">
        <w:tc>
          <w:tcPr>
            <w:tcW w:w="2235" w:type="pct"/>
          </w:tcPr>
          <w:p w14:paraId="4765B62E" w14:textId="6B023C4F" w:rsidR="001A4E2D" w:rsidRPr="000F5111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5" w:type="pct"/>
          </w:tcPr>
          <w:p w14:paraId="240AD2D0" w14:textId="7A40A9AD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462FB5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5A10ACB" w14:textId="085185CB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E27F7FF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E61BAFE" w14:textId="711BEBE8" w:rsidR="001A4E2D" w:rsidRPr="000F511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264F7572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515961B7" w14:textId="4B83ECC0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1A4E2D" w:rsidRPr="00F463CA" w14:paraId="539E423A" w14:textId="77777777">
        <w:tc>
          <w:tcPr>
            <w:tcW w:w="2235" w:type="pct"/>
          </w:tcPr>
          <w:p w14:paraId="31106E1F" w14:textId="77777777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52DA94A1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54D951DE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2DFC630C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7,054</w:t>
            </w:r>
          </w:p>
        </w:tc>
        <w:tc>
          <w:tcPr>
            <w:tcW w:w="133" w:type="pct"/>
          </w:tcPr>
          <w:p w14:paraId="459A536E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7F8857" w14:textId="4FE987F6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8,231</w:t>
            </w:r>
          </w:p>
        </w:tc>
      </w:tr>
      <w:tr w:rsidR="001A4E2D" w:rsidRPr="00F463CA" w14:paraId="671091C5" w14:textId="77777777">
        <w:tc>
          <w:tcPr>
            <w:tcW w:w="2235" w:type="pct"/>
          </w:tcPr>
          <w:p w14:paraId="5B89A439" w14:textId="4FC04A85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017429EC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51912E48" w:rsidR="001A4E2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3CB70C31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3,305</w:t>
            </w:r>
          </w:p>
        </w:tc>
        <w:tc>
          <w:tcPr>
            <w:tcW w:w="133" w:type="pct"/>
          </w:tcPr>
          <w:p w14:paraId="7FA35D3B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93CA848" w14:textId="599423A2" w:rsidR="001A4E2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</w:tr>
      <w:tr w:rsidR="001A4E2D" w:rsidRPr="00A4252E" w14:paraId="70291D2C" w14:textId="77777777">
        <w:tc>
          <w:tcPr>
            <w:tcW w:w="2235" w:type="pct"/>
          </w:tcPr>
          <w:p w14:paraId="795F95FD" w14:textId="77777777" w:rsidR="001A4E2D" w:rsidRPr="00A4252E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</w:tcPr>
          <w:p w14:paraId="630A12D4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90C83CC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A4E2D" w:rsidRPr="00F463CA" w14:paraId="7F25C261" w14:textId="77777777">
        <w:tc>
          <w:tcPr>
            <w:tcW w:w="2235" w:type="pct"/>
          </w:tcPr>
          <w:p w14:paraId="745108C2" w14:textId="77777777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604436" w14:textId="750C0A08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A4E2D" w:rsidRPr="00F463CA" w14:paraId="0332AD10" w14:textId="77777777">
        <w:tc>
          <w:tcPr>
            <w:tcW w:w="2235" w:type="pct"/>
          </w:tcPr>
          <w:p w14:paraId="669EF042" w14:textId="77777777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7A73F8E7" w14:textId="2FF58463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E20A975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11CAF0" w14:textId="12F3FB95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1" w:type="pct"/>
          </w:tcPr>
          <w:p w14:paraId="03A34670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D1E3B9" w14:textId="7EA160CA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419EA0C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134D741" w14:textId="4B312B79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</w:tr>
      <w:tr w:rsidR="001A4E2D" w:rsidRPr="00F463CA" w14:paraId="31E14482" w14:textId="77777777">
        <w:tc>
          <w:tcPr>
            <w:tcW w:w="2235" w:type="pct"/>
          </w:tcPr>
          <w:p w14:paraId="4A25E720" w14:textId="77777777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13A9122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77777777" w:rsidR="001A4E2D" w:rsidRPr="00A43601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6547A36" w14:textId="1EF541E9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A4E2D" w:rsidRPr="00F463CA" w14:paraId="4FA45B71" w14:textId="77777777">
        <w:tc>
          <w:tcPr>
            <w:tcW w:w="2235" w:type="pct"/>
          </w:tcPr>
          <w:p w14:paraId="2A0DEF5E" w14:textId="77777777" w:rsidR="001A4E2D" w:rsidRPr="00055FD6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055F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2FB254DD" w:rsidR="001A4E2D" w:rsidRPr="00055FD6" w:rsidRDefault="00055FD6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33,385</w:t>
            </w:r>
          </w:p>
        </w:tc>
        <w:tc>
          <w:tcPr>
            <w:tcW w:w="141" w:type="pct"/>
          </w:tcPr>
          <w:p w14:paraId="0FE257BA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94C3B88" w14:textId="62054581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31,006</w:t>
            </w:r>
          </w:p>
        </w:tc>
        <w:tc>
          <w:tcPr>
            <w:tcW w:w="141" w:type="pct"/>
          </w:tcPr>
          <w:p w14:paraId="7C94BCC0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1A04C3" w14:textId="63C3A917" w:rsidR="001A4E2D" w:rsidRPr="00055FD6" w:rsidRDefault="00055FD6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33,385</w:t>
            </w:r>
          </w:p>
        </w:tc>
        <w:tc>
          <w:tcPr>
            <w:tcW w:w="133" w:type="pct"/>
          </w:tcPr>
          <w:p w14:paraId="0E35A627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B33DCA4" w14:textId="2918155C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31,006</w:t>
            </w:r>
          </w:p>
        </w:tc>
      </w:tr>
      <w:tr w:rsidR="001A4E2D" w:rsidRPr="00F463CA" w14:paraId="297D16C2" w14:textId="77777777">
        <w:tc>
          <w:tcPr>
            <w:tcW w:w="2235" w:type="pct"/>
          </w:tcPr>
          <w:p w14:paraId="6F54CC0C" w14:textId="77777777" w:rsidR="001A4E2D" w:rsidRPr="00055FD6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24EBEF" w14:textId="2BC66CBD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A7C082A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3521304" w14:textId="12CC020A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1" w:type="pct"/>
          </w:tcPr>
          <w:p w14:paraId="5EB05F89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F4DF7DE" w14:textId="03808CE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D2AC51B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CD88542" w14:textId="196EC8EB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</w:t>
            </w:r>
          </w:p>
        </w:tc>
      </w:tr>
      <w:tr w:rsidR="001A4E2D" w:rsidRPr="00F463CA" w14:paraId="52B8531F" w14:textId="77777777">
        <w:tc>
          <w:tcPr>
            <w:tcW w:w="2235" w:type="pct"/>
          </w:tcPr>
          <w:p w14:paraId="3EDEEBE4" w14:textId="77777777" w:rsidR="001A4E2D" w:rsidRPr="00055FD6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5F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55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90C5463" w14:textId="66D8A1F3" w:rsidR="001A4E2D" w:rsidRPr="00055FD6" w:rsidRDefault="00055FD6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33,385</w:t>
            </w:r>
          </w:p>
        </w:tc>
        <w:tc>
          <w:tcPr>
            <w:tcW w:w="141" w:type="pct"/>
          </w:tcPr>
          <w:p w14:paraId="390E032D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AB70" w14:textId="519E07ED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31,105</w:t>
            </w:r>
          </w:p>
        </w:tc>
        <w:tc>
          <w:tcPr>
            <w:tcW w:w="141" w:type="pct"/>
          </w:tcPr>
          <w:p w14:paraId="3A69DC94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3FDB08" w14:textId="6EE52973" w:rsidR="001A4E2D" w:rsidRPr="00055FD6" w:rsidRDefault="00055FD6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33,385</w:t>
            </w:r>
          </w:p>
        </w:tc>
        <w:tc>
          <w:tcPr>
            <w:tcW w:w="133" w:type="pct"/>
          </w:tcPr>
          <w:p w14:paraId="4EC27D66" w14:textId="77777777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19470" w14:textId="1BED3DBD" w:rsidR="001A4E2D" w:rsidRPr="00055FD6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55F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31,105</w:t>
            </w:r>
          </w:p>
        </w:tc>
      </w:tr>
      <w:tr w:rsidR="001A4E2D" w:rsidRPr="00A4252E" w14:paraId="60A01E9E" w14:textId="77777777" w:rsidTr="005D00B0">
        <w:tc>
          <w:tcPr>
            <w:tcW w:w="2235" w:type="pct"/>
          </w:tcPr>
          <w:p w14:paraId="04599C37" w14:textId="77777777" w:rsidR="001A4E2D" w:rsidRPr="00A4252E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7CCA962F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1A4E2D" w:rsidRPr="00A4252E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1A4E2D" w:rsidRPr="00F463CA" w14:paraId="63D6D554" w14:textId="77777777" w:rsidTr="005D00B0">
        <w:tc>
          <w:tcPr>
            <w:tcW w:w="2235" w:type="pct"/>
          </w:tcPr>
          <w:p w14:paraId="79C38E0E" w14:textId="355D8103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A4E2D" w:rsidRPr="00F463CA" w14:paraId="7892C055" w14:textId="77777777" w:rsidTr="005D00B0">
        <w:tc>
          <w:tcPr>
            <w:tcW w:w="2235" w:type="pct"/>
          </w:tcPr>
          <w:p w14:paraId="43C2E343" w14:textId="77777777" w:rsidR="001A4E2D" w:rsidRPr="008D025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365899AB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362</w:t>
            </w:r>
          </w:p>
        </w:tc>
        <w:tc>
          <w:tcPr>
            <w:tcW w:w="141" w:type="pct"/>
          </w:tcPr>
          <w:p w14:paraId="4BFCF831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2E21FCFC" w:rsidR="001A4E2D" w:rsidRPr="00B772B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  <w:tc>
          <w:tcPr>
            <w:tcW w:w="141" w:type="pct"/>
          </w:tcPr>
          <w:p w14:paraId="65A5E82E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24AFBDC3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362</w:t>
            </w:r>
          </w:p>
        </w:tc>
        <w:tc>
          <w:tcPr>
            <w:tcW w:w="133" w:type="pct"/>
          </w:tcPr>
          <w:p w14:paraId="4499CF0C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200B4301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203</w:t>
            </w:r>
          </w:p>
        </w:tc>
      </w:tr>
      <w:tr w:rsidR="001A4E2D" w:rsidRPr="00F463CA" w14:paraId="1F7E95B3" w14:textId="77777777" w:rsidTr="005D00B0">
        <w:tc>
          <w:tcPr>
            <w:tcW w:w="2235" w:type="pct"/>
          </w:tcPr>
          <w:p w14:paraId="5E5FABAF" w14:textId="3BEEBC80" w:rsidR="001A4E2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2EC9E69F" w:rsidR="001A4E2D" w:rsidRPr="00C86FFB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41" w:type="pct"/>
          </w:tcPr>
          <w:p w14:paraId="1759DD34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68F328B6" w:rsidR="001A4E2D" w:rsidRPr="00B772B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1" w:type="pct"/>
          </w:tcPr>
          <w:p w14:paraId="1064EB61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48B09421" w:rsidR="001A4E2D" w:rsidRPr="00C86FFB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33" w:type="pct"/>
          </w:tcPr>
          <w:p w14:paraId="35FDFE27" w14:textId="77777777" w:rsidR="001A4E2D" w:rsidRPr="008D025D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4E36EFF3" w:rsidR="001A4E2D" w:rsidRPr="00F2093C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</w:t>
            </w:r>
          </w:p>
        </w:tc>
      </w:tr>
      <w:tr w:rsidR="001A4E2D" w:rsidRPr="00F463CA" w14:paraId="3A8E570A" w14:textId="77777777" w:rsidTr="005D00B0">
        <w:tc>
          <w:tcPr>
            <w:tcW w:w="2235" w:type="pct"/>
          </w:tcPr>
          <w:p w14:paraId="6B7DEB32" w14:textId="14734269" w:rsidR="001A4E2D" w:rsidRPr="001A35E3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19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A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85" w:type="pct"/>
          </w:tcPr>
          <w:p w14:paraId="58B4DC9E" w14:textId="4C33AEBE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1" w:type="pct"/>
          </w:tcPr>
          <w:p w14:paraId="2D807231" w14:textId="77777777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536DADCD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1,123</w:t>
            </w:r>
          </w:p>
        </w:tc>
        <w:tc>
          <w:tcPr>
            <w:tcW w:w="141" w:type="pct"/>
          </w:tcPr>
          <w:p w14:paraId="086C464E" w14:textId="77777777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7231983A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33" w:type="pct"/>
          </w:tcPr>
          <w:p w14:paraId="55E42755" w14:textId="77777777" w:rsidR="001A4E2D" w:rsidRPr="001A35E3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73CA37B7" w:rsidR="001A4E2D" w:rsidRPr="00124B3C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1,123</w:t>
            </w:r>
          </w:p>
        </w:tc>
      </w:tr>
      <w:tr w:rsidR="001A4E2D" w:rsidRPr="007D4E5A" w14:paraId="7FE11D1C" w14:textId="77777777" w:rsidTr="005D00B0">
        <w:tc>
          <w:tcPr>
            <w:tcW w:w="2235" w:type="pct"/>
          </w:tcPr>
          <w:p w14:paraId="51D017D7" w14:textId="6BDE9AD7" w:rsidR="001A4E2D" w:rsidRPr="00E41820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372F8380" w14:textId="5BB93978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1A4E2D" w:rsidRPr="007D4E5A" w14:paraId="3F63CF9C" w14:textId="77777777" w:rsidTr="005D00B0">
        <w:tc>
          <w:tcPr>
            <w:tcW w:w="2235" w:type="pct"/>
          </w:tcPr>
          <w:p w14:paraId="712D7E7A" w14:textId="77777777" w:rsidR="001A4E2D" w:rsidRPr="00E41820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5A0767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0DDAE8A4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221B968D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176B50D4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0B0891F0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2D34B26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5EF6DC07" w14:textId="77777777" w:rsidR="001A4E2D" w:rsidRPr="00E41820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1A4E2D" w:rsidRPr="00F463CA" w14:paraId="7F709E5A" w14:textId="77777777" w:rsidTr="005D00B0">
        <w:tc>
          <w:tcPr>
            <w:tcW w:w="2235" w:type="pct"/>
          </w:tcPr>
          <w:p w14:paraId="4DCEBCDC" w14:textId="4A967B84" w:rsidR="001A4E2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1A4E2D" w:rsidRPr="00F463CA" w14:paraId="40C44923" w14:textId="77777777">
        <w:tc>
          <w:tcPr>
            <w:tcW w:w="2235" w:type="pct"/>
          </w:tcPr>
          <w:p w14:paraId="27B98B7F" w14:textId="3C62A799" w:rsidR="001A4E2D" w:rsidRPr="00C4263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292E87F6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3,739</w:t>
            </w:r>
          </w:p>
        </w:tc>
        <w:tc>
          <w:tcPr>
            <w:tcW w:w="141" w:type="pct"/>
          </w:tcPr>
          <w:p w14:paraId="0F160F8D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5F582E" w14:textId="6E9D92EE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4,355</w:t>
            </w:r>
          </w:p>
        </w:tc>
        <w:tc>
          <w:tcPr>
            <w:tcW w:w="141" w:type="pct"/>
          </w:tcPr>
          <w:p w14:paraId="50C6D33F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7FBAC01F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2,829</w:t>
            </w:r>
          </w:p>
        </w:tc>
        <w:tc>
          <w:tcPr>
            <w:tcW w:w="133" w:type="pct"/>
          </w:tcPr>
          <w:p w14:paraId="662B66B4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A0FF204" w14:textId="322F6093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3,201</w:t>
            </w:r>
          </w:p>
        </w:tc>
      </w:tr>
      <w:tr w:rsidR="001A4E2D" w:rsidRPr="00F463CA" w14:paraId="722C1D04" w14:textId="77777777">
        <w:tc>
          <w:tcPr>
            <w:tcW w:w="2235" w:type="pct"/>
          </w:tcPr>
          <w:p w14:paraId="45369AB5" w14:textId="6337D899" w:rsidR="001A4E2D" w:rsidRPr="00C4263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41D18851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152,580</w:t>
            </w:r>
          </w:p>
        </w:tc>
        <w:tc>
          <w:tcPr>
            <w:tcW w:w="141" w:type="pct"/>
          </w:tcPr>
          <w:p w14:paraId="74865F85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20B57AB" w14:textId="53F181C1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161,768</w:t>
            </w:r>
          </w:p>
        </w:tc>
        <w:tc>
          <w:tcPr>
            <w:tcW w:w="141" w:type="pct"/>
          </w:tcPr>
          <w:p w14:paraId="682F19C1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5AB58BAE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152,580</w:t>
            </w:r>
          </w:p>
        </w:tc>
        <w:tc>
          <w:tcPr>
            <w:tcW w:w="133" w:type="pct"/>
          </w:tcPr>
          <w:p w14:paraId="686A1906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94EE175" w14:textId="61FCC6C5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161,768</w:t>
            </w:r>
          </w:p>
        </w:tc>
      </w:tr>
      <w:tr w:rsidR="001A4E2D" w:rsidRPr="00F463CA" w14:paraId="067FCCD5" w14:textId="77777777">
        <w:tc>
          <w:tcPr>
            <w:tcW w:w="2235" w:type="pct"/>
          </w:tcPr>
          <w:p w14:paraId="216228A7" w14:textId="124AB6B0" w:rsidR="001A4E2D" w:rsidRPr="00C4263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7F8234EC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1" w:type="pct"/>
          </w:tcPr>
          <w:p w14:paraId="18D3C1E8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EC2A2FF" w14:textId="1416CD86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141" w:type="pct"/>
          </w:tcPr>
          <w:p w14:paraId="5BF3CF93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0C61B67E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3" w:type="pct"/>
          </w:tcPr>
          <w:p w14:paraId="4ABB39EA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BA9A731" w14:textId="73FFD229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433</w:t>
            </w:r>
          </w:p>
        </w:tc>
      </w:tr>
      <w:tr w:rsidR="001A4E2D" w:rsidRPr="00F463CA" w14:paraId="279A68C1" w14:textId="77777777">
        <w:tc>
          <w:tcPr>
            <w:tcW w:w="2235" w:type="pct"/>
          </w:tcPr>
          <w:p w14:paraId="6FE1CC89" w14:textId="721A7460" w:rsidR="001A4E2D" w:rsidRPr="00C4263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30DA7A3D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4,400</w:t>
            </w:r>
          </w:p>
        </w:tc>
        <w:tc>
          <w:tcPr>
            <w:tcW w:w="141" w:type="pct"/>
          </w:tcPr>
          <w:p w14:paraId="2E52902C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071A979" w14:textId="08E3629F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7,653</w:t>
            </w:r>
          </w:p>
        </w:tc>
        <w:tc>
          <w:tcPr>
            <w:tcW w:w="141" w:type="pct"/>
          </w:tcPr>
          <w:p w14:paraId="137F575C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3E9032A3" w:rsidR="001A4E2D" w:rsidRPr="00E81898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4,223</w:t>
            </w:r>
          </w:p>
        </w:tc>
        <w:tc>
          <w:tcPr>
            <w:tcW w:w="133" w:type="pct"/>
          </w:tcPr>
          <w:p w14:paraId="1CDA0AD3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3DE0608" w14:textId="3151B0BA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7,537</w:t>
            </w:r>
          </w:p>
        </w:tc>
      </w:tr>
      <w:tr w:rsidR="001A4E2D" w:rsidRPr="00F463CA" w14:paraId="4D4CBDA3" w14:textId="77777777">
        <w:tc>
          <w:tcPr>
            <w:tcW w:w="2235" w:type="pct"/>
          </w:tcPr>
          <w:p w14:paraId="69B173BA" w14:textId="67E49AC9" w:rsidR="001A4E2D" w:rsidRPr="00C4263D" w:rsidRDefault="001A4E2D" w:rsidP="001A4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59DE582B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4,652</w:t>
            </w:r>
          </w:p>
        </w:tc>
        <w:tc>
          <w:tcPr>
            <w:tcW w:w="141" w:type="pct"/>
          </w:tcPr>
          <w:p w14:paraId="50D15FB8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B51FA67" w14:textId="14297EF3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4,371</w:t>
            </w:r>
          </w:p>
        </w:tc>
        <w:tc>
          <w:tcPr>
            <w:tcW w:w="141" w:type="pct"/>
          </w:tcPr>
          <w:p w14:paraId="62FFEBC0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5B4AF525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4,652</w:t>
            </w:r>
          </w:p>
        </w:tc>
        <w:tc>
          <w:tcPr>
            <w:tcW w:w="133" w:type="pct"/>
          </w:tcPr>
          <w:p w14:paraId="2AE56F04" w14:textId="77777777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E0B356" w14:textId="75BCDA3B" w:rsidR="001A4E2D" w:rsidRPr="00F463CA" w:rsidRDefault="001A4E2D" w:rsidP="001A4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4,371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00B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5D00B0" w:rsidRPr="00EF652C" w:rsidRDefault="0003465D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</w:t>
            </w:r>
            <w:r w:rsidR="002869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4BC28E33" w:rsidR="005D00B0" w:rsidRPr="0050282F" w:rsidRDefault="00C9176C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53BECA7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0C4B5229" w:rsidR="005D00B0" w:rsidRPr="0050282F" w:rsidRDefault="00C9176C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9" w:type="pct"/>
          </w:tcPr>
          <w:p w14:paraId="2E32935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00B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477DDCA4" w:rsidR="005D00B0" w:rsidRPr="00EF652C" w:rsidRDefault="005D00B0" w:rsidP="005D00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6B437DA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gridSpan w:val="2"/>
          </w:tcPr>
          <w:p w14:paraId="06B48C2E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55E724A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5AC69F4B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33684AB4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11006AA0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70330ED5" w:rsidR="005D00B0" w:rsidRPr="00E1780F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8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0B0" w:rsidRPr="00EF652C" w14:paraId="34B20763" w14:textId="77777777">
        <w:tc>
          <w:tcPr>
            <w:tcW w:w="2161" w:type="pct"/>
          </w:tcPr>
          <w:p w14:paraId="767F3335" w14:textId="77777777" w:rsidR="005D00B0" w:rsidRPr="00EF652C" w:rsidRDefault="005D00B0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5D00B0" w:rsidRPr="00EF652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B2E" w:rsidRPr="00EF652C" w14:paraId="0C833F96" w14:textId="77777777">
        <w:tc>
          <w:tcPr>
            <w:tcW w:w="2161" w:type="pct"/>
          </w:tcPr>
          <w:p w14:paraId="2CD241A0" w14:textId="77777777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4865843E" w:rsidR="00DA1B2E" w:rsidRPr="000763F6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46C4AE5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320D79D4" w:rsidR="00DA1B2E" w:rsidRPr="0073162E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</w:t>
            </w:r>
            <w:r w:rsidR="00E622C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="006D683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39" w:type="pct"/>
          </w:tcPr>
          <w:p w14:paraId="5188746B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02611328" w:rsidR="00DA1B2E" w:rsidRPr="005C2DAF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</w:tr>
      <w:tr w:rsidR="00DA1B2E" w:rsidRPr="00EF652C" w14:paraId="7E38FD1B" w14:textId="77777777">
        <w:tc>
          <w:tcPr>
            <w:tcW w:w="2161" w:type="pct"/>
          </w:tcPr>
          <w:p w14:paraId="20EDD3F8" w14:textId="7507CC18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516AD8AD" w:rsidR="00DA1B2E" w:rsidRPr="000763F6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D115B2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12886F3" w:rsidR="00DA1B2E" w:rsidRPr="00E1780F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136" w:type="pct"/>
          </w:tcPr>
          <w:p w14:paraId="1E9F9F4D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4243D705" w:rsidR="00DA1B2E" w:rsidRPr="000763F6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587F5B6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6ACDF291" w:rsidR="00DA1B2E" w:rsidRPr="005C2DAF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DA1B2E" w:rsidRPr="00EF652C" w14:paraId="312E4960" w14:textId="77777777">
        <w:tc>
          <w:tcPr>
            <w:tcW w:w="2161" w:type="pct"/>
          </w:tcPr>
          <w:p w14:paraId="222B0AAD" w14:textId="77777777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0D73BB22" w:rsidR="00DA1B2E" w:rsidRPr="00E54698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144" w:type="pct"/>
            <w:gridSpan w:val="2"/>
          </w:tcPr>
          <w:p w14:paraId="471938C7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79DF90CB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36" w:type="pct"/>
          </w:tcPr>
          <w:p w14:paraId="078A462D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78DF95C8" w:rsidR="00DA1B2E" w:rsidRPr="0073162E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39" w:type="pct"/>
          </w:tcPr>
          <w:p w14:paraId="0DDA237E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10C2C026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DA1B2E" w:rsidRPr="00EF652C" w14:paraId="57EC5F65" w14:textId="77777777">
        <w:tc>
          <w:tcPr>
            <w:tcW w:w="2161" w:type="pct"/>
          </w:tcPr>
          <w:p w14:paraId="57C1C5D5" w14:textId="77777777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709329FD" w:rsidR="00DA1B2E" w:rsidRPr="00771236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  <w:tc>
          <w:tcPr>
            <w:tcW w:w="144" w:type="pct"/>
            <w:gridSpan w:val="2"/>
          </w:tcPr>
          <w:p w14:paraId="14A3808C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1A5223C9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136" w:type="pct"/>
          </w:tcPr>
          <w:p w14:paraId="61625B65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23EB2096" w:rsidR="00DA1B2E" w:rsidRPr="004A5B4D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DA1B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</w:t>
            </w:r>
            <w:r w:rsidR="00E622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01</w:t>
            </w:r>
          </w:p>
        </w:tc>
        <w:tc>
          <w:tcPr>
            <w:tcW w:w="139" w:type="pct"/>
          </w:tcPr>
          <w:p w14:paraId="14ABEB9D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C338F6A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DA1B2E" w:rsidRPr="00EF652C" w14:paraId="0351A6C3" w14:textId="77777777">
        <w:tc>
          <w:tcPr>
            <w:tcW w:w="2161" w:type="pct"/>
          </w:tcPr>
          <w:p w14:paraId="2214812E" w14:textId="77777777" w:rsidR="00DA1B2E" w:rsidRPr="00EF652C" w:rsidRDefault="00DA1B2E" w:rsidP="00DA1B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B2E" w:rsidRPr="00EF652C" w14:paraId="6E778F10" w14:textId="77777777" w:rsidTr="00F34E04">
        <w:tc>
          <w:tcPr>
            <w:tcW w:w="2161" w:type="pct"/>
          </w:tcPr>
          <w:p w14:paraId="6E7732D2" w14:textId="77777777" w:rsidR="00DA1B2E" w:rsidRPr="00EF652C" w:rsidRDefault="00DA1B2E" w:rsidP="00DA1B2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  <w:gridSpan w:val="2"/>
          </w:tcPr>
          <w:p w14:paraId="6DE59408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B2E" w:rsidRPr="00EF652C" w14:paraId="0DFFC089" w14:textId="77777777" w:rsidTr="00F34E04">
        <w:tc>
          <w:tcPr>
            <w:tcW w:w="2161" w:type="pct"/>
          </w:tcPr>
          <w:p w14:paraId="7BB84B73" w14:textId="77777777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18C39328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111B498" w:rsidR="00DA1B2E" w:rsidRPr="00AF5811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F5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DFE96" w14:textId="335BB800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</w:t>
            </w:r>
            <w:r w:rsidR="00EF59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</w:t>
            </w:r>
          </w:p>
        </w:tc>
        <w:tc>
          <w:tcPr>
            <w:tcW w:w="139" w:type="pct"/>
          </w:tcPr>
          <w:p w14:paraId="09FC7ADD" w14:textId="77777777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60236DE" w14:textId="5F49F1F3" w:rsidR="00DA1B2E" w:rsidRPr="00E41820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820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</w:tr>
      <w:tr w:rsidR="00DA1B2E" w:rsidRPr="00EF652C" w14:paraId="11AFEA40" w14:textId="77777777">
        <w:trPr>
          <w:trHeight w:val="46"/>
        </w:trPr>
        <w:tc>
          <w:tcPr>
            <w:tcW w:w="2161" w:type="pct"/>
          </w:tcPr>
          <w:p w14:paraId="5AA887BF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1B2E" w:rsidRPr="00EF652C" w14:paraId="46179CCE" w14:textId="77777777">
        <w:tc>
          <w:tcPr>
            <w:tcW w:w="2161" w:type="pct"/>
          </w:tcPr>
          <w:p w14:paraId="006CFBFE" w14:textId="77777777" w:rsidR="00DA1B2E" w:rsidRPr="00EF652C" w:rsidRDefault="00DA1B2E" w:rsidP="00DA1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DA1B2E" w:rsidRPr="00EF652C" w:rsidRDefault="00DA1B2E" w:rsidP="00D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6DF61174" w14:textId="77777777">
        <w:tc>
          <w:tcPr>
            <w:tcW w:w="2161" w:type="pct"/>
          </w:tcPr>
          <w:p w14:paraId="12E76A86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13471377" w:rsidR="00E9156B" w:rsidRPr="00852919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17891680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673C166A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06BF930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0130FAF4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9156B" w:rsidRPr="00EF652C" w14:paraId="2E0F1C35" w14:textId="77777777">
        <w:tc>
          <w:tcPr>
            <w:tcW w:w="2161" w:type="pct"/>
          </w:tcPr>
          <w:p w14:paraId="7FCEAF0B" w14:textId="61FA4E32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371E3D78" w14:textId="28C26D76" w:rsidR="00E9156B" w:rsidRPr="00D64825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E2903D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684B0B0" w14:textId="4F181CEF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6" w:type="pct"/>
          </w:tcPr>
          <w:p w14:paraId="4B7B0D27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B47A5E" w14:textId="08E4D5CD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8C742E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5DD707" w14:textId="6B1AE2CD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E9156B" w:rsidRPr="00EF652C" w14:paraId="167BD3E4" w14:textId="77777777">
        <w:tc>
          <w:tcPr>
            <w:tcW w:w="2161" w:type="pct"/>
          </w:tcPr>
          <w:p w14:paraId="1408823C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5A93334B" w:rsidR="00E9156B" w:rsidRPr="000C773F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18,020</w:t>
            </w:r>
          </w:p>
        </w:tc>
        <w:tc>
          <w:tcPr>
            <w:tcW w:w="144" w:type="pct"/>
            <w:gridSpan w:val="2"/>
          </w:tcPr>
          <w:p w14:paraId="2AE6AE1A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017BBFF2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  <w:tc>
          <w:tcPr>
            <w:tcW w:w="136" w:type="pct"/>
          </w:tcPr>
          <w:p w14:paraId="3C0A83F8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23AA7786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18,020</w:t>
            </w:r>
          </w:p>
        </w:tc>
        <w:tc>
          <w:tcPr>
            <w:tcW w:w="139" w:type="pct"/>
          </w:tcPr>
          <w:p w14:paraId="0AA92CD0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037F68EE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14,765</w:t>
            </w:r>
          </w:p>
        </w:tc>
      </w:tr>
      <w:tr w:rsidR="00E9156B" w:rsidRPr="00EF652C" w14:paraId="53E74382" w14:textId="77777777">
        <w:tc>
          <w:tcPr>
            <w:tcW w:w="2161" w:type="pct"/>
          </w:tcPr>
          <w:p w14:paraId="277C9F3B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46D88B13" w:rsidR="00E9156B" w:rsidRPr="004A5A9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18,020</w:t>
            </w:r>
          </w:p>
        </w:tc>
        <w:tc>
          <w:tcPr>
            <w:tcW w:w="144" w:type="pct"/>
            <w:gridSpan w:val="2"/>
          </w:tcPr>
          <w:p w14:paraId="4B60EB49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49E926E9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14,786</w:t>
            </w:r>
          </w:p>
        </w:tc>
        <w:tc>
          <w:tcPr>
            <w:tcW w:w="136" w:type="pct"/>
          </w:tcPr>
          <w:p w14:paraId="0CC57AED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44A04C85" w:rsidR="00E9156B" w:rsidRPr="007F6EF8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18,020</w:t>
            </w:r>
          </w:p>
        </w:tc>
        <w:tc>
          <w:tcPr>
            <w:tcW w:w="139" w:type="pct"/>
          </w:tcPr>
          <w:p w14:paraId="7A29728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1086A3AE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14,802</w:t>
            </w:r>
          </w:p>
        </w:tc>
      </w:tr>
      <w:tr w:rsidR="00E9156B" w:rsidRPr="00EF652C" w14:paraId="63D6979D" w14:textId="77777777">
        <w:tc>
          <w:tcPr>
            <w:tcW w:w="2161" w:type="pct"/>
          </w:tcPr>
          <w:p w14:paraId="2974C2E1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46389305" w14:textId="77777777">
        <w:tc>
          <w:tcPr>
            <w:tcW w:w="2161" w:type="pct"/>
          </w:tcPr>
          <w:p w14:paraId="6682AA8E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3DD5F57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4375F1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B48461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B6559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FE95B0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8C1693E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4EEF1D0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2DFA9853" w14:textId="77777777">
        <w:tc>
          <w:tcPr>
            <w:tcW w:w="2161" w:type="pct"/>
          </w:tcPr>
          <w:p w14:paraId="66A67716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1B3380D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1E205D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7706746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AD4E57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A34A3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F637F1D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71078E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322FB186" w14:textId="77777777">
        <w:tc>
          <w:tcPr>
            <w:tcW w:w="2161" w:type="pct"/>
          </w:tcPr>
          <w:p w14:paraId="2D479E18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2F88D82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DA584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916B2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689D6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6A6F9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44826D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F079D7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31" w:type="pct"/>
            <w:gridSpan w:val="2"/>
          </w:tcPr>
          <w:p w14:paraId="26EB16B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205F620F" w14:textId="77777777">
        <w:tc>
          <w:tcPr>
            <w:tcW w:w="2161" w:type="pct"/>
          </w:tcPr>
          <w:p w14:paraId="42B9AF51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50679FBC" w:rsidR="00E9156B" w:rsidRPr="00840396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1841F513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1180216A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4,516</w:t>
            </w:r>
          </w:p>
        </w:tc>
        <w:tc>
          <w:tcPr>
            <w:tcW w:w="139" w:type="pct"/>
          </w:tcPr>
          <w:p w14:paraId="41ECA01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3563897C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5,024</w:t>
            </w:r>
          </w:p>
        </w:tc>
      </w:tr>
      <w:tr w:rsidR="00E9156B" w:rsidRPr="00EF652C" w14:paraId="2412A995" w14:textId="77777777">
        <w:tc>
          <w:tcPr>
            <w:tcW w:w="2161" w:type="pct"/>
          </w:tcPr>
          <w:p w14:paraId="06419A31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4F08388C" w:rsidR="00E9156B" w:rsidRPr="00840396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1,229</w:t>
            </w:r>
          </w:p>
        </w:tc>
        <w:tc>
          <w:tcPr>
            <w:tcW w:w="144" w:type="pct"/>
            <w:gridSpan w:val="2"/>
          </w:tcPr>
          <w:p w14:paraId="28D9629B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1C9763C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7CE09F7F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06749EA5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139" w:type="pct"/>
          </w:tcPr>
          <w:p w14:paraId="373436CE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8C9A06E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</w:tr>
      <w:tr w:rsidR="00E9156B" w:rsidRPr="00EF652C" w14:paraId="7A96B153" w14:textId="77777777">
        <w:tc>
          <w:tcPr>
            <w:tcW w:w="2161" w:type="pct"/>
          </w:tcPr>
          <w:p w14:paraId="7B008CBF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4DC11B1E" w:rsidR="00E9156B" w:rsidRPr="002234C9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1,229</w:t>
            </w:r>
          </w:p>
        </w:tc>
        <w:tc>
          <w:tcPr>
            <w:tcW w:w="144" w:type="pct"/>
            <w:gridSpan w:val="2"/>
          </w:tcPr>
          <w:p w14:paraId="13FCB4B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6A1C847C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136" w:type="pct"/>
          </w:tcPr>
          <w:p w14:paraId="2A0EA96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1842A95A" w:rsidR="00E9156B" w:rsidRPr="00D1426B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5,723</w:t>
            </w:r>
          </w:p>
        </w:tc>
        <w:tc>
          <w:tcPr>
            <w:tcW w:w="139" w:type="pct"/>
          </w:tcPr>
          <w:p w14:paraId="40096D0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631371DF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6,256</w:t>
            </w:r>
          </w:p>
        </w:tc>
      </w:tr>
      <w:tr w:rsidR="00E9156B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5892CC0C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C6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27" w:type="pct"/>
          </w:tcPr>
          <w:p w14:paraId="085F963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56B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12121B45" w:rsidR="00E9156B" w:rsidRPr="000F7F4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7C045645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32796653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  <w:tc>
          <w:tcPr>
            <w:tcW w:w="139" w:type="pct"/>
          </w:tcPr>
          <w:p w14:paraId="26C604D3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4D6E823D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1,475</w:t>
            </w:r>
          </w:p>
        </w:tc>
      </w:tr>
      <w:tr w:rsidR="00E9156B" w:rsidRPr="00EF652C" w14:paraId="1510D9CD" w14:textId="77777777">
        <w:trPr>
          <w:gridAfter w:val="1"/>
          <w:wAfter w:w="3" w:type="pct"/>
        </w:trPr>
        <w:tc>
          <w:tcPr>
            <w:tcW w:w="2161" w:type="pct"/>
          </w:tcPr>
          <w:p w14:paraId="6787E3DC" w14:textId="1F7E9600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633D6C6D" w14:textId="5BACD39F" w:rsidR="00E9156B" w:rsidRPr="0086287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467574F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1488F0" w14:textId="23872AAA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  <w:gridSpan w:val="2"/>
          </w:tcPr>
          <w:p w14:paraId="65D61FE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939E8A" w14:textId="6A144526" w:rsidR="00E9156B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435ECF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D1DCD0" w14:textId="137C80B2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E9156B" w:rsidRPr="00EF652C" w14:paraId="330BD57F" w14:textId="77777777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E9156B" w:rsidRPr="00EF652C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50A3264D" w14:textId="4E99BF32" w:rsidR="00E9156B" w:rsidRPr="000F7F4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142" w:type="pct"/>
            <w:gridSpan w:val="2"/>
          </w:tcPr>
          <w:p w14:paraId="1E012A06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2A61E456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" w:type="pct"/>
            <w:gridSpan w:val="2"/>
          </w:tcPr>
          <w:p w14:paraId="3420348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78F102E8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139" w:type="pct"/>
          </w:tcPr>
          <w:p w14:paraId="0B012B23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08818F83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E9156B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E9156B" w:rsidRPr="00333DE3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4955DCAE" w:rsidR="00E9156B" w:rsidRPr="00BB4BAB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417</w:t>
            </w:r>
          </w:p>
        </w:tc>
        <w:tc>
          <w:tcPr>
            <w:tcW w:w="142" w:type="pct"/>
            <w:gridSpan w:val="2"/>
          </w:tcPr>
          <w:p w14:paraId="48EC15C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6D6B4704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141" w:type="pct"/>
            <w:gridSpan w:val="2"/>
          </w:tcPr>
          <w:p w14:paraId="21D96D6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59D2358A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</w:t>
            </w:r>
            <w:r w:rsidR="00E622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39" w:type="pct"/>
          </w:tcPr>
          <w:p w14:paraId="295952B0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479047A8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</w:tr>
      <w:tr w:rsidR="00E9156B" w:rsidRPr="00EF652C" w14:paraId="46CC7FBB" w14:textId="77777777" w:rsidTr="00E41820">
        <w:trPr>
          <w:gridAfter w:val="1"/>
          <w:wAfter w:w="3" w:type="pct"/>
        </w:trPr>
        <w:tc>
          <w:tcPr>
            <w:tcW w:w="2161" w:type="pct"/>
          </w:tcPr>
          <w:p w14:paraId="6E8EF233" w14:textId="77777777" w:rsidR="00E9156B" w:rsidRPr="00333DE3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CEE8DD4" w14:textId="77777777" w:rsidR="00E9156B" w:rsidRPr="000F7F4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66C3EF3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5BD95F6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52EA494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96CB407" w14:textId="77777777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5A4370D2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84C00ED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156B" w:rsidRPr="00EF652C" w14:paraId="2DF2C8ED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E9156B" w:rsidRPr="00BB4BAB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27" w:type="pct"/>
          </w:tcPr>
          <w:p w14:paraId="346C0589" w14:textId="77777777" w:rsidR="00E9156B" w:rsidRPr="000F7F4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E9156B" w:rsidRPr="0073162E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156B" w:rsidRPr="00EF652C" w14:paraId="61640BA8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020873DC" w14:textId="2B6D9F6C" w:rsidR="00E9156B" w:rsidRPr="00BB4BAB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951624A" w14:textId="566E4DF6" w:rsidR="00E9156B" w:rsidRPr="00072234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2348088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333D579" w14:textId="0519E4C2" w:rsidR="00E9156B" w:rsidRPr="00072234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722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691444B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DF5DA12" w14:textId="2273AC99" w:rsidR="00E9156B" w:rsidRPr="003846B6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217,000</w:t>
            </w:r>
          </w:p>
        </w:tc>
        <w:tc>
          <w:tcPr>
            <w:tcW w:w="139" w:type="pct"/>
          </w:tcPr>
          <w:p w14:paraId="6BBBC2CC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D2CF948" w14:textId="4D698918" w:rsidR="00E9156B" w:rsidRPr="00865D1A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247,000</w:t>
            </w:r>
          </w:p>
        </w:tc>
      </w:tr>
      <w:tr w:rsidR="00E9156B" w:rsidRPr="00EF652C" w14:paraId="27ABBBF5" w14:textId="77777777" w:rsidTr="006518BC">
        <w:trPr>
          <w:gridAfter w:val="1"/>
          <w:wAfter w:w="3" w:type="pct"/>
        </w:trPr>
        <w:tc>
          <w:tcPr>
            <w:tcW w:w="2161" w:type="pct"/>
          </w:tcPr>
          <w:p w14:paraId="37CF4540" w14:textId="0256805F" w:rsidR="00E9156B" w:rsidRPr="00BB4BAB" w:rsidRDefault="00E9156B" w:rsidP="00E9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5A08816" w14:textId="60B1BC7E" w:rsidR="00E9156B" w:rsidRPr="0062157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E9156B" w:rsidRPr="0062157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FC32F" w14:textId="64BD3469" w:rsidR="00E9156B" w:rsidRPr="0062157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E9156B" w:rsidRPr="00621572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55911FE" w14:textId="6BBFF69C" w:rsidR="00E9156B" w:rsidRPr="003846B6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217,000</w:t>
            </w:r>
          </w:p>
        </w:tc>
        <w:tc>
          <w:tcPr>
            <w:tcW w:w="139" w:type="pct"/>
          </w:tcPr>
          <w:p w14:paraId="751430CF" w14:textId="77777777" w:rsidR="00E9156B" w:rsidRPr="00EF652C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2A17900" w14:textId="4990800D" w:rsidR="00E9156B" w:rsidRPr="00865D1A" w:rsidRDefault="00E9156B" w:rsidP="00E915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D1A">
              <w:rPr>
                <w:rFonts w:ascii="Angsana New" w:hAnsi="Angsana New"/>
                <w:b/>
                <w:bCs/>
                <w:sz w:val="30"/>
                <w:szCs w:val="30"/>
              </w:rPr>
              <w:t>247,000</w:t>
            </w:r>
          </w:p>
        </w:tc>
      </w:tr>
    </w:tbl>
    <w:p w14:paraId="25E4B66C" w14:textId="66CDA1FF" w:rsidR="00AC5644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9CC9FFB" w14:textId="50208163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A109FC4" w14:textId="3ACDCBCA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40FD6F5" w14:textId="6EB62EEC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E32FD3B" w14:textId="6529B70B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C600F72" w14:textId="5C3D31D9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2AE3CD5" w14:textId="6160798A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D238BE2" w14:textId="67BA3464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D78D19E" w14:textId="39212466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77E376B" w14:textId="2A6DA43D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B427201" w14:textId="6F149106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30C7EC8" w14:textId="1A21D654" w:rsidR="00EA44F0" w:rsidRDefault="00EA44F0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227058C" w14:textId="77777777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73A8A53" w14:textId="06A4E1F2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E91CF7D" w14:textId="77777777" w:rsidR="008D752F" w:rsidRDefault="008D752F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A8A5644" w14:textId="77777777" w:rsidR="00A173A3" w:rsidRDefault="00A173A3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42E1F18" w14:textId="77777777" w:rsidR="00A173A3" w:rsidRDefault="00A173A3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E2B4E92" w14:textId="6C2DAF7E" w:rsidR="00497F2F" w:rsidRPr="00E41820" w:rsidRDefault="003E6A5C" w:rsidP="00497F2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418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8BCB7E6" w14:textId="288FC1C9" w:rsidR="00DC7A82" w:rsidRPr="00B433EE" w:rsidRDefault="00DC7A82" w:rsidP="00DC7A82">
      <w:pPr>
        <w:rPr>
          <w:rFonts w:asciiTheme="majorBidi" w:hAnsiTheme="majorBidi" w:cstheme="majorBidi"/>
          <w:sz w:val="22"/>
          <w:szCs w:val="22"/>
          <w:highlight w:val="yellow"/>
          <w:lang w:val="th-TH" w:eastAsia="x-none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870583" w:rsidRPr="00E525E3" w14:paraId="1C1C7CC0" w14:textId="77777777">
        <w:trPr>
          <w:tblHeader/>
        </w:trPr>
        <w:tc>
          <w:tcPr>
            <w:tcW w:w="1831" w:type="pct"/>
          </w:tcPr>
          <w:p w14:paraId="3A50C4C2" w14:textId="77777777" w:rsidR="00870583" w:rsidRPr="0002431C" w:rsidRDefault="0087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79920B1" w14:textId="77777777" w:rsidR="00870583" w:rsidRPr="0002431C" w:rsidRDefault="0087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887F473" w14:textId="77777777" w:rsidR="00870583" w:rsidRPr="0002431C" w:rsidRDefault="0087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72B9CAEC" w14:textId="77777777" w:rsidR="00870583" w:rsidRPr="00474374" w:rsidRDefault="0087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0" w:type="pct"/>
            <w:gridSpan w:val="3"/>
          </w:tcPr>
          <w:p w14:paraId="5CAAB632" w14:textId="77777777" w:rsidR="00870583" w:rsidRPr="0002431C" w:rsidRDefault="00870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644" w:rsidRPr="00E525E3" w14:paraId="77FACEAB" w14:textId="77777777">
        <w:trPr>
          <w:tblHeader/>
        </w:trPr>
        <w:tc>
          <w:tcPr>
            <w:tcW w:w="1831" w:type="pct"/>
          </w:tcPr>
          <w:p w14:paraId="0BEA8A66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FCC2AD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169383DF" w14:textId="2F23CE7F" w:rsidR="00AC5644" w:rsidRPr="00A74721" w:rsidRDefault="00C9176C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3436C3B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3FF7583" w14:textId="621D60A5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A4BEC3E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DB2F590" w14:textId="527A24DC" w:rsidR="00AC5644" w:rsidRPr="0002431C" w:rsidRDefault="00C9176C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</w:tcPr>
          <w:p w14:paraId="55839CDB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256E07" w14:textId="4F846E4E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5644" w:rsidRPr="00E525E3" w14:paraId="77A0A7A0" w14:textId="77777777">
        <w:trPr>
          <w:tblHeader/>
        </w:trPr>
        <w:tc>
          <w:tcPr>
            <w:tcW w:w="1831" w:type="pct"/>
          </w:tcPr>
          <w:p w14:paraId="6BD764F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1483DE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0B7BA45B" w14:textId="5FC8B662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15CFDF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6D9F3" w14:textId="3B5A5E54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5B63F91F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558FCCB" w14:textId="047CDB71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1E6CC1D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1629A" w14:textId="4A5ABE09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D00B0" w:rsidRPr="00E525E3" w14:paraId="05F0FE83" w14:textId="77777777">
        <w:trPr>
          <w:tblHeader/>
        </w:trPr>
        <w:tc>
          <w:tcPr>
            <w:tcW w:w="1831" w:type="pct"/>
          </w:tcPr>
          <w:p w14:paraId="694BA4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5FB5A4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66C3F09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5644" w:rsidRPr="00E525E3" w14:paraId="668F2B99" w14:textId="77777777">
        <w:tc>
          <w:tcPr>
            <w:tcW w:w="1831" w:type="pct"/>
          </w:tcPr>
          <w:p w14:paraId="0960A98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5C5473E3" w14:textId="5826D920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556" w:type="pct"/>
            <w:shd w:val="clear" w:color="auto" w:fill="auto"/>
          </w:tcPr>
          <w:p w14:paraId="2EEEAF1F" w14:textId="1572DD48" w:rsidR="00AC5644" w:rsidRPr="0002431C" w:rsidRDefault="00F57288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145" w:type="pct"/>
            <w:shd w:val="clear" w:color="auto" w:fill="auto"/>
          </w:tcPr>
          <w:p w14:paraId="15C10212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91CCB" w14:textId="3E7AB29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5" w:type="pct"/>
            <w:shd w:val="clear" w:color="auto" w:fill="auto"/>
          </w:tcPr>
          <w:p w14:paraId="495270B0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7AB9DAB6" w14:textId="6C9F5514" w:rsidR="00AC5644" w:rsidRPr="0002431C" w:rsidRDefault="007A65D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5,001</w:t>
            </w:r>
          </w:p>
        </w:tc>
        <w:tc>
          <w:tcPr>
            <w:tcW w:w="145" w:type="pct"/>
          </w:tcPr>
          <w:p w14:paraId="470882F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C94E12C" w14:textId="4061D47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9,336</w:t>
            </w:r>
          </w:p>
        </w:tc>
      </w:tr>
      <w:tr w:rsidR="00AC5644" w:rsidRPr="00E525E3" w14:paraId="6377D530" w14:textId="77777777">
        <w:tc>
          <w:tcPr>
            <w:tcW w:w="1831" w:type="pct"/>
          </w:tcPr>
          <w:p w14:paraId="1D888BE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1A6B4E3F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21A58501" w14:textId="7F4C58C9" w:rsidR="00AC5644" w:rsidRPr="0002431C" w:rsidRDefault="00641543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7,216,249</w:t>
            </w:r>
          </w:p>
        </w:tc>
        <w:tc>
          <w:tcPr>
            <w:tcW w:w="145" w:type="pct"/>
            <w:shd w:val="clear" w:color="auto" w:fill="auto"/>
          </w:tcPr>
          <w:p w14:paraId="65EC4117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8A055E" w14:textId="398E2096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6,448,439</w:t>
            </w:r>
          </w:p>
        </w:tc>
        <w:tc>
          <w:tcPr>
            <w:tcW w:w="145" w:type="pct"/>
            <w:shd w:val="clear" w:color="auto" w:fill="auto"/>
          </w:tcPr>
          <w:p w14:paraId="50FCC435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C001606" w14:textId="2846B832" w:rsidR="00AC5644" w:rsidRPr="0002431C" w:rsidRDefault="00410242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7,205,842</w:t>
            </w:r>
          </w:p>
        </w:tc>
        <w:tc>
          <w:tcPr>
            <w:tcW w:w="145" w:type="pct"/>
          </w:tcPr>
          <w:p w14:paraId="7A59A5D0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C3B2142" w14:textId="12AAD66F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6,433,</w:t>
            </w:r>
            <w:r w:rsidR="006019FD" w:rsidRPr="0002431C">
              <w:rPr>
                <w:rFonts w:ascii="Angsana New" w:hAnsi="Angsana New"/>
                <w:sz w:val="30"/>
                <w:szCs w:val="30"/>
              </w:rPr>
              <w:t>13</w:t>
            </w:r>
            <w:r w:rsidR="006019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C5644" w:rsidRPr="00E525E3" w14:paraId="1B0CEAD0" w14:textId="77777777">
        <w:tc>
          <w:tcPr>
            <w:tcW w:w="1831" w:type="pct"/>
          </w:tcPr>
          <w:p w14:paraId="073A881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6B83217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20A8710F" w14:textId="6D34B9FF" w:rsidR="00AC5644" w:rsidRPr="0002431C" w:rsidRDefault="006B7EB6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7,216,712</w:t>
            </w:r>
          </w:p>
        </w:tc>
        <w:tc>
          <w:tcPr>
            <w:tcW w:w="145" w:type="pct"/>
            <w:shd w:val="clear" w:color="auto" w:fill="auto"/>
          </w:tcPr>
          <w:p w14:paraId="79060C36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80F638F" w14:textId="332E179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6,448,953</w:t>
            </w:r>
          </w:p>
        </w:tc>
        <w:tc>
          <w:tcPr>
            <w:tcW w:w="145" w:type="pct"/>
            <w:shd w:val="clear" w:color="auto" w:fill="auto"/>
          </w:tcPr>
          <w:p w14:paraId="016B4D2E" w14:textId="77777777" w:rsidR="00AC5644" w:rsidRPr="00474374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0C7C844D" w14:textId="36153371" w:rsidR="00AC5644" w:rsidRPr="0002431C" w:rsidRDefault="008A26AB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7,210,843</w:t>
            </w:r>
          </w:p>
        </w:tc>
        <w:tc>
          <w:tcPr>
            <w:tcW w:w="145" w:type="pct"/>
          </w:tcPr>
          <w:p w14:paraId="1FEC465B" w14:textId="77777777" w:rsidR="00AC5644" w:rsidRPr="0002431C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53E1DE" w14:textId="3EF10D48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6,442,</w:t>
            </w:r>
            <w:r w:rsidR="006019F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6019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AC5644" w:rsidRPr="00E525E3" w14:paraId="4FF0DB8A" w14:textId="77777777">
        <w:trPr>
          <w:trHeight w:val="803"/>
        </w:trPr>
        <w:tc>
          <w:tcPr>
            <w:tcW w:w="1831" w:type="pct"/>
          </w:tcPr>
          <w:p w14:paraId="5998F19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B7951B9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841099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4A53150" w14:textId="77777777" w:rsidR="00FC02F2" w:rsidRPr="00AF2E7E" w:rsidRDefault="00FC02F2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8AD9B" w14:textId="2BBFFA6F" w:rsidR="007A65D0" w:rsidRPr="00AF2E7E" w:rsidRDefault="007A65D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2E7E">
              <w:rPr>
                <w:rFonts w:asciiTheme="majorBidi" w:hAnsiTheme="majorBidi" w:cstheme="majorBidi"/>
                <w:sz w:val="30"/>
                <w:szCs w:val="30"/>
              </w:rPr>
              <w:t>(259,2</w:t>
            </w:r>
            <w:r w:rsidR="00E622CC" w:rsidRPr="00AF2E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  <w:r w:rsidRPr="00AF2E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7C8FA6A" w14:textId="77777777" w:rsidR="00AC5644" w:rsidRPr="00AF2E7E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00ED8CB" w14:textId="77777777" w:rsidR="00AC5644" w:rsidRPr="00AF2E7E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45B5045B" w14:textId="749F96B2" w:rsidR="00AC5644" w:rsidRPr="00AF2E7E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F2E7E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145" w:type="pct"/>
            <w:shd w:val="clear" w:color="auto" w:fill="auto"/>
          </w:tcPr>
          <w:p w14:paraId="4C75013B" w14:textId="77777777" w:rsidR="00AC5644" w:rsidRPr="00AF2E7E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BC982E5" w14:textId="77777777" w:rsidR="00CF28EE" w:rsidRPr="00AF2E7E" w:rsidRDefault="00CF28EE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BD1D09" w14:textId="4A195681" w:rsidR="007A65D0" w:rsidRPr="00AF2E7E" w:rsidRDefault="007A65D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(252,27</w:t>
            </w:r>
            <w:r w:rsidR="00E622CC" w:rsidRPr="00AF2E7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Pr="00AF2E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14:paraId="550FABA0" w14:textId="77777777" w:rsidR="00AC5644" w:rsidRPr="00AF2E7E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A612233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5D70EAE9" w14:textId="3B69D66B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AC5644" w:rsidRPr="00E525E3" w14:paraId="37C91A6C" w14:textId="77777777">
        <w:tc>
          <w:tcPr>
            <w:tcW w:w="1831" w:type="pct"/>
          </w:tcPr>
          <w:p w14:paraId="66231060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6A382B82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A0501" w14:textId="6F37F610" w:rsidR="00AC5644" w:rsidRPr="00AF2E7E" w:rsidRDefault="00E45DFD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6,957,482</w:t>
            </w:r>
          </w:p>
        </w:tc>
        <w:tc>
          <w:tcPr>
            <w:tcW w:w="145" w:type="pct"/>
            <w:shd w:val="clear" w:color="auto" w:fill="auto"/>
          </w:tcPr>
          <w:p w14:paraId="37CEA49F" w14:textId="77777777" w:rsidR="00AC5644" w:rsidRPr="00AF2E7E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E3684" w14:textId="26617878" w:rsidR="00AC5644" w:rsidRPr="00AF2E7E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E7E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145" w:type="pct"/>
            <w:shd w:val="clear" w:color="auto" w:fill="auto"/>
          </w:tcPr>
          <w:p w14:paraId="23CE15C2" w14:textId="77777777" w:rsidR="00AC5644" w:rsidRPr="00AF2E7E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88F9" w14:textId="0B18670B" w:rsidR="00AC5644" w:rsidRPr="00AF2E7E" w:rsidRDefault="0044687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6,958,565</w:t>
            </w:r>
          </w:p>
        </w:tc>
        <w:tc>
          <w:tcPr>
            <w:tcW w:w="145" w:type="pct"/>
          </w:tcPr>
          <w:p w14:paraId="1F04759A" w14:textId="77777777" w:rsidR="00AC5644" w:rsidRPr="00AF2E7E" w:rsidRDefault="00AC5644" w:rsidP="00AC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050D1" w14:textId="40975C6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FA5BFB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FA5BF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D00B0" w:rsidRPr="00E525E3" w14:paraId="311AE2CD" w14:textId="77777777">
        <w:tc>
          <w:tcPr>
            <w:tcW w:w="1831" w:type="pct"/>
          </w:tcPr>
          <w:p w14:paraId="3907796D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pct"/>
          </w:tcPr>
          <w:p w14:paraId="6ECA1C6B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5AB11C32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3969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404CBF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11838B" w14:textId="77777777" w:rsidR="005D00B0" w:rsidRPr="00474374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5F049E8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501E06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29CB6BA" w14:textId="77777777" w:rsidR="005D00B0" w:rsidRPr="0002431C" w:rsidRDefault="005D00B0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644" w:rsidRPr="00E525E3" w14:paraId="7D1795E9" w14:textId="77777777">
        <w:tc>
          <w:tcPr>
            <w:tcW w:w="1831" w:type="pct"/>
          </w:tcPr>
          <w:p w14:paraId="6F7B9528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731612B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30D8178C" w14:textId="54287557" w:rsidR="00AC5644" w:rsidRPr="0002431C" w:rsidRDefault="00806CC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993</w:t>
            </w:r>
          </w:p>
        </w:tc>
        <w:tc>
          <w:tcPr>
            <w:tcW w:w="145" w:type="pct"/>
          </w:tcPr>
          <w:p w14:paraId="6D0C2A73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C580C1" w14:textId="03348354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35,370</w:t>
            </w:r>
          </w:p>
        </w:tc>
        <w:tc>
          <w:tcPr>
            <w:tcW w:w="145" w:type="pct"/>
          </w:tcPr>
          <w:p w14:paraId="61E93312" w14:textId="77777777" w:rsidR="00AC5644" w:rsidRPr="00474374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A5913E7" w14:textId="1D09122E" w:rsidR="00AC5644" w:rsidRPr="0002431C" w:rsidRDefault="009E776B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6,711,076</w:t>
            </w:r>
          </w:p>
        </w:tc>
        <w:tc>
          <w:tcPr>
            <w:tcW w:w="145" w:type="pct"/>
          </w:tcPr>
          <w:p w14:paraId="565D6101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5F4644" w14:textId="09C07559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6,035,</w:t>
            </w:r>
            <w:r w:rsidR="00034708" w:rsidRPr="0002431C">
              <w:rPr>
                <w:rFonts w:ascii="Angsana New" w:hAnsi="Angsana New"/>
                <w:sz w:val="30"/>
                <w:szCs w:val="30"/>
              </w:rPr>
              <w:t>84</w:t>
            </w:r>
            <w:r w:rsidR="0003470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C5644" w:rsidRPr="00E525E3" w14:paraId="1991C2DB" w14:textId="77777777">
        <w:tc>
          <w:tcPr>
            <w:tcW w:w="1831" w:type="pct"/>
          </w:tcPr>
          <w:p w14:paraId="0CDF0B7A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63C7F64C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940BD8B" w14:textId="290191FC" w:rsidR="00AC5644" w:rsidRPr="0002431C" w:rsidRDefault="007A65D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247,489</w:t>
            </w:r>
          </w:p>
        </w:tc>
        <w:tc>
          <w:tcPr>
            <w:tcW w:w="145" w:type="pct"/>
          </w:tcPr>
          <w:p w14:paraId="13B4419C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45B56C" w14:textId="376CE181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  <w:tc>
          <w:tcPr>
            <w:tcW w:w="145" w:type="pct"/>
          </w:tcPr>
          <w:p w14:paraId="5E4DA91A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45D457A" w14:textId="76039058" w:rsidR="00AC5644" w:rsidRPr="0002431C" w:rsidRDefault="007A65D0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247,489</w:t>
            </w:r>
          </w:p>
        </w:tc>
        <w:tc>
          <w:tcPr>
            <w:tcW w:w="145" w:type="pct"/>
          </w:tcPr>
          <w:p w14:paraId="693F3CE6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102CC1" w14:textId="3F51F4DE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en-US" w:bidi="th-TH"/>
              </w:rPr>
              <w:t>161,072</w:t>
            </w:r>
          </w:p>
        </w:tc>
      </w:tr>
      <w:tr w:rsidR="00AC5644" w:rsidRPr="00E525E3" w14:paraId="1FCEAB7E" w14:textId="77777777">
        <w:tc>
          <w:tcPr>
            <w:tcW w:w="1831" w:type="pct"/>
          </w:tcPr>
          <w:p w14:paraId="07ECFDC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29CFF024" w14:textId="77777777" w:rsidR="00AC5644" w:rsidRPr="0002431C" w:rsidRDefault="00AC5644" w:rsidP="00AC5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293C67CD" w14:textId="536927CF" w:rsidR="00AC5644" w:rsidRPr="0002431C" w:rsidRDefault="00E45DFD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6,957,482</w:t>
            </w:r>
          </w:p>
        </w:tc>
        <w:tc>
          <w:tcPr>
            <w:tcW w:w="145" w:type="pct"/>
          </w:tcPr>
          <w:p w14:paraId="0D66EB55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5ED6C6" w14:textId="011E1763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6,196,442</w:t>
            </w:r>
          </w:p>
        </w:tc>
        <w:tc>
          <w:tcPr>
            <w:tcW w:w="145" w:type="pct"/>
          </w:tcPr>
          <w:p w14:paraId="11623AEE" w14:textId="77777777" w:rsidR="00AC5644" w:rsidRPr="00474374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7B7D81" w14:textId="621E2D5E" w:rsidR="00AC5644" w:rsidRPr="0002431C" w:rsidRDefault="0044687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6,958,565</w:t>
            </w:r>
          </w:p>
        </w:tc>
        <w:tc>
          <w:tcPr>
            <w:tcW w:w="145" w:type="pct"/>
          </w:tcPr>
          <w:p w14:paraId="1C8A6474" w14:textId="77777777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3C7E87" w14:textId="5993C2F5" w:rsidR="00AC5644" w:rsidRPr="0002431C" w:rsidRDefault="00AC5644" w:rsidP="00AC564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6,196,</w:t>
            </w:r>
            <w:r w:rsidR="00E340F7" w:rsidRPr="000243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E340F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9EF56B2" w14:textId="77777777" w:rsidR="005D00B0" w:rsidRDefault="005D00B0" w:rsidP="005D00B0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80"/>
      </w:tblGrid>
      <w:tr w:rsidR="002B3746" w:rsidRPr="003B708D" w14:paraId="46149552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8320668" w14:textId="77777777" w:rsidR="002B3746" w:rsidRPr="0002431C" w:rsidRDefault="002B37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322CB6A6" w14:textId="77777777" w:rsidR="002B3746" w:rsidRPr="0002431C" w:rsidRDefault="002B374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867C34F" w14:textId="77777777" w:rsidR="002B3746" w:rsidRPr="0002431C" w:rsidRDefault="002B37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FBCB911" w14:textId="77777777" w:rsidR="002B3746" w:rsidRPr="0002431C" w:rsidRDefault="002B37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B3746" w:rsidRPr="003B708D" w14:paraId="53C211A5" w14:textId="77777777" w:rsidTr="00B433EE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B143F5" w14:textId="109A4F2C" w:rsidR="002B3746" w:rsidRPr="0002431C" w:rsidRDefault="002B37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917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hideMark/>
          </w:tcPr>
          <w:p w14:paraId="1188C754" w14:textId="77777777" w:rsidR="002B3746" w:rsidRPr="0002431C" w:rsidRDefault="002B3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539345" w14:textId="77777777" w:rsidR="002B3746" w:rsidRPr="0002431C" w:rsidRDefault="002B374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4588EB" w14:textId="77777777" w:rsidR="002B3746" w:rsidRPr="0002431C" w:rsidRDefault="002B3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2A28AD2" w14:textId="77777777" w:rsidR="002B3746" w:rsidRPr="0002431C" w:rsidRDefault="002B37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B4600B" w14:textId="77777777" w:rsidR="002B3746" w:rsidRPr="0002431C" w:rsidRDefault="002B3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D58A52" w14:textId="77777777" w:rsidR="002B3746" w:rsidRPr="0002431C" w:rsidRDefault="002B374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5283D3C" w14:textId="77777777" w:rsidR="002B3746" w:rsidRPr="0002431C" w:rsidRDefault="002B3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B3746" w:rsidRPr="003B708D" w14:paraId="207AB4D0" w14:textId="77777777" w:rsidTr="00B433EE">
        <w:trPr>
          <w:cantSplit/>
          <w:tblHeader/>
        </w:trPr>
        <w:tc>
          <w:tcPr>
            <w:tcW w:w="4320" w:type="dxa"/>
            <w:vAlign w:val="bottom"/>
          </w:tcPr>
          <w:p w14:paraId="572BC187" w14:textId="77777777" w:rsidR="002B3746" w:rsidRPr="0002431C" w:rsidRDefault="002B37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AC4909" w14:textId="77777777" w:rsidR="002B3746" w:rsidRPr="0002431C" w:rsidRDefault="002B37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57288" w:rsidRPr="003B708D" w14:paraId="77C7B56D" w14:textId="77777777" w:rsidTr="008144C2">
        <w:trPr>
          <w:cantSplit/>
          <w:trHeight w:val="60"/>
        </w:trPr>
        <w:tc>
          <w:tcPr>
            <w:tcW w:w="4320" w:type="dxa"/>
            <w:hideMark/>
          </w:tcPr>
          <w:p w14:paraId="1E776189" w14:textId="77777777" w:rsidR="00F57288" w:rsidRPr="0002431C" w:rsidRDefault="00F57288" w:rsidP="00F5728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E593AB" w14:textId="708B6258" w:rsidR="00F57288" w:rsidRPr="0002431C" w:rsidRDefault="00F57288" w:rsidP="00F5728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8,91</w:t>
            </w:r>
            <w:r w:rsidR="00E622C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65EEB39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72DD53" w14:textId="2383C680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16,440</w:t>
            </w:r>
          </w:p>
        </w:tc>
        <w:tc>
          <w:tcPr>
            <w:tcW w:w="270" w:type="dxa"/>
          </w:tcPr>
          <w:p w14:paraId="5BA1770B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60BC2F" w14:textId="49473929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8,91</w:t>
            </w:r>
            <w:r w:rsidR="00E622C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6203317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54AEEF" w14:textId="78163509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16,440</w:t>
            </w:r>
          </w:p>
        </w:tc>
      </w:tr>
      <w:tr w:rsidR="00F57288" w:rsidRPr="003B708D" w14:paraId="5191C64B" w14:textId="77777777" w:rsidTr="008144C2">
        <w:trPr>
          <w:cantSplit/>
        </w:trPr>
        <w:tc>
          <w:tcPr>
            <w:tcW w:w="4320" w:type="dxa"/>
            <w:hideMark/>
          </w:tcPr>
          <w:p w14:paraId="4388160D" w14:textId="77777777" w:rsidR="00F57288" w:rsidRPr="0002431C" w:rsidRDefault="00F57288" w:rsidP="00F57288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2C983" w14:textId="17757219" w:rsidR="00F57288" w:rsidRPr="0002431C" w:rsidRDefault="00F57288" w:rsidP="00F5728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(2,193)</w:t>
            </w:r>
          </w:p>
        </w:tc>
        <w:tc>
          <w:tcPr>
            <w:tcW w:w="270" w:type="dxa"/>
          </w:tcPr>
          <w:p w14:paraId="09B989CC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1D78" w14:textId="5D1C2DFE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(6,126)</w:t>
            </w:r>
          </w:p>
        </w:tc>
        <w:tc>
          <w:tcPr>
            <w:tcW w:w="270" w:type="dxa"/>
          </w:tcPr>
          <w:p w14:paraId="3CBF4D93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FD719" w14:textId="1EFDF531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(2,193)</w:t>
            </w:r>
          </w:p>
        </w:tc>
        <w:tc>
          <w:tcPr>
            <w:tcW w:w="270" w:type="dxa"/>
          </w:tcPr>
          <w:p w14:paraId="04BB93A2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B4E26" w14:textId="17A31302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(5,975)</w:t>
            </w:r>
          </w:p>
        </w:tc>
      </w:tr>
      <w:tr w:rsidR="00F57288" w:rsidRPr="003B708D" w14:paraId="79C6D407" w14:textId="77777777" w:rsidTr="008144C2">
        <w:trPr>
          <w:cantSplit/>
        </w:trPr>
        <w:tc>
          <w:tcPr>
            <w:tcW w:w="4320" w:type="dxa"/>
            <w:hideMark/>
          </w:tcPr>
          <w:p w14:paraId="607117D1" w14:textId="77777777" w:rsidR="00F57288" w:rsidRPr="0002431C" w:rsidRDefault="00F57288" w:rsidP="00F57288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B8E55" w14:textId="398C4B37" w:rsidR="00F57288" w:rsidRPr="002B3746" w:rsidRDefault="00F57288" w:rsidP="00F5728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6,71</w:t>
            </w:r>
            <w:r w:rsidR="00E622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98031D0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3D7CB" w14:textId="12682A69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10,314</w:t>
            </w:r>
          </w:p>
        </w:tc>
        <w:tc>
          <w:tcPr>
            <w:tcW w:w="270" w:type="dxa"/>
          </w:tcPr>
          <w:p w14:paraId="0C7A81C8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19306" w14:textId="695952BB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6,71</w:t>
            </w:r>
            <w:r w:rsidR="00E622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</w:tcPr>
          <w:p w14:paraId="4D021DF4" w14:textId="77777777" w:rsidR="00F57288" w:rsidRPr="0002431C" w:rsidRDefault="00F57288" w:rsidP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3EC22" w14:textId="10D0D1E4" w:rsidR="00F57288" w:rsidRPr="0002431C" w:rsidRDefault="00F57288" w:rsidP="00F5728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10,465</w:t>
            </w:r>
          </w:p>
        </w:tc>
      </w:tr>
    </w:tbl>
    <w:p w14:paraId="381729A7" w14:textId="15622295" w:rsidR="00B433EE" w:rsidRDefault="00B433EE"/>
    <w:p w14:paraId="70D56AD1" w14:textId="2C0B0769" w:rsidR="00EA44F0" w:rsidRDefault="00EA44F0"/>
    <w:p w14:paraId="3E28172B" w14:textId="01854E52" w:rsidR="00EA44F0" w:rsidRDefault="00EA44F0"/>
    <w:p w14:paraId="721A6372" w14:textId="44A34D11" w:rsidR="00EA44F0" w:rsidRDefault="00EA44F0"/>
    <w:p w14:paraId="47D05041" w14:textId="55C23688" w:rsidR="00EA44F0" w:rsidRDefault="00EA44F0"/>
    <w:p w14:paraId="16B2EEAD" w14:textId="07A73E14" w:rsidR="00EA44F0" w:rsidRDefault="00EA44F0"/>
    <w:p w14:paraId="3605379E" w14:textId="759FA947" w:rsidR="00EA44F0" w:rsidRDefault="00EA44F0"/>
    <w:p w14:paraId="092E0208" w14:textId="2A9D96F8" w:rsidR="00EA44F0" w:rsidRDefault="00EA44F0"/>
    <w:p w14:paraId="7AB571BF" w14:textId="395D0A24" w:rsidR="00EA44F0" w:rsidRDefault="00EA44F0"/>
    <w:p w14:paraId="415ADE72" w14:textId="507D3886" w:rsidR="00EA44F0" w:rsidRDefault="00EA44F0"/>
    <w:p w14:paraId="6EEE4551" w14:textId="40F2B5ED" w:rsidR="00EA44F0" w:rsidRDefault="00EA44F0"/>
    <w:p w14:paraId="3A3A1592" w14:textId="017FE241" w:rsidR="00EA44F0" w:rsidRDefault="00EA44F0"/>
    <w:p w14:paraId="221788C5" w14:textId="7F5B1F36" w:rsidR="00EA44F0" w:rsidRDefault="00EA44F0"/>
    <w:p w14:paraId="65C949A9" w14:textId="77777777" w:rsidR="00EA44F0" w:rsidRDefault="00EA44F0"/>
    <w:tbl>
      <w:tblPr>
        <w:tblW w:w="94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1"/>
        <w:gridCol w:w="274"/>
        <w:gridCol w:w="1170"/>
        <w:gridCol w:w="273"/>
        <w:gridCol w:w="1170"/>
        <w:gridCol w:w="273"/>
        <w:gridCol w:w="1157"/>
      </w:tblGrid>
      <w:tr w:rsidR="004E6E85" w:rsidRPr="00E525E3" w14:paraId="72D93B19" w14:textId="77777777" w:rsidTr="002869A2">
        <w:trPr>
          <w:trHeight w:val="299"/>
        </w:trPr>
        <w:tc>
          <w:tcPr>
            <w:tcW w:w="3960" w:type="dxa"/>
          </w:tcPr>
          <w:p w14:paraId="30BDEA5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00D34327" w14:textId="77777777" w:rsidR="004E6E85" w:rsidRPr="0002431C" w:rsidRDefault="004E6E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3" w:type="dxa"/>
          </w:tcPr>
          <w:p w14:paraId="43C3F035" w14:textId="77777777" w:rsidR="004E6E85" w:rsidRPr="00474374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00" w:type="dxa"/>
            <w:gridSpan w:val="3"/>
          </w:tcPr>
          <w:p w14:paraId="4EE2EE35" w14:textId="77777777" w:rsidR="004E6E85" w:rsidRPr="0002431C" w:rsidRDefault="004E6E85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6E85" w:rsidRPr="00E525E3" w14:paraId="1763C0EA" w14:textId="77777777" w:rsidTr="002869A2">
        <w:trPr>
          <w:trHeight w:val="299"/>
        </w:trPr>
        <w:tc>
          <w:tcPr>
            <w:tcW w:w="3960" w:type="dxa"/>
          </w:tcPr>
          <w:p w14:paraId="12BD11BD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A5E499C" w14:textId="368F7197" w:rsidR="004E6E85" w:rsidRPr="003669D3" w:rsidRDefault="00C917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30 </w:t>
            </w:r>
            <w:r w:rsidRPr="003669D3">
              <w:rPr>
                <w:rFonts w:asciiTheme="majorBidi" w:hAnsiTheme="majorBidi"/>
                <w:sz w:val="30"/>
                <w:szCs w:val="30"/>
                <w:cs/>
                <w:lang w:val="en-US" w:eastAsia="x-none" w:bidi="th-TH"/>
              </w:rPr>
              <w:t>กันยายน</w:t>
            </w:r>
          </w:p>
        </w:tc>
        <w:tc>
          <w:tcPr>
            <w:tcW w:w="274" w:type="dxa"/>
          </w:tcPr>
          <w:p w14:paraId="0E3AF098" w14:textId="77777777" w:rsidR="004E6E85" w:rsidRPr="003669D3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4E6E85" w:rsidRPr="003669D3" w:rsidRDefault="004E6E8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x-none" w:eastAsia="x-none" w:bidi="th-TH"/>
              </w:rPr>
            </w:pPr>
            <w:r w:rsidRPr="003669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3" w:type="dxa"/>
          </w:tcPr>
          <w:p w14:paraId="79444FDA" w14:textId="77777777" w:rsidR="004E6E85" w:rsidRPr="003669D3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CB859C0" w14:textId="44D224C1" w:rsidR="004E6E85" w:rsidRPr="003669D3" w:rsidRDefault="00C917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30 </w:t>
            </w:r>
            <w:r w:rsidRPr="003669D3">
              <w:rPr>
                <w:rFonts w:asciiTheme="majorBidi" w:hAnsiTheme="majorBidi"/>
                <w:sz w:val="30"/>
                <w:szCs w:val="30"/>
                <w:cs/>
                <w:lang w:val="en-US" w:eastAsia="x-none" w:bidi="th-TH"/>
              </w:rPr>
              <w:t>กันยายน</w:t>
            </w:r>
          </w:p>
        </w:tc>
        <w:tc>
          <w:tcPr>
            <w:tcW w:w="273" w:type="dxa"/>
          </w:tcPr>
          <w:p w14:paraId="575808D2" w14:textId="77777777" w:rsidR="004E6E85" w:rsidRPr="003669D3" w:rsidRDefault="004E6E85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57339B" w14:textId="77777777" w:rsidR="004E6E85" w:rsidRPr="0002431C" w:rsidRDefault="004E6E85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E6E85" w:rsidRPr="00E525E3" w14:paraId="53BC35E9" w14:textId="77777777" w:rsidTr="002869A2">
        <w:trPr>
          <w:trHeight w:val="299"/>
        </w:trPr>
        <w:tc>
          <w:tcPr>
            <w:tcW w:w="3960" w:type="dxa"/>
          </w:tcPr>
          <w:p w14:paraId="68EC914B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68EE49A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4" w:type="dxa"/>
          </w:tcPr>
          <w:p w14:paraId="42E4D989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77777777" w:rsidR="004E6E85" w:rsidRPr="0002431C" w:rsidRDefault="004E6E8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6</w:t>
            </w:r>
          </w:p>
        </w:tc>
        <w:tc>
          <w:tcPr>
            <w:tcW w:w="273" w:type="dxa"/>
          </w:tcPr>
          <w:p w14:paraId="4DAA3808" w14:textId="77777777" w:rsidR="004E6E85" w:rsidRPr="00474374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6345CCE" w14:textId="77777777" w:rsidR="004E6E85" w:rsidRPr="0002431C" w:rsidRDefault="004E6E8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71D912C4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2FB1D16E" w14:textId="77777777" w:rsidR="004E6E85" w:rsidRPr="0002431C" w:rsidRDefault="004E6E85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 w:rsidRPr="0002431C">
              <w:rPr>
                <w:rFonts w:ascii="Angsana New" w:hAnsi="Angsana New"/>
                <w:sz w:val="30"/>
                <w:szCs w:val="30"/>
                <w:lang w:val="en-US" w:eastAsia="x-none" w:bidi="th-TH"/>
              </w:rPr>
              <w:t>6</w:t>
            </w:r>
          </w:p>
        </w:tc>
      </w:tr>
      <w:tr w:rsidR="004E6E85" w:rsidRPr="00E525E3" w14:paraId="00BBCECF" w14:textId="77777777" w:rsidTr="002869A2">
        <w:trPr>
          <w:trHeight w:val="299"/>
        </w:trPr>
        <w:tc>
          <w:tcPr>
            <w:tcW w:w="3960" w:type="dxa"/>
          </w:tcPr>
          <w:p w14:paraId="766D1A6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  <w:shd w:val="clear" w:color="auto" w:fill="auto"/>
          </w:tcPr>
          <w:p w14:paraId="529A33A3" w14:textId="77777777" w:rsidR="004E6E85" w:rsidRPr="0002431C" w:rsidRDefault="004E6E85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6E85" w:rsidRPr="00E525E3" w14:paraId="054115E7" w14:textId="77777777" w:rsidTr="002869A2">
        <w:trPr>
          <w:trHeight w:val="299"/>
        </w:trPr>
        <w:tc>
          <w:tcPr>
            <w:tcW w:w="3960" w:type="dxa"/>
          </w:tcPr>
          <w:p w14:paraId="3FF97F77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619BCEC6" w14:textId="77777777" w:rsidR="004E6E85" w:rsidRPr="0002431C" w:rsidRDefault="004E6E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31585F5E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4E6E85" w:rsidRPr="0002431C" w:rsidRDefault="004E6E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E23E64D" w14:textId="77777777" w:rsidR="004E6E85" w:rsidRPr="00474374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246F82E" w14:textId="77777777" w:rsidR="004E6E85" w:rsidRPr="0002431C" w:rsidRDefault="004E6E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BDF3F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7A021E4" w14:textId="77777777" w:rsidR="004E6E85" w:rsidRPr="0002431C" w:rsidRDefault="004E6E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0F4A1547" w14:textId="77777777" w:rsidTr="002869A2">
        <w:trPr>
          <w:trHeight w:val="299"/>
        </w:trPr>
        <w:tc>
          <w:tcPr>
            <w:tcW w:w="3960" w:type="dxa"/>
          </w:tcPr>
          <w:p w14:paraId="2CF1EBE0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57F2C99D" w14:textId="7C451F49" w:rsidR="004E6E85" w:rsidRPr="00771EC2" w:rsidRDefault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4" w:type="dxa"/>
          </w:tcPr>
          <w:p w14:paraId="182D72B1" w14:textId="77777777" w:rsidR="004E6E85" w:rsidRPr="00771EC2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59DEF" w14:textId="77777777" w:rsidR="004E6E85" w:rsidRPr="00771EC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EC2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3" w:type="dxa"/>
          </w:tcPr>
          <w:p w14:paraId="60D8A50D" w14:textId="77777777" w:rsidR="004E6E85" w:rsidRPr="00771EC2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240CBA5" w14:textId="0431C0F7" w:rsidR="004E6E85" w:rsidRPr="00771EC2" w:rsidRDefault="00F5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1E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5,001</w:t>
            </w:r>
          </w:p>
        </w:tc>
        <w:tc>
          <w:tcPr>
            <w:tcW w:w="273" w:type="dxa"/>
          </w:tcPr>
          <w:p w14:paraId="3AD176AC" w14:textId="77777777" w:rsidR="004E6E85" w:rsidRPr="00771EC2" w:rsidRDefault="004E6E8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0C27689" w14:textId="77777777" w:rsidR="004E6E85" w:rsidRPr="00771EC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1EC2">
              <w:rPr>
                <w:rFonts w:ascii="Angsana New" w:hAnsi="Angsana New"/>
                <w:b/>
                <w:bCs/>
                <w:sz w:val="30"/>
                <w:szCs w:val="30"/>
              </w:rPr>
              <w:t>9,336</w:t>
            </w:r>
          </w:p>
        </w:tc>
      </w:tr>
      <w:tr w:rsidR="004E6E85" w:rsidRPr="00E525E3" w14:paraId="3D5CEB36" w14:textId="77777777" w:rsidTr="002869A2">
        <w:tc>
          <w:tcPr>
            <w:tcW w:w="3960" w:type="dxa"/>
          </w:tcPr>
          <w:p w14:paraId="3A0CE8E5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C4F7A87" w14:textId="2A7B0926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4" w:type="dxa"/>
          </w:tcPr>
          <w:p w14:paraId="301C3EA6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9C2339" w14:textId="4D1AB1D9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F000F08" w14:textId="77777777" w:rsidR="004E6E85" w:rsidRPr="00E525E3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4D9120" w14:textId="1425B0C5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6AC57621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451B36B" w14:textId="04FB2E5E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6E85" w:rsidRPr="00E525E3" w14:paraId="75BE7C20" w14:textId="77777777" w:rsidTr="002869A2">
        <w:tc>
          <w:tcPr>
            <w:tcW w:w="3960" w:type="dxa"/>
          </w:tcPr>
          <w:p w14:paraId="30B83A34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1" w:type="dxa"/>
            <w:shd w:val="clear" w:color="auto" w:fill="auto"/>
          </w:tcPr>
          <w:p w14:paraId="269DB096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A8C4037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FB334A1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6BE1C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E805CC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1C3343D8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46391664" w14:textId="77777777" w:rsidTr="002869A2">
        <w:tc>
          <w:tcPr>
            <w:tcW w:w="3960" w:type="dxa"/>
          </w:tcPr>
          <w:p w14:paraId="27ACBC7B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1" w:type="dxa"/>
            <w:shd w:val="clear" w:color="auto" w:fill="auto"/>
          </w:tcPr>
          <w:p w14:paraId="28C7810B" w14:textId="52A360B0" w:rsidR="004E6E85" w:rsidRPr="0002431C" w:rsidRDefault="00EC6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6,113,371</w:t>
            </w:r>
          </w:p>
        </w:tc>
        <w:tc>
          <w:tcPr>
            <w:tcW w:w="274" w:type="dxa"/>
          </w:tcPr>
          <w:p w14:paraId="08AE4BFB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58C84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5,076,003</w:t>
            </w:r>
          </w:p>
        </w:tc>
        <w:tc>
          <w:tcPr>
            <w:tcW w:w="273" w:type="dxa"/>
          </w:tcPr>
          <w:p w14:paraId="670C5D7F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BBE28" w14:textId="46D95C0A" w:rsidR="004E6E85" w:rsidRPr="0002431C" w:rsidRDefault="00C2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6,109,938</w:t>
            </w:r>
          </w:p>
        </w:tc>
        <w:tc>
          <w:tcPr>
            <w:tcW w:w="273" w:type="dxa"/>
          </w:tcPr>
          <w:p w14:paraId="206AE963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4088412C" w14:textId="67381723" w:rsidR="004E6E85" w:rsidRPr="002869A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5,070,</w:t>
            </w:r>
            <w:r w:rsidR="0005239E" w:rsidRPr="0002431C">
              <w:rPr>
                <w:rFonts w:ascii="Angsana New" w:hAnsi="Angsana New"/>
                <w:sz w:val="30"/>
                <w:szCs w:val="30"/>
              </w:rPr>
              <w:t>81</w:t>
            </w:r>
            <w:r w:rsidR="0005239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E6E85" w:rsidRPr="00E525E3" w14:paraId="175D5981" w14:textId="77777777" w:rsidTr="002869A2">
        <w:tc>
          <w:tcPr>
            <w:tcW w:w="3960" w:type="dxa"/>
          </w:tcPr>
          <w:p w14:paraId="171CD944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1" w:type="dxa"/>
            <w:shd w:val="clear" w:color="auto" w:fill="auto"/>
          </w:tcPr>
          <w:p w14:paraId="48C7BE80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1E40234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35463B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DD407E4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3FBA7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9E0BB1A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</w:tcPr>
          <w:p w14:paraId="0D76887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E85" w:rsidRPr="00E525E3" w14:paraId="5AE23DFB" w14:textId="77777777" w:rsidTr="002869A2">
        <w:tc>
          <w:tcPr>
            <w:tcW w:w="3960" w:type="dxa"/>
          </w:tcPr>
          <w:p w14:paraId="733F6667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1" w:type="dxa"/>
            <w:shd w:val="clear" w:color="auto" w:fill="auto"/>
          </w:tcPr>
          <w:p w14:paraId="624874A1" w14:textId="7DB1B1D8" w:rsidR="004E6E85" w:rsidRPr="004E6E85" w:rsidRDefault="00981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464,144</w:t>
            </w:r>
          </w:p>
        </w:tc>
        <w:tc>
          <w:tcPr>
            <w:tcW w:w="274" w:type="dxa"/>
          </w:tcPr>
          <w:p w14:paraId="10AF1E08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FCEB5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603,521</w:t>
            </w:r>
          </w:p>
        </w:tc>
        <w:tc>
          <w:tcPr>
            <w:tcW w:w="273" w:type="dxa"/>
          </w:tcPr>
          <w:p w14:paraId="4449B944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5326E" w14:textId="11EFAFC8" w:rsidR="004E6E85" w:rsidRPr="00FD0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464,144</w:t>
            </w:r>
          </w:p>
        </w:tc>
        <w:tc>
          <w:tcPr>
            <w:tcW w:w="273" w:type="dxa"/>
          </w:tcPr>
          <w:p w14:paraId="6E7C7FCC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393FAD25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600,370</w:t>
            </w:r>
          </w:p>
        </w:tc>
      </w:tr>
      <w:tr w:rsidR="004E6E85" w:rsidRPr="00E525E3" w14:paraId="45D2EC56" w14:textId="77777777" w:rsidTr="002869A2">
        <w:tc>
          <w:tcPr>
            <w:tcW w:w="3960" w:type="dxa"/>
          </w:tcPr>
          <w:p w14:paraId="3470A259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10F3D7" w14:textId="7E34A354" w:rsidR="004E6E85" w:rsidRPr="004E6E85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28,120</w:t>
            </w:r>
          </w:p>
        </w:tc>
        <w:tc>
          <w:tcPr>
            <w:tcW w:w="274" w:type="dxa"/>
          </w:tcPr>
          <w:p w14:paraId="05677233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4C200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  <w:tc>
          <w:tcPr>
            <w:tcW w:w="273" w:type="dxa"/>
          </w:tcPr>
          <w:p w14:paraId="21E3720A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A9CCF" w14:textId="3413FAFD" w:rsidR="004E6E85" w:rsidRPr="00FD0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28,111</w:t>
            </w:r>
          </w:p>
        </w:tc>
        <w:tc>
          <w:tcPr>
            <w:tcW w:w="273" w:type="dxa"/>
          </w:tcPr>
          <w:p w14:paraId="1F7E8D5D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501EC4B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103,569</w:t>
            </w:r>
          </w:p>
        </w:tc>
      </w:tr>
      <w:tr w:rsidR="004E6E85" w:rsidRPr="00E525E3" w14:paraId="702EB99F" w14:textId="77777777" w:rsidTr="002869A2">
        <w:tc>
          <w:tcPr>
            <w:tcW w:w="3960" w:type="dxa"/>
          </w:tcPr>
          <w:p w14:paraId="47C17915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44EEC4D" w14:textId="3368C3D0" w:rsidR="004E6E85" w:rsidRPr="004E6E85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5,108</w:t>
            </w:r>
          </w:p>
        </w:tc>
        <w:tc>
          <w:tcPr>
            <w:tcW w:w="274" w:type="dxa"/>
          </w:tcPr>
          <w:p w14:paraId="42CC1F5D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DC010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  <w:tc>
          <w:tcPr>
            <w:tcW w:w="273" w:type="dxa"/>
          </w:tcPr>
          <w:p w14:paraId="321F9BD8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A7973" w14:textId="732DC7B5" w:rsidR="004E6E85" w:rsidRPr="00FD0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5,108</w:t>
            </w:r>
          </w:p>
        </w:tc>
        <w:tc>
          <w:tcPr>
            <w:tcW w:w="273" w:type="dxa"/>
          </w:tcPr>
          <w:p w14:paraId="0401EB4D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8AC9721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160,138</w:t>
            </w:r>
          </w:p>
        </w:tc>
      </w:tr>
      <w:tr w:rsidR="004E6E85" w:rsidRPr="00E525E3" w14:paraId="3C0282B6" w14:textId="77777777" w:rsidTr="002869A2">
        <w:tc>
          <w:tcPr>
            <w:tcW w:w="3960" w:type="dxa"/>
          </w:tcPr>
          <w:p w14:paraId="4B940837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90BFEC6" w14:textId="1665B7E9" w:rsidR="004E6E85" w:rsidRPr="004E6E85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23,063</w:t>
            </w:r>
          </w:p>
        </w:tc>
        <w:tc>
          <w:tcPr>
            <w:tcW w:w="274" w:type="dxa"/>
          </w:tcPr>
          <w:p w14:paraId="2C39AEC6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2A84A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  <w:tc>
          <w:tcPr>
            <w:tcW w:w="273" w:type="dxa"/>
          </w:tcPr>
          <w:p w14:paraId="672EE7DC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1DFFB" w14:textId="3627632B" w:rsidR="004E6E85" w:rsidRPr="00FD0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23,063</w:t>
            </w:r>
          </w:p>
        </w:tc>
        <w:tc>
          <w:tcPr>
            <w:tcW w:w="273" w:type="dxa"/>
          </w:tcPr>
          <w:p w14:paraId="4A7A59BA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2D12197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29,673</w:t>
            </w:r>
          </w:p>
        </w:tc>
      </w:tr>
      <w:tr w:rsidR="004E6E85" w:rsidRPr="00E525E3" w14:paraId="15C0E0A1" w14:textId="77777777" w:rsidTr="002869A2">
        <w:tc>
          <w:tcPr>
            <w:tcW w:w="3960" w:type="dxa"/>
          </w:tcPr>
          <w:p w14:paraId="475D4653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605FBF8F" w14:textId="52CFE968" w:rsidR="004E6E85" w:rsidRPr="004E6E85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34,115</w:t>
            </w:r>
          </w:p>
        </w:tc>
        <w:tc>
          <w:tcPr>
            <w:tcW w:w="274" w:type="dxa"/>
          </w:tcPr>
          <w:p w14:paraId="5444AFE2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C5042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  <w:tc>
          <w:tcPr>
            <w:tcW w:w="273" w:type="dxa"/>
          </w:tcPr>
          <w:p w14:paraId="5B3FE80A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5AF56" w14:textId="3CEDDF6D" w:rsidR="004E6E85" w:rsidRPr="00FD0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34,115</w:t>
            </w:r>
          </w:p>
        </w:tc>
        <w:tc>
          <w:tcPr>
            <w:tcW w:w="273" w:type="dxa"/>
          </w:tcPr>
          <w:p w14:paraId="7E1438B3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68D02FA6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32,353</w:t>
            </w:r>
          </w:p>
        </w:tc>
      </w:tr>
      <w:tr w:rsidR="004E6E85" w:rsidRPr="00E525E3" w14:paraId="09E98D3E" w14:textId="77777777" w:rsidTr="002869A2">
        <w:tc>
          <w:tcPr>
            <w:tcW w:w="3960" w:type="dxa"/>
          </w:tcPr>
          <w:p w14:paraId="2376347E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shd w:val="clear" w:color="auto" w:fill="auto"/>
          </w:tcPr>
          <w:p w14:paraId="08C87B80" w14:textId="0B22F316" w:rsidR="004E6E85" w:rsidRPr="004E6E85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77,193</w:t>
            </w:r>
          </w:p>
        </w:tc>
        <w:tc>
          <w:tcPr>
            <w:tcW w:w="274" w:type="dxa"/>
          </w:tcPr>
          <w:p w14:paraId="0E369A0C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068D8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  <w:tc>
          <w:tcPr>
            <w:tcW w:w="273" w:type="dxa"/>
          </w:tcPr>
          <w:p w14:paraId="7382FFEE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14906" w14:textId="33CE611D" w:rsidR="004E6E85" w:rsidRPr="00024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77,193</w:t>
            </w:r>
          </w:p>
        </w:tc>
        <w:tc>
          <w:tcPr>
            <w:tcW w:w="273" w:type="dxa"/>
          </w:tcPr>
          <w:p w14:paraId="5D7B0C85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</w:tcPr>
          <w:p w14:paraId="549C4400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33,432</w:t>
            </w:r>
          </w:p>
        </w:tc>
      </w:tr>
      <w:tr w:rsidR="004E6E85" w:rsidRPr="00E525E3" w14:paraId="6AFEDADA" w14:textId="77777777" w:rsidTr="002869A2">
        <w:tc>
          <w:tcPr>
            <w:tcW w:w="3960" w:type="dxa"/>
          </w:tcPr>
          <w:p w14:paraId="5FDC43CF" w14:textId="77777777" w:rsidR="004E6E85" w:rsidRPr="004E6E85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22568F" w14:textId="2A0392BC" w:rsidR="004E6E85" w:rsidRPr="0002431C" w:rsidRDefault="007C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471,13</w:t>
            </w:r>
            <w:r w:rsidR="0040345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</w:tcPr>
          <w:p w14:paraId="605F772D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BE146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409,750</w:t>
            </w:r>
          </w:p>
        </w:tc>
        <w:tc>
          <w:tcPr>
            <w:tcW w:w="273" w:type="dxa"/>
          </w:tcPr>
          <w:p w14:paraId="4AAE11CC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ED9102" w14:textId="48317EC8" w:rsidR="004E6E85" w:rsidRPr="0002431C" w:rsidRDefault="00EA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464,1</w:t>
            </w:r>
            <w:r w:rsidR="0040345B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3" w:type="dxa"/>
          </w:tcPr>
          <w:p w14:paraId="3EE0C1A8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F723242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402,784</w:t>
            </w:r>
          </w:p>
        </w:tc>
      </w:tr>
      <w:tr w:rsidR="004E6E85" w:rsidRPr="00E525E3" w14:paraId="3813BCCF" w14:textId="77777777" w:rsidTr="002869A2">
        <w:tc>
          <w:tcPr>
            <w:tcW w:w="3960" w:type="dxa"/>
          </w:tcPr>
          <w:p w14:paraId="4E1EC4F8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D774DF7" w14:textId="3BE82C10" w:rsidR="004E6E85" w:rsidRPr="0040345B" w:rsidRDefault="006B6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7,216,249</w:t>
            </w:r>
          </w:p>
        </w:tc>
        <w:tc>
          <w:tcPr>
            <w:tcW w:w="274" w:type="dxa"/>
          </w:tcPr>
          <w:p w14:paraId="34F6B77A" w14:textId="77777777" w:rsidR="004E6E85" w:rsidRPr="007C068F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E98661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6,448,439</w:t>
            </w:r>
          </w:p>
        </w:tc>
        <w:tc>
          <w:tcPr>
            <w:tcW w:w="273" w:type="dxa"/>
          </w:tcPr>
          <w:p w14:paraId="54D526E1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417875" w14:textId="3D2EDB32" w:rsidR="004E6E85" w:rsidRPr="0002431C" w:rsidRDefault="00503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7,205,842</w:t>
            </w:r>
          </w:p>
        </w:tc>
        <w:tc>
          <w:tcPr>
            <w:tcW w:w="273" w:type="dxa"/>
          </w:tcPr>
          <w:p w14:paraId="3AB6D780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3762FC8" w14:textId="6DDC75A6" w:rsidR="004E6E85" w:rsidRPr="002869A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6,433,</w:t>
            </w:r>
            <w:r w:rsidR="00436021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4360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E6E85" w:rsidRPr="00E525E3" w14:paraId="6C13E106" w14:textId="77777777" w:rsidTr="002869A2">
        <w:tc>
          <w:tcPr>
            <w:tcW w:w="3960" w:type="dxa"/>
          </w:tcPr>
          <w:p w14:paraId="683F3108" w14:textId="77777777" w:rsidR="004E6E85" w:rsidRPr="0002431C" w:rsidRDefault="004E6E85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4E6E85" w:rsidRPr="0002431C" w:rsidRDefault="004E6E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E60C42" w14:textId="77777777" w:rsidR="004E6E85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1FF305" w14:textId="5BDA2B14" w:rsidR="00000EB3" w:rsidRPr="0002431C" w:rsidRDefault="0000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(259,2</w:t>
            </w:r>
            <w:r w:rsidR="00403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0EBAC563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330DC7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46893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(252,511)</w:t>
            </w:r>
          </w:p>
        </w:tc>
        <w:tc>
          <w:tcPr>
            <w:tcW w:w="273" w:type="dxa"/>
          </w:tcPr>
          <w:p w14:paraId="794CD512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C0270" w14:textId="77777777" w:rsidR="00CF28EE" w:rsidRDefault="00CF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6222EAB" w14:textId="1BDB818C" w:rsidR="00000EB3" w:rsidRPr="0002431C" w:rsidRDefault="00000E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(252,27</w:t>
            </w:r>
            <w:r w:rsidR="004034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3" w:type="dxa"/>
          </w:tcPr>
          <w:p w14:paraId="0865204E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A94FD12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BD5FE0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(245,559)</w:t>
            </w:r>
          </w:p>
        </w:tc>
      </w:tr>
      <w:tr w:rsidR="004E6E85" w:rsidRPr="00E525E3" w14:paraId="5CEFD372" w14:textId="77777777" w:rsidTr="002869A2">
        <w:tc>
          <w:tcPr>
            <w:tcW w:w="3960" w:type="dxa"/>
          </w:tcPr>
          <w:p w14:paraId="51AC9C6A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6473" w14:textId="473EC316" w:rsidR="004E6E85" w:rsidRPr="0002431C" w:rsidRDefault="00E971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6,957,019</w:t>
            </w:r>
          </w:p>
        </w:tc>
        <w:tc>
          <w:tcPr>
            <w:tcW w:w="274" w:type="dxa"/>
          </w:tcPr>
          <w:p w14:paraId="2B8F76BB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AAD70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6,195,928</w:t>
            </w:r>
          </w:p>
        </w:tc>
        <w:tc>
          <w:tcPr>
            <w:tcW w:w="273" w:type="dxa"/>
          </w:tcPr>
          <w:p w14:paraId="2F6C82CC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4A005663" w:rsidR="004E6E85" w:rsidRPr="0002431C" w:rsidRDefault="00317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6,953,564</w:t>
            </w:r>
          </w:p>
        </w:tc>
        <w:tc>
          <w:tcPr>
            <w:tcW w:w="273" w:type="dxa"/>
          </w:tcPr>
          <w:p w14:paraId="3E9B5444" w14:textId="77777777" w:rsidR="004E6E85" w:rsidRPr="0002431C" w:rsidRDefault="004E6E8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3D9A5CA3" w:rsidR="004E6E85" w:rsidRPr="002869A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6,187,</w:t>
            </w:r>
            <w:r w:rsidR="007217F7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72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E0DC9" w:rsidRPr="00622AFA" w14:paraId="3F4D31D3" w14:textId="77777777" w:rsidTr="002869A2">
        <w:tc>
          <w:tcPr>
            <w:tcW w:w="3960" w:type="dxa"/>
          </w:tcPr>
          <w:p w14:paraId="0DEFC04A" w14:textId="77777777" w:rsidR="004E0DC9" w:rsidRPr="002869A2" w:rsidRDefault="004E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1B091ED" w14:textId="77777777" w:rsidR="004E0DC9" w:rsidRPr="002869A2" w:rsidRDefault="004E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4" w:type="dxa"/>
          </w:tcPr>
          <w:p w14:paraId="2DDB1009" w14:textId="77777777" w:rsidR="004E0DC9" w:rsidRPr="002869A2" w:rsidRDefault="004E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02E211" w14:textId="77777777" w:rsidR="004E0DC9" w:rsidRPr="002869A2" w:rsidRDefault="004E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3" w:type="dxa"/>
          </w:tcPr>
          <w:p w14:paraId="31A773E1" w14:textId="77777777" w:rsidR="004E0DC9" w:rsidRPr="002869A2" w:rsidRDefault="004E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154014" w14:textId="77777777" w:rsidR="004E0DC9" w:rsidRPr="002869A2" w:rsidRDefault="004E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</w:tcPr>
          <w:p w14:paraId="4A4801BA" w14:textId="77777777" w:rsidR="004E0DC9" w:rsidRPr="002869A2" w:rsidRDefault="004E0DC9">
            <w:pPr>
              <w:pStyle w:val="acctfourfigures"/>
              <w:spacing w:line="240" w:lineRule="auto"/>
              <w:rPr>
                <w:rFonts w:ascii="Angsana New" w:hAnsi="Angsana New"/>
                <w:sz w:val="18"/>
                <w:szCs w:val="18"/>
                <w:lang w:val="x-none" w:eastAsia="x-none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7771AD5" w14:textId="77777777" w:rsidR="004E0DC9" w:rsidRPr="002869A2" w:rsidRDefault="004E0D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4E6E85" w:rsidRPr="00D033CA" w14:paraId="2DF51DBF" w14:textId="77777777" w:rsidTr="002869A2">
        <w:tc>
          <w:tcPr>
            <w:tcW w:w="3960" w:type="dxa"/>
          </w:tcPr>
          <w:p w14:paraId="778FA2B0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C6137D1" w14:textId="0486D5EF" w:rsidR="004E6E85" w:rsidRPr="0002431C" w:rsidRDefault="00F6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6,957,482</w:t>
            </w:r>
          </w:p>
        </w:tc>
        <w:tc>
          <w:tcPr>
            <w:tcW w:w="274" w:type="dxa"/>
          </w:tcPr>
          <w:p w14:paraId="18A72CC3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6CF487" w14:textId="77777777" w:rsidR="004E6E85" w:rsidRPr="0002431C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6,196,442</w:t>
            </w:r>
          </w:p>
        </w:tc>
        <w:tc>
          <w:tcPr>
            <w:tcW w:w="273" w:type="dxa"/>
          </w:tcPr>
          <w:p w14:paraId="4EEDC804" w14:textId="77777777" w:rsidR="004E6E85" w:rsidRPr="0002431C" w:rsidRDefault="004E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1F2DA7" w14:textId="7903A66E" w:rsidR="004E6E85" w:rsidRPr="0002431C" w:rsidRDefault="00A51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6,958,565</w:t>
            </w:r>
          </w:p>
        </w:tc>
        <w:tc>
          <w:tcPr>
            <w:tcW w:w="273" w:type="dxa"/>
          </w:tcPr>
          <w:p w14:paraId="2E271E3C" w14:textId="77777777" w:rsidR="004E6E85" w:rsidRPr="0002431C" w:rsidRDefault="004E6E85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DBFB0F9" w14:textId="65E0B274" w:rsidR="004E6E85" w:rsidRPr="002869A2" w:rsidRDefault="004E6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</w:rPr>
              <w:t>6,196,</w:t>
            </w:r>
            <w:r w:rsidR="00252AAD" w:rsidRPr="0002431C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52A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AB52B" w14:textId="44503366" w:rsidR="0043697A" w:rsidRPr="00EF652C" w:rsidRDefault="00A72C5C" w:rsidP="00A72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D188651" w14:textId="5F5C35A8" w:rsidR="00C52B01" w:rsidRPr="00EF652C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D26FAD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0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6" w:type="pct"/>
            <w:gridSpan w:val="3"/>
          </w:tcPr>
          <w:p w14:paraId="3F840D46" w14:textId="48C388F4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D5374A" w:rsidRPr="00EF652C" w14:paraId="11B56C74" w14:textId="77777777" w:rsidTr="00F5187E">
        <w:tc>
          <w:tcPr>
            <w:tcW w:w="1477" w:type="pct"/>
          </w:tcPr>
          <w:p w14:paraId="36B90A1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73C5B8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34CF8717" w:rsidR="00D5374A" w:rsidRPr="00765FA6" w:rsidRDefault="00C9176C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2" w:type="pct"/>
          </w:tcPr>
          <w:p w14:paraId="5D4EC54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34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AE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14:paraId="4AFA6CC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426DE4A1" w:rsidR="00D5374A" w:rsidRPr="00EF652C" w:rsidRDefault="00C9176C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" w:type="pct"/>
          </w:tcPr>
          <w:p w14:paraId="3EA85C4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5BE8BD0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5374A" w:rsidRPr="00EF652C" w14:paraId="42D46ED1" w14:textId="77777777" w:rsidTr="00D26FAD">
        <w:tc>
          <w:tcPr>
            <w:tcW w:w="1477" w:type="pct"/>
          </w:tcPr>
          <w:p w14:paraId="780E4999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</w:tcPr>
          <w:p w14:paraId="572A59E8" w14:textId="31C149BE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54FC4B68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2A8F9DD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23934B75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14:paraId="2469544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620CE991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6B93E78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4259D81" w14:textId="119659A9" w:rsidR="00D5374A" w:rsidRPr="00E313C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5374A" w:rsidRPr="00EF652C" w14:paraId="00A0B871" w14:textId="77777777" w:rsidTr="00D26FAD">
        <w:tc>
          <w:tcPr>
            <w:tcW w:w="1476" w:type="pct"/>
          </w:tcPr>
          <w:p w14:paraId="5487F182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pct"/>
            <w:gridSpan w:val="3"/>
          </w:tcPr>
          <w:p w14:paraId="4BE4C58E" w14:textId="77777777" w:rsidR="00D5374A" w:rsidRPr="0041788A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D5374A" w:rsidRPr="0041788A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7" w:type="pct"/>
            <w:gridSpan w:val="3"/>
          </w:tcPr>
          <w:p w14:paraId="227BC0D0" w14:textId="4BFC494D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5374A" w:rsidRPr="00EF652C" w14:paraId="401F64BD" w14:textId="77777777" w:rsidTr="00D26FAD">
        <w:tc>
          <w:tcPr>
            <w:tcW w:w="1476" w:type="pct"/>
          </w:tcPr>
          <w:p w14:paraId="21BA7F34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0AAEAC7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A1AD1AE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1EADD8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4A40307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FF00E7" w14:textId="77777777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9" w:type="pct"/>
          </w:tcPr>
          <w:p w14:paraId="1B8F610E" w14:textId="3F4FF1E0" w:rsidR="00D5374A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68B0F2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FD24148" w14:textId="77777777" w:rsidR="00D5374A" w:rsidRPr="003F5FE8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74A" w:rsidRPr="00EF652C" w14:paraId="709E1B8F" w14:textId="77777777" w:rsidTr="00D26FAD">
        <w:tc>
          <w:tcPr>
            <w:tcW w:w="1477" w:type="pct"/>
          </w:tcPr>
          <w:p w14:paraId="63B268CC" w14:textId="77777777" w:rsidR="00D5374A" w:rsidRPr="00EF652C" w:rsidRDefault="00D5374A" w:rsidP="00E3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0" w:type="pct"/>
          </w:tcPr>
          <w:p w14:paraId="4E6B4C60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1E0F2985" w:rsidR="00D5374A" w:rsidRPr="00474374" w:rsidRDefault="003C0D8F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7.0</w:t>
            </w:r>
          </w:p>
        </w:tc>
        <w:tc>
          <w:tcPr>
            <w:tcW w:w="142" w:type="pct"/>
          </w:tcPr>
          <w:p w14:paraId="7C52960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50A238FD" w:rsidR="00D5374A" w:rsidRPr="006F3442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7.7</w:t>
            </w:r>
          </w:p>
        </w:tc>
        <w:tc>
          <w:tcPr>
            <w:tcW w:w="141" w:type="pct"/>
          </w:tcPr>
          <w:p w14:paraId="26297F3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7CA92807" w:rsidR="00D5374A" w:rsidRPr="000D3727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431,889</w:t>
            </w:r>
          </w:p>
        </w:tc>
        <w:tc>
          <w:tcPr>
            <w:tcW w:w="129" w:type="pct"/>
          </w:tcPr>
          <w:p w14:paraId="652A743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pct"/>
          </w:tcPr>
          <w:p w14:paraId="28B91143" w14:textId="1436D87F" w:rsidR="00D5374A" w:rsidRPr="000D372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337,658</w:t>
            </w:r>
          </w:p>
        </w:tc>
      </w:tr>
      <w:tr w:rsidR="00D5374A" w:rsidRPr="00EF652C" w14:paraId="0ACB2EFE" w14:textId="77777777" w:rsidTr="00D26FAD">
        <w:tc>
          <w:tcPr>
            <w:tcW w:w="1477" w:type="pct"/>
          </w:tcPr>
          <w:p w14:paraId="1BE73BF2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380" w:type="pct"/>
          </w:tcPr>
          <w:p w14:paraId="10F37BD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CE121E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C33E7E0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2AC485E5" w:rsidR="00D5374A" w:rsidRPr="000D3727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431,889</w:t>
            </w:r>
          </w:p>
        </w:tc>
        <w:tc>
          <w:tcPr>
            <w:tcW w:w="129" w:type="pct"/>
          </w:tcPr>
          <w:p w14:paraId="2C19EED4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01F6F1F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  <w:tr w:rsidR="00D5374A" w:rsidRPr="00EF652C" w14:paraId="40A6319B" w14:textId="77777777" w:rsidTr="00D26FAD">
        <w:tc>
          <w:tcPr>
            <w:tcW w:w="1477" w:type="pct"/>
          </w:tcPr>
          <w:p w14:paraId="3822C92C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0" w:type="pct"/>
          </w:tcPr>
          <w:p w14:paraId="298C7AF2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655F88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D89CE2" w14:textId="77777777" w:rsidR="00D5374A" w:rsidRPr="00F83707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D5374A" w:rsidRPr="00F83707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D5374A" w:rsidRPr="00EF652C" w:rsidRDefault="00D5374A" w:rsidP="00E5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double" w:sz="4" w:space="0" w:color="auto"/>
            </w:tcBorders>
          </w:tcPr>
          <w:p w14:paraId="2C301B17" w14:textId="77777777" w:rsidR="00D5374A" w:rsidRPr="00EF652C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374A" w:rsidRPr="00EF652C" w14:paraId="2883AE2B" w14:textId="77777777" w:rsidTr="00D26FAD">
        <w:tc>
          <w:tcPr>
            <w:tcW w:w="1477" w:type="pct"/>
          </w:tcPr>
          <w:p w14:paraId="3EF57297" w14:textId="682F36C9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0" w:type="pct"/>
          </w:tcPr>
          <w:p w14:paraId="6939D1F6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2B1DF8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8242197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7191D76A" w:rsidR="00D5374A" w:rsidRPr="000D3727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239,232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</w:tcPr>
          <w:p w14:paraId="72815703" w14:textId="4A6021F4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119,708</w:t>
            </w:r>
          </w:p>
        </w:tc>
      </w:tr>
      <w:tr w:rsidR="00D5374A" w:rsidRPr="00EF652C" w14:paraId="0521E711" w14:textId="77777777" w:rsidTr="00D26FAD">
        <w:tc>
          <w:tcPr>
            <w:tcW w:w="1477" w:type="pct"/>
          </w:tcPr>
          <w:p w14:paraId="3482F4D3" w14:textId="7655B7C0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0" w:type="pct"/>
          </w:tcPr>
          <w:p w14:paraId="1EF71899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976F7D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079A42F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47DFC880" w:rsidR="00D5374A" w:rsidRPr="000D3727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192,657</w:t>
            </w:r>
          </w:p>
        </w:tc>
        <w:tc>
          <w:tcPr>
            <w:tcW w:w="129" w:type="pct"/>
          </w:tcPr>
          <w:p w14:paraId="27EC4685" w14:textId="77777777" w:rsidR="00D5374A" w:rsidRPr="00B004D0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E5A2885" w14:textId="5051F81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217,950</w:t>
            </w:r>
          </w:p>
        </w:tc>
      </w:tr>
      <w:tr w:rsidR="00D5374A" w:rsidRPr="00EF652C" w14:paraId="3AEE3529" w14:textId="77777777" w:rsidTr="00D26FAD">
        <w:tc>
          <w:tcPr>
            <w:tcW w:w="1477" w:type="pct"/>
          </w:tcPr>
          <w:p w14:paraId="61046324" w14:textId="60E4C373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0" w:type="pct"/>
          </w:tcPr>
          <w:p w14:paraId="005C3CAA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1F9B8C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D5374A" w:rsidRPr="000D3727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9E2909E" w14:textId="77777777" w:rsidR="00D5374A" w:rsidRDefault="00D5374A" w:rsidP="002C1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3427DB23" w:rsidR="00D5374A" w:rsidRPr="000D3727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431,889</w:t>
            </w:r>
          </w:p>
        </w:tc>
        <w:tc>
          <w:tcPr>
            <w:tcW w:w="129" w:type="pct"/>
          </w:tcPr>
          <w:p w14:paraId="5215CE31" w14:textId="77777777" w:rsidR="00D5374A" w:rsidRPr="00EF652C" w:rsidRDefault="00D5374A" w:rsidP="00E31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1E20736" w:rsidR="00D5374A" w:rsidRPr="00665678" w:rsidRDefault="00D5374A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337,658</w:t>
            </w:r>
          </w:p>
        </w:tc>
      </w:tr>
    </w:tbl>
    <w:p w14:paraId="1128CD96" w14:textId="66DD4A4F" w:rsidR="005068CF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FF6092" w14:textId="5949094F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C9176C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0F2A9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9176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9176C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4051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30B13DD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6ABCB6AE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00319CA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71541" w:rsidRPr="00F463CA" w14:paraId="3DBB5B39" w14:textId="77777777" w:rsidTr="00D26FAD">
        <w:tc>
          <w:tcPr>
            <w:tcW w:w="3239" w:type="pct"/>
          </w:tcPr>
          <w:p w14:paraId="1D667513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  <w:shd w:val="clear" w:color="auto" w:fill="auto"/>
          </w:tcPr>
          <w:p w14:paraId="45884687" w14:textId="07C5581B" w:rsidR="00A71541" w:rsidRPr="00347F78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  <w:tc>
          <w:tcPr>
            <w:tcW w:w="128" w:type="pct"/>
          </w:tcPr>
          <w:p w14:paraId="18067A0B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4B84B909" w14:textId="52B90ED8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122,613</w:t>
            </w:r>
          </w:p>
        </w:tc>
      </w:tr>
      <w:tr w:rsidR="00A71541" w:rsidRPr="00F463CA" w14:paraId="4AF76894" w14:textId="77777777" w:rsidTr="00D26FAD">
        <w:tc>
          <w:tcPr>
            <w:tcW w:w="3239" w:type="pct"/>
          </w:tcPr>
          <w:p w14:paraId="57A76216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  <w:shd w:val="clear" w:color="auto" w:fill="auto"/>
          </w:tcPr>
          <w:p w14:paraId="2C51D86A" w14:textId="27E46460" w:rsidR="00A71541" w:rsidRPr="00347F78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151,227</w:t>
            </w:r>
          </w:p>
        </w:tc>
        <w:tc>
          <w:tcPr>
            <w:tcW w:w="128" w:type="pct"/>
          </w:tcPr>
          <w:p w14:paraId="5AE82CED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81078CF" w14:textId="596452AC" w:rsidR="00A71541" w:rsidRPr="00F463CA" w:rsidRDefault="00BE002D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427,945</w:t>
            </w:r>
          </w:p>
        </w:tc>
      </w:tr>
      <w:tr w:rsidR="00A71541" w:rsidRPr="00F463CA" w14:paraId="4DDA3CCE" w14:textId="77777777" w:rsidTr="00D26FAD">
        <w:tc>
          <w:tcPr>
            <w:tcW w:w="3239" w:type="pct"/>
          </w:tcPr>
          <w:p w14:paraId="1073C545" w14:textId="77777777" w:rsidR="00A71541" w:rsidRPr="00F463CA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  <w:shd w:val="clear" w:color="auto" w:fill="auto"/>
          </w:tcPr>
          <w:p w14:paraId="1442EA6A" w14:textId="5644F2A8" w:rsidR="00A71541" w:rsidRPr="00347F78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(56,996)</w:t>
            </w:r>
          </w:p>
        </w:tc>
        <w:tc>
          <w:tcPr>
            <w:tcW w:w="128" w:type="pct"/>
          </w:tcPr>
          <w:p w14:paraId="6627A911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A8DD2BC" w14:textId="78C46394" w:rsidR="00A71541" w:rsidRPr="00F463CA" w:rsidRDefault="00A71541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BE002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202,271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A71541" w:rsidRPr="00F463CA" w14:paraId="1555B0ED" w14:textId="77777777" w:rsidTr="00D26FAD">
        <w:tc>
          <w:tcPr>
            <w:tcW w:w="3239" w:type="pct"/>
          </w:tcPr>
          <w:p w14:paraId="485B81C1" w14:textId="5B83F1CD" w:rsidR="00A71541" w:rsidRPr="00767B43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91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91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2C58CC93" w:rsidR="00A71541" w:rsidRPr="00347F78" w:rsidRDefault="003C0D8F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431,889</w:t>
            </w:r>
          </w:p>
        </w:tc>
        <w:tc>
          <w:tcPr>
            <w:tcW w:w="128" w:type="pct"/>
          </w:tcPr>
          <w:p w14:paraId="28DFE786" w14:textId="77777777" w:rsidR="00A71541" w:rsidRPr="00347F78" w:rsidRDefault="00A71541" w:rsidP="000F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212D0F77" w:rsidR="00A71541" w:rsidRPr="00182A2A" w:rsidRDefault="0089006B" w:rsidP="00D26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348,287</w:t>
            </w:r>
          </w:p>
        </w:tc>
      </w:tr>
    </w:tbl>
    <w:p w14:paraId="4D2FB438" w14:textId="3A21B1FE" w:rsidR="00765FA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36768" w14:textId="77777777" w:rsidR="000F4876" w:rsidRDefault="000F4876">
      <w:r>
        <w:br w:type="page"/>
      </w:r>
    </w:p>
    <w:p w14:paraId="07AA437D" w14:textId="4C55C2CA" w:rsidR="00100A57" w:rsidRPr="00474374" w:rsidRDefault="00100A57" w:rsidP="00100A5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หนี้สินที่มีภาระดอกเบี้ย   </w:t>
      </w:r>
    </w:p>
    <w:p w14:paraId="78E659CB" w14:textId="77777777" w:rsidR="006436E0" w:rsidRPr="00E525E3" w:rsidRDefault="006436E0" w:rsidP="00D04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FC00D" w14:textId="21DDD5CD" w:rsidR="006436E0" w:rsidRPr="00E525E3" w:rsidRDefault="00B75308" w:rsidP="00D04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74374">
        <w:rPr>
          <w:rFonts w:ascii="Angsana New" w:hAnsi="Angsana New"/>
          <w:sz w:val="30"/>
          <w:szCs w:val="30"/>
        </w:rPr>
        <w:t xml:space="preserve">23 </w:t>
      </w:r>
      <w:r w:rsidRPr="00474374">
        <w:rPr>
          <w:rFonts w:ascii="Angsana New" w:hAnsi="Angsana New"/>
          <w:sz w:val="30"/>
          <w:szCs w:val="30"/>
          <w:cs/>
        </w:rPr>
        <w:t>กุมภาพันธ์</w:t>
      </w:r>
      <w:r w:rsidR="006436E0" w:rsidRPr="00474374">
        <w:rPr>
          <w:rFonts w:ascii="Angsana New" w:hAnsi="Angsana New"/>
          <w:sz w:val="30"/>
          <w:szCs w:val="30"/>
          <w:cs/>
        </w:rPr>
        <w:t xml:space="preserve"> </w:t>
      </w:r>
      <w:r w:rsidR="006436E0" w:rsidRPr="00474374">
        <w:rPr>
          <w:rFonts w:ascii="Angsana New" w:hAnsi="Angsana New"/>
          <w:sz w:val="30"/>
          <w:szCs w:val="30"/>
        </w:rPr>
        <w:t xml:space="preserve">2567 </w:t>
      </w:r>
      <w:r w:rsidR="006436E0" w:rsidRPr="00474374">
        <w:rPr>
          <w:rFonts w:ascii="Angsana New" w:hAnsi="Angsana New"/>
          <w:sz w:val="30"/>
          <w:szCs w:val="30"/>
          <w:cs/>
        </w:rPr>
        <w:t>บริษัท</w:t>
      </w:r>
      <w:r w:rsidR="00BA6F8F" w:rsidRPr="00474374">
        <w:rPr>
          <w:rFonts w:ascii="Angsana New" w:hAnsi="Angsana New"/>
          <w:sz w:val="30"/>
          <w:szCs w:val="30"/>
          <w:cs/>
        </w:rPr>
        <w:t>ได้ลงนามในสัญญาแก้ไข</w:t>
      </w:r>
      <w:r w:rsidR="00210C60" w:rsidRPr="00474374">
        <w:rPr>
          <w:rFonts w:ascii="Angsana New" w:hAnsi="Angsana New"/>
          <w:sz w:val="30"/>
          <w:szCs w:val="30"/>
          <w:cs/>
        </w:rPr>
        <w:t>เงื่อนไข</w:t>
      </w:r>
      <w:r w:rsidR="00F50957" w:rsidRPr="00474374">
        <w:rPr>
          <w:rFonts w:ascii="Angsana New" w:hAnsi="Angsana New"/>
          <w:sz w:val="30"/>
          <w:szCs w:val="30"/>
          <w:cs/>
        </w:rPr>
        <w:t>หนึ่งข้อ</w:t>
      </w:r>
      <w:r w:rsidR="00210C60" w:rsidRPr="00474374">
        <w:rPr>
          <w:rFonts w:ascii="Angsana New" w:hAnsi="Angsana New"/>
          <w:sz w:val="30"/>
          <w:szCs w:val="30"/>
          <w:cs/>
        </w:rPr>
        <w:t>ในสัญญาเงินกู้ระยะยาว</w:t>
      </w:r>
      <w:r w:rsidR="00A438E7" w:rsidRPr="00474374">
        <w:rPr>
          <w:rFonts w:ascii="Angsana New" w:hAnsi="Angsana New"/>
          <w:sz w:val="30"/>
          <w:szCs w:val="30"/>
          <w:cs/>
        </w:rPr>
        <w:t>ที่</w:t>
      </w:r>
      <w:r w:rsidR="00210C60" w:rsidRPr="00474374">
        <w:rPr>
          <w:rFonts w:ascii="Angsana New" w:hAnsi="Angsana New"/>
          <w:sz w:val="30"/>
          <w:szCs w:val="30"/>
          <w:cs/>
        </w:rPr>
        <w:t>เกี่ยวกับการ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ดำรงอัตราส่วนเงินทุนหมุนเวียนต่อ</w:t>
      </w:r>
      <w:r w:rsidRPr="00474374">
        <w:rPr>
          <w:rFonts w:ascii="Angsana New" w:hAnsi="Angsana New"/>
          <w:spacing w:val="-6"/>
          <w:sz w:val="30"/>
          <w:szCs w:val="30"/>
          <w:cs/>
        </w:rPr>
        <w:t>ห</w:t>
      </w:r>
      <w:r w:rsidR="00210C60" w:rsidRPr="00474374">
        <w:rPr>
          <w:rFonts w:ascii="Angsana New" w:hAnsi="Angsana New"/>
          <w:spacing w:val="-6"/>
          <w:sz w:val="30"/>
          <w:szCs w:val="30"/>
          <w:cs/>
        </w:rPr>
        <w:t>นี้สินระยะสั้น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ตามที่กำหนดในสัญญาเงินกู้ยืม</w:t>
      </w:r>
      <w:r w:rsidR="00333F4A" w:rsidRPr="00474374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="005904C3" w:rsidRPr="00474374">
        <w:rPr>
          <w:rFonts w:ascii="Angsana New" w:hAnsi="Angsana New"/>
          <w:spacing w:val="-6"/>
          <w:sz w:val="30"/>
          <w:szCs w:val="30"/>
          <w:cs/>
        </w:rPr>
        <w:t>จากสถาบันการเงินแห่งหนึ่ง</w:t>
      </w:r>
    </w:p>
    <w:p w14:paraId="28714BF5" w14:textId="55725722" w:rsidR="00CD766E" w:rsidRPr="00E525E3" w:rsidRDefault="00CD766E" w:rsidP="00CD766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B83029C" w14:textId="77777777" w:rsidR="00AC591F" w:rsidRPr="0047437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63C04" w14:textId="6D619172" w:rsidR="00C9749D" w:rsidRPr="00474374" w:rsidRDefault="00B47865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74374">
        <w:rPr>
          <w:rFonts w:ascii="Angsana New" w:hAnsi="Angsana New"/>
          <w:spacing w:val="-4"/>
          <w:sz w:val="30"/>
          <w:szCs w:val="30"/>
          <w:cs/>
        </w:rPr>
        <w:t>ใน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643A71" w:rsidRPr="00474374">
        <w:rPr>
          <w:rFonts w:ascii="Angsana New" w:hAnsi="Angsana New"/>
          <w:spacing w:val="-4"/>
          <w:sz w:val="30"/>
          <w:szCs w:val="30"/>
        </w:rPr>
        <w:t>2567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 xml:space="preserve"> ผู้บริหาร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ได้ทบทวน</w:t>
      </w:r>
      <w:r w:rsidR="00C30CE8" w:rsidRPr="00474374">
        <w:rPr>
          <w:rFonts w:ascii="Angsana New" w:hAnsi="Angsana New"/>
          <w:spacing w:val="-4"/>
          <w:sz w:val="30"/>
          <w:szCs w:val="30"/>
          <w:cs/>
        </w:rPr>
        <w:t>รายงานการจัดการภายใน</w:t>
      </w:r>
      <w:r w:rsidR="0048002E" w:rsidRPr="00474374">
        <w:rPr>
          <w:rFonts w:ascii="Angsana New" w:hAnsi="Angsana New"/>
          <w:spacing w:val="-4"/>
          <w:sz w:val="30"/>
          <w:szCs w:val="30"/>
          <w:cs/>
        </w:rPr>
        <w:t>และ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พิจารณา</w:t>
      </w:r>
      <w:r w:rsidR="0025234E">
        <w:rPr>
          <w:rFonts w:ascii="Angsana New" w:hAnsi="Angsana New" w:hint="cs"/>
          <w:spacing w:val="-4"/>
          <w:sz w:val="30"/>
          <w:szCs w:val="30"/>
          <w:cs/>
        </w:rPr>
        <w:t>เห็น</w:t>
      </w:r>
      <w:r w:rsidR="00643A71" w:rsidRPr="00474374">
        <w:rPr>
          <w:rFonts w:ascii="Angsana New" w:hAnsi="Angsana New"/>
          <w:spacing w:val="-4"/>
          <w:sz w:val="30"/>
          <w:szCs w:val="30"/>
          <w:cs/>
        </w:rPr>
        <w:t>ว่ากลุ่ม</w:t>
      </w:r>
      <w:r w:rsidR="006D1470" w:rsidRPr="00474374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ส่วนงานธุรกิจ</w:t>
      </w:r>
      <w:r w:rsidR="00C724BF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="00EB7824" w:rsidRPr="00474374">
        <w:rPr>
          <w:rFonts w:ascii="Angsana New" w:hAnsi="Angsana New"/>
          <w:spacing w:val="-4"/>
          <w:sz w:val="30"/>
          <w:szCs w:val="30"/>
          <w:cs/>
        </w:rPr>
        <w:t>เพียงส่วนงานเดียว</w:t>
      </w:r>
      <w:r w:rsidR="00EB7824" w:rsidRPr="00474374">
        <w:rPr>
          <w:rFonts w:ascii="Angsana New" w:hAnsi="Angsana New"/>
          <w:sz w:val="30"/>
          <w:szCs w:val="30"/>
          <w:cs/>
        </w:rPr>
        <w:t xml:space="preserve"> </w:t>
      </w:r>
      <w:r w:rsidR="00B95920" w:rsidRPr="00474374">
        <w:rPr>
          <w:rFonts w:ascii="Angsana New" w:hAnsi="Angsana New"/>
          <w:sz w:val="30"/>
          <w:szCs w:val="30"/>
          <w:cs/>
        </w:rPr>
        <w:t xml:space="preserve">คือ </w:t>
      </w:r>
      <w:r w:rsidR="00A775D7" w:rsidRPr="00474374">
        <w:rPr>
          <w:rFonts w:ascii="Angsana New" w:hAnsi="Angsana New"/>
          <w:sz w:val="30"/>
          <w:szCs w:val="30"/>
          <w:cs/>
        </w:rPr>
        <w:t>ส่วนงานขายอุปกรณ์คอมพิวเตอร์ อุปกรณ์สื่อสารและ</w:t>
      </w:r>
      <w:r w:rsidR="00C724BF">
        <w:rPr>
          <w:rFonts w:ascii="Angsana New" w:hAnsi="Angsana New" w:hint="cs"/>
          <w:sz w:val="30"/>
          <w:szCs w:val="30"/>
          <w:cs/>
        </w:rPr>
        <w:t>การ</w:t>
      </w:r>
      <w:r w:rsidR="00A775D7" w:rsidRPr="00474374">
        <w:rPr>
          <w:rFonts w:ascii="Angsana New" w:hAnsi="Angsana New"/>
          <w:sz w:val="30"/>
          <w:szCs w:val="30"/>
          <w:cs/>
        </w:rPr>
        <w:t>ให้บริการ</w:t>
      </w:r>
      <w:r w:rsidR="00C65474" w:rsidRPr="00474374">
        <w:rPr>
          <w:rFonts w:ascii="Angsana New" w:hAnsi="Angsana New"/>
          <w:sz w:val="30"/>
          <w:szCs w:val="30"/>
          <w:cs/>
        </w:rPr>
        <w:t xml:space="preserve"> </w:t>
      </w:r>
      <w:r w:rsidR="00C724BF">
        <w:rPr>
          <w:rFonts w:ascii="Angsana New" w:hAnsi="Angsana New" w:hint="cs"/>
          <w:sz w:val="30"/>
          <w:szCs w:val="30"/>
          <w:cs/>
        </w:rPr>
        <w:t>โดยการแบ่งส่วนงานธุรกิจ</w:t>
      </w:r>
      <w:r w:rsidR="0096321F">
        <w:rPr>
          <w:rFonts w:ascii="Angsana New" w:hAnsi="Angsana New" w:hint="cs"/>
          <w:sz w:val="30"/>
          <w:szCs w:val="30"/>
          <w:cs/>
        </w:rPr>
        <w:t>ดังกล่าว</w:t>
      </w:r>
      <w:r w:rsidR="0070381B" w:rsidRPr="00474374">
        <w:rPr>
          <w:rFonts w:ascii="Angsana New" w:hAnsi="Angsana New"/>
          <w:sz w:val="30"/>
          <w:szCs w:val="30"/>
          <w:cs/>
        </w:rPr>
        <w:t>มีความเหมาะสม</w:t>
      </w:r>
      <w:r w:rsidR="00D127E6" w:rsidRPr="00474374">
        <w:rPr>
          <w:rFonts w:ascii="Angsana New" w:hAnsi="Angsana New"/>
          <w:sz w:val="30"/>
          <w:szCs w:val="30"/>
          <w:cs/>
        </w:rPr>
        <w:t>และสอดคล้องกับ</w:t>
      </w:r>
      <w:r w:rsidR="00C2235C">
        <w:rPr>
          <w:rFonts w:ascii="Angsana New" w:hAnsi="Angsana New" w:hint="cs"/>
          <w:sz w:val="30"/>
          <w:szCs w:val="30"/>
          <w:cs/>
        </w:rPr>
        <w:t>การ</w:t>
      </w:r>
      <w:r w:rsidR="00D127E6" w:rsidRPr="00474374">
        <w:rPr>
          <w:rFonts w:ascii="Angsana New" w:hAnsi="Angsana New"/>
          <w:sz w:val="30"/>
          <w:szCs w:val="30"/>
          <w:cs/>
        </w:rPr>
        <w:t>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1F1996">
        <w:rPr>
          <w:rFonts w:ascii="Angsana New" w:hAnsi="Angsana New" w:hint="cs"/>
          <w:sz w:val="30"/>
          <w:szCs w:val="30"/>
          <w:cs/>
        </w:rPr>
        <w:t xml:space="preserve"> โดยการ</w:t>
      </w:r>
      <w:r w:rsidR="006603FC">
        <w:rPr>
          <w:rFonts w:ascii="Angsana New" w:hAnsi="Angsana New" w:hint="cs"/>
          <w:sz w:val="30"/>
          <w:szCs w:val="30"/>
          <w:cs/>
        </w:rPr>
        <w:t>ทบทวน</w:t>
      </w:r>
      <w:r w:rsidR="001F1996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6603FC">
        <w:rPr>
          <w:rFonts w:ascii="Angsana New" w:hAnsi="Angsana New" w:hint="cs"/>
          <w:sz w:val="30"/>
          <w:szCs w:val="30"/>
          <w:cs/>
        </w:rPr>
        <w:t>ดังกล่าว</w:t>
      </w:r>
      <w:r w:rsidR="001F1996">
        <w:rPr>
          <w:rFonts w:ascii="Angsana New" w:hAnsi="Angsana New" w:hint="cs"/>
          <w:sz w:val="30"/>
          <w:szCs w:val="30"/>
          <w:cs/>
        </w:rPr>
        <w:t xml:space="preserve"> ส่งผล</w:t>
      </w:r>
      <w:r w:rsidR="00496583">
        <w:rPr>
          <w:rFonts w:ascii="Angsana New" w:hAnsi="Angsana New" w:hint="cs"/>
          <w:sz w:val="30"/>
          <w:szCs w:val="30"/>
          <w:cs/>
        </w:rPr>
        <w:t>ให้</w:t>
      </w:r>
      <w:r w:rsidR="009F19BB">
        <w:rPr>
          <w:rFonts w:ascii="Angsana New" w:hAnsi="Angsana New" w:hint="cs"/>
          <w:sz w:val="30"/>
          <w:szCs w:val="30"/>
          <w:cs/>
        </w:rPr>
        <w:t>ข้อมูลตามส่วนงานสำหรับงวดก่อน</w:t>
      </w:r>
      <w:r w:rsidR="001528BD">
        <w:rPr>
          <w:rFonts w:ascii="Angsana New" w:hAnsi="Angsana New" w:hint="cs"/>
          <w:sz w:val="30"/>
          <w:szCs w:val="30"/>
          <w:cs/>
        </w:rPr>
        <w:t>แสดงข้อมูลโดย</w:t>
      </w:r>
      <w:r w:rsidR="00E946AB">
        <w:rPr>
          <w:rFonts w:ascii="Angsana New" w:hAnsi="Angsana New" w:hint="cs"/>
          <w:sz w:val="30"/>
          <w:szCs w:val="30"/>
          <w:cs/>
        </w:rPr>
        <w:t>ใช้</w:t>
      </w:r>
      <w:r w:rsidR="001528BD">
        <w:rPr>
          <w:rFonts w:ascii="Angsana New" w:hAnsi="Angsana New" w:hint="cs"/>
          <w:sz w:val="30"/>
          <w:szCs w:val="30"/>
          <w:cs/>
        </w:rPr>
        <w:t>เกณฑ์เดียว</w:t>
      </w:r>
      <w:r w:rsidR="00E946AB">
        <w:rPr>
          <w:rFonts w:ascii="Angsana New" w:hAnsi="Angsana New" w:hint="cs"/>
          <w:sz w:val="30"/>
          <w:szCs w:val="30"/>
          <w:cs/>
        </w:rPr>
        <w:t>กัน</w:t>
      </w:r>
      <w:r w:rsidR="001528BD">
        <w:rPr>
          <w:rFonts w:ascii="Angsana New" w:hAnsi="Angsana New" w:hint="cs"/>
          <w:sz w:val="30"/>
          <w:szCs w:val="30"/>
          <w:cs/>
        </w:rPr>
        <w:t>กับงวดปัจจุบันที่รายงาน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77777777" w:rsidR="00E43904" w:rsidRDefault="00E43904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C36BB3" w14:textId="2A461DD7" w:rsidR="007F6417" w:rsidRPr="00474374" w:rsidRDefault="007F6417" w:rsidP="007F641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3A93C2EC" w14:textId="77777777" w:rsidR="0099340C" w:rsidRDefault="0099340C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541F7A" w:rsidRPr="008E76D8" w14:paraId="0B079BA2" w14:textId="77777777">
        <w:trPr>
          <w:tblHeader/>
        </w:trPr>
        <w:tc>
          <w:tcPr>
            <w:tcW w:w="3600" w:type="dxa"/>
            <w:vAlign w:val="bottom"/>
          </w:tcPr>
          <w:p w14:paraId="67C669BE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D39562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6D16B800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B9DCB51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F8DAAE2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8E16C61" w14:textId="77777777" w:rsidR="00541F7A" w:rsidRPr="008E76D8" w:rsidDel="00D43E7A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F7A" w:rsidRPr="008E76D8" w14:paraId="4B1CBD79" w14:textId="77777777">
        <w:trPr>
          <w:tblHeader/>
        </w:trPr>
        <w:tc>
          <w:tcPr>
            <w:tcW w:w="3600" w:type="dxa"/>
          </w:tcPr>
          <w:p w14:paraId="3DEA59E3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87309B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608DA9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E27870D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D74E4E6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87E29F6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F7A" w:rsidRPr="008E76D8" w14:paraId="1E2D429D" w14:textId="77777777">
        <w:tc>
          <w:tcPr>
            <w:tcW w:w="3600" w:type="dxa"/>
          </w:tcPr>
          <w:p w14:paraId="289DB582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548FAF1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1BCFCAAB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D9EB0CE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BF18889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0F9E01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33D7" w:rsidRPr="008E76D8" w14:paraId="7BBCDBE3" w14:textId="77777777">
        <w:tc>
          <w:tcPr>
            <w:tcW w:w="3600" w:type="dxa"/>
          </w:tcPr>
          <w:p w14:paraId="721C29E8" w14:textId="7C11B3B8" w:rsidR="004933D7" w:rsidRPr="008E76D8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D809CE5" w14:textId="11B1D459" w:rsidR="004933D7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A0FE186" w14:textId="2C766039" w:rsidR="004933D7" w:rsidRPr="008E76D8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1E4B8D7A" w14:textId="5825C6E2" w:rsidR="004933D7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537F32D9" w14:textId="77777777" w:rsidR="004933D7" w:rsidRPr="008E76D8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CE8B25" w14:textId="5CF6CFE3" w:rsidR="004933D7" w:rsidRDefault="004933D7" w:rsidP="00493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84.</w:t>
            </w:r>
            <w:r w:rsidR="0071435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541F7A" w:rsidRPr="008E76D8" w14:paraId="7E20A124" w14:textId="77777777" w:rsidTr="00BA7A13">
        <w:tc>
          <w:tcPr>
            <w:tcW w:w="3600" w:type="dxa"/>
          </w:tcPr>
          <w:p w14:paraId="496147FE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413B5A3" w14:textId="4667419A" w:rsidR="00541F7A" w:rsidRPr="008E76D8" w:rsidRDefault="0070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541F7A"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541F7A"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F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732C0A4D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7B940EE0" w14:textId="6EA93BD4" w:rsidR="00541F7A" w:rsidRPr="008E76D8" w:rsidRDefault="002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1" w:type="dxa"/>
          </w:tcPr>
          <w:p w14:paraId="7A0B9E95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CFBA08" w14:textId="45F19241" w:rsidR="00541F7A" w:rsidRPr="008E76D8" w:rsidRDefault="002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220.3</w:t>
            </w:r>
            <w:r w:rsidR="00C124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7131F" w:rsidRPr="008E76D8" w14:paraId="34698773" w14:textId="77777777" w:rsidTr="00BA7A13">
        <w:tc>
          <w:tcPr>
            <w:tcW w:w="3600" w:type="dxa"/>
          </w:tcPr>
          <w:p w14:paraId="0CA0A45E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CE6BCA" w14:textId="77777777" w:rsidR="0097131F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09DC5B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8575CD5" w14:textId="77777777" w:rsidR="0097131F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91460C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2391F11" w14:textId="588F1B13" w:rsidR="0097131F" w:rsidRPr="00BA7A13" w:rsidRDefault="00BA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809FD" w:rsidRPr="00BC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5.0</w:t>
            </w:r>
            <w:r w:rsidR="00714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41F7A" w:rsidRPr="008E76D8" w14:paraId="1B22B152" w14:textId="77777777" w:rsidTr="00BA7A13">
        <w:tc>
          <w:tcPr>
            <w:tcW w:w="3600" w:type="dxa"/>
          </w:tcPr>
          <w:p w14:paraId="44D2D2EC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6F2707D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DD2538F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8DC8139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E562D52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B154C74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F7A" w:rsidRPr="008E76D8" w14:paraId="395F8D6B" w14:textId="77777777">
        <w:tc>
          <w:tcPr>
            <w:tcW w:w="3600" w:type="dxa"/>
          </w:tcPr>
          <w:p w14:paraId="1CF94C97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2FC005E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38A6E2E0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55A8536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CB560A7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49C035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0AA" w:rsidRPr="008E76D8" w14:paraId="34E63E86" w14:textId="77777777">
        <w:tc>
          <w:tcPr>
            <w:tcW w:w="3600" w:type="dxa"/>
          </w:tcPr>
          <w:p w14:paraId="376A9E38" w14:textId="33C8F256" w:rsidR="002930AA" w:rsidRPr="008E76D8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0449B45" w14:textId="27EDD692" w:rsidR="002930AA" w:rsidRPr="008E76D8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3056023" w14:textId="4771EBEA" w:rsidR="002930AA" w:rsidRPr="008E76D8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045EFC9" w14:textId="4CB67FEF" w:rsidR="002930AA" w:rsidRPr="008E76D8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460CE064" w14:textId="77777777" w:rsidR="002930AA" w:rsidRPr="008E76D8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09253B" w14:textId="0B6BF2C2" w:rsidR="002930AA" w:rsidRDefault="0029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84.73</w:t>
            </w:r>
          </w:p>
        </w:tc>
      </w:tr>
      <w:tr w:rsidR="00541F7A" w:rsidRPr="008E76D8" w14:paraId="0598EEFF" w14:textId="77777777" w:rsidTr="005731BC">
        <w:tc>
          <w:tcPr>
            <w:tcW w:w="3600" w:type="dxa"/>
          </w:tcPr>
          <w:p w14:paraId="21C10562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4F84D55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4BB695B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8E76D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64C599BA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</w:rPr>
              <w:t>0.52</w:t>
            </w:r>
          </w:p>
        </w:tc>
        <w:tc>
          <w:tcPr>
            <w:tcW w:w="231" w:type="dxa"/>
          </w:tcPr>
          <w:p w14:paraId="0BA77454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266261" w14:textId="77777777" w:rsidR="00541F7A" w:rsidRPr="008E76D8" w:rsidRDefault="0054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440.63</w:t>
            </w:r>
          </w:p>
        </w:tc>
      </w:tr>
      <w:tr w:rsidR="0097131F" w:rsidRPr="008E76D8" w14:paraId="19B551E4" w14:textId="77777777" w:rsidTr="005731BC">
        <w:tc>
          <w:tcPr>
            <w:tcW w:w="3600" w:type="dxa"/>
          </w:tcPr>
          <w:p w14:paraId="0C54A930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6EB4A84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9666A6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3ECA6BA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8C4FECA" w14:textId="77777777" w:rsidR="0097131F" w:rsidRPr="008E76D8" w:rsidRDefault="0097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86F87B0" w14:textId="2B3249FA" w:rsidR="0097131F" w:rsidRPr="005731BC" w:rsidRDefault="0057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31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525.36</w:t>
            </w:r>
          </w:p>
        </w:tc>
      </w:tr>
    </w:tbl>
    <w:p w14:paraId="175DB365" w14:textId="7B3E2F01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746735AA" w14:textId="57C49FA1" w:rsidR="00051C4E" w:rsidRPr="005C6FB5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C6F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06BD8104" w14:textId="77777777" w:rsidR="00713518" w:rsidRPr="00D26FAD" w:rsidRDefault="00713518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323E53FE" w14:textId="07262ED2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61F4CB28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15A932" w14:textId="5CB78B05" w:rsidR="003E734D" w:rsidRPr="00D26FAD" w:rsidRDefault="003E734D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161,281</w:t>
            </w:r>
          </w:p>
        </w:tc>
        <w:tc>
          <w:tcPr>
            <w:tcW w:w="271" w:type="dxa"/>
            <w:shd w:val="clear" w:color="auto" w:fill="auto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6E1AC42" w14:textId="45D5DDA5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161,281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6DAF5AE8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161,281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3351A7AF" w:rsidR="003E734D" w:rsidRPr="00D26FAD" w:rsidRDefault="003E734D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6B0814" w14:textId="4FB4B2D4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161,281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  <w:shd w:val="clear" w:color="auto" w:fill="auto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7C2EED43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D63376D" w14:textId="3CFE8A01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830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79FC06D" w14:textId="5051FE2A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21BAFFE0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0D6CB053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3CCA5E0" w14:textId="07F699CF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10F7CA80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61081C5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5EABECD4" w14:textId="0AD6035E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77777777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,213</w:t>
            </w:r>
          </w:p>
        </w:tc>
        <w:tc>
          <w:tcPr>
            <w:tcW w:w="271" w:type="dxa"/>
          </w:tcPr>
          <w:p w14:paraId="3861CDE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6F1751A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119E4AA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3E734D" w:rsidRPr="00A73965" w14:paraId="7A5DE9AB" w14:textId="77777777" w:rsidTr="003E734D">
        <w:trPr>
          <w:trHeight w:val="20"/>
        </w:trPr>
        <w:tc>
          <w:tcPr>
            <w:tcW w:w="1978" w:type="dxa"/>
            <w:shd w:val="clear" w:color="auto" w:fill="auto"/>
          </w:tcPr>
          <w:p w14:paraId="2E3A3E1D" w14:textId="77777777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6DA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4E8A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D679E5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9EF0F5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732BDF9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52E323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8488FC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C11A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B586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5C3FA1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3736E57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7FDA30A4" w14:textId="77777777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05401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B78B495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88A7D3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3F1E5D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0C556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E3555D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F2BEC7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1B10E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9957F0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40E07B4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500EE438" w14:textId="198BF84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6656233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1190E96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F566BF4" w14:textId="77777777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830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786C8C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E0782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1118CB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A684B3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E1B50E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38FC984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D3BE3D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</w:tbl>
    <w:p w14:paraId="463F09B1" w14:textId="77777777" w:rsidR="00E02FAD" w:rsidRDefault="00E02FAD">
      <w:pPr>
        <w:rPr>
          <w:sz w:val="24"/>
          <w:szCs w:val="24"/>
        </w:rPr>
      </w:pPr>
    </w:p>
    <w:p w14:paraId="5D0DDD4A" w14:textId="77777777" w:rsidR="00401A8F" w:rsidRDefault="00401A8F">
      <w:pPr>
        <w:rPr>
          <w:sz w:val="24"/>
          <w:szCs w:val="24"/>
        </w:rPr>
      </w:pPr>
    </w:p>
    <w:p w14:paraId="7721B0B2" w14:textId="77777777" w:rsidR="00401A8F" w:rsidRDefault="00401A8F">
      <w:pPr>
        <w:rPr>
          <w:sz w:val="24"/>
          <w:szCs w:val="24"/>
        </w:rPr>
      </w:pPr>
    </w:p>
    <w:p w14:paraId="642AB520" w14:textId="77777777" w:rsidR="00401A8F" w:rsidRDefault="00401A8F">
      <w:pPr>
        <w:rPr>
          <w:sz w:val="24"/>
          <w:szCs w:val="24"/>
        </w:rPr>
      </w:pPr>
    </w:p>
    <w:p w14:paraId="56ABE090" w14:textId="77777777" w:rsidR="00401A8F" w:rsidRDefault="00401A8F">
      <w:pPr>
        <w:rPr>
          <w:sz w:val="24"/>
          <w:szCs w:val="24"/>
        </w:rPr>
      </w:pPr>
    </w:p>
    <w:p w14:paraId="17546392" w14:textId="77777777" w:rsidR="00401A8F" w:rsidRDefault="00401A8F">
      <w:pPr>
        <w:rPr>
          <w:sz w:val="24"/>
          <w:szCs w:val="24"/>
        </w:rPr>
      </w:pPr>
    </w:p>
    <w:p w14:paraId="4EA1C71A" w14:textId="77777777" w:rsidR="00401A8F" w:rsidRDefault="00401A8F">
      <w:pPr>
        <w:rPr>
          <w:sz w:val="24"/>
          <w:szCs w:val="24"/>
        </w:rPr>
      </w:pPr>
    </w:p>
    <w:p w14:paraId="590FC13F" w14:textId="77777777" w:rsidR="00401A8F" w:rsidRDefault="00401A8F">
      <w:pPr>
        <w:rPr>
          <w:sz w:val="24"/>
          <w:szCs w:val="24"/>
        </w:rPr>
      </w:pPr>
    </w:p>
    <w:p w14:paraId="6DA2FB6A" w14:textId="77777777" w:rsidR="00401A8F" w:rsidRDefault="00401A8F">
      <w:pPr>
        <w:rPr>
          <w:sz w:val="24"/>
          <w:szCs w:val="24"/>
        </w:rPr>
      </w:pPr>
    </w:p>
    <w:p w14:paraId="44626453" w14:textId="77777777" w:rsidR="00401A8F" w:rsidRDefault="00401A8F">
      <w:pPr>
        <w:rPr>
          <w:sz w:val="24"/>
          <w:szCs w:val="24"/>
        </w:rPr>
      </w:pPr>
    </w:p>
    <w:p w14:paraId="5C8DEBA3" w14:textId="77777777" w:rsidR="00401A8F" w:rsidRDefault="00401A8F">
      <w:pPr>
        <w:rPr>
          <w:sz w:val="24"/>
          <w:szCs w:val="24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CB3AFF1" w14:textId="2770EEE9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9176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48DA8F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C7F75F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EA4BC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2BCE1FA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26B3DA5" w14:textId="77777777" w:rsidR="00C23A0A" w:rsidRPr="00D26FAD" w:rsidRDefault="00C23A0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075363B2" w:rsidR="00C23A0A" w:rsidRPr="00D26FAD" w:rsidRDefault="003E734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F1FBED" w14:textId="460E48A2" w:rsidR="00C23A0A" w:rsidRPr="00D26FAD" w:rsidRDefault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97,481</w:t>
            </w:r>
          </w:p>
        </w:tc>
        <w:tc>
          <w:tcPr>
            <w:tcW w:w="271" w:type="dxa"/>
            <w:shd w:val="clear" w:color="auto" w:fill="auto"/>
          </w:tcPr>
          <w:p w14:paraId="255A9B4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9262C" w14:textId="19069969" w:rsidR="00C23A0A" w:rsidRPr="00D26FAD" w:rsidRDefault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97,481</w:t>
            </w:r>
          </w:p>
        </w:tc>
        <w:tc>
          <w:tcPr>
            <w:tcW w:w="238" w:type="dxa"/>
          </w:tcPr>
          <w:p w14:paraId="0B5A26C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26FCFFBD" w:rsidR="00C23A0A" w:rsidRPr="00D26FAD" w:rsidRDefault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97,481</w:t>
            </w:r>
          </w:p>
        </w:tc>
        <w:tc>
          <w:tcPr>
            <w:tcW w:w="240" w:type="dxa"/>
          </w:tcPr>
          <w:p w14:paraId="3E5E491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52EBC71B" w:rsidR="00C23A0A" w:rsidRPr="00D26FAD" w:rsidRDefault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15EA65" w14:textId="51DE3A98" w:rsidR="00C23A0A" w:rsidRPr="00D26FAD" w:rsidRDefault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97,481</w:t>
            </w:r>
          </w:p>
        </w:tc>
      </w:tr>
      <w:tr w:rsidR="00C23A0A" w:rsidRPr="00C23A0A" w14:paraId="4FB90CF9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1DA0FFEB" w14:textId="1B78E0C3" w:rsidR="00C23A0A" w:rsidRPr="00D26FAD" w:rsidRDefault="00C23A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9DACD4" w14:textId="3FD08572" w:rsidR="00C23A0A" w:rsidRPr="00D26FAD" w:rsidRDefault="00C23A0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AFBFDA2" w14:textId="77777777" w:rsidR="00C23A0A" w:rsidRPr="00D26FAD" w:rsidRDefault="00C23A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B90078" w14:textId="32FA1A52" w:rsidR="00C23A0A" w:rsidRPr="00D26FAD" w:rsidRDefault="00C23A0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C23A0A" w:rsidRPr="00D26FAD" w:rsidRDefault="00C23A0A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4071B8E" w14:textId="628A64C5" w:rsidR="00C23A0A" w:rsidRPr="00D26FAD" w:rsidRDefault="00C23A0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C23A0A" w14:paraId="6E9424AE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1C9F8EB6" w14:textId="2C959F2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AFF112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064325EC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128D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4851361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C23A0A" w14:paraId="4369D3D7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46755AB7" w14:textId="03089C2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7C4426AC" w:rsidR="003E734D" w:rsidRPr="00D26FAD" w:rsidRDefault="003E734D" w:rsidP="00AF581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59" w:type="dxa"/>
          </w:tcPr>
          <w:p w14:paraId="1099FD9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EA2F6C6" w14:textId="53FF34C5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830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CE21778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AB3515" w14:textId="589B3FF7" w:rsidR="003E734D" w:rsidRPr="00D26FAD" w:rsidRDefault="003E734D" w:rsidP="00AF581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38" w:type="dxa"/>
          </w:tcPr>
          <w:p w14:paraId="7B201B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6B05CDF8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54526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36359FAC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  <w:tc>
          <w:tcPr>
            <w:tcW w:w="236" w:type="dxa"/>
          </w:tcPr>
          <w:p w14:paraId="7CE5EE0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BE88CAF" w14:textId="39BE06FC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94,146</w:t>
            </w:r>
          </w:p>
        </w:tc>
      </w:tr>
      <w:tr w:rsidR="003E734D" w:rsidRPr="00C23A0A" w14:paraId="0B9AC33B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4DF0B6C5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42ED27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34C44A5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F230A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FB05AD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C23A0A" w14:paraId="237ED234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09338600" w14:textId="46383EC4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8A863C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88CFA4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36A2945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24C4E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502E83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C23A0A" w14:paraId="4989D9DA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352D182" w14:textId="28315604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2CCE2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EE587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E8C4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EDF2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C23A0A" w14:paraId="61880B4F" w14:textId="77777777">
        <w:trPr>
          <w:trHeight w:val="261"/>
        </w:trPr>
        <w:tc>
          <w:tcPr>
            <w:tcW w:w="1980" w:type="dxa"/>
            <w:shd w:val="clear" w:color="auto" w:fill="auto"/>
          </w:tcPr>
          <w:p w14:paraId="48775F6E" w14:textId="0E3F95DC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3864D0BF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0EA8EF3B" w:rsidR="003E734D" w:rsidRPr="00D26FAD" w:rsidRDefault="003E734D" w:rsidP="00AF58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8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</w:p>
        </w:tc>
        <w:tc>
          <w:tcPr>
            <w:tcW w:w="271" w:type="dxa"/>
          </w:tcPr>
          <w:p w14:paraId="49DB01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01EE549F" w:rsidR="003E734D" w:rsidRPr="00D26FAD" w:rsidRDefault="003E734D" w:rsidP="00AF581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38" w:type="dxa"/>
          </w:tcPr>
          <w:p w14:paraId="326BF9A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2F31155B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  <w:tc>
          <w:tcPr>
            <w:tcW w:w="240" w:type="dxa"/>
          </w:tcPr>
          <w:p w14:paraId="58158F3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090D0361" w:rsidR="003E734D" w:rsidRPr="00D26FAD" w:rsidRDefault="003E734D" w:rsidP="001830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53475703" w:rsidR="003E734D" w:rsidRPr="00D26FAD" w:rsidRDefault="003E734D" w:rsidP="00AF581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80,213</w:t>
            </w:r>
          </w:p>
        </w:tc>
      </w:tr>
      <w:tr w:rsidR="003E734D" w:rsidRPr="00C23A0A" w14:paraId="02DFA8B2" w14:textId="77777777">
        <w:trPr>
          <w:trHeight w:val="261"/>
        </w:trPr>
        <w:tc>
          <w:tcPr>
            <w:tcW w:w="1980" w:type="dxa"/>
            <w:shd w:val="clear" w:color="auto" w:fill="auto"/>
          </w:tcPr>
          <w:p w14:paraId="3B26CB1D" w14:textId="72E1DF76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A4AE336" w14:textId="5E4695BF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83C3EB" w14:textId="54EB9F2C" w:rsidR="003E734D" w:rsidRPr="00D26FAD" w:rsidRDefault="003E734D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FFBC2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0858F" w14:textId="6E462C34" w:rsidR="003E734D" w:rsidRPr="00D26FAD" w:rsidRDefault="003E734D" w:rsidP="003E734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9D0BD8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802CFC3" w14:textId="151AC333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E933C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373F4CC" w14:textId="3EBF3C3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09518A7" w14:textId="4974F446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C23A0A" w14:paraId="6DB5344A" w14:textId="77777777">
        <w:trPr>
          <w:trHeight w:val="71"/>
        </w:trPr>
        <w:tc>
          <w:tcPr>
            <w:tcW w:w="1980" w:type="dxa"/>
            <w:shd w:val="clear" w:color="auto" w:fill="auto"/>
          </w:tcPr>
          <w:p w14:paraId="595768F6" w14:textId="26CBFE6B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A44E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9710D95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73FBB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098D7EC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445F26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A7176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DE0686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C5D6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C23A0A" w14:paraId="489FD6F4" w14:textId="77777777">
        <w:trPr>
          <w:trHeight w:val="261"/>
        </w:trPr>
        <w:tc>
          <w:tcPr>
            <w:tcW w:w="1980" w:type="dxa"/>
            <w:shd w:val="clear" w:color="auto" w:fill="auto"/>
          </w:tcPr>
          <w:p w14:paraId="5BA3EC79" w14:textId="4D87267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3AB3C5E2" w14:textId="54DB348A" w:rsidR="003E734D" w:rsidRPr="00D26FAD" w:rsidRDefault="003E734D" w:rsidP="003E734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Pr="00D26F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259" w:type="dxa"/>
          </w:tcPr>
          <w:p w14:paraId="1DBB467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48B3B7E" w14:textId="787B6A65" w:rsidR="003E734D" w:rsidRPr="00D26FAD" w:rsidRDefault="003E734D" w:rsidP="001830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830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7618B4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780F47" w14:textId="31ADA3D9" w:rsidR="003E734D" w:rsidRPr="00D26FAD" w:rsidRDefault="003E734D" w:rsidP="00AF581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8" w:type="dxa"/>
          </w:tcPr>
          <w:p w14:paraId="5CEED83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6D7378BF" w:rsidR="003E734D" w:rsidRPr="00D26FAD" w:rsidRDefault="003E734D" w:rsidP="001830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A4A3DB6" w14:textId="77777777" w:rsidR="003E734D" w:rsidRPr="00D26FAD" w:rsidRDefault="003E734D" w:rsidP="001830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2E5CAA" w14:textId="01EC2B15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  <w:tc>
          <w:tcPr>
            <w:tcW w:w="236" w:type="dxa"/>
          </w:tcPr>
          <w:p w14:paraId="46A5AE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96E542B" w14:textId="5C3D6320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</w:rPr>
              <w:t>41,391</w:t>
            </w:r>
          </w:p>
        </w:tc>
      </w:tr>
      <w:tr w:rsidR="003E734D" w:rsidRPr="00C23A0A" w14:paraId="5581BCF7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706269B" w14:textId="28999E02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D948F0" w14:textId="788F8C79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5CFE6E5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A224D4" w14:textId="352571E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7BFC0F" w14:textId="3192D104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DC1C6E0" w14:textId="4D722C0A" w:rsidR="001359B7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70FA98" w14:textId="7A671229" w:rsidR="007A62C3" w:rsidRPr="00474374" w:rsidRDefault="007A62C3" w:rsidP="000243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2431C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</w:t>
      </w:r>
    </w:p>
    <w:p w14:paraId="186B9AF1" w14:textId="2FEC3E24" w:rsidR="003B0194" w:rsidRPr="00401A8F" w:rsidRDefault="00C00546" w:rsidP="0002431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431C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02431C">
        <w:rPr>
          <w:rFonts w:asciiTheme="majorBidi" w:hAnsiTheme="majorBidi" w:cstheme="majorBidi"/>
          <w:sz w:val="30"/>
          <w:szCs w:val="30"/>
        </w:rPr>
        <w:t xml:space="preserve">2567 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บริษัทได้รับการจัดสรรหุ้นสามัญเพิ่มทุน</w:t>
      </w:r>
      <w:r w:rsidR="00D777D0" w:rsidRPr="0002431C">
        <w:rPr>
          <w:rFonts w:asciiTheme="majorBidi" w:hAnsiTheme="majorBidi" w:cstheme="majorBidi"/>
          <w:sz w:val="30"/>
          <w:szCs w:val="30"/>
          <w:cs/>
        </w:rPr>
        <w:t>และลงทุนเพิ่มเติมใน</w:t>
      </w:r>
      <w:r w:rsidRPr="0002431C">
        <w:rPr>
          <w:rFonts w:asciiTheme="majorBidi" w:hAnsiTheme="majorBidi" w:cstheme="majorBidi"/>
          <w:sz w:val="30"/>
          <w:szCs w:val="30"/>
          <w:cs/>
        </w:rPr>
        <w:t>บริษัทในประเทศแห่งหนึ่ง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D777D0" w:rsidRPr="009D206C">
        <w:rPr>
          <w:rFonts w:asciiTheme="majorBidi" w:hAnsiTheme="majorBidi" w:cstheme="majorBidi"/>
          <w:sz w:val="30"/>
          <w:szCs w:val="30"/>
        </w:rPr>
        <w:t xml:space="preserve">35.64 </w:t>
      </w:r>
      <w:r w:rsidR="00D777D0" w:rsidRPr="00401A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C65A6" w:rsidRPr="00401A8F">
        <w:rPr>
          <w:rFonts w:asciiTheme="majorBidi" w:hAnsiTheme="majorBidi" w:cstheme="majorBidi"/>
          <w:sz w:val="30"/>
          <w:szCs w:val="30"/>
          <w:cs/>
        </w:rPr>
        <w:t xml:space="preserve"> เงินลงทุนดังกล่าวจัดประเภทเป็น</w:t>
      </w:r>
      <w:r w:rsidR="002C65A6" w:rsidRPr="0002431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เงินลงทุนในตราสารทุนที่วัดมูลค่าด้วยมูลค่ายุติธรรมผ่านกำไรหรือขาดทุนเบ็ดเสร็จอื่น</w:t>
      </w:r>
    </w:p>
    <w:p w14:paraId="1511ED38" w14:textId="77777777" w:rsidR="003B0194" w:rsidRDefault="003B0194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B13B25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791C09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E4406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977C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7AB5AF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6321C1" w14:textId="77777777" w:rsidR="0032591E" w:rsidRDefault="0032591E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8A9513" w14:textId="3CC3BBF3" w:rsidR="00EA4CF0" w:rsidRPr="00EA4CF0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EF65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DD5" w:rsidRPr="00EF652C" w14:paraId="54B88FE5" w14:textId="77777777">
        <w:tc>
          <w:tcPr>
            <w:tcW w:w="2045" w:type="pct"/>
          </w:tcPr>
          <w:p w14:paraId="0B647D18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7B1242CE" w:rsidR="00AD5DD5" w:rsidRPr="009B4369" w:rsidRDefault="00C9176C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8" w:type="pct"/>
          </w:tcPr>
          <w:p w14:paraId="416E45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5384D048" w:rsidR="00AD5DD5" w:rsidRPr="00EF652C" w:rsidRDefault="00C9176C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651DE63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1C3CB982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5DD5" w:rsidRPr="00EF652C" w14:paraId="2B79C5B8" w14:textId="77777777">
        <w:tc>
          <w:tcPr>
            <w:tcW w:w="2045" w:type="pct"/>
          </w:tcPr>
          <w:p w14:paraId="47751B7C" w14:textId="77777777" w:rsidR="00AD5DD5" w:rsidRPr="0002431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63930320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</w:tcPr>
          <w:p w14:paraId="5292F8DF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08333EA9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9AD508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50D657D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736201B7" w14:textId="77777777" w:rsidR="00AD5DD5" w:rsidRPr="00EF652C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0D1607AA" w:rsidR="00AD5DD5" w:rsidRPr="00AD5DD5" w:rsidRDefault="00AD5DD5" w:rsidP="00AD5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C6FB5" w:rsidRPr="00EF652C" w14:paraId="00B7AC1C" w14:textId="77777777">
        <w:tc>
          <w:tcPr>
            <w:tcW w:w="2045" w:type="pct"/>
          </w:tcPr>
          <w:p w14:paraId="79A2E52E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FB5" w:rsidRPr="00EF652C" w14:paraId="7810119B" w14:textId="77777777">
        <w:tc>
          <w:tcPr>
            <w:tcW w:w="2045" w:type="pct"/>
          </w:tcPr>
          <w:p w14:paraId="215255A9" w14:textId="77777777" w:rsidR="005C6FB5" w:rsidRPr="00EF652C" w:rsidRDefault="005C6FB5" w:rsidP="005C6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EAD03AB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C6FB5" w:rsidRPr="00EF652C" w:rsidRDefault="005C6FB5" w:rsidP="005C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C6FB5" w:rsidRPr="00EF652C" w:rsidRDefault="005C6FB5" w:rsidP="005C6FB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DD5" w:rsidRPr="00EF652C" w14:paraId="023E1C58" w14:textId="77777777">
        <w:tc>
          <w:tcPr>
            <w:tcW w:w="2045" w:type="pct"/>
          </w:tcPr>
          <w:p w14:paraId="1B80599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01F0A6DC" w:rsidR="00AD5DD5" w:rsidRPr="009E5AA6" w:rsidRDefault="00897D9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150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42,017</w:t>
            </w:r>
          </w:p>
        </w:tc>
        <w:tc>
          <w:tcPr>
            <w:tcW w:w="128" w:type="pct"/>
          </w:tcPr>
          <w:p w14:paraId="64A879EF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5ABD56" w14:textId="42A908B4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val="en-US" w:bidi="th-TH"/>
              </w:rPr>
              <w:t>2,545,447</w:t>
            </w:r>
          </w:p>
        </w:tc>
        <w:tc>
          <w:tcPr>
            <w:tcW w:w="147" w:type="pct"/>
          </w:tcPr>
          <w:p w14:paraId="6A1E5B37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4CFA2B34" w:rsidR="00AD5DD5" w:rsidRPr="00EF652C" w:rsidRDefault="00897D9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150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42,017</w:t>
            </w:r>
          </w:p>
        </w:tc>
        <w:tc>
          <w:tcPr>
            <w:tcW w:w="147" w:type="pct"/>
          </w:tcPr>
          <w:p w14:paraId="35D93A3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9B349B" w14:textId="1DD5A2D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2,545,447</w:t>
            </w:r>
          </w:p>
        </w:tc>
      </w:tr>
      <w:tr w:rsidR="00AD5DD5" w:rsidRPr="00EF652C" w14:paraId="0F6E4846" w14:textId="77777777">
        <w:tc>
          <w:tcPr>
            <w:tcW w:w="2045" w:type="pct"/>
          </w:tcPr>
          <w:p w14:paraId="23D1FD04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2E28740E" w:rsidR="00AD5DD5" w:rsidRPr="00EF652C" w:rsidRDefault="00CB7FB3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128" w:type="pct"/>
          </w:tcPr>
          <w:p w14:paraId="538E2D48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06BFF3F" w14:textId="7DF41BC8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  <w:lang w:bidi="th-TH"/>
              </w:rPr>
              <w:t>1,476</w:t>
            </w:r>
          </w:p>
        </w:tc>
        <w:tc>
          <w:tcPr>
            <w:tcW w:w="147" w:type="pct"/>
          </w:tcPr>
          <w:p w14:paraId="1A2BD06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513885B5" w:rsidR="00AD5DD5" w:rsidRPr="00EF652C" w:rsidRDefault="00CB7FB3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147" w:type="pct"/>
          </w:tcPr>
          <w:p w14:paraId="630ECAA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981B0F3" w14:textId="31A28F9A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5FE8">
              <w:rPr>
                <w:rFonts w:ascii="Angsana New" w:hAnsi="Angsana New"/>
                <w:sz w:val="30"/>
                <w:szCs w:val="30"/>
              </w:rPr>
              <w:t>1,351</w:t>
            </w:r>
          </w:p>
        </w:tc>
      </w:tr>
      <w:tr w:rsidR="00AD5DD5" w:rsidRPr="00EF652C" w14:paraId="559F7335" w14:textId="77777777">
        <w:tc>
          <w:tcPr>
            <w:tcW w:w="2045" w:type="pct"/>
          </w:tcPr>
          <w:p w14:paraId="14D771C9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382DDDFA" w:rsidR="00AD5DD5" w:rsidRPr="00EF652C" w:rsidRDefault="00897D9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E15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43,147</w:t>
            </w:r>
          </w:p>
        </w:tc>
        <w:tc>
          <w:tcPr>
            <w:tcW w:w="128" w:type="pct"/>
          </w:tcPr>
          <w:p w14:paraId="0FF5F6BC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3B73" w14:textId="191B9829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2,546,923</w:t>
            </w:r>
          </w:p>
        </w:tc>
        <w:tc>
          <w:tcPr>
            <w:tcW w:w="147" w:type="pct"/>
          </w:tcPr>
          <w:p w14:paraId="32808A9D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4BF222AD" w:rsidR="00AD5DD5" w:rsidRPr="00EF652C" w:rsidRDefault="00897D9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E15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42,671</w:t>
            </w:r>
          </w:p>
        </w:tc>
        <w:tc>
          <w:tcPr>
            <w:tcW w:w="147" w:type="pct"/>
          </w:tcPr>
          <w:p w14:paraId="5C886A2E" w14:textId="77777777" w:rsidR="00AD5DD5" w:rsidRPr="00EF652C" w:rsidRDefault="00AD5DD5" w:rsidP="00AD5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E52E7" w14:textId="75628151" w:rsidR="00AD5DD5" w:rsidRPr="00EF652C" w:rsidRDefault="00AD5DD5" w:rsidP="00AD5D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FE8">
              <w:rPr>
                <w:rFonts w:ascii="Angsana New" w:hAnsi="Angsana New"/>
                <w:b/>
                <w:bCs/>
                <w:sz w:val="30"/>
                <w:szCs w:val="30"/>
              </w:rPr>
              <w:t>2,546,798</w:t>
            </w:r>
          </w:p>
        </w:tc>
      </w:tr>
    </w:tbl>
    <w:p w14:paraId="4FB0C366" w14:textId="723A7F2A" w:rsidR="00401A8F" w:rsidRPr="0099728A" w:rsidRDefault="0040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eastAsia="x-none"/>
        </w:rPr>
      </w:pPr>
    </w:p>
    <w:p w14:paraId="35302878" w14:textId="14543C5D" w:rsidR="00E5467D" w:rsidRPr="00474374" w:rsidRDefault="00E5467D" w:rsidP="00E5467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การจัดประเภทรายการใหม่</w:t>
      </w:r>
    </w:p>
    <w:p w14:paraId="01099986" w14:textId="7A2305A9" w:rsidR="00E5467D" w:rsidRPr="0099728A" w:rsidRDefault="00E5467D" w:rsidP="00EF5F96">
      <w:pPr>
        <w:rPr>
          <w:rFonts w:asciiTheme="majorBidi" w:hAnsiTheme="majorBidi" w:cstheme="majorBidi"/>
          <w:sz w:val="22"/>
          <w:szCs w:val="22"/>
        </w:rPr>
      </w:pPr>
    </w:p>
    <w:p w14:paraId="043F9EAC" w14:textId="32F47E2A" w:rsidR="00FC490B" w:rsidRPr="00474374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pacing w:val="4"/>
          <w:sz w:val="30"/>
          <w:szCs w:val="30"/>
          <w:cs/>
        </w:rPr>
        <w:t>รายการในงบการเงินของ</w:t>
      </w:r>
      <w:r w:rsidR="00320B83" w:rsidRPr="00474374">
        <w:rPr>
          <w:rFonts w:ascii="Angsana New" w:hAnsi="Angsana New"/>
          <w:spacing w:val="4"/>
          <w:sz w:val="30"/>
          <w:szCs w:val="30"/>
          <w:cs/>
        </w:rPr>
        <w:t>ปี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6</w:t>
      </w:r>
      <w:r w:rsidRPr="00474374">
        <w:rPr>
          <w:rFonts w:ascii="Angsana New" w:hAnsi="Angsana New"/>
          <w:spacing w:val="4"/>
          <w:sz w:val="30"/>
          <w:szCs w:val="30"/>
          <w:cs/>
        </w:rPr>
        <w:t xml:space="preserve"> บางรายการซึ่งรวมอยู่ในงบการเงินปี </w:t>
      </w:r>
      <w:r w:rsidRPr="00474374">
        <w:rPr>
          <w:rFonts w:ascii="Angsana New" w:hAnsi="Angsana New"/>
          <w:spacing w:val="4"/>
          <w:sz w:val="30"/>
          <w:szCs w:val="30"/>
        </w:rPr>
        <w:t>256</w:t>
      </w:r>
      <w:r w:rsidR="00BD390E" w:rsidRPr="00474374">
        <w:rPr>
          <w:rFonts w:ascii="Angsana New" w:hAnsi="Angsana New"/>
          <w:spacing w:val="4"/>
          <w:sz w:val="30"/>
          <w:szCs w:val="30"/>
        </w:rPr>
        <w:t>7</w:t>
      </w:r>
      <w:r w:rsidRPr="00474374">
        <w:rPr>
          <w:rFonts w:ascii="Angsana New" w:hAnsi="Angsana New"/>
          <w:spacing w:val="4"/>
          <w:sz w:val="30"/>
          <w:szCs w:val="30"/>
        </w:rPr>
        <w:t xml:space="preserve"> </w:t>
      </w:r>
      <w:r w:rsidRPr="00474374">
        <w:rPr>
          <w:rFonts w:ascii="Angsana New" w:hAnsi="Angsana New"/>
          <w:spacing w:val="4"/>
          <w:sz w:val="30"/>
          <w:szCs w:val="30"/>
          <w:cs/>
        </w:rPr>
        <w:t>เพื่อวัตถุประสงค์ในการเปรียบเทียบ</w:t>
      </w:r>
      <w:r w:rsidR="00C42694"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 xml:space="preserve">ได้มีการจัดประเภทใหม่เพื่อให้สอดคล้องกับการนำเสนองบการเงินปี </w:t>
      </w:r>
      <w:r w:rsidRPr="00474374">
        <w:rPr>
          <w:rFonts w:ascii="Angsana New" w:hAnsi="Angsana New"/>
          <w:sz w:val="30"/>
          <w:szCs w:val="30"/>
        </w:rPr>
        <w:t>256</w:t>
      </w:r>
      <w:r w:rsidR="00BD390E" w:rsidRPr="00474374">
        <w:rPr>
          <w:rFonts w:ascii="Angsana New" w:hAnsi="Angsana New"/>
          <w:sz w:val="30"/>
          <w:szCs w:val="30"/>
        </w:rPr>
        <w:t>7</w:t>
      </w:r>
      <w:r w:rsidRPr="00474374">
        <w:rPr>
          <w:rFonts w:ascii="Angsana New" w:hAnsi="Angsana New"/>
          <w:sz w:val="30"/>
          <w:szCs w:val="30"/>
        </w:rPr>
        <w:t xml:space="preserve"> </w:t>
      </w:r>
      <w:r w:rsidRPr="00474374">
        <w:rPr>
          <w:rFonts w:ascii="Angsana New" w:hAnsi="Angsana New"/>
          <w:sz w:val="30"/>
          <w:szCs w:val="30"/>
          <w:cs/>
        </w:rPr>
        <w:t>ดังนี้</w:t>
      </w:r>
    </w:p>
    <w:p w14:paraId="17B6DCAB" w14:textId="77777777" w:rsidR="00FC490B" w:rsidRPr="005A08FE" w:rsidRDefault="00FC490B" w:rsidP="00FC490B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C42694" w:rsidRPr="00E525E3" w14:paraId="41B63E7D" w14:textId="77777777" w:rsidTr="00D26FAD">
        <w:trPr>
          <w:tblHeader/>
        </w:trPr>
        <w:tc>
          <w:tcPr>
            <w:tcW w:w="4082" w:type="dxa"/>
          </w:tcPr>
          <w:p w14:paraId="2700EB4B" w14:textId="77777777" w:rsidR="00C42694" w:rsidRPr="00474374" w:rsidRDefault="00C4269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5F61B053" w14:textId="04BCEA6E" w:rsidR="00C42694" w:rsidRPr="00474374" w:rsidRDefault="00C42694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490B" w:rsidRPr="00E525E3" w14:paraId="35617DB6" w14:textId="77777777" w:rsidTr="00D26FAD">
        <w:trPr>
          <w:tblHeader/>
        </w:trPr>
        <w:tc>
          <w:tcPr>
            <w:tcW w:w="4082" w:type="dxa"/>
          </w:tcPr>
          <w:p w14:paraId="5D3C37BA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6A32CFD5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5C027C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D81C4C" w14:textId="22C86B95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="00C42694"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5BC273DD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DE3C09F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4CEAEB81" w14:textId="77777777" w:rsidTr="00D26FAD">
        <w:trPr>
          <w:tblHeader/>
        </w:trPr>
        <w:tc>
          <w:tcPr>
            <w:tcW w:w="4082" w:type="dxa"/>
          </w:tcPr>
          <w:p w14:paraId="782082CF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73B49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A0B34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C9FC2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9B576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33D7F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FC490B" w:rsidRPr="00E525E3" w14:paraId="19845D95" w14:textId="77777777" w:rsidTr="00D26FAD">
        <w:trPr>
          <w:tblHeader/>
        </w:trPr>
        <w:tc>
          <w:tcPr>
            <w:tcW w:w="4082" w:type="dxa"/>
          </w:tcPr>
          <w:p w14:paraId="6B59A0CF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687B0315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52322D65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6A0463B1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45715BA3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28D549FE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FC490B" w:rsidRPr="00E525E3" w14:paraId="67432DDA" w14:textId="77777777" w:rsidTr="00D26FAD">
        <w:trPr>
          <w:tblHeader/>
        </w:trPr>
        <w:tc>
          <w:tcPr>
            <w:tcW w:w="4082" w:type="dxa"/>
          </w:tcPr>
          <w:p w14:paraId="0606DB79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1E693A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7BFB8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5942D407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3CCF6BE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922CDF0" w14:textId="77777777" w:rsidR="00FC490B" w:rsidRPr="00474374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680DD7C8" w14:textId="77777777">
        <w:tc>
          <w:tcPr>
            <w:tcW w:w="4082" w:type="dxa"/>
            <w:hideMark/>
          </w:tcPr>
          <w:p w14:paraId="1742F0D8" w14:textId="4B240677" w:rsidR="00FC490B" w:rsidRPr="00D26FAD" w:rsidRDefault="00FC490B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="00FE3B7D"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516" w:type="dxa"/>
          </w:tcPr>
          <w:p w14:paraId="7E1E507A" w14:textId="77777777" w:rsidR="00FC490B" w:rsidRPr="00474374" w:rsidRDefault="00FC490B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02597F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1303CAC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45CBE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0B698BA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90B" w:rsidRPr="00E525E3" w14:paraId="75C435AF" w14:textId="77777777">
        <w:tc>
          <w:tcPr>
            <w:tcW w:w="4082" w:type="dxa"/>
            <w:hideMark/>
          </w:tcPr>
          <w:p w14:paraId="761C070B" w14:textId="12FD36FE" w:rsidR="00FC490B" w:rsidRPr="00474374" w:rsidRDefault="00EF3A21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C490B"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2C4726B6" w14:textId="77777777" w:rsidR="00FC490B" w:rsidRPr="00474374" w:rsidRDefault="00FC490B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4D561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9ACC19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49719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67586E0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086" w:rsidRPr="00E525E3" w14:paraId="50517117" w14:textId="77777777">
        <w:tc>
          <w:tcPr>
            <w:tcW w:w="4082" w:type="dxa"/>
          </w:tcPr>
          <w:p w14:paraId="77CA97E6" w14:textId="4C027D56" w:rsidR="00F25086" w:rsidRPr="00474374" w:rsidRDefault="00F2508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32323FF3" w14:textId="77777777" w:rsidR="00F25086" w:rsidRPr="00474374" w:rsidRDefault="00F25086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CC2E9C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024EEA3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3C67F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442C376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66ED" w:rsidRPr="00E525E3" w14:paraId="5D822765" w14:textId="77777777" w:rsidTr="00D26FAD">
        <w:tc>
          <w:tcPr>
            <w:tcW w:w="4082" w:type="dxa"/>
          </w:tcPr>
          <w:p w14:paraId="783B0013" w14:textId="094F20DF" w:rsidR="006466ED" w:rsidRPr="00474374" w:rsidRDefault="006466ED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A7ECCF8" w14:textId="168726C8" w:rsidR="006466ED" w:rsidRPr="00474374" w:rsidRDefault="00293A20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342,341</w:t>
            </w:r>
          </w:p>
        </w:tc>
        <w:tc>
          <w:tcPr>
            <w:tcW w:w="236" w:type="dxa"/>
          </w:tcPr>
          <w:p w14:paraId="3D8A0782" w14:textId="77777777" w:rsidR="006466ED" w:rsidRPr="00474374" w:rsidRDefault="006466E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34ECFA7" w14:textId="395E49B0" w:rsidR="006466ED" w:rsidRPr="00474374" w:rsidRDefault="001A75C1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1813A2C" w14:textId="77777777" w:rsidR="006466ED" w:rsidRPr="00474374" w:rsidRDefault="006466E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5A1713E" w14:textId="26F56093" w:rsidR="006466ED" w:rsidRPr="00474374" w:rsidRDefault="00AF1ED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318,293</w:t>
            </w:r>
          </w:p>
        </w:tc>
      </w:tr>
      <w:tr w:rsidR="00FC490B" w:rsidRPr="00E525E3" w14:paraId="61E39AC2" w14:textId="77777777" w:rsidTr="00EF5F96">
        <w:tc>
          <w:tcPr>
            <w:tcW w:w="4082" w:type="dxa"/>
            <w:hideMark/>
          </w:tcPr>
          <w:p w14:paraId="034C7383" w14:textId="4869A801" w:rsidR="00FC490B" w:rsidRPr="00474374" w:rsidRDefault="008D7BF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26F822A9" w14:textId="7E417080" w:rsidR="00FC490B" w:rsidRPr="00474374" w:rsidRDefault="001E5EFF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446,159</w:t>
            </w:r>
          </w:p>
        </w:tc>
        <w:tc>
          <w:tcPr>
            <w:tcW w:w="236" w:type="dxa"/>
          </w:tcPr>
          <w:p w14:paraId="18567E79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3EA09A" w14:textId="54EFE945" w:rsidR="00FC490B" w:rsidRPr="00474374" w:rsidRDefault="007533B3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(446,159)</w:t>
            </w:r>
          </w:p>
        </w:tc>
        <w:tc>
          <w:tcPr>
            <w:tcW w:w="236" w:type="dxa"/>
          </w:tcPr>
          <w:p w14:paraId="02A41A14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C89147B" w14:textId="46C263EC" w:rsidR="00FC490B" w:rsidRPr="00474374" w:rsidRDefault="007533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4C7" w:rsidRPr="00E525E3" w14:paraId="6DB5D9A5" w14:textId="77777777" w:rsidTr="008D7BF9">
        <w:tc>
          <w:tcPr>
            <w:tcW w:w="4082" w:type="dxa"/>
          </w:tcPr>
          <w:p w14:paraId="75D04F10" w14:textId="48F3DA6E" w:rsidR="006C44C7" w:rsidRPr="00474374" w:rsidRDefault="00D80063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53760FCD" w14:textId="0C306EC8" w:rsidR="006C44C7" w:rsidRPr="00474374" w:rsidRDefault="00D80063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49071B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3A29CA1" w14:textId="63E6A321" w:rsidR="006C44C7" w:rsidRPr="00474374" w:rsidRDefault="007533B3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05FB637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2DE1AC6" w14:textId="764250E0" w:rsidR="006C44C7" w:rsidRPr="00474374" w:rsidRDefault="007533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</w:t>
            </w:r>
            <w:r w:rsidR="00042A33" w:rsidRPr="004743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490B" w:rsidRPr="00E525E3" w14:paraId="6E2F8060" w14:textId="77777777" w:rsidTr="00EF5F96">
        <w:tc>
          <w:tcPr>
            <w:tcW w:w="4082" w:type="dxa"/>
          </w:tcPr>
          <w:p w14:paraId="73B500C8" w14:textId="492D6C10" w:rsidR="00FC490B" w:rsidRPr="00474374" w:rsidRDefault="00D80063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01EBDF9D" w14:textId="2E26B199" w:rsidR="00FC490B" w:rsidRPr="00474374" w:rsidRDefault="00D80063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EE2D53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C4DB832" w14:textId="444D08E4" w:rsidR="00FC490B" w:rsidRPr="00474374" w:rsidRDefault="003968AC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  <w:tc>
          <w:tcPr>
            <w:tcW w:w="236" w:type="dxa"/>
          </w:tcPr>
          <w:p w14:paraId="2CA04E5A" w14:textId="77777777" w:rsidR="00FC490B" w:rsidRPr="00474374" w:rsidRDefault="00FC490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CEA93A9" w14:textId="6ED41B2B" w:rsidR="00FC490B" w:rsidRPr="00474374" w:rsidRDefault="003968AC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134,292</w:t>
            </w:r>
          </w:p>
        </w:tc>
      </w:tr>
      <w:tr w:rsidR="00F25086" w:rsidRPr="00F25086" w14:paraId="31F7B8F0" w14:textId="77777777" w:rsidTr="00EF5F96">
        <w:tc>
          <w:tcPr>
            <w:tcW w:w="4082" w:type="dxa"/>
          </w:tcPr>
          <w:p w14:paraId="5B8C244A" w14:textId="77777777" w:rsidR="00F25086" w:rsidRPr="00D26FAD" w:rsidRDefault="00F2508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2A590699" w14:textId="77777777" w:rsidR="00F25086" w:rsidRPr="00D26FAD" w:rsidRDefault="00F25086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345EDBA6" w14:textId="77777777" w:rsidR="00F25086" w:rsidRPr="00D26FAD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361D2E65" w14:textId="77777777" w:rsidR="00F25086" w:rsidRPr="00D26FAD" w:rsidRDefault="00F25086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889B049" w14:textId="77777777" w:rsidR="00F25086" w:rsidRPr="00D26FAD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753CA0F4" w14:textId="77777777" w:rsidR="00F25086" w:rsidRPr="00D26FAD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25086" w:rsidRPr="00E525E3" w14:paraId="7C70C2AD" w14:textId="77777777" w:rsidTr="00EF5F96">
        <w:tc>
          <w:tcPr>
            <w:tcW w:w="4082" w:type="dxa"/>
          </w:tcPr>
          <w:p w14:paraId="78A519AC" w14:textId="38F0B9B8" w:rsidR="00F25086" w:rsidRPr="00474374" w:rsidRDefault="00F2508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70D6D65D" w14:textId="77777777" w:rsidR="00F25086" w:rsidRPr="00474374" w:rsidRDefault="00F25086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EAA9CA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1809BE6" w14:textId="77777777" w:rsidR="00F25086" w:rsidRPr="00474374" w:rsidRDefault="00F25086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9A796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7CF07F3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6808" w:rsidRPr="00E525E3" w14:paraId="254A757D" w14:textId="77777777" w:rsidTr="00EF5F96">
        <w:tc>
          <w:tcPr>
            <w:tcW w:w="4082" w:type="dxa"/>
          </w:tcPr>
          <w:p w14:paraId="3F8942F1" w14:textId="55C45B76" w:rsidR="004B6808" w:rsidRPr="00474374" w:rsidRDefault="004B680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0FD9FBE2" w14:textId="5402D481" w:rsidR="004B6808" w:rsidRPr="00474374" w:rsidRDefault="00C6200D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38A0C8E5" w14:textId="77777777" w:rsidR="004B6808" w:rsidRPr="00474374" w:rsidRDefault="004B680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B47D116" w14:textId="53106B2A" w:rsidR="004B6808" w:rsidRPr="00474374" w:rsidRDefault="00C73EED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(31,911)</w:t>
            </w:r>
          </w:p>
        </w:tc>
        <w:tc>
          <w:tcPr>
            <w:tcW w:w="236" w:type="dxa"/>
          </w:tcPr>
          <w:p w14:paraId="5D2CEEF0" w14:textId="77777777" w:rsidR="004B6808" w:rsidRPr="00474374" w:rsidRDefault="004B680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FD76500" w14:textId="4722D76E" w:rsidR="004B6808" w:rsidRPr="00474374" w:rsidRDefault="006E757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5086" w:rsidRPr="00E525E3" w14:paraId="199A9198" w14:textId="77777777" w:rsidTr="00EF5F96">
        <w:tc>
          <w:tcPr>
            <w:tcW w:w="4082" w:type="dxa"/>
          </w:tcPr>
          <w:p w14:paraId="13586657" w14:textId="44B9F1A5" w:rsidR="00F25086" w:rsidRDefault="00F2508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15AD13A" w14:textId="2FC4F709" w:rsidR="00F25086" w:rsidRPr="00474374" w:rsidRDefault="00C6200D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54196BB2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E456C65" w14:textId="48837994" w:rsidR="00F25086" w:rsidRPr="00474374" w:rsidRDefault="00C73EED" w:rsidP="003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6" w:type="dxa"/>
          </w:tcPr>
          <w:p w14:paraId="785C4BA2" w14:textId="77777777" w:rsidR="00F25086" w:rsidRPr="00474374" w:rsidRDefault="00F25086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7CE8A41" w14:textId="46908C5B" w:rsidR="00F25086" w:rsidRPr="00474374" w:rsidRDefault="00C73EE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49,505</w:t>
            </w:r>
          </w:p>
        </w:tc>
      </w:tr>
    </w:tbl>
    <w:p w14:paraId="281EDB2C" w14:textId="77777777" w:rsidR="005A08FE" w:rsidRDefault="005A08FE"/>
    <w:tbl>
      <w:tblPr>
        <w:tblStyle w:val="TableGrid"/>
        <w:tblW w:w="9228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516"/>
        <w:gridCol w:w="236"/>
        <w:gridCol w:w="1641"/>
        <w:gridCol w:w="236"/>
        <w:gridCol w:w="1517"/>
      </w:tblGrid>
      <w:tr w:rsidR="006C44C7" w:rsidRPr="00E525E3" w14:paraId="2EF3495E" w14:textId="77777777" w:rsidTr="00D26FAD">
        <w:trPr>
          <w:tblHeader/>
        </w:trPr>
        <w:tc>
          <w:tcPr>
            <w:tcW w:w="4082" w:type="dxa"/>
          </w:tcPr>
          <w:p w14:paraId="36A38090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6" w:type="dxa"/>
            <w:gridSpan w:val="5"/>
            <w:tcBorders>
              <w:top w:val="nil"/>
              <w:left w:val="nil"/>
              <w:right w:val="nil"/>
            </w:tcBorders>
          </w:tcPr>
          <w:p w14:paraId="3987EF47" w14:textId="1E9C8B6B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4C7" w:rsidRPr="00E525E3" w14:paraId="1BDA2307" w14:textId="77777777" w:rsidTr="00D26FAD">
        <w:trPr>
          <w:tblHeader/>
        </w:trPr>
        <w:tc>
          <w:tcPr>
            <w:tcW w:w="4082" w:type="dxa"/>
          </w:tcPr>
          <w:p w14:paraId="46525511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</w:tcPr>
          <w:p w14:paraId="5F9656AC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2587FB19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CB8B629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256</w:t>
            </w:r>
            <w:r w:rsidRPr="004743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531390F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C66B928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DD344D" w14:textId="77777777" w:rsidTr="00D26FAD">
        <w:trPr>
          <w:tblHeader/>
        </w:trPr>
        <w:tc>
          <w:tcPr>
            <w:tcW w:w="4082" w:type="dxa"/>
          </w:tcPr>
          <w:p w14:paraId="1A7E81D0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6B9DF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5410D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D93E6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FB8FE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8CB55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หลังการจัด</w:t>
            </w:r>
          </w:p>
        </w:tc>
      </w:tr>
      <w:tr w:rsidR="006C44C7" w:rsidRPr="00E525E3" w14:paraId="291BC418" w14:textId="77777777" w:rsidTr="00D26FAD">
        <w:trPr>
          <w:tblHeader/>
        </w:trPr>
        <w:tc>
          <w:tcPr>
            <w:tcW w:w="4082" w:type="dxa"/>
          </w:tcPr>
          <w:p w14:paraId="0D2C3F33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  <w:hideMark/>
          </w:tcPr>
          <w:p w14:paraId="7581371B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2BEDC2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1" w:type="dxa"/>
            <w:hideMark/>
          </w:tcPr>
          <w:p w14:paraId="254D1B7F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1A249FE5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7" w:type="dxa"/>
            <w:hideMark/>
          </w:tcPr>
          <w:p w14:paraId="0A16D5FB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6C44C7" w:rsidRPr="00E525E3" w14:paraId="4B99126D" w14:textId="77777777" w:rsidTr="00D26FAD">
        <w:trPr>
          <w:tblHeader/>
        </w:trPr>
        <w:tc>
          <w:tcPr>
            <w:tcW w:w="4082" w:type="dxa"/>
          </w:tcPr>
          <w:p w14:paraId="293E9241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607D90AB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23CDC8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149A4D72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E99D571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E9E57BE" w14:textId="77777777" w:rsidR="006C44C7" w:rsidRPr="00474374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23594651" w14:textId="77777777">
        <w:tc>
          <w:tcPr>
            <w:tcW w:w="4082" w:type="dxa"/>
            <w:hideMark/>
          </w:tcPr>
          <w:p w14:paraId="4A64C9EC" w14:textId="77777777" w:rsidR="006C44C7" w:rsidRPr="00F25086" w:rsidRDefault="006C44C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6F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16" w:type="dxa"/>
          </w:tcPr>
          <w:p w14:paraId="17A332E9" w14:textId="77777777" w:rsidR="006C44C7" w:rsidRPr="00474374" w:rsidRDefault="006C44C7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E4D5C1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7E94765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64D850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6CB611B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4C7" w:rsidRPr="00E525E3" w14:paraId="3C16C66C" w14:textId="77777777">
        <w:tc>
          <w:tcPr>
            <w:tcW w:w="4082" w:type="dxa"/>
            <w:hideMark/>
          </w:tcPr>
          <w:p w14:paraId="32EB4E6B" w14:textId="209823E1" w:rsidR="006C44C7" w:rsidRPr="00474374" w:rsidRDefault="0078179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74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6" w:type="dxa"/>
          </w:tcPr>
          <w:p w14:paraId="082C332B" w14:textId="77777777" w:rsidR="006C44C7" w:rsidRPr="00474374" w:rsidRDefault="006C44C7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2B3B95C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3DAD5DD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4B5826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E8193FB" w14:textId="77777777" w:rsidR="006C44C7" w:rsidRPr="00474374" w:rsidRDefault="006C44C7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775E22FC" w14:textId="77777777">
        <w:tc>
          <w:tcPr>
            <w:tcW w:w="4082" w:type="dxa"/>
          </w:tcPr>
          <w:p w14:paraId="58E25673" w14:textId="35F0EBE7" w:rsidR="00691912" w:rsidRPr="00474374" w:rsidRDefault="0069191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16" w:type="dxa"/>
          </w:tcPr>
          <w:p w14:paraId="7E1B5BEE" w14:textId="77777777" w:rsidR="00691912" w:rsidRPr="00474374" w:rsidRDefault="00691912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A2B7B6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F6EC3DE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5CF423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40ED068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E70" w:rsidRPr="00E525E3" w14:paraId="56F03877" w14:textId="77777777">
        <w:tc>
          <w:tcPr>
            <w:tcW w:w="4082" w:type="dxa"/>
          </w:tcPr>
          <w:p w14:paraId="27F2996A" w14:textId="77777777" w:rsidR="00D51E70" w:rsidRPr="00474374" w:rsidRDefault="00D51E70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20F43ADF" w14:textId="1028C3BB" w:rsidR="00D51E70" w:rsidRPr="00474374" w:rsidRDefault="00D51E70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346,461</w:t>
            </w:r>
          </w:p>
        </w:tc>
        <w:tc>
          <w:tcPr>
            <w:tcW w:w="236" w:type="dxa"/>
          </w:tcPr>
          <w:p w14:paraId="54833BCD" w14:textId="77777777" w:rsidR="00D51E70" w:rsidRPr="00474374" w:rsidRDefault="00D51E7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99A098E" w14:textId="77777777" w:rsidR="00D51E70" w:rsidRPr="00474374" w:rsidRDefault="00D51E7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(24,048)</w:t>
            </w:r>
          </w:p>
        </w:tc>
        <w:tc>
          <w:tcPr>
            <w:tcW w:w="236" w:type="dxa"/>
          </w:tcPr>
          <w:p w14:paraId="356D5D82" w14:textId="77777777" w:rsidR="00D51E70" w:rsidRPr="00474374" w:rsidRDefault="00D51E70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FA924A9" w14:textId="2934F8AE" w:rsidR="00D51E70" w:rsidRPr="00474374" w:rsidRDefault="00B9519B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322,413</w:t>
            </w:r>
          </w:p>
        </w:tc>
      </w:tr>
      <w:tr w:rsidR="006238B3" w:rsidRPr="00E525E3" w14:paraId="2DBD89E4" w14:textId="77777777">
        <w:tc>
          <w:tcPr>
            <w:tcW w:w="4082" w:type="dxa"/>
            <w:hideMark/>
          </w:tcPr>
          <w:p w14:paraId="64F94B3A" w14:textId="77777777" w:rsidR="006238B3" w:rsidRPr="00474374" w:rsidRDefault="006238B3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6" w:type="dxa"/>
          </w:tcPr>
          <w:p w14:paraId="4AC7D7B2" w14:textId="26872D1A" w:rsidR="006238B3" w:rsidRPr="00474374" w:rsidRDefault="006238B3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432,192</w:t>
            </w:r>
          </w:p>
        </w:tc>
        <w:tc>
          <w:tcPr>
            <w:tcW w:w="236" w:type="dxa"/>
          </w:tcPr>
          <w:p w14:paraId="6FAAA985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13635B4" w14:textId="406D2FA2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(432,192)</w:t>
            </w:r>
          </w:p>
        </w:tc>
        <w:tc>
          <w:tcPr>
            <w:tcW w:w="236" w:type="dxa"/>
          </w:tcPr>
          <w:p w14:paraId="17B6DA8A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CEA90B0" w14:textId="0E5981A0" w:rsidR="006238B3" w:rsidRPr="00474374" w:rsidRDefault="00BA31C8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38B3" w:rsidRPr="00E525E3" w14:paraId="0713C3A2" w14:textId="77777777">
        <w:tc>
          <w:tcPr>
            <w:tcW w:w="4082" w:type="dxa"/>
          </w:tcPr>
          <w:p w14:paraId="5B5FB8CF" w14:textId="77777777" w:rsidR="006238B3" w:rsidRPr="00474374" w:rsidRDefault="006238B3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516" w:type="dxa"/>
          </w:tcPr>
          <w:p w14:paraId="0241B3E5" w14:textId="77777777" w:rsidR="006238B3" w:rsidRPr="00474374" w:rsidRDefault="006238B3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9F11BD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A784652" w14:textId="23F35857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  <w:tc>
          <w:tcPr>
            <w:tcW w:w="236" w:type="dxa"/>
          </w:tcPr>
          <w:p w14:paraId="032E8D49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BEEE6AA" w14:textId="364FFA73" w:rsidR="006238B3" w:rsidRPr="00474374" w:rsidRDefault="00BA31C8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</w:rPr>
              <w:t>335,915</w:t>
            </w:r>
          </w:p>
        </w:tc>
      </w:tr>
      <w:tr w:rsidR="006238B3" w:rsidRPr="00E525E3" w14:paraId="30142423" w14:textId="77777777">
        <w:tc>
          <w:tcPr>
            <w:tcW w:w="4082" w:type="dxa"/>
          </w:tcPr>
          <w:p w14:paraId="1C44C6FD" w14:textId="3A053B22" w:rsidR="006238B3" w:rsidRPr="00474374" w:rsidRDefault="006238B3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</w:tcPr>
          <w:p w14:paraId="1592A70A" w14:textId="77777777" w:rsidR="006238B3" w:rsidRPr="00474374" w:rsidRDefault="006238B3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1ED6EB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827B642" w14:textId="75BA495C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  <w:tc>
          <w:tcPr>
            <w:tcW w:w="236" w:type="dxa"/>
          </w:tcPr>
          <w:p w14:paraId="0687E75C" w14:textId="77777777" w:rsidR="006238B3" w:rsidRPr="00474374" w:rsidRDefault="006238B3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26C35EAF" w14:textId="069D4F9A" w:rsidR="006238B3" w:rsidRPr="00474374" w:rsidRDefault="00B9519B" w:rsidP="00EF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120,325</w:t>
            </w:r>
          </w:p>
        </w:tc>
      </w:tr>
      <w:tr w:rsidR="00691912" w:rsidRPr="00F25086" w14:paraId="3EF3645F" w14:textId="77777777">
        <w:tc>
          <w:tcPr>
            <w:tcW w:w="4082" w:type="dxa"/>
          </w:tcPr>
          <w:p w14:paraId="1AEAFB57" w14:textId="77777777" w:rsidR="00691912" w:rsidRPr="0041788A" w:rsidRDefault="0069191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16" w:type="dxa"/>
          </w:tcPr>
          <w:p w14:paraId="43B8F4D9" w14:textId="77777777" w:rsidR="00691912" w:rsidRPr="0041788A" w:rsidRDefault="00691912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</w:tcPr>
          <w:p w14:paraId="2996042C" w14:textId="77777777" w:rsidR="00691912" w:rsidRPr="0041788A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1" w:type="dxa"/>
          </w:tcPr>
          <w:p w14:paraId="7B2ACF91" w14:textId="77777777" w:rsidR="00691912" w:rsidRPr="0041788A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469E7BC" w14:textId="77777777" w:rsidR="00691912" w:rsidRPr="0041788A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17" w:type="dxa"/>
          </w:tcPr>
          <w:p w14:paraId="5DEBED17" w14:textId="77777777" w:rsidR="00691912" w:rsidRPr="0041788A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691912" w:rsidRPr="00E525E3" w14:paraId="01757A5B" w14:textId="77777777">
        <w:tc>
          <w:tcPr>
            <w:tcW w:w="4082" w:type="dxa"/>
          </w:tcPr>
          <w:p w14:paraId="1A5E6243" w14:textId="77777777" w:rsidR="00691912" w:rsidRPr="00474374" w:rsidRDefault="0069191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16" w:type="dxa"/>
          </w:tcPr>
          <w:p w14:paraId="31EC5E56" w14:textId="77777777" w:rsidR="00691912" w:rsidRPr="00474374" w:rsidRDefault="00691912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EBD358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917C976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87C53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4E6486E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912" w:rsidRPr="00E525E3" w14:paraId="30DFAACD" w14:textId="77777777">
        <w:tc>
          <w:tcPr>
            <w:tcW w:w="4082" w:type="dxa"/>
          </w:tcPr>
          <w:p w14:paraId="12E3B919" w14:textId="77777777" w:rsidR="00691912" w:rsidRPr="00474374" w:rsidRDefault="0069191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16" w:type="dxa"/>
          </w:tcPr>
          <w:p w14:paraId="4540A4DD" w14:textId="51868139" w:rsidR="00691912" w:rsidRPr="00474374" w:rsidRDefault="00691912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5C017AC7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FD00733" w14:textId="1EBEB06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B10060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3683C56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912" w:rsidRPr="00E525E3" w14:paraId="30A1DE87" w14:textId="77777777">
        <w:tc>
          <w:tcPr>
            <w:tcW w:w="4082" w:type="dxa"/>
          </w:tcPr>
          <w:p w14:paraId="0FA8421B" w14:textId="77777777" w:rsidR="00691912" w:rsidRDefault="00691912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37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7437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16" w:type="dxa"/>
          </w:tcPr>
          <w:p w14:paraId="44FCD229" w14:textId="77777777" w:rsidR="00691912" w:rsidRPr="00474374" w:rsidRDefault="00691912">
            <w:pPr>
              <w:tabs>
                <w:tab w:val="clear" w:pos="227"/>
                <w:tab w:val="clear" w:pos="454"/>
                <w:tab w:val="clear" w:pos="680"/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236" w:type="dxa"/>
          </w:tcPr>
          <w:p w14:paraId="32174C42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2D53FE4" w14:textId="78724929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195BE8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0A00E559" w14:textId="77777777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F6B40CD" w14:textId="7145005F" w:rsidR="00691912" w:rsidRPr="00474374" w:rsidRDefault="00691912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</w:t>
            </w:r>
            <w:r w:rsidR="001A001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</w:tbl>
    <w:p w14:paraId="0E73F4C2" w14:textId="77777777" w:rsidR="006C44C7" w:rsidRPr="00474374" w:rsidRDefault="006C44C7" w:rsidP="00FC490B">
      <w:pPr>
        <w:tabs>
          <w:tab w:val="clear" w:pos="227"/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809F09" w14:textId="77777777" w:rsidR="00FC490B" w:rsidRDefault="00FC490B" w:rsidP="00FC490B">
      <w:pPr>
        <w:ind w:left="540"/>
        <w:rPr>
          <w:sz w:val="30"/>
          <w:szCs w:val="30"/>
          <w:lang w:eastAsia="x-none"/>
        </w:rPr>
      </w:pPr>
      <w:r w:rsidRPr="00474374">
        <w:rPr>
          <w:sz w:val="30"/>
          <w:szCs w:val="30"/>
          <w:cs/>
          <w:lang w:eastAsia="x-none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EBF948B" w14:textId="77777777" w:rsidR="00E5467D" w:rsidRPr="00EF5F96" w:rsidRDefault="00E5467D" w:rsidP="00B35D8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C377E1" w14:textId="0095FB0D" w:rsidR="005C6FB5" w:rsidRDefault="005C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 w:eastAsia="x-none"/>
        </w:rPr>
      </w:pPr>
    </w:p>
    <w:sectPr w:rsidR="005C6FB5" w:rsidSect="0068597B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C5C6C" w14:textId="77777777" w:rsidR="001F5C59" w:rsidRDefault="001F5C59">
      <w:r>
        <w:separator/>
      </w:r>
    </w:p>
  </w:endnote>
  <w:endnote w:type="continuationSeparator" w:id="0">
    <w:p w14:paraId="0E798BF7" w14:textId="77777777" w:rsidR="001F5C59" w:rsidRDefault="001F5C59">
      <w:r>
        <w:continuationSeparator/>
      </w:r>
    </w:p>
  </w:endnote>
  <w:endnote w:type="continuationNotice" w:id="1">
    <w:p w14:paraId="2D246C5D" w14:textId="77777777" w:rsidR="001F5C59" w:rsidRDefault="001F5C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4DE9A" w14:textId="77777777" w:rsidR="001F5C59" w:rsidRDefault="001F5C59">
      <w:r>
        <w:separator/>
      </w:r>
    </w:p>
  </w:footnote>
  <w:footnote w:type="continuationSeparator" w:id="0">
    <w:p w14:paraId="0A57908B" w14:textId="77777777" w:rsidR="001F5C59" w:rsidRDefault="001F5C59">
      <w:r>
        <w:continuationSeparator/>
      </w:r>
    </w:p>
  </w:footnote>
  <w:footnote w:type="continuationNotice" w:id="1">
    <w:p w14:paraId="24FA2760" w14:textId="77777777" w:rsidR="001F5C59" w:rsidRDefault="001F5C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59F2FC98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CD6F0E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2C0D8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CD6F0E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CD6F0E">
      <w:rPr>
        <w:rFonts w:ascii="Angsana New" w:hAnsi="Angsana New"/>
        <w:sz w:val="32"/>
        <w:szCs w:val="32"/>
        <w:lang w:bidi="th-TH"/>
      </w:rPr>
      <w:t xml:space="preserve">30 </w:t>
    </w:r>
    <w:r w:rsidR="002C0D8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 w:hint="cs"/>
        <w:sz w:val="32"/>
        <w:szCs w:val="32"/>
        <w:lang w:bidi="th-TH"/>
      </w:rPr>
      <w:t>256</w:t>
    </w:r>
    <w:r w:rsidR="00FB1D9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4"/>
  </w:num>
  <w:num w:numId="3" w16cid:durableId="487332536">
    <w:abstractNumId w:val="11"/>
  </w:num>
  <w:num w:numId="4" w16cid:durableId="376902156">
    <w:abstractNumId w:val="5"/>
  </w:num>
  <w:num w:numId="5" w16cid:durableId="1514958554">
    <w:abstractNumId w:val="12"/>
  </w:num>
  <w:num w:numId="6" w16cid:durableId="229122313">
    <w:abstractNumId w:val="17"/>
  </w:num>
  <w:num w:numId="7" w16cid:durableId="367879851">
    <w:abstractNumId w:val="16"/>
  </w:num>
  <w:num w:numId="8" w16cid:durableId="939409131">
    <w:abstractNumId w:val="3"/>
  </w:num>
  <w:num w:numId="9" w16cid:durableId="307562318">
    <w:abstractNumId w:val="0"/>
  </w:num>
  <w:num w:numId="10" w16cid:durableId="1921982995">
    <w:abstractNumId w:val="18"/>
  </w:num>
  <w:num w:numId="11" w16cid:durableId="386149880">
    <w:abstractNumId w:val="14"/>
  </w:num>
  <w:num w:numId="12" w16cid:durableId="2023164285">
    <w:abstractNumId w:val="10"/>
  </w:num>
  <w:num w:numId="13" w16cid:durableId="738360680">
    <w:abstractNumId w:val="9"/>
  </w:num>
  <w:num w:numId="14" w16cid:durableId="124472184">
    <w:abstractNumId w:val="6"/>
  </w:num>
  <w:num w:numId="15" w16cid:durableId="1385177920">
    <w:abstractNumId w:val="0"/>
  </w:num>
  <w:num w:numId="16" w16cid:durableId="14001779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16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7"/>
  </w:num>
  <w:num w:numId="21" w16cid:durableId="416902768">
    <w:abstractNumId w:val="8"/>
  </w:num>
  <w:num w:numId="22" w16cid:durableId="290549979">
    <w:abstractNumId w:val="0"/>
  </w:num>
  <w:num w:numId="23" w16cid:durableId="1871337134">
    <w:abstractNumId w:val="15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633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684"/>
    <w:rsid w:val="000B1BC5"/>
    <w:rsid w:val="000B1CB9"/>
    <w:rsid w:val="000B1D06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CF3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C8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9AB"/>
    <w:rsid w:val="002329C5"/>
    <w:rsid w:val="00232A5F"/>
    <w:rsid w:val="00232C6C"/>
    <w:rsid w:val="00232CD0"/>
    <w:rsid w:val="00232F23"/>
    <w:rsid w:val="00233312"/>
    <w:rsid w:val="002338AE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0AA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4C1B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F80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3F8"/>
    <w:rsid w:val="0035766E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C9A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C00B3"/>
    <w:rsid w:val="003C029C"/>
    <w:rsid w:val="003C040B"/>
    <w:rsid w:val="003C0581"/>
    <w:rsid w:val="003C07E2"/>
    <w:rsid w:val="003C0AED"/>
    <w:rsid w:val="003C0D8F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23F1"/>
    <w:rsid w:val="00402884"/>
    <w:rsid w:val="0040297E"/>
    <w:rsid w:val="00402B97"/>
    <w:rsid w:val="00402CB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1908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F3E"/>
    <w:rsid w:val="00503096"/>
    <w:rsid w:val="005032F8"/>
    <w:rsid w:val="0050348D"/>
    <w:rsid w:val="00503A48"/>
    <w:rsid w:val="00503A5C"/>
    <w:rsid w:val="00503D09"/>
    <w:rsid w:val="00503F43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1BC"/>
    <w:rsid w:val="005734D5"/>
    <w:rsid w:val="00573842"/>
    <w:rsid w:val="00573E21"/>
    <w:rsid w:val="00573F89"/>
    <w:rsid w:val="005742E4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323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B9F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1D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0C53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DAB"/>
    <w:rsid w:val="006A2F14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6C0"/>
    <w:rsid w:val="006B5D39"/>
    <w:rsid w:val="006B60C2"/>
    <w:rsid w:val="006B62E1"/>
    <w:rsid w:val="006B6596"/>
    <w:rsid w:val="006B6ACF"/>
    <w:rsid w:val="006B6B2B"/>
    <w:rsid w:val="006B7290"/>
    <w:rsid w:val="006B74C4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31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CB7"/>
    <w:rsid w:val="00714D9D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2D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646"/>
    <w:rsid w:val="00763B5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2D5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A33"/>
    <w:rsid w:val="00785DF9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F72"/>
    <w:rsid w:val="007B24C9"/>
    <w:rsid w:val="007B2535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68F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BD6"/>
    <w:rsid w:val="007D7EE5"/>
    <w:rsid w:val="007D7FBF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6CC4"/>
    <w:rsid w:val="008070C5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281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6115"/>
    <w:rsid w:val="008664A6"/>
    <w:rsid w:val="008676DB"/>
    <w:rsid w:val="008676EF"/>
    <w:rsid w:val="008700AE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99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97D95"/>
    <w:rsid w:val="008A0A0A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A0A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6A"/>
    <w:rsid w:val="008D7BF9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0A9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65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0FD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A4B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28A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4FAD"/>
    <w:rsid w:val="009D54F9"/>
    <w:rsid w:val="009D55B0"/>
    <w:rsid w:val="009D5617"/>
    <w:rsid w:val="009D5959"/>
    <w:rsid w:val="009D5966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76B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C3C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11F"/>
    <w:rsid w:val="00A512D9"/>
    <w:rsid w:val="00A514E3"/>
    <w:rsid w:val="00A5185A"/>
    <w:rsid w:val="00A518F9"/>
    <w:rsid w:val="00A51E52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F36"/>
    <w:rsid w:val="00A660EA"/>
    <w:rsid w:val="00A66303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11"/>
    <w:rsid w:val="00AF5831"/>
    <w:rsid w:val="00AF5E40"/>
    <w:rsid w:val="00AF5F26"/>
    <w:rsid w:val="00AF64AC"/>
    <w:rsid w:val="00AF682C"/>
    <w:rsid w:val="00AF6916"/>
    <w:rsid w:val="00AF6C3B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50225"/>
    <w:rsid w:val="00B50238"/>
    <w:rsid w:val="00B5023D"/>
    <w:rsid w:val="00B50974"/>
    <w:rsid w:val="00B50B64"/>
    <w:rsid w:val="00B50BCC"/>
    <w:rsid w:val="00B50D2D"/>
    <w:rsid w:val="00B50EAF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3C43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4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DD9"/>
    <w:rsid w:val="00BF6E9F"/>
    <w:rsid w:val="00BF719E"/>
    <w:rsid w:val="00BF7387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713"/>
    <w:rsid w:val="00C22826"/>
    <w:rsid w:val="00C229E6"/>
    <w:rsid w:val="00C22B52"/>
    <w:rsid w:val="00C22C3D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6A5F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84"/>
    <w:rsid w:val="00D136E9"/>
    <w:rsid w:val="00D13704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6E3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0ED8"/>
    <w:rsid w:val="00DA1355"/>
    <w:rsid w:val="00DA148A"/>
    <w:rsid w:val="00DA168D"/>
    <w:rsid w:val="00DA191B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35B"/>
    <w:rsid w:val="00DC46CF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8D7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0F0"/>
    <w:rsid w:val="00E157F6"/>
    <w:rsid w:val="00E160F1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A9D"/>
    <w:rsid w:val="00E32B4E"/>
    <w:rsid w:val="00E32B88"/>
    <w:rsid w:val="00E32CB5"/>
    <w:rsid w:val="00E32F73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B75"/>
    <w:rsid w:val="00E62163"/>
    <w:rsid w:val="00E622CC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56B"/>
    <w:rsid w:val="00E91F1C"/>
    <w:rsid w:val="00E9272E"/>
    <w:rsid w:val="00E92A27"/>
    <w:rsid w:val="00E92A74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54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EE"/>
    <w:rsid w:val="00EC4AFF"/>
    <w:rsid w:val="00EC5CF1"/>
    <w:rsid w:val="00EC62B2"/>
    <w:rsid w:val="00EC62F8"/>
    <w:rsid w:val="00EC6A6B"/>
    <w:rsid w:val="00EC6B0A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C69"/>
    <w:rsid w:val="00EF7E3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086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1FA"/>
    <w:rsid w:val="00F4445B"/>
    <w:rsid w:val="00F4486A"/>
    <w:rsid w:val="00F44A30"/>
    <w:rsid w:val="00F44BCD"/>
    <w:rsid w:val="00F44C5E"/>
    <w:rsid w:val="00F453E7"/>
    <w:rsid w:val="00F4559B"/>
    <w:rsid w:val="00F45877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344"/>
    <w:rsid w:val="00FD32DB"/>
    <w:rsid w:val="00FD3300"/>
    <w:rsid w:val="00FD35AE"/>
    <w:rsid w:val="00FD35C9"/>
    <w:rsid w:val="00FD375A"/>
    <w:rsid w:val="00FD3932"/>
    <w:rsid w:val="00FD3D90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06BA2ABA-AFF9-408D-809E-BE55C21C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4A985DE40A93445B06091512A08C7C1" ma:contentTypeVersion="4" ma:contentTypeDescription="สร้างเอกสารใหม่" ma:contentTypeScope="" ma:versionID="25679f1f948e553e90a9fee37c31da6e">
  <xsd:schema xmlns:xsd="http://www.w3.org/2001/XMLSchema" xmlns:xs="http://www.w3.org/2001/XMLSchema" xmlns:p="http://schemas.microsoft.com/office/2006/metadata/properties" xmlns:ns2="93dac8dd-94ef-4c0f-9ba1-cf30359a2cd3" targetNamespace="http://schemas.microsoft.com/office/2006/metadata/properties" ma:root="true" ma:fieldsID="be664e1cc40d3638fc2be21a4efd4fb2" ns2:_="">
    <xsd:import namespace="93dac8dd-94ef-4c0f-9ba1-cf30359a2c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dac8dd-94ef-4c0f-9ba1-cf30359a2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49825A-466B-4A0D-9442-6C45BABA9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dac8dd-94ef-4c0f-9ba1-cf30359a2c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13</Pages>
  <Words>2031</Words>
  <Characters>9747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Nubthong, Ngankaranatikan</cp:lastModifiedBy>
  <cp:revision>7</cp:revision>
  <cp:lastPrinted>2024-11-02T12:35:00Z</cp:lastPrinted>
  <dcterms:created xsi:type="dcterms:W3CDTF">2024-11-04T11:58:00Z</dcterms:created>
  <dcterms:modified xsi:type="dcterms:W3CDTF">2024-11-12T04:49:00Z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0x01010044A985DE40A93445B06091512A08C7C1</vt:lpwstr>
  </property>
</Properties>
</file>