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6DB45" w14:textId="4E103365" w:rsidR="00002897" w:rsidRPr="006E0DB5" w:rsidRDefault="0000289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6E0DB5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b/>
          <w:bCs/>
          <w:color w:val="auto"/>
          <w:cs/>
        </w:rPr>
      </w:pPr>
    </w:p>
    <w:p w14:paraId="58508061" w14:textId="58E2EC10" w:rsidR="005246BF" w:rsidRPr="006E0DB5" w:rsidRDefault="005246BF" w:rsidP="00472137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378" w:hanging="9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 อี ฟอร์ แอล เอม จำกัด (มหาชน)</w:t>
      </w:r>
      <w:r w:rsidR="00667607" w:rsidRPr="006E0DB5">
        <w:rPr>
          <w:rFonts w:ascii="Browallia New" w:hAnsi="Browallia New" w:cs="Browallia New"/>
          <w:sz w:val="28"/>
          <w:szCs w:val="28"/>
          <w:lang w:eastAsia="th-TH"/>
        </w:rPr>
        <w:t xml:space="preserve"> (</w:t>
      </w:r>
      <w:r w:rsidR="002E0C8A" w:rsidRPr="006E0DB5">
        <w:rPr>
          <w:rFonts w:ascii="Browallia New" w:hAnsi="Browallia New" w:cs="Browallia New"/>
          <w:sz w:val="28"/>
          <w:szCs w:val="28"/>
          <w:lang w:eastAsia="th-TH"/>
        </w:rPr>
        <w:t>“</w:t>
      </w:r>
      <w:r w:rsidR="00667607" w:rsidRPr="006E0DB5">
        <w:rPr>
          <w:rFonts w:ascii="Browallia New" w:hAnsi="Browallia New" w:cs="Browallia New"/>
          <w:sz w:val="28"/>
          <w:szCs w:val="28"/>
          <w:cs/>
          <w:lang w:eastAsia="th-TH"/>
        </w:rPr>
        <w:t>บริษัท</w:t>
      </w:r>
      <w:r w:rsidR="002E0C8A" w:rsidRPr="006E0DB5">
        <w:rPr>
          <w:rFonts w:ascii="Browallia New" w:hAnsi="Browallia New" w:cs="Browallia New"/>
          <w:sz w:val="28"/>
          <w:szCs w:val="28"/>
          <w:lang w:eastAsia="th-TH"/>
        </w:rPr>
        <w:t>”</w:t>
      </w:r>
      <w:r w:rsidR="00667607" w:rsidRPr="006E0DB5">
        <w:rPr>
          <w:rFonts w:ascii="Browallia New" w:hAnsi="Browallia New" w:cs="Browallia New"/>
          <w:sz w:val="28"/>
          <w:szCs w:val="28"/>
          <w:cs/>
          <w:lang w:eastAsia="th-TH"/>
        </w:rPr>
        <w:t>)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จดทะเบียนในประเทศไทย</w:t>
      </w:r>
      <w:r w:rsidRPr="006E0DB5">
        <w:rPr>
          <w:rFonts w:ascii="Browallia New" w:hAnsi="Browallia New" w:cs="Browallia New"/>
          <w:sz w:val="28"/>
          <w:szCs w:val="28"/>
          <w:lang w:val="th-TH" w:eastAsia="th-TH"/>
        </w:rPr>
        <w:t> 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และหุ้นของบริษัทได้รับการจดทะเบียน</w:t>
      </w:r>
      <w:r w:rsidR="00472137" w:rsidRPr="006E0DB5">
        <w:rPr>
          <w:rFonts w:ascii="Browallia New" w:hAnsi="Browallia New" w:cs="Browallia New"/>
          <w:sz w:val="28"/>
          <w:szCs w:val="28"/>
          <w:cs/>
          <w:lang w:eastAsia="th-TH"/>
        </w:rPr>
        <w:t>ให้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ทำการซื้อขายได้ในตลาดหลักทรัพย์ เอ็ม เอ ไอ ที่อยู่ของบริษัทตั้งอยู่เลขที่</w:t>
      </w:r>
      <w:r w:rsidR="001C714C" w:rsidRPr="006E0DB5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lang w:val="th-TH" w:eastAsia="th-TH"/>
        </w:rPr>
        <w:t>432</w:t>
      </w:r>
      <w:r w:rsidR="001C714C" w:rsidRPr="006E0DB5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ถนนราชวิถี แขวงบางยี่ขัน</w:t>
      </w:r>
      <w:r w:rsidR="00B82118" w:rsidRPr="006E0DB5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0E67CF" w:rsidRPr="006E0DB5">
        <w:rPr>
          <w:rFonts w:ascii="Browallia New" w:hAnsi="Browallia New" w:cs="Browallia New"/>
          <w:sz w:val="28"/>
          <w:szCs w:val="28"/>
          <w:lang w:eastAsia="th-TH"/>
        </w:rPr>
        <w:br/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เขตบางพลัด กรุงเทพมหานคร</w:t>
      </w:r>
      <w:r w:rsidR="0071246B" w:rsidRPr="006E0DB5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</w:t>
      </w:r>
      <w:r w:rsidR="007F71F6" w:rsidRPr="006E0DB5">
        <w:rPr>
          <w:rFonts w:ascii="Browallia New" w:hAnsi="Browallia New" w:cs="Browallia New"/>
          <w:sz w:val="28"/>
          <w:szCs w:val="28"/>
          <w:cs/>
          <w:lang w:eastAsia="th-TH"/>
        </w:rPr>
        <w:t xml:space="preserve">และบริษัทย่อย (“กลุ่มบริษัท”) </w:t>
      </w:r>
      <w:r w:rsidRPr="006E0DB5">
        <w:rPr>
          <w:rFonts w:ascii="Browallia New" w:hAnsi="Browallia New" w:cs="Browallia New"/>
          <w:sz w:val="28"/>
          <w:szCs w:val="28"/>
          <w:cs/>
          <w:lang w:val="th-TH" w:eastAsia="th-TH"/>
        </w:rPr>
        <w:t>ดำเนินธุรกิจหลักเป็นตัวแทนจำหน่ายเครื่องมือและอุปกรณ์ทางการแพทย์</w:t>
      </w:r>
    </w:p>
    <w:p w14:paraId="202AA2B8" w14:textId="77777777" w:rsidR="006026F4" w:rsidRPr="000F4D86" w:rsidRDefault="006026F4" w:rsidP="00A26C85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82A101A" w14:textId="5F930429" w:rsidR="00DB3387" w:rsidRPr="006E0DB5" w:rsidRDefault="00DB338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เกณฑ์ในการจัดทำ</w:t>
      </w:r>
      <w:r w:rsidR="00030BCE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ข้อมูลทางการเงิน</w:t>
      </w:r>
    </w:p>
    <w:p w14:paraId="38628D45" w14:textId="7F88BB1B" w:rsidR="00D83661" w:rsidRPr="006E0DB5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251AF5B" w14:textId="4B4C2CAB" w:rsidR="00796482" w:rsidRPr="006E0DB5" w:rsidRDefault="00796482" w:rsidP="00796482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</w:t>
      </w:r>
      <w:r w:rsidR="005636E6" w:rsidRPr="006E0DB5">
        <w:rPr>
          <w:rFonts w:ascii="Browallia New" w:hAnsi="Browallia New" w:cs="Browallia New"/>
          <w:color w:val="auto"/>
          <w:sz w:val="28"/>
          <w:szCs w:val="28"/>
          <w:cs/>
        </w:rPr>
        <w:t>ข้อมูลทาง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การเงินระหว่างกาล</w:t>
      </w:r>
    </w:p>
    <w:p w14:paraId="5194B2DC" w14:textId="77777777" w:rsidR="00796482" w:rsidRPr="006E0DB5" w:rsidRDefault="00796482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85A7D32" w14:textId="5D5534C9" w:rsidR="00B46940" w:rsidRPr="006E0DB5" w:rsidRDefault="00796482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ข้อมูลทางการเงิน</w:t>
      </w:r>
      <w:r w:rsidR="00395B7A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ระหว่างกาล</w:t>
      </w: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รวมและเฉพาะบริษัท</w:t>
      </w:r>
      <w:r w:rsidR="007E6E37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 xml:space="preserve">ได้จัดทำขึ้นตามมาตรฐานการบัญชี ฉบับที่ </w:t>
      </w:r>
      <w:r w:rsidR="006E0DB5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>34</w:t>
      </w:r>
      <w:r w:rsidR="007E6E37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 xml:space="preserve"> เรื่อง </w:t>
      </w:r>
      <w:r w:rsidR="009775C3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br/>
      </w:r>
      <w:r w:rsidR="007E6E37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4F8EA81" w14:textId="77777777" w:rsidR="00771F8D" w:rsidRPr="006E0DB5" w:rsidRDefault="00771F8D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5DBAA5A" w14:textId="3B567575" w:rsidR="00B46940" w:rsidRPr="006E0DB5" w:rsidRDefault="00771F8D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ข้อมูลทางการเงินระหว่างกาลนี้ควรอ่านควบคู่กับงบ</w:t>
      </w:r>
      <w:r w:rsidRPr="00D314F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การเงิน</w:t>
      </w:r>
      <w:r w:rsidR="009A689F" w:rsidRPr="00D314F5">
        <w:rPr>
          <w:rFonts w:ascii="Browallia New" w:eastAsia="Times New Roman" w:hAnsi="Browallia New" w:cs="Browallia New" w:hint="cs"/>
          <w:color w:val="auto"/>
          <w:spacing w:val="-2"/>
          <w:sz w:val="28"/>
          <w:szCs w:val="28"/>
          <w:cs/>
          <w:lang w:eastAsia="en-US"/>
        </w:rPr>
        <w:t>สำหรับปีสิ้นสุดวันที่</w:t>
      </w:r>
      <w:r w:rsidRPr="00D314F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 xml:space="preserve"> </w:t>
      </w:r>
      <w:r w:rsidRPr="00D314F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 xml:space="preserve">31 </w:t>
      </w:r>
      <w:r w:rsidRPr="00D314F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 xml:space="preserve">ธันวาคม </w:t>
      </w:r>
      <w:r w:rsidRPr="00D314F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>256</w:t>
      </w:r>
      <w:r w:rsidR="00AF0B74" w:rsidRPr="00D314F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>6</w:t>
      </w:r>
    </w:p>
    <w:p w14:paraId="48881068" w14:textId="77777777" w:rsidR="00771F8D" w:rsidRPr="006E0DB5" w:rsidRDefault="00771F8D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4E0874" w14:textId="3045802D" w:rsidR="00395B7A" w:rsidRPr="006E0DB5" w:rsidRDefault="00796482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ข้อมูลทางการเงิน</w:t>
      </w:r>
      <w:r w:rsidR="00395B7A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ระหว่างกาล</w:t>
      </w: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รวมและเฉพาะบริษัทฉบับภาษาอังกฤษจัดทำขึ้นจากข้อมูลทางการเงินระหว่างกาลภาษาไทยที่จัดทำตามกฎหมาย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9775C3"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ทางการเงินระหว่างกาลฉบับภาษาไทยเป็นหลัก</w:t>
      </w:r>
    </w:p>
    <w:p w14:paraId="11F1334F" w14:textId="77777777" w:rsidR="00395B7A" w:rsidRPr="006E0DB5" w:rsidRDefault="00395B7A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FA1D424" w14:textId="7C9F25E5" w:rsidR="00796482" w:rsidRPr="006E0DB5" w:rsidRDefault="005B28CE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ข้อมูลทาง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การเงินระหว่างกาลนี้ได้รับอนุมัติจากกรรมการบริษัท เมื่อ</w:t>
      </w:r>
      <w:r w:rsidR="00796482" w:rsidRPr="00CB756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วันที่ </w:t>
      </w:r>
      <w:r w:rsidR="00CE204B" w:rsidRPr="00CB756C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14</w:t>
      </w:r>
      <w:r w:rsidR="005801A8" w:rsidRPr="00CB756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พฤศจิกายน</w:t>
      </w:r>
      <w:r w:rsidR="00796482" w:rsidRPr="00CB756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796482" w:rsidRPr="00CB756C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2567</w:t>
      </w:r>
    </w:p>
    <w:p w14:paraId="4E6D726A" w14:textId="77777777" w:rsidR="00395B7A" w:rsidRPr="006E0DB5" w:rsidRDefault="00395B7A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4A7346B5" w14:textId="5C2FB86B" w:rsidR="00796482" w:rsidRPr="006E0DB5" w:rsidRDefault="00796482" w:rsidP="00796482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ab/>
        <w:t>เกณฑ์ในการจัดทำ</w:t>
      </w:r>
      <w:r w:rsidR="005B28CE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ข้อมูลทาง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การเงินรวม</w:t>
      </w:r>
    </w:p>
    <w:p w14:paraId="2EC0FB8F" w14:textId="77777777" w:rsidR="00796482" w:rsidRPr="006E0DB5" w:rsidRDefault="00796482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F3F0082" w14:textId="467ECB2D" w:rsidR="00796482" w:rsidRPr="006E0DB5" w:rsidRDefault="005B28CE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ข้อมูลทาง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การเงิน</w:t>
      </w:r>
      <w:r w:rsidR="00CF0283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ระหว่างกาล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รวมได้จัดทำขึ้นโดยรวมงบการเงินของบริษัท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อี ฟอร์ แอล เอม จำกัด (มหาชน) และบริษัทย่อย และได้จัดทำขึ้นโดยใช้หลักเกณฑ์เดียวกับ</w:t>
      </w:r>
      <w:r w:rsidR="002039D5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ข้อมูลทาง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การเงินรวมสำหรับปีสิ้นสุดวันที่</w:t>
      </w:r>
      <w:r w:rsidR="000F4D86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ธันวาคม 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</w:t>
      </w:r>
      <w:r w:rsidR="002039D5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6</w:t>
      </w:r>
      <w:r w:rsidR="00796482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โดยไม่มีการเปลี่ยนแปลงในบริษัทย่อยในระหว่างงวด</w:t>
      </w:r>
    </w:p>
    <w:p w14:paraId="680253D5" w14:textId="77777777" w:rsidR="00C8288C" w:rsidRPr="006E0DB5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662D575F" w14:textId="632166F6" w:rsidR="00E1408B" w:rsidRPr="006E0DB5" w:rsidRDefault="00E14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eastAsia="th-TH"/>
        </w:rPr>
      </w:pPr>
      <w:r w:rsidRPr="006E0DB5"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eastAsia="th-TH"/>
        </w:rPr>
        <w:br w:type="page"/>
      </w:r>
    </w:p>
    <w:p w14:paraId="5B726797" w14:textId="423F7396" w:rsidR="00972CC5" w:rsidRPr="00537DAE" w:rsidRDefault="00972CC5" w:rsidP="00972CC5">
      <w:pPr>
        <w:numPr>
          <w:ilvl w:val="0"/>
          <w:numId w:val="17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  <w:tab w:val="num" w:pos="2970"/>
        </w:tabs>
        <w:spacing w:line="240" w:lineRule="auto"/>
        <w:ind w:left="426" w:right="-9" w:hanging="426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 w:rsidRPr="00537DAE">
        <w:rPr>
          <w:rFonts w:ascii="Browallia New" w:eastAsia="Cordia New" w:hAnsi="Browallia New" w:cs="Browallia New"/>
          <w:b/>
          <w:bCs/>
          <w:sz w:val="28"/>
          <w:szCs w:val="28"/>
          <w:cs/>
          <w:lang w:eastAsia="th-TH"/>
        </w:rPr>
        <w:lastRenderedPageBreak/>
        <w:t>มาตรฐานการรายงานทางการเงินฉบับใหม่และฉบับปรับปรุงและการเปลี่ยนแปลงนโยบายการบัญชี</w:t>
      </w:r>
    </w:p>
    <w:p w14:paraId="11FA9088" w14:textId="77777777" w:rsidR="007D4707" w:rsidRPr="00537DAE" w:rsidRDefault="007D4707" w:rsidP="00301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6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2499FB2" w14:textId="07EFCD73" w:rsidR="003B4D61" w:rsidRPr="00537DAE" w:rsidRDefault="003B4D61" w:rsidP="00301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0" w:name="_Toc145430212"/>
      <w:r w:rsidRPr="00537DA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537DA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01414" w:rsidRPr="00537DA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             </w:t>
      </w:r>
      <w:r w:rsidRPr="00537DA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1 </w:t>
      </w:r>
      <w:r w:rsidRPr="00537DA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มกราคม </w:t>
      </w:r>
      <w:r w:rsidRPr="00537DAE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537DAE">
        <w:rPr>
          <w:rFonts w:ascii="Browallia New" w:eastAsia="Arial Unicode MS" w:hAnsi="Browallia New" w:cs="Browallia New"/>
          <w:i/>
          <w:iCs/>
          <w:spacing w:val="-4"/>
          <w:sz w:val="28"/>
          <w:szCs w:val="28"/>
        </w:rPr>
        <w:t xml:space="preserve"> </w:t>
      </w:r>
      <w:bookmarkEnd w:id="0"/>
      <w:r w:rsidR="00301414" w:rsidRPr="00537DA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มีการเปลี่ยนแปลงที่สำคัญดังนี้</w:t>
      </w:r>
    </w:p>
    <w:p w14:paraId="2D803280" w14:textId="77777777" w:rsidR="003B4D61" w:rsidRPr="00537DAE" w:rsidRDefault="003B4D61" w:rsidP="003B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3"/>
        <w:contextualSpacing w:val="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</w:p>
    <w:p w14:paraId="2A1E333D" w14:textId="0B6EF529" w:rsidR="003B4D61" w:rsidRPr="006E0DB5" w:rsidRDefault="003B4D61" w:rsidP="00AC03B4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Style w:val="Strong"/>
          <w:rFonts w:ascii="Browallia New" w:hAnsi="Browallia New" w:cs="Browallia New"/>
          <w:b w:val="0"/>
          <w:bCs w:val="0"/>
          <w:szCs w:val="28"/>
        </w:rPr>
      </w:pPr>
      <w:r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การปรับปรุงมาตรฐานการบัญชีฉบับท</w:t>
      </w:r>
      <w:r w:rsidR="002058EF"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ี</w:t>
      </w:r>
      <w:r w:rsidR="00280DAD"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 xml:space="preserve">่ </w:t>
      </w:r>
      <w:r w:rsidR="00280DAD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>1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 xml:space="preserve"> </w:t>
      </w:r>
      <w:r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เร</w:t>
      </w:r>
      <w:r w:rsidR="00280DAD"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ื่</w:t>
      </w:r>
      <w:r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อง การน</w:t>
      </w:r>
      <w:r w:rsidR="00280DAD" w:rsidRPr="00537DAE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ำเสนองบการเงิน</w:t>
      </w:r>
      <w:r w:rsidR="002058EF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ได้แก้ไขข้อกำหนดของการเปิดเผยจาก </w:t>
      </w:r>
      <w:r w:rsidR="002058EF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“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การเปิดเผยนโยบายการบัญชีที่มีนัยสำคัญ</w:t>
      </w:r>
      <w:r w:rsidR="002058EF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”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เป็น</w:t>
      </w:r>
      <w:r w:rsidR="002058EF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“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="002058EF"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”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</w:t>
      </w:r>
      <w:r w:rsidR="00304120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br/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="00304120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br/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ดังนั้น</w:t>
      </w:r>
      <w:r w:rsidR="00304120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 xml:space="preserve"> </w:t>
      </w:r>
      <w:r w:rsidRPr="00537DAE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กลุ่มบริษัท</w:t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Cs w:val="28"/>
          <w:cs/>
        </w:rPr>
        <w:t>จึงไม่จำเป็นต้องเปิดเผยข้อมูลนโยบายการบัญชีที่ไม่มีสาระสำคัญ</w:t>
      </w:r>
      <w:r w:rsidR="002058EF"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Cs w:val="28"/>
          <w:cs/>
        </w:rPr>
        <w:t xml:space="preserve"> </w:t>
      </w:r>
      <w:r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Cs w:val="28"/>
          <w:cs/>
        </w:rPr>
        <w:t>หากกลุ่มบริษัทเปิดเผยข้อมูลดังกล่าวจะต้องไม่บดบังข้อมูลนโยบายการบัญชีที่มีสาระสำคัญ</w:t>
      </w:r>
    </w:p>
    <w:p w14:paraId="63A083B9" w14:textId="77777777" w:rsidR="003B4D61" w:rsidRPr="00537DAE" w:rsidRDefault="003B4D61" w:rsidP="00AC03B4">
      <w:pPr>
        <w:pStyle w:val="ListParagraph"/>
        <w:ind w:left="810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1FEA44DF" w14:textId="4370DD7F" w:rsidR="003B4D61" w:rsidRPr="006E0DB5" w:rsidRDefault="003B4D61" w:rsidP="00AC03B4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</w:pPr>
      <w:r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 xml:space="preserve">การปรับปรุงมาตรฐานการบัญชีฉบับที่ </w:t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>8</w:t>
      </w:r>
      <w:r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</w:rPr>
        <w:t xml:space="preserve"> </w:t>
      </w:r>
      <w:r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ได้แก้ไขคำนิยามของประมาณการทางบัญชีเพื่อช่วยให้กลุ่มบริษัทจำแนกความแตกต่างของ “การเปลี่ยนแปลงประมาณการทางบัญชี</w:t>
      </w:r>
      <w:r w:rsidR="0018792C"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”</w:t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</w:t>
      </w:r>
      <w:r w:rsidR="00304120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br/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</w:t>
      </w:r>
      <w:r w:rsidR="00304120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br/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960F1BB" w14:textId="77777777" w:rsidR="003B4D61" w:rsidRPr="006E0DB5" w:rsidRDefault="003B4D61" w:rsidP="00AC03B4">
      <w:pPr>
        <w:pStyle w:val="ListParagraph"/>
        <w:tabs>
          <w:tab w:val="left" w:pos="1260"/>
        </w:tabs>
        <w:autoSpaceDE w:val="0"/>
        <w:autoSpaceDN w:val="0"/>
        <w:adjustRightInd w:val="0"/>
        <w:ind w:left="810" w:hanging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7268128" w14:textId="0EBFA72D" w:rsidR="003B4D61" w:rsidRPr="00FF12F9" w:rsidRDefault="003B4D61" w:rsidP="00831502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805" w:hanging="35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  <w:r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การปรับปรุงมาตรฐานการบัญชีฉบับที่</w:t>
      </w:r>
      <w:r w:rsidR="0018792C"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</w:rPr>
        <w:t xml:space="preserve"> </w:t>
      </w:r>
      <w:r w:rsidR="0018792C"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>12</w:t>
      </w:r>
      <w:r w:rsidRPr="006E0DB5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 xml:space="preserve"> เรื่อง ภาษีเงินได้</w:t>
      </w:r>
      <w:r w:rsidRPr="006E0DB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ได้กำหนดให้บริษัทรับรู้ภาษีเงินได้</w:t>
      </w:r>
      <w:r w:rsidRPr="00FF12F9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</w:t>
      </w:r>
      <w:r w:rsidR="00831502">
        <w:rPr>
          <w:rStyle w:val="Strong"/>
          <w:rFonts w:ascii="Browallia New" w:eastAsia="Arial Unicode MS" w:hAnsi="Browallia New" w:cs="Browallia New" w:hint="cs"/>
          <w:b w:val="0"/>
          <w:bCs w:val="0"/>
          <w:color w:val="000000" w:themeColor="text1"/>
          <w:sz w:val="28"/>
          <w:szCs w:val="28"/>
          <w:cs/>
        </w:rPr>
        <w:t xml:space="preserve"> </w:t>
      </w:r>
      <w:r w:rsidRPr="00FF12F9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และผลแตกต่างชั่วคราวที่ใช้หักภาษีที่มูลค่าเท่ากัน ตัวอย่างของรายการ เช่น สัญญาเช่าและภาระผูกพันจากการรื้อถอน</w:t>
      </w:r>
    </w:p>
    <w:p w14:paraId="3B359680" w14:textId="77777777" w:rsidR="003B4D61" w:rsidRPr="006E0DB5" w:rsidRDefault="003B4D61" w:rsidP="00AC03B4">
      <w:pPr>
        <w:pStyle w:val="ListParagraph"/>
        <w:ind w:left="810"/>
        <w:rPr>
          <w:rFonts w:ascii="Browallia New" w:hAnsi="Browallia New" w:cs="Browallia New"/>
          <w:b/>
          <w:bCs/>
          <w:color w:val="FFFFFF" w:themeColor="background1"/>
          <w:sz w:val="28"/>
          <w:szCs w:val="28"/>
        </w:rPr>
      </w:pPr>
    </w:p>
    <w:p w14:paraId="11DB8478" w14:textId="1BDC3D6A" w:rsidR="003B4D61" w:rsidRPr="006E0DB5" w:rsidRDefault="003B4D61" w:rsidP="00AC03B4">
      <w:pPr>
        <w:pStyle w:val="ListParagraph"/>
        <w:autoSpaceDE w:val="0"/>
        <w:autoSpaceDN w:val="0"/>
        <w:adjustRightInd w:val="0"/>
        <w:ind w:left="81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  <w:r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นอกจากนี้กลุ่มบริษัทควรรับรู้สินทรัพย์ภาษีเงินได้รอการตัดบัญชี</w:t>
      </w:r>
      <w:r w:rsidR="0018792C"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 xml:space="preserve"> </w:t>
      </w:r>
      <w:r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>)</w:t>
      </w:r>
      <w:r w:rsidRPr="006E0DB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D75AC83" w14:textId="77777777" w:rsidR="003B4D61" w:rsidRPr="006E0DB5" w:rsidRDefault="003B4D61" w:rsidP="003B4D61">
      <w:pPr>
        <w:pStyle w:val="ListParagraph"/>
        <w:autoSpaceDE w:val="0"/>
        <w:autoSpaceDN w:val="0"/>
        <w:adjustRightInd w:val="0"/>
        <w:ind w:left="1269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</w:p>
    <w:p w14:paraId="1667EAEB" w14:textId="77777777" w:rsidR="003B4D61" w:rsidRPr="006E0DB5" w:rsidRDefault="003B4D61" w:rsidP="00011E06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autoSpaceDE w:val="0"/>
        <w:autoSpaceDN w:val="0"/>
        <w:adjustRightInd w:val="0"/>
        <w:spacing w:line="240" w:lineRule="auto"/>
        <w:ind w:left="1134" w:hanging="283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2BABFE3B" w14:textId="7EA6FAE0" w:rsidR="003B4D61" w:rsidRPr="006E0DB5" w:rsidRDefault="003B4D61" w:rsidP="00011E06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autoSpaceDE w:val="0"/>
        <w:autoSpaceDN w:val="0"/>
        <w:adjustRightInd w:val="0"/>
        <w:spacing w:line="240" w:lineRule="auto"/>
        <w:ind w:left="1134" w:hanging="283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</w:t>
      </w:r>
      <w:r w:rsidR="00AC03B4" w:rsidRPr="006E0DB5">
        <w:rPr>
          <w:rFonts w:ascii="Browallia New" w:hAnsi="Browallia New" w:cs="Browallia New"/>
          <w:sz w:val="28"/>
          <w:szCs w:val="28"/>
        </w:rPr>
        <w:br/>
      </w:r>
      <w:r w:rsidRPr="006E0DB5">
        <w:rPr>
          <w:rFonts w:ascii="Browallia New" w:hAnsi="Browallia New" w:cs="Browallia New"/>
          <w:sz w:val="28"/>
          <w:szCs w:val="28"/>
          <w:cs/>
        </w:rPr>
        <w:t>เป็นส่วนหนึ่งของราคาทุนของสินทรัพย์ที่เกี่ยวข้อง</w:t>
      </w:r>
    </w:p>
    <w:p w14:paraId="7BF73116" w14:textId="77777777" w:rsidR="005F7A58" w:rsidRPr="006E0DB5" w:rsidRDefault="005F7A58" w:rsidP="003B4D61">
      <w:pPr>
        <w:tabs>
          <w:tab w:val="clear" w:pos="907"/>
          <w:tab w:val="left" w:pos="1260"/>
        </w:tabs>
        <w:ind w:left="1269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0044F481" w14:textId="3511BDAE" w:rsidR="00797418" w:rsidRPr="006E0DB5" w:rsidRDefault="003B4D61" w:rsidP="00AC03B4">
      <w:pPr>
        <w:tabs>
          <w:tab w:val="clear" w:pos="907"/>
        </w:tabs>
        <w:ind w:left="810"/>
        <w:jc w:val="thaiDistribute"/>
        <w:rPr>
          <w:rFonts w:ascii="Browallia New" w:eastAsia="Cordia New" w:hAnsi="Browallia New" w:cs="Browallia New"/>
          <w:sz w:val="28"/>
          <w:szCs w:val="28"/>
          <w:cs/>
        </w:rPr>
      </w:pPr>
      <w:r w:rsidRPr="006E0DB5">
        <w:rPr>
          <w:rFonts w:ascii="Browallia New" w:eastAsia="Cordia New" w:hAnsi="Browallia New" w:cs="Browallia New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</w:t>
      </w:r>
      <w:r w:rsidR="0079319C" w:rsidRPr="006E0DB5">
        <w:rPr>
          <w:rFonts w:ascii="Browallia New" w:eastAsia="Cordia New" w:hAnsi="Browallia New" w:cs="Browallia New"/>
          <w:sz w:val="28"/>
          <w:szCs w:val="28"/>
          <w:cs/>
        </w:rPr>
        <w:t>ผู้ถือหุ้น</w:t>
      </w:r>
      <w:r w:rsidRPr="006E0DB5">
        <w:rPr>
          <w:rFonts w:ascii="Browallia New" w:eastAsia="Cordia New" w:hAnsi="Browallia New" w:cs="Browallia New"/>
          <w:sz w:val="28"/>
          <w:szCs w:val="28"/>
          <w:cs/>
        </w:rPr>
        <w:t xml:space="preserve"> ตามความเหมาะสม</w:t>
      </w:r>
    </w:p>
    <w:p w14:paraId="3577AF08" w14:textId="77777777" w:rsidR="00797418" w:rsidRPr="006E0DB5" w:rsidRDefault="0079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cs/>
        </w:rPr>
      </w:pPr>
      <w:r w:rsidRPr="006E0DB5">
        <w:rPr>
          <w:rFonts w:ascii="Browallia New" w:eastAsia="Cordia New" w:hAnsi="Browallia New" w:cs="Browallia New"/>
          <w:sz w:val="28"/>
          <w:szCs w:val="28"/>
          <w:cs/>
        </w:rPr>
        <w:br w:type="page"/>
      </w:r>
    </w:p>
    <w:p w14:paraId="7582FFFB" w14:textId="77777777" w:rsidR="00A802AC" w:rsidRPr="006E0DB5" w:rsidRDefault="00A802AC" w:rsidP="00A802A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3DA3384B" w14:textId="77777777" w:rsidR="00A802AC" w:rsidRPr="006E0DB5" w:rsidRDefault="00A802AC" w:rsidP="00A802AC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</w:p>
    <w:p w14:paraId="39B375AE" w14:textId="77777777" w:rsidR="00A802AC" w:rsidRPr="006E0DB5" w:rsidRDefault="00A802AC" w:rsidP="00A802AC">
      <w:pPr>
        <w:pStyle w:val="CordiaNew"/>
        <w:tabs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ยกเว้นเรื่องการนำมาตรฐาน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การรายงานทางการเงินฉบับใหม่และฉบับปรับปรุงมาถือปฏิบัติดังที่กล่าวในหมายเหตุข้อ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3</w:t>
      </w:r>
    </w:p>
    <w:p w14:paraId="34B66549" w14:textId="77777777" w:rsidR="00A802AC" w:rsidRPr="006E0DB5" w:rsidRDefault="00A802AC" w:rsidP="00A802A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4586986" w14:textId="2FEB2762" w:rsidR="00A802AC" w:rsidRPr="006E0DB5" w:rsidRDefault="00A802AC" w:rsidP="00A802AC">
      <w:pPr>
        <w:pStyle w:val="ListParagraph"/>
        <w:tabs>
          <w:tab w:val="clear" w:pos="227"/>
          <w:tab w:val="left" w:pos="426"/>
        </w:tabs>
        <w:ind w:left="36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eastAsia="th-TH"/>
        </w:rPr>
      </w:pPr>
      <w:r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br/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1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 มกราคม 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2567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 ไม่มีผลกระทบที่มีนัยสำคัญต่อกลุ่มบริษัท</w:t>
      </w:r>
    </w:p>
    <w:p w14:paraId="745B8179" w14:textId="77777777" w:rsidR="00A802AC" w:rsidRPr="006E0DB5" w:rsidRDefault="00A802AC" w:rsidP="009253B8">
      <w:pPr>
        <w:pStyle w:val="CordiaNew"/>
        <w:tabs>
          <w:tab w:val="clear" w:pos="4153"/>
        </w:tabs>
        <w:ind w:left="837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1C74C04" w14:textId="77777777" w:rsidR="0057343A" w:rsidRPr="006E0DB5" w:rsidRDefault="0024493A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Pr="006E0DB5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5C2092A3" w14:textId="20DE3CF4" w:rsidR="0057343A" w:rsidRPr="006E0DB5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ในการจัดทำ</w:t>
      </w:r>
      <w:r w:rsidR="00C1240E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ข้อมูล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การเงินระหว่างกาล ฝ่ายบริหาร</w:t>
      </w:r>
      <w:r w:rsidR="00D656F2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ต้อง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กำหนด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ข้อสมมติฐานเกี่ยวกับการรับรู้และการวัดมูลค่าของสินทรัพย์ หนี้สิน รายได้ และค่าใช้จ่า</w:t>
      </w:r>
      <w:r w:rsidR="00B40A44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ย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ผลที่เกิดขึ้นจริงอาจจะแตกต่างจากการใช</w:t>
      </w:r>
      <w:r w:rsidR="00EA546F">
        <w:rPr>
          <w:rFonts w:ascii="Browallia New" w:hAnsi="Browallia New" w:cs="Browallia New" w:hint="cs"/>
          <w:color w:val="auto"/>
          <w:sz w:val="28"/>
          <w:szCs w:val="28"/>
          <w:cs/>
        </w:rPr>
        <w:t>้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ดุลยพินิจการประมาณการ และข้อสมมติฐานที่จัดทำโดยฝ่ายบริหาร </w:t>
      </w:r>
    </w:p>
    <w:p w14:paraId="4F861780" w14:textId="77777777" w:rsidR="0057343A" w:rsidRPr="006E0DB5" w:rsidRDefault="0057343A" w:rsidP="00EA4C68">
      <w:pPr>
        <w:pStyle w:val="CordiaNew"/>
        <w:tabs>
          <w:tab w:val="clear" w:pos="4153"/>
          <w:tab w:val="left" w:pos="426"/>
        </w:tabs>
        <w:ind w:left="360" w:firstLine="709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2BB055C4" w14:textId="6A17E432" w:rsidR="0024493A" w:rsidRPr="006E0DB5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การกำหนด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ข้อสมมติฐาน ที่นำมาใช้ใน</w:t>
      </w:r>
      <w:r w:rsidR="00C1240E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ข้อมูลทาง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การเงินระหว่างกาล รวมถึงแหล่งข้อมูลสำคัญของการประมาณการ</w:t>
      </w:r>
      <w:r w:rsidR="001463D6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ที่ใ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การจัดทำ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งบการเงินประจำปีสิ้นสุดวันที่</w:t>
      </w:r>
      <w:r w:rsidR="00813CB6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Pr="006E0DB5">
        <w:rPr>
          <w:rFonts w:ascii="Browallia New" w:hAnsi="Browallia New" w:cs="Browallia New"/>
          <w:color w:val="auto"/>
          <w:sz w:val="28"/>
          <w:szCs w:val="28"/>
          <w:lang w:val="th-TH"/>
        </w:rPr>
        <w:t>31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6E0DB5">
        <w:rPr>
          <w:rFonts w:ascii="Browallia New" w:hAnsi="Browallia New" w:cs="Browallia New"/>
          <w:color w:val="auto"/>
          <w:sz w:val="28"/>
          <w:szCs w:val="28"/>
          <w:lang w:val="th-TH"/>
        </w:rPr>
        <w:t>25</w:t>
      </w:r>
      <w:r w:rsidR="00D80C19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  <w:r w:rsidR="00252D0F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</w:p>
    <w:p w14:paraId="71374C3D" w14:textId="77777777" w:rsidR="00D80C19" w:rsidRPr="006E0DB5" w:rsidRDefault="00D80C19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FA24356" w14:textId="71D45377" w:rsidR="005753E0" w:rsidRPr="006E0DB5" w:rsidRDefault="005753E0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รายกา</w:t>
      </w:r>
      <w:r w:rsidR="00FF001F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</w:t>
      </w: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</w:t>
      </w:r>
      <w:r w:rsidR="00857945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กัน</w:t>
      </w:r>
    </w:p>
    <w:p w14:paraId="0EFE35A7" w14:textId="77777777" w:rsidR="005753E0" w:rsidRPr="006E0DB5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075AADE7" w:rsidR="00ED0B2B" w:rsidRPr="006E0DB5" w:rsidRDefault="009919B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กลุ่ม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สำคัญ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</w:t>
      </w:r>
      <w:r w:rsidR="00900B22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BD2AEF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บางส่วน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บริษัทเหล่านี้เกี่ยวข้อง</w:t>
      </w:r>
      <w:r w:rsidR="00900B22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โดย</w:t>
      </w:r>
      <w:r w:rsidR="00383B00" w:rsidRPr="006E0DB5">
        <w:rPr>
          <w:rFonts w:ascii="Browallia New" w:hAnsi="Browallia New" w:cs="Browallia New"/>
          <w:color w:val="auto"/>
          <w:sz w:val="28"/>
          <w:szCs w:val="28"/>
        </w:rPr>
        <w:br/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</w:t>
      </w:r>
      <w:r w:rsidR="00B65860" w:rsidRPr="006E0DB5">
        <w:rPr>
          <w:rFonts w:ascii="Browallia New" w:hAnsi="Browallia New" w:cs="Browallia New"/>
          <w:color w:val="auto"/>
          <w:sz w:val="28"/>
          <w:szCs w:val="28"/>
          <w:cs/>
        </w:rPr>
        <w:t>มี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ผู้ถือหุ้น</w:t>
      </w:r>
      <w:r w:rsidR="00375569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รที่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เกิดขึ้นกับ</w:t>
      </w:r>
      <w:r w:rsidR="00654BB4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กลุ่ม</w:t>
      </w:r>
      <w:r w:rsidR="005753E0"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บุคคลหรือบริษัทที่ไม่เกี่ยวข้องกัน</w:t>
      </w:r>
    </w:p>
    <w:p w14:paraId="7AF01B62" w14:textId="59FE4E81" w:rsidR="001C484E" w:rsidRPr="006E0DB5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cs/>
          <w:lang w:eastAsia="th-TH"/>
        </w:rPr>
      </w:pPr>
    </w:p>
    <w:p w14:paraId="2E9589A3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2DAC098C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0F82155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5E071822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316C83E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3E06ABA0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2553E8E7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5C3075B4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5917C164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5FFDD4A" w14:textId="77777777" w:rsidR="00210B84" w:rsidRPr="006E0DB5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A603BAA" w14:textId="4B1DAB3D" w:rsidR="00210B84" w:rsidRPr="006E0DB5" w:rsidRDefault="00F3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cs/>
          <w:lang w:eastAsia="th-TH"/>
        </w:rPr>
      </w:pPr>
      <w:r w:rsidRPr="006E0DB5">
        <w:rPr>
          <w:rFonts w:ascii="Browallia New" w:eastAsia="Cordia New" w:hAnsi="Browallia New" w:cs="Browallia New"/>
          <w:sz w:val="22"/>
          <w:szCs w:val="22"/>
          <w:lang w:eastAsia="th-TH"/>
        </w:rPr>
        <w:br w:type="page"/>
      </w:r>
    </w:p>
    <w:p w14:paraId="292243D5" w14:textId="054AFB10" w:rsidR="00641C2A" w:rsidRPr="006E0DB5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lastRenderedPageBreak/>
        <w:t>รายการ</w:t>
      </w:r>
      <w:r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บัญชีที่</w:t>
      </w:r>
      <w:r w:rsidR="00864008"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มีสาระ</w:t>
      </w:r>
      <w:r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สำคัญกับบุคคลและบริษัทที่เกี่ยวข้อง</w:t>
      </w:r>
      <w:r w:rsidR="00320479"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กัน</w:t>
      </w:r>
      <w:r w:rsidR="00FC1C2F"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สำหรับงวดสามเดือน</w:t>
      </w:r>
      <w:r w:rsidR="00123502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และ</w:t>
      </w:r>
      <w:r w:rsidR="0025299F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เก้า</w:t>
      </w:r>
      <w:r w:rsidR="00123502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เดือน</w:t>
      </w:r>
      <w:r w:rsidR="00FC1C2F"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สิ้นสุดวันที่ </w:t>
      </w:r>
      <w:r w:rsidR="00C23BAD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30</w:t>
      </w:r>
      <w:r w:rsidR="00C23BAD" w:rsidRPr="007A250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</w:t>
      </w:r>
      <w:r w:rsidR="0025299F" w:rsidRPr="0025299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กันยายน</w:t>
      </w:r>
      <w:r w:rsidR="00FC1C2F" w:rsidRPr="006E0DB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</w:t>
      </w:r>
      <w:r w:rsidR="002A050B" w:rsidRPr="006E0DB5">
        <w:rPr>
          <w:rFonts w:ascii="Browallia New" w:hAnsi="Browallia New" w:cs="Browallia New"/>
          <w:color w:val="auto"/>
          <w:sz w:val="28"/>
          <w:szCs w:val="28"/>
        </w:rPr>
        <w:t>256</w:t>
      </w:r>
      <w:r w:rsidR="00FC1C2F" w:rsidRPr="006E0DB5">
        <w:rPr>
          <w:rFonts w:ascii="Browallia New" w:hAnsi="Browallia New" w:cs="Browallia New"/>
          <w:color w:val="auto"/>
          <w:sz w:val="28"/>
          <w:szCs w:val="28"/>
        </w:rPr>
        <w:t>7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 </w:t>
      </w:r>
      <w:r w:rsidR="009B7904" w:rsidRPr="006E0DB5">
        <w:rPr>
          <w:rFonts w:ascii="Browallia New" w:hAnsi="Browallia New" w:cs="Browallia New"/>
          <w:color w:val="auto"/>
          <w:sz w:val="28"/>
          <w:szCs w:val="28"/>
          <w:lang w:val="th-TH"/>
        </w:rPr>
        <w:t>25</w:t>
      </w:r>
      <w:r w:rsidR="009B7904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  <w:r w:rsidR="00FC1C2F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6E0DB5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 New" w:hAnsi="Browallia New" w:cs="Browallia New"/>
        </w:rPr>
      </w:pPr>
    </w:p>
    <w:tbl>
      <w:tblPr>
        <w:tblW w:w="9104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331"/>
        <w:gridCol w:w="1994"/>
        <w:gridCol w:w="1194"/>
        <w:gridCol w:w="1056"/>
        <w:gridCol w:w="139"/>
        <w:gridCol w:w="1195"/>
        <w:gridCol w:w="1195"/>
      </w:tblGrid>
      <w:tr w:rsidR="004D4C3A" w:rsidRPr="006E0DB5" w14:paraId="6DB92F3B" w14:textId="77777777" w:rsidTr="00304120">
        <w:trPr>
          <w:tblHeader/>
        </w:trPr>
        <w:tc>
          <w:tcPr>
            <w:tcW w:w="2331" w:type="dxa"/>
          </w:tcPr>
          <w:p w14:paraId="74F2380B" w14:textId="6DAB4EFD" w:rsidR="009B5201" w:rsidRPr="006E0DB5" w:rsidRDefault="00B96252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1" w:name="_Hlk529887476"/>
            <w:bookmarkStart w:id="2" w:name="_Hlk529887570"/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94" w:type="dxa"/>
          </w:tcPr>
          <w:p w14:paraId="0B5CE600" w14:textId="77777777" w:rsidR="00A378F5" w:rsidRPr="006E0DB5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779" w:type="dxa"/>
            <w:gridSpan w:val="5"/>
          </w:tcPr>
          <w:p w14:paraId="05F045FA" w14:textId="77777777" w:rsidR="00A378F5" w:rsidRPr="006E0DB5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4D4C3A" w:rsidRPr="006E0DB5" w14:paraId="7C4E5084" w14:textId="77777777" w:rsidTr="00304120">
        <w:trPr>
          <w:tblHeader/>
        </w:trPr>
        <w:tc>
          <w:tcPr>
            <w:tcW w:w="2331" w:type="dxa"/>
          </w:tcPr>
          <w:p w14:paraId="7455D91A" w14:textId="77777777" w:rsidR="00A378F5" w:rsidRPr="006E0DB5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1C769F3A" w14:textId="77777777" w:rsidR="00A378F5" w:rsidRPr="006E0DB5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0DC73363" w14:textId="75A00751" w:rsidR="00DA4631" w:rsidRPr="006E0DB5" w:rsidRDefault="00E842D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</w:t>
            </w:r>
            <w:r w:rsidR="00A378F5"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529" w:type="dxa"/>
            <w:gridSpan w:val="3"/>
          </w:tcPr>
          <w:p w14:paraId="2E0B2319" w14:textId="5484CA71" w:rsidR="00A378F5" w:rsidRPr="006E0DB5" w:rsidRDefault="00E842D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</w:t>
            </w:r>
            <w:r w:rsidR="00A378F5"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เงินเฉพาะบริษัท</w:t>
            </w:r>
          </w:p>
        </w:tc>
      </w:tr>
      <w:tr w:rsidR="004D4C3A" w:rsidRPr="006E0DB5" w14:paraId="437F1141" w14:textId="77777777" w:rsidTr="00304120">
        <w:trPr>
          <w:tblHeader/>
        </w:trPr>
        <w:tc>
          <w:tcPr>
            <w:tcW w:w="2331" w:type="dxa"/>
          </w:tcPr>
          <w:p w14:paraId="6373E15F" w14:textId="77777777" w:rsidR="009F165C" w:rsidRPr="006E0DB5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6F99D871" w14:textId="77777777" w:rsidR="009F165C" w:rsidRPr="006E0DB5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779" w:type="dxa"/>
            <w:gridSpan w:val="5"/>
          </w:tcPr>
          <w:p w14:paraId="7C116C92" w14:textId="7B7E8BF7" w:rsidR="009F165C" w:rsidRPr="006E0DB5" w:rsidRDefault="0059200D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001CF" w:rsidRPr="007A2507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25299F" w:rsidRPr="0025299F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6C2C1F" w:rsidRPr="006E0DB5" w14:paraId="48EE10B0" w14:textId="77777777" w:rsidTr="00304120">
        <w:trPr>
          <w:tblHeader/>
        </w:trPr>
        <w:tc>
          <w:tcPr>
            <w:tcW w:w="2331" w:type="dxa"/>
          </w:tcPr>
          <w:p w14:paraId="7CC5B9F5" w14:textId="77777777" w:rsidR="006C2C1F" w:rsidRPr="00304120" w:rsidRDefault="006C2C1F" w:rsidP="006C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94" w:type="dxa"/>
          </w:tcPr>
          <w:p w14:paraId="487BF9EB" w14:textId="77777777" w:rsidR="006C2C1F" w:rsidRPr="006E0DB5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572F8768" w14:textId="2F180499" w:rsidR="006C2C1F" w:rsidRPr="006E0DB5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 w:rsidRPr="006E0DB5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95" w:type="dxa"/>
            <w:gridSpan w:val="2"/>
          </w:tcPr>
          <w:p w14:paraId="556A9538" w14:textId="37368665" w:rsidR="006C2C1F" w:rsidRPr="006E0DB5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 w:rsidRPr="006E0DB5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95" w:type="dxa"/>
          </w:tcPr>
          <w:p w14:paraId="74EB6985" w14:textId="76C337EC" w:rsidR="006C2C1F" w:rsidRPr="006E0DB5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 w:rsidRPr="006E0DB5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95" w:type="dxa"/>
          </w:tcPr>
          <w:p w14:paraId="063C0DE7" w14:textId="0F6C5837" w:rsidR="006C2C1F" w:rsidRPr="006E0DB5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 w:rsidRPr="006E0DB5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4D4C3A" w:rsidRPr="006E0DB5" w14:paraId="00E96AF6" w14:textId="77777777" w:rsidTr="0025299F">
        <w:trPr>
          <w:trHeight w:val="324"/>
        </w:trPr>
        <w:tc>
          <w:tcPr>
            <w:tcW w:w="2331" w:type="dxa"/>
          </w:tcPr>
          <w:p w14:paraId="4AD1EEF9" w14:textId="08E6B74A" w:rsidR="00ED0348" w:rsidRPr="006E0DB5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94" w:type="dxa"/>
          </w:tcPr>
          <w:p w14:paraId="72C9ABD5" w14:textId="77777777" w:rsidR="005F43E7" w:rsidRPr="006E0DB5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4" w:type="dxa"/>
          </w:tcPr>
          <w:p w14:paraId="3DD2015E" w14:textId="77777777" w:rsidR="005F43E7" w:rsidRPr="006E0DB5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3C8B37B5" w14:textId="77777777" w:rsidR="005F43E7" w:rsidRPr="006E0DB5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43E4FC50" w14:textId="77777777" w:rsidR="005F43E7" w:rsidRPr="006E0DB5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42B04F92" w14:textId="77777777" w:rsidR="005F43E7" w:rsidRPr="006E0DB5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D4C3A" w:rsidRPr="006E0DB5" w14:paraId="205381F2" w14:textId="77777777" w:rsidTr="00304120">
        <w:tc>
          <w:tcPr>
            <w:tcW w:w="2331" w:type="dxa"/>
          </w:tcPr>
          <w:p w14:paraId="177B8D91" w14:textId="161246B6" w:rsidR="00B838DB" w:rsidRPr="006E0DB5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94" w:type="dxa"/>
          </w:tcPr>
          <w:p w14:paraId="79F2A8CC" w14:textId="77777777" w:rsidR="00B838DB" w:rsidRPr="006E0DB5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</w:tcPr>
          <w:p w14:paraId="6D4291FE" w14:textId="77777777" w:rsidR="00B838DB" w:rsidRPr="006E0DB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DE7AF17" w14:textId="77777777" w:rsidR="00B838DB" w:rsidRPr="006E0DB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C34DBE6" w14:textId="77777777" w:rsidR="00B838DB" w:rsidRPr="006E0DB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02E4D888" w14:textId="77777777" w:rsidR="00B838DB" w:rsidRPr="006E0DB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6362" w:rsidRPr="006E0DB5" w14:paraId="0F391F92" w14:textId="77777777" w:rsidTr="00304120">
        <w:tc>
          <w:tcPr>
            <w:tcW w:w="2331" w:type="dxa"/>
          </w:tcPr>
          <w:p w14:paraId="4E201784" w14:textId="77777777" w:rsidR="00B66362" w:rsidRPr="006E0DB5" w:rsidRDefault="00B66362" w:rsidP="00B66362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</w:tcPr>
          <w:p w14:paraId="4033093B" w14:textId="77777777" w:rsidR="00B66362" w:rsidRPr="006E0DB5" w:rsidRDefault="00B66362" w:rsidP="00B6636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0F5F3F4" w14:textId="5DD1428E" w:rsidR="00B66362" w:rsidRPr="006E0DB5" w:rsidRDefault="00A03D33" w:rsidP="00B6636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69C911C" w14:textId="3CBF6C4B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6F77C539" w14:textId="1FB82885" w:rsidR="00B66362" w:rsidRPr="006E0DB5" w:rsidRDefault="00A03D33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154</w:t>
            </w:r>
          </w:p>
        </w:tc>
        <w:tc>
          <w:tcPr>
            <w:tcW w:w="1195" w:type="dxa"/>
          </w:tcPr>
          <w:p w14:paraId="60D61038" w14:textId="07264251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218</w:t>
            </w:r>
          </w:p>
        </w:tc>
      </w:tr>
      <w:tr w:rsidR="00B66362" w:rsidRPr="006E0DB5" w14:paraId="12E81169" w14:textId="77777777" w:rsidTr="00304120">
        <w:tc>
          <w:tcPr>
            <w:tcW w:w="2331" w:type="dxa"/>
          </w:tcPr>
          <w:p w14:paraId="3164C0E3" w14:textId="6ADC6908" w:rsidR="00B66362" w:rsidRPr="006E0DB5" w:rsidRDefault="00B66362" w:rsidP="00B66362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  <w:shd w:val="clear" w:color="auto" w:fill="auto"/>
          </w:tcPr>
          <w:p w14:paraId="0148A32E" w14:textId="00035715" w:rsidR="00B66362" w:rsidRPr="006E0DB5" w:rsidRDefault="00B66362" w:rsidP="00B6636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</w:tcPr>
          <w:p w14:paraId="5AA8BF9A" w14:textId="7813B26C" w:rsidR="00B66362" w:rsidRPr="006E0DB5" w:rsidRDefault="00A03D33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16CB5103" w14:textId="16AA430E" w:rsidR="00B66362" w:rsidRPr="006E0DB5" w:rsidRDefault="00B66362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0EFABC5" w14:textId="5CD6E503" w:rsidR="00B66362" w:rsidRPr="006E0DB5" w:rsidRDefault="00A03D33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59D6993" w14:textId="61CAE475" w:rsidR="00B66362" w:rsidRPr="006E0DB5" w:rsidRDefault="00B66362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</w:tr>
      <w:tr w:rsidR="00B66362" w:rsidRPr="006E0DB5" w14:paraId="27D6DA6D" w14:textId="77777777" w:rsidTr="00304120">
        <w:tc>
          <w:tcPr>
            <w:tcW w:w="2331" w:type="dxa"/>
          </w:tcPr>
          <w:p w14:paraId="6BF096EC" w14:textId="77777777" w:rsidR="00B66362" w:rsidRPr="006E0DB5" w:rsidRDefault="00B66362" w:rsidP="00B6636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  <w:shd w:val="clear" w:color="auto" w:fill="auto"/>
          </w:tcPr>
          <w:p w14:paraId="07DADB44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21A792C" w14:textId="5762202D" w:rsidR="00B66362" w:rsidRPr="006E0DB5" w:rsidRDefault="00A03D33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1195" w:type="dxa"/>
            <w:gridSpan w:val="2"/>
            <w:vAlign w:val="bottom"/>
          </w:tcPr>
          <w:p w14:paraId="7CA77309" w14:textId="1CDB2058" w:rsidR="00B66362" w:rsidRPr="006E0DB5" w:rsidRDefault="00B66362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EF50965" w14:textId="1F0A00E6" w:rsidR="00B66362" w:rsidRPr="006E0DB5" w:rsidRDefault="00A03D33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395</w:t>
            </w:r>
          </w:p>
        </w:tc>
        <w:tc>
          <w:tcPr>
            <w:tcW w:w="1195" w:type="dxa"/>
            <w:vAlign w:val="bottom"/>
          </w:tcPr>
          <w:p w14:paraId="59763B89" w14:textId="3FAB3DD6" w:rsidR="00B66362" w:rsidRPr="006E0DB5" w:rsidRDefault="00B66362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384</w:t>
            </w:r>
          </w:p>
        </w:tc>
      </w:tr>
      <w:tr w:rsidR="00B66362" w:rsidRPr="006E0DB5" w14:paraId="1BF7CB14" w14:textId="77777777" w:rsidTr="00304120">
        <w:trPr>
          <w:trHeight w:val="272"/>
        </w:trPr>
        <w:tc>
          <w:tcPr>
            <w:tcW w:w="2331" w:type="dxa"/>
          </w:tcPr>
          <w:p w14:paraId="78865166" w14:textId="77777777" w:rsidR="00B66362" w:rsidRPr="006E0DB5" w:rsidRDefault="00B66362" w:rsidP="00B6636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94" w:type="dxa"/>
          </w:tcPr>
          <w:p w14:paraId="53EDB309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4" w:type="dxa"/>
          </w:tcPr>
          <w:p w14:paraId="60FA3935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A719764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72C9E22B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5" w:type="dxa"/>
          </w:tcPr>
          <w:p w14:paraId="45F67BCA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66362" w:rsidRPr="006E0DB5" w14:paraId="7BF981CF" w14:textId="77777777" w:rsidTr="00304120">
        <w:tc>
          <w:tcPr>
            <w:tcW w:w="2331" w:type="dxa"/>
          </w:tcPr>
          <w:p w14:paraId="1CCB3209" w14:textId="25417A2D" w:rsidR="00B66362" w:rsidRPr="006E0DB5" w:rsidRDefault="00B66362" w:rsidP="00B6636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94" w:type="dxa"/>
          </w:tcPr>
          <w:p w14:paraId="3A4B3C5E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</w:tcPr>
          <w:p w14:paraId="7357A55B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46F91A4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4733048A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0B41F24F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6362" w:rsidRPr="006E0DB5" w14:paraId="3B2E3F03" w14:textId="77777777" w:rsidTr="00304120">
        <w:tc>
          <w:tcPr>
            <w:tcW w:w="2331" w:type="dxa"/>
          </w:tcPr>
          <w:p w14:paraId="4C06DC93" w14:textId="7B6D69C9" w:rsidR="00B66362" w:rsidRPr="006E0DB5" w:rsidRDefault="00B66362" w:rsidP="00B66362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1994" w:type="dxa"/>
          </w:tcPr>
          <w:p w14:paraId="3E48D4A9" w14:textId="6FAB28FB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vAlign w:val="bottom"/>
          </w:tcPr>
          <w:p w14:paraId="0B132865" w14:textId="22F29F8D" w:rsidR="00B66362" w:rsidRPr="006E0DB5" w:rsidRDefault="00A03D33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9016BBA" w14:textId="1D74828C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8EB1E3" w14:textId="292B420B" w:rsidR="00B66362" w:rsidRPr="006E0DB5" w:rsidRDefault="00A03D33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  <w:tc>
          <w:tcPr>
            <w:tcW w:w="1195" w:type="dxa"/>
            <w:vAlign w:val="bottom"/>
          </w:tcPr>
          <w:p w14:paraId="6B4B19EB" w14:textId="277012B6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</w:tr>
      <w:tr w:rsidR="00B66362" w:rsidRPr="006E0DB5" w14:paraId="2FFB5BC4" w14:textId="77777777" w:rsidTr="00304120">
        <w:tc>
          <w:tcPr>
            <w:tcW w:w="2331" w:type="dxa"/>
          </w:tcPr>
          <w:p w14:paraId="1748AB0D" w14:textId="7A4CD40C" w:rsidR="00B66362" w:rsidRPr="006E0DB5" w:rsidRDefault="00B66362" w:rsidP="00B66362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59D6D1A3" w14:textId="4FC54D76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vAlign w:val="bottom"/>
          </w:tcPr>
          <w:p w14:paraId="213531BC" w14:textId="50DFBB4A" w:rsidR="00B66362" w:rsidRPr="006E0DB5" w:rsidRDefault="00A03D33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10C1B2C5" w14:textId="19C0FFA4" w:rsidR="00B66362" w:rsidRPr="006E0DB5" w:rsidRDefault="00B66362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1F3EF41" w14:textId="7B917842" w:rsidR="00B66362" w:rsidRPr="006E0DB5" w:rsidRDefault="00A03D33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vAlign w:val="bottom"/>
          </w:tcPr>
          <w:p w14:paraId="362E7997" w14:textId="118A8D09" w:rsidR="00B66362" w:rsidRPr="006E0DB5" w:rsidRDefault="00B66362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</w:tr>
      <w:tr w:rsidR="00B66362" w:rsidRPr="006E0DB5" w14:paraId="3EB223A2" w14:textId="77777777" w:rsidTr="00304120">
        <w:tc>
          <w:tcPr>
            <w:tcW w:w="2331" w:type="dxa"/>
          </w:tcPr>
          <w:p w14:paraId="4433BE6E" w14:textId="6F2426E9" w:rsidR="00B66362" w:rsidRPr="006E0DB5" w:rsidRDefault="00B66362" w:rsidP="00B6636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</w:tcPr>
          <w:p w14:paraId="101D5B21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513DBA4F" w14:textId="3220E245" w:rsidR="00B66362" w:rsidRPr="006E0DB5" w:rsidRDefault="00A03D33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482140D1" w14:textId="1C1BF4B2" w:rsidR="00B66362" w:rsidRPr="006E0DB5" w:rsidRDefault="00B66362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EC05CC8" w14:textId="15561865" w:rsidR="00B66362" w:rsidRPr="006E0DB5" w:rsidRDefault="00A03D33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  <w:tc>
          <w:tcPr>
            <w:tcW w:w="1195" w:type="dxa"/>
            <w:vAlign w:val="bottom"/>
          </w:tcPr>
          <w:p w14:paraId="74B429BD" w14:textId="0B515F99" w:rsidR="00B66362" w:rsidRPr="006E0DB5" w:rsidRDefault="00B66362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519</w:t>
            </w:r>
          </w:p>
        </w:tc>
      </w:tr>
      <w:tr w:rsidR="00B66362" w:rsidRPr="006E0DB5" w14:paraId="726096C8" w14:textId="77777777" w:rsidTr="00304120">
        <w:tc>
          <w:tcPr>
            <w:tcW w:w="2331" w:type="dxa"/>
          </w:tcPr>
          <w:p w14:paraId="00D5749A" w14:textId="77777777" w:rsidR="00B66362" w:rsidRPr="006E0DB5" w:rsidRDefault="00B66362" w:rsidP="00B66362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17E6E07C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0F3EB2CB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35DC822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D3B340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790A041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6362" w:rsidRPr="006E0DB5" w14:paraId="50E803F5" w14:textId="77777777" w:rsidTr="00304120">
        <w:tc>
          <w:tcPr>
            <w:tcW w:w="2331" w:type="dxa"/>
            <w:shd w:val="clear" w:color="auto" w:fill="auto"/>
          </w:tcPr>
          <w:p w14:paraId="0A268210" w14:textId="78C007CF" w:rsidR="00B66362" w:rsidRPr="006E0DB5" w:rsidRDefault="00B66362" w:rsidP="00B66362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94" w:type="dxa"/>
            <w:shd w:val="clear" w:color="auto" w:fill="auto"/>
          </w:tcPr>
          <w:p w14:paraId="025867E6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4968BFE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E8553E8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BF0EAD0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46CE709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6362" w:rsidRPr="006E0DB5" w14:paraId="0D6054F8" w14:textId="77777777" w:rsidTr="00304120">
        <w:tc>
          <w:tcPr>
            <w:tcW w:w="2331" w:type="dxa"/>
            <w:shd w:val="clear" w:color="auto" w:fill="auto"/>
          </w:tcPr>
          <w:p w14:paraId="5E889C04" w14:textId="448DB774" w:rsidR="00B66362" w:rsidRPr="006E0DB5" w:rsidRDefault="00B66362" w:rsidP="00B66362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  <w:shd w:val="clear" w:color="auto" w:fill="auto"/>
          </w:tcPr>
          <w:p w14:paraId="39D636E5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A04C92E" w14:textId="3F3478F3" w:rsidR="00B66362" w:rsidRPr="006E0DB5" w:rsidRDefault="00A03D33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54A6C952" w14:textId="77871A64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1D861FF0" w14:textId="0137C91D" w:rsidR="00B66362" w:rsidRPr="006E0DB5" w:rsidRDefault="00A03D33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647</w:t>
            </w:r>
          </w:p>
        </w:tc>
        <w:tc>
          <w:tcPr>
            <w:tcW w:w="1195" w:type="dxa"/>
            <w:shd w:val="clear" w:color="auto" w:fill="auto"/>
          </w:tcPr>
          <w:p w14:paraId="3D84092A" w14:textId="4BCD3571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889</w:t>
            </w:r>
          </w:p>
        </w:tc>
      </w:tr>
      <w:tr w:rsidR="00B66362" w:rsidRPr="006E0DB5" w14:paraId="11D21C25" w14:textId="77777777" w:rsidTr="00304120">
        <w:tc>
          <w:tcPr>
            <w:tcW w:w="2331" w:type="dxa"/>
            <w:shd w:val="clear" w:color="auto" w:fill="auto"/>
          </w:tcPr>
          <w:p w14:paraId="43A87739" w14:textId="045007E8" w:rsidR="00B66362" w:rsidRPr="006E0DB5" w:rsidRDefault="00B66362" w:rsidP="00B66362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  <w:shd w:val="clear" w:color="auto" w:fill="auto"/>
          </w:tcPr>
          <w:p w14:paraId="30F2AA56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7D7CE8" w14:textId="69A1B4B0" w:rsidR="00B66362" w:rsidRPr="006E0DB5" w:rsidRDefault="00A03D33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312DBE0D" w14:textId="150C6458" w:rsidR="00B66362" w:rsidRPr="006E0DB5" w:rsidRDefault="00B66362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2E0D688" w14:textId="46ADC207" w:rsidR="00B66362" w:rsidRPr="006E0DB5" w:rsidRDefault="00A03D33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930921" w14:textId="1A88071F" w:rsidR="00B66362" w:rsidRPr="006E0DB5" w:rsidRDefault="00B66362" w:rsidP="00B663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</w:tr>
      <w:tr w:rsidR="00B66362" w:rsidRPr="006E0DB5" w14:paraId="479EDA0E" w14:textId="77777777" w:rsidTr="00304120">
        <w:tc>
          <w:tcPr>
            <w:tcW w:w="2331" w:type="dxa"/>
            <w:shd w:val="clear" w:color="auto" w:fill="auto"/>
          </w:tcPr>
          <w:p w14:paraId="448E7329" w14:textId="77777777" w:rsidR="00B66362" w:rsidRPr="006E0DB5" w:rsidRDefault="00B66362" w:rsidP="00B66362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4" w:type="dxa"/>
            <w:shd w:val="clear" w:color="auto" w:fill="auto"/>
          </w:tcPr>
          <w:p w14:paraId="27E4BCD2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D2C7E5D" w14:textId="34507BEB" w:rsidR="00B66362" w:rsidRPr="006E0DB5" w:rsidRDefault="00A03D33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EF8607E" w14:textId="17723ABE" w:rsidR="00B66362" w:rsidRPr="006E0DB5" w:rsidRDefault="00B66362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99AB025" w14:textId="00079D91" w:rsidR="00B66362" w:rsidRPr="006E0DB5" w:rsidRDefault="00A03D33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1,151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E644458" w14:textId="6F85E648" w:rsidR="00B66362" w:rsidRPr="006E0DB5" w:rsidRDefault="00B66362" w:rsidP="00B663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1,451</w:t>
            </w:r>
          </w:p>
        </w:tc>
      </w:tr>
      <w:tr w:rsidR="00B66362" w:rsidRPr="006E0DB5" w14:paraId="4F1E488C" w14:textId="77777777" w:rsidTr="00304120">
        <w:tc>
          <w:tcPr>
            <w:tcW w:w="2331" w:type="dxa"/>
            <w:shd w:val="clear" w:color="auto" w:fill="auto"/>
          </w:tcPr>
          <w:p w14:paraId="34202F1E" w14:textId="217670E7" w:rsidR="00B66362" w:rsidRPr="006E0DB5" w:rsidRDefault="00B66362" w:rsidP="00B66362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  <w:shd w:val="clear" w:color="auto" w:fill="auto"/>
          </w:tcPr>
          <w:p w14:paraId="51BC582E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418FC516" w14:textId="0C5995B4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388B7CE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00395E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6A5BBB0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6362" w:rsidRPr="006E0DB5" w14:paraId="012C5082" w14:textId="77777777" w:rsidTr="00304120">
        <w:tc>
          <w:tcPr>
            <w:tcW w:w="2331" w:type="dxa"/>
          </w:tcPr>
          <w:p w14:paraId="34145E33" w14:textId="0C79F463" w:rsidR="00B66362" w:rsidRPr="006E0DB5" w:rsidRDefault="00B66362" w:rsidP="00B66362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94" w:type="dxa"/>
          </w:tcPr>
          <w:p w14:paraId="0C6EA7E4" w14:textId="77777777" w:rsidR="00B66362" w:rsidRPr="006E0DB5" w:rsidRDefault="00B66362" w:rsidP="00B6636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C2B95BF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F1C7189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013C9AF8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0D11DBDC" w14:textId="77777777" w:rsidR="00B66362" w:rsidRPr="006E0DB5" w:rsidRDefault="00B66362" w:rsidP="00B6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1973" w:rsidRPr="006E0DB5" w14:paraId="3981998A" w14:textId="77777777" w:rsidTr="00304120">
        <w:tc>
          <w:tcPr>
            <w:tcW w:w="2331" w:type="dxa"/>
          </w:tcPr>
          <w:p w14:paraId="7BCEE289" w14:textId="2F9C5D6D" w:rsidR="00291973" w:rsidRPr="006E0DB5" w:rsidRDefault="00291973" w:rsidP="00291973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4AD5AF4F" w14:textId="77777777" w:rsidR="00291973" w:rsidRPr="006E0DB5" w:rsidRDefault="00291973" w:rsidP="00291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</w:tcPr>
          <w:p w14:paraId="02B34830" w14:textId="459A95DD" w:rsidR="00291973" w:rsidRPr="006E0DB5" w:rsidRDefault="006F3891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195" w:type="dxa"/>
            <w:gridSpan w:val="2"/>
          </w:tcPr>
          <w:p w14:paraId="32E50ECA" w14:textId="3B1921A3" w:rsidR="00291973" w:rsidRPr="006E0DB5" w:rsidRDefault="00291973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799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8751B74" w14:textId="0F01B4F0" w:rsidR="00291973" w:rsidRPr="006E0DB5" w:rsidRDefault="006F3891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95" w:type="dxa"/>
            <w:vAlign w:val="bottom"/>
          </w:tcPr>
          <w:p w14:paraId="5FAAE0DE" w14:textId="6A251520" w:rsidR="00291973" w:rsidRPr="006E0DB5" w:rsidRDefault="00291973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  <w:tr w:rsidR="00291973" w:rsidRPr="006E0DB5" w14:paraId="59F2185B" w14:textId="77777777" w:rsidTr="00304120">
        <w:tc>
          <w:tcPr>
            <w:tcW w:w="2331" w:type="dxa"/>
          </w:tcPr>
          <w:p w14:paraId="4D7FFEEE" w14:textId="7C28EB00" w:rsidR="00291973" w:rsidRPr="006E0DB5" w:rsidRDefault="00291973" w:rsidP="00291973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4263D7DD" w14:textId="77777777" w:rsidR="00291973" w:rsidRPr="006E0DB5" w:rsidRDefault="00291973" w:rsidP="00291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B5D063D" w14:textId="63D0C480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AC51A8B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6980BCE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209B859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1973" w:rsidRPr="006E0DB5" w14:paraId="7CA8ACCE" w14:textId="77777777" w:rsidTr="00304120">
        <w:tc>
          <w:tcPr>
            <w:tcW w:w="2331" w:type="dxa"/>
            <w:shd w:val="clear" w:color="auto" w:fill="auto"/>
          </w:tcPr>
          <w:p w14:paraId="3CCB6A68" w14:textId="3A7A69D3" w:rsidR="00291973" w:rsidRPr="006E0DB5" w:rsidRDefault="00291973" w:rsidP="00291973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94" w:type="dxa"/>
            <w:shd w:val="clear" w:color="auto" w:fill="auto"/>
          </w:tcPr>
          <w:p w14:paraId="62BDDDEA" w14:textId="77777777" w:rsidR="00291973" w:rsidRPr="006E0DB5" w:rsidRDefault="00291973" w:rsidP="0029197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F73473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EA3DC78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4DC660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5C04876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1973" w:rsidRPr="006E0DB5" w14:paraId="14854EC1" w14:textId="77777777" w:rsidTr="00304120">
        <w:tc>
          <w:tcPr>
            <w:tcW w:w="2331" w:type="dxa"/>
          </w:tcPr>
          <w:p w14:paraId="2F160774" w14:textId="314987BE" w:rsidR="00291973" w:rsidRPr="006E0DB5" w:rsidRDefault="00291973" w:rsidP="00291973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4" w:type="dxa"/>
          </w:tcPr>
          <w:p w14:paraId="7B28BAFD" w14:textId="53BC1FFF" w:rsidR="00291973" w:rsidRPr="006E0DB5" w:rsidRDefault="00291973" w:rsidP="00291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5.00 -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49A718C" w14:textId="0BB16D2D" w:rsidR="00291973" w:rsidRPr="006E0DB5" w:rsidRDefault="006F3891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1402E898" w14:textId="4E2C42B4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EA1D5CD" w14:textId="32F4A387" w:rsidR="00291973" w:rsidRPr="006E0DB5" w:rsidRDefault="006F3891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193F75C" w14:textId="2BA85441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</w:tr>
      <w:tr w:rsidR="00291973" w:rsidRPr="006E0DB5" w14:paraId="0302B04D" w14:textId="77777777" w:rsidTr="00304120">
        <w:tc>
          <w:tcPr>
            <w:tcW w:w="2331" w:type="dxa"/>
          </w:tcPr>
          <w:p w14:paraId="149D4587" w14:textId="2D826D17" w:rsidR="00291973" w:rsidRPr="006E0DB5" w:rsidRDefault="00291973" w:rsidP="00291973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94" w:type="dxa"/>
          </w:tcPr>
          <w:p w14:paraId="70810FA0" w14:textId="53726331" w:rsidR="00291973" w:rsidRPr="006E0DB5" w:rsidRDefault="00291973" w:rsidP="00291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5.00 -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241672F" w14:textId="2CCE0753" w:rsidR="00291973" w:rsidRPr="006E0DB5" w:rsidRDefault="006F3891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2204BDE" w14:textId="1307E11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C0B5CA9" w14:textId="6E324968" w:rsidR="00291973" w:rsidRPr="006E0DB5" w:rsidRDefault="006F3891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AEEB782" w14:textId="73B4FD1B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91973" w:rsidRPr="006E0DB5" w14:paraId="6F9A3E4A" w14:textId="77777777" w:rsidTr="00304120">
        <w:tc>
          <w:tcPr>
            <w:tcW w:w="2331" w:type="dxa"/>
          </w:tcPr>
          <w:p w14:paraId="2A9968EA" w14:textId="510D870C" w:rsidR="00291973" w:rsidRPr="006E0DB5" w:rsidRDefault="00291973" w:rsidP="00291973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94" w:type="dxa"/>
          </w:tcPr>
          <w:p w14:paraId="5A5AACED" w14:textId="4499B968" w:rsidR="00291973" w:rsidRPr="006E0DB5" w:rsidRDefault="00291973" w:rsidP="00291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MLR - 0.25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3A8EAB8" w14:textId="788377B7" w:rsidR="00291973" w:rsidRPr="006E0DB5" w:rsidRDefault="006F3891" w:rsidP="00291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1,075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24180E3" w14:textId="3052DFD6" w:rsidR="00291973" w:rsidRPr="006E0DB5" w:rsidRDefault="00291973" w:rsidP="00291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1,037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5FA81D3" w14:textId="755FDD98" w:rsidR="00291973" w:rsidRPr="006E0DB5" w:rsidRDefault="006F3891" w:rsidP="00291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1,075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6532AB4" w14:textId="015ED732" w:rsidR="00291973" w:rsidRPr="006E0DB5" w:rsidRDefault="00291973" w:rsidP="00291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1,037</w:t>
            </w:r>
          </w:p>
        </w:tc>
      </w:tr>
      <w:tr w:rsidR="00291973" w:rsidRPr="006E0DB5" w14:paraId="0D33F652" w14:textId="77777777" w:rsidTr="00304120">
        <w:tc>
          <w:tcPr>
            <w:tcW w:w="2331" w:type="dxa"/>
          </w:tcPr>
          <w:p w14:paraId="07C820C3" w14:textId="77777777" w:rsidR="00291973" w:rsidRPr="006E0DB5" w:rsidRDefault="00291973" w:rsidP="00291973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4" w:type="dxa"/>
          </w:tcPr>
          <w:p w14:paraId="239D8A5F" w14:textId="77777777" w:rsidR="00291973" w:rsidRPr="006E0DB5" w:rsidRDefault="00291973" w:rsidP="00291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DD21475" w14:textId="50C30A35" w:rsidR="00291973" w:rsidRPr="006E0DB5" w:rsidRDefault="006F3891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1,643</w:t>
            </w:r>
          </w:p>
        </w:tc>
        <w:tc>
          <w:tcPr>
            <w:tcW w:w="1195" w:type="dxa"/>
            <w:gridSpan w:val="2"/>
            <w:vAlign w:val="bottom"/>
          </w:tcPr>
          <w:p w14:paraId="2F67C451" w14:textId="7661DC39" w:rsidR="00291973" w:rsidRPr="006E0DB5" w:rsidRDefault="00291973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1,726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AE31BFC" w14:textId="317FAA55" w:rsidR="00291973" w:rsidRPr="006E0DB5" w:rsidRDefault="006F3891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1,555</w:t>
            </w:r>
          </w:p>
        </w:tc>
        <w:tc>
          <w:tcPr>
            <w:tcW w:w="1195" w:type="dxa"/>
            <w:vAlign w:val="bottom"/>
          </w:tcPr>
          <w:p w14:paraId="35B5741B" w14:textId="2E72394F" w:rsidR="00291973" w:rsidRPr="006E0DB5" w:rsidRDefault="00291973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1,516</w:t>
            </w:r>
          </w:p>
        </w:tc>
      </w:tr>
      <w:tr w:rsidR="00291973" w:rsidRPr="006E0DB5" w14:paraId="1FAFA98B" w14:textId="77777777" w:rsidTr="00304120">
        <w:tc>
          <w:tcPr>
            <w:tcW w:w="2331" w:type="dxa"/>
          </w:tcPr>
          <w:p w14:paraId="1840FCB9" w14:textId="4446974A" w:rsidR="00291973" w:rsidRPr="006E0DB5" w:rsidRDefault="00291973" w:rsidP="00291973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102C0DE4" w14:textId="77777777" w:rsidR="00291973" w:rsidRPr="006E0DB5" w:rsidRDefault="00291973" w:rsidP="00291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51D9EA7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C5C1055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2EB7866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E76D3FF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1973" w:rsidRPr="006E0DB5" w14:paraId="29F7B7E2" w14:textId="77777777" w:rsidTr="00304120">
        <w:tc>
          <w:tcPr>
            <w:tcW w:w="2331" w:type="dxa"/>
          </w:tcPr>
          <w:p w14:paraId="63EFA55B" w14:textId="32E8272D" w:rsidR="00291973" w:rsidRPr="006E0DB5" w:rsidRDefault="00291973" w:rsidP="00291973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94" w:type="dxa"/>
          </w:tcPr>
          <w:p w14:paraId="7BA771F1" w14:textId="77777777" w:rsidR="00291973" w:rsidRPr="006E0DB5" w:rsidRDefault="00291973" w:rsidP="00291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1CB1B3E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47E0FA8E" w14:textId="5FAEC99D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CF8FC0B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6E9FF66" w14:textId="036AEB5C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1973" w:rsidRPr="006E0DB5" w14:paraId="300E6940" w14:textId="77777777" w:rsidTr="00304120">
        <w:tc>
          <w:tcPr>
            <w:tcW w:w="2331" w:type="dxa"/>
          </w:tcPr>
          <w:p w14:paraId="31B1DE41" w14:textId="6743496D" w:rsidR="00291973" w:rsidRPr="006E0DB5" w:rsidRDefault="00291973" w:rsidP="00291973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0FA84194" w14:textId="06FCBE38" w:rsidR="00291973" w:rsidRPr="006E0DB5" w:rsidRDefault="00291973" w:rsidP="00291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4E875B3" w14:textId="0B7EEBD8" w:rsidR="00291973" w:rsidRPr="006E0DB5" w:rsidRDefault="006F3891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4F830F1" w14:textId="234A5B7D" w:rsidR="00291973" w:rsidRPr="006E0DB5" w:rsidRDefault="00291973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07A4A04" w14:textId="3391BBDF" w:rsidR="00291973" w:rsidRPr="006E0DB5" w:rsidRDefault="006F3891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195" w:type="dxa"/>
            <w:vAlign w:val="bottom"/>
          </w:tcPr>
          <w:p w14:paraId="4E766BB2" w14:textId="6F0D629D" w:rsidR="00291973" w:rsidRPr="006E0DB5" w:rsidRDefault="00291973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</w:tr>
      <w:tr w:rsidR="00291973" w:rsidRPr="006E0DB5" w14:paraId="2DB5DB73" w14:textId="77777777" w:rsidTr="00304120">
        <w:tc>
          <w:tcPr>
            <w:tcW w:w="2331" w:type="dxa"/>
          </w:tcPr>
          <w:p w14:paraId="4B4B9FA7" w14:textId="77777777" w:rsidR="00291973" w:rsidRPr="006E0DB5" w:rsidRDefault="00291973" w:rsidP="00291973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2F389858" w14:textId="77777777" w:rsidR="00291973" w:rsidRPr="006E0DB5" w:rsidRDefault="00291973" w:rsidP="00291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939372B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306463D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2C14EED" w14:textId="1456DA59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7CFDBFD9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1973" w:rsidRPr="006E0DB5" w14:paraId="52745390" w14:textId="77777777" w:rsidTr="00304120">
        <w:tc>
          <w:tcPr>
            <w:tcW w:w="2331" w:type="dxa"/>
          </w:tcPr>
          <w:p w14:paraId="55CC9BEE" w14:textId="1EB9A31F" w:rsidR="00291973" w:rsidRPr="006E0DB5" w:rsidRDefault="00291973" w:rsidP="00291973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94" w:type="dxa"/>
          </w:tcPr>
          <w:p w14:paraId="2586D7F3" w14:textId="77777777" w:rsidR="00291973" w:rsidRPr="006E0DB5" w:rsidRDefault="00291973" w:rsidP="00291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1173AA0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330F28E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7D5F0AC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57EF470" w14:textId="77777777" w:rsidR="00291973" w:rsidRPr="006E0DB5" w:rsidRDefault="00291973" w:rsidP="00291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1973" w:rsidRPr="006E0DB5" w14:paraId="29A14F5D" w14:textId="77777777" w:rsidTr="00304120">
        <w:tc>
          <w:tcPr>
            <w:tcW w:w="2331" w:type="dxa"/>
          </w:tcPr>
          <w:p w14:paraId="540BCFD3" w14:textId="028B7868" w:rsidR="00291973" w:rsidRPr="006E0DB5" w:rsidRDefault="00291973" w:rsidP="00291973">
            <w:pPr>
              <w:ind w:firstLine="28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994" w:type="dxa"/>
          </w:tcPr>
          <w:p w14:paraId="6430A6EB" w14:textId="77777777" w:rsidR="00291973" w:rsidRPr="006E0DB5" w:rsidRDefault="00291973" w:rsidP="00291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9807A56" w14:textId="5799D6C8" w:rsidR="00291973" w:rsidRPr="006E0DB5" w:rsidRDefault="006F3891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4,079</w:t>
            </w:r>
          </w:p>
        </w:tc>
        <w:tc>
          <w:tcPr>
            <w:tcW w:w="1195" w:type="dxa"/>
            <w:gridSpan w:val="2"/>
            <w:vAlign w:val="bottom"/>
          </w:tcPr>
          <w:p w14:paraId="10E1FD7A" w14:textId="2D6ABD44" w:rsidR="00291973" w:rsidRPr="006E0DB5" w:rsidRDefault="005861CC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4,071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8C5E8B1" w14:textId="0D12757C" w:rsidR="00291973" w:rsidRPr="006E0DB5" w:rsidRDefault="006F3891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2,466</w:t>
            </w:r>
          </w:p>
        </w:tc>
        <w:tc>
          <w:tcPr>
            <w:tcW w:w="1195" w:type="dxa"/>
            <w:vAlign w:val="bottom"/>
          </w:tcPr>
          <w:p w14:paraId="6B7CB10E" w14:textId="0755E4B4" w:rsidR="00291973" w:rsidRPr="006E0DB5" w:rsidRDefault="003F4920" w:rsidP="00291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2,477</w:t>
            </w:r>
          </w:p>
        </w:tc>
      </w:tr>
      <w:bookmarkEnd w:id="1"/>
    </w:tbl>
    <w:p w14:paraId="16E87884" w14:textId="77777777" w:rsidR="00227073" w:rsidRPr="006E0DB5" w:rsidRDefault="0022707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01845243" w14:textId="77777777" w:rsidR="00617213" w:rsidRPr="006E0DB5" w:rsidRDefault="0061721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61297D5" w14:textId="77777777" w:rsidR="00617213" w:rsidRPr="006E0DB5" w:rsidRDefault="0061721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AB190CC" w14:textId="77777777" w:rsidR="0049477C" w:rsidRPr="006E0DB5" w:rsidRDefault="0049477C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60EFD7C" w14:textId="77777777" w:rsidR="00C84E1F" w:rsidRPr="006E0DB5" w:rsidRDefault="00C84E1F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9822D34" w14:textId="77777777" w:rsidR="005001CF" w:rsidRDefault="0050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16"/>
          <w:szCs w:val="16"/>
        </w:rPr>
      </w:pPr>
    </w:p>
    <w:p w14:paraId="319803DB" w14:textId="77777777" w:rsidR="005001CF" w:rsidRDefault="0050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16"/>
          <w:szCs w:val="16"/>
        </w:rPr>
      </w:pPr>
    </w:p>
    <w:p w14:paraId="28C65ED1" w14:textId="77777777" w:rsidR="005001CF" w:rsidRDefault="0050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16"/>
          <w:szCs w:val="16"/>
        </w:rPr>
      </w:pPr>
    </w:p>
    <w:p w14:paraId="1E1A47C7" w14:textId="77777777" w:rsidR="005001CF" w:rsidRDefault="0050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16"/>
          <w:szCs w:val="16"/>
        </w:rPr>
      </w:pPr>
    </w:p>
    <w:p w14:paraId="4FF672BB" w14:textId="77777777" w:rsidR="005001CF" w:rsidRDefault="0050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16"/>
          <w:szCs w:val="16"/>
        </w:rPr>
      </w:pPr>
    </w:p>
    <w:tbl>
      <w:tblPr>
        <w:tblW w:w="9063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290"/>
        <w:gridCol w:w="1994"/>
        <w:gridCol w:w="1194"/>
        <w:gridCol w:w="1195"/>
        <w:gridCol w:w="21"/>
        <w:gridCol w:w="1174"/>
        <w:gridCol w:w="1195"/>
      </w:tblGrid>
      <w:tr w:rsidR="005001CF" w:rsidRPr="006E0DB5" w14:paraId="2E4B8366" w14:textId="77777777">
        <w:trPr>
          <w:tblHeader/>
        </w:trPr>
        <w:tc>
          <w:tcPr>
            <w:tcW w:w="2290" w:type="dxa"/>
          </w:tcPr>
          <w:p w14:paraId="3C9C5829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54EEE9C5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779" w:type="dxa"/>
            <w:gridSpan w:val="5"/>
          </w:tcPr>
          <w:p w14:paraId="6C8B1257" w14:textId="77777777" w:rsidR="005001CF" w:rsidRPr="006E0DB5" w:rsidRDefault="005001C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056036" w:rsidRPr="006E0DB5" w14:paraId="50197313" w14:textId="77777777" w:rsidTr="00804FC1">
        <w:trPr>
          <w:tblHeader/>
        </w:trPr>
        <w:tc>
          <w:tcPr>
            <w:tcW w:w="2290" w:type="dxa"/>
          </w:tcPr>
          <w:p w14:paraId="21FCBA32" w14:textId="77777777" w:rsidR="00056036" w:rsidRPr="006E0DB5" w:rsidRDefault="00056036" w:rsidP="0005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777FD758" w14:textId="77777777" w:rsidR="00056036" w:rsidRPr="006E0DB5" w:rsidRDefault="00056036" w:rsidP="0005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7E753A3C" w14:textId="14DB285B" w:rsidR="00056036" w:rsidRPr="006E0DB5" w:rsidRDefault="00700131" w:rsidP="000560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</w:t>
            </w:r>
            <w:r w:rsidR="00056036"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369" w:type="dxa"/>
            <w:gridSpan w:val="2"/>
          </w:tcPr>
          <w:p w14:paraId="724805F5" w14:textId="4259E912" w:rsidR="00056036" w:rsidRPr="006E0DB5" w:rsidRDefault="00700131" w:rsidP="000560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</w:t>
            </w:r>
            <w:r w:rsidR="00056036"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การเงินเฉพาะบริษัท</w:t>
            </w:r>
          </w:p>
        </w:tc>
      </w:tr>
      <w:tr w:rsidR="005001CF" w:rsidRPr="006E0DB5" w14:paraId="1A38E71E" w14:textId="77777777">
        <w:trPr>
          <w:tblHeader/>
        </w:trPr>
        <w:tc>
          <w:tcPr>
            <w:tcW w:w="2290" w:type="dxa"/>
          </w:tcPr>
          <w:p w14:paraId="7B608F78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426CDA31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779" w:type="dxa"/>
            <w:gridSpan w:val="5"/>
          </w:tcPr>
          <w:p w14:paraId="64FB5D58" w14:textId="3E5A8EE3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3F4920"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7A2507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5853E6" w:rsidRPr="005853E6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5001CF" w:rsidRPr="006E0DB5" w14:paraId="110BB7C1" w14:textId="77777777">
        <w:trPr>
          <w:tblHeader/>
        </w:trPr>
        <w:tc>
          <w:tcPr>
            <w:tcW w:w="2290" w:type="dxa"/>
          </w:tcPr>
          <w:p w14:paraId="14071DD4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700FFCC5" w14:textId="77777777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3060F898" w14:textId="77777777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95" w:type="dxa"/>
          </w:tcPr>
          <w:p w14:paraId="132DAFC5" w14:textId="77777777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95" w:type="dxa"/>
            <w:gridSpan w:val="2"/>
          </w:tcPr>
          <w:p w14:paraId="5ABCD628" w14:textId="77777777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95" w:type="dxa"/>
          </w:tcPr>
          <w:p w14:paraId="1970A236" w14:textId="77777777" w:rsidR="005001CF" w:rsidRPr="006E0DB5" w:rsidRDefault="00500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</w:tr>
      <w:tr w:rsidR="005001CF" w:rsidRPr="006E0DB5" w14:paraId="3E165261" w14:textId="77777777" w:rsidTr="00490974">
        <w:trPr>
          <w:trHeight w:val="262"/>
        </w:trPr>
        <w:tc>
          <w:tcPr>
            <w:tcW w:w="2290" w:type="dxa"/>
          </w:tcPr>
          <w:p w14:paraId="09951B31" w14:textId="77777777" w:rsidR="005001CF" w:rsidRPr="006E0DB5" w:rsidRDefault="005001C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94" w:type="dxa"/>
          </w:tcPr>
          <w:p w14:paraId="3840E37E" w14:textId="77777777" w:rsidR="005001CF" w:rsidRPr="006E0DB5" w:rsidRDefault="005001C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4" w:type="dxa"/>
          </w:tcPr>
          <w:p w14:paraId="2C64378F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1BB43A2D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6C287FED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68C08E0C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001CF" w:rsidRPr="006E0DB5" w14:paraId="6397A332" w14:textId="77777777">
        <w:tc>
          <w:tcPr>
            <w:tcW w:w="2290" w:type="dxa"/>
          </w:tcPr>
          <w:p w14:paraId="79631BEA" w14:textId="77777777" w:rsidR="005001CF" w:rsidRPr="006E0DB5" w:rsidRDefault="005001C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94" w:type="dxa"/>
          </w:tcPr>
          <w:p w14:paraId="6A32E78D" w14:textId="77777777" w:rsidR="005001CF" w:rsidRPr="006E0DB5" w:rsidRDefault="005001C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</w:tcPr>
          <w:p w14:paraId="3DE9FCB1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548FDE6D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E54EA6B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0AB1D727" w14:textId="77777777" w:rsidR="005001CF" w:rsidRPr="006E0DB5" w:rsidRDefault="0050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15B0" w:rsidRPr="006E0DB5" w14:paraId="147CB17B" w14:textId="77777777">
        <w:tc>
          <w:tcPr>
            <w:tcW w:w="2290" w:type="dxa"/>
          </w:tcPr>
          <w:p w14:paraId="4B5C9F90" w14:textId="77777777" w:rsidR="00F015B0" w:rsidRPr="006E0DB5" w:rsidRDefault="00F015B0" w:rsidP="00F015B0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</w:tcPr>
          <w:p w14:paraId="3B622E74" w14:textId="77777777" w:rsidR="00F015B0" w:rsidRPr="006E0DB5" w:rsidRDefault="00F015B0" w:rsidP="00F015B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09CFB7F" w14:textId="3AC4027F" w:rsidR="00F015B0" w:rsidRPr="006E0DB5" w:rsidRDefault="00FF02AC" w:rsidP="00F015B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1690B6E" w14:textId="3C5D9E8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15E86211" w14:textId="6CDC3753" w:rsidR="00F015B0" w:rsidRPr="006E0DB5" w:rsidRDefault="00FF02AC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1,629</w:t>
            </w:r>
          </w:p>
        </w:tc>
        <w:tc>
          <w:tcPr>
            <w:tcW w:w="1195" w:type="dxa"/>
          </w:tcPr>
          <w:p w14:paraId="0F06D742" w14:textId="236E66A1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952</w:t>
            </w:r>
          </w:p>
        </w:tc>
      </w:tr>
      <w:tr w:rsidR="00F015B0" w:rsidRPr="006E0DB5" w14:paraId="04E34D4C" w14:textId="77777777">
        <w:tc>
          <w:tcPr>
            <w:tcW w:w="2290" w:type="dxa"/>
          </w:tcPr>
          <w:p w14:paraId="0EB17F7F" w14:textId="77777777" w:rsidR="00F015B0" w:rsidRPr="006E0DB5" w:rsidRDefault="00F015B0" w:rsidP="00F015B0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  <w:shd w:val="clear" w:color="auto" w:fill="auto"/>
          </w:tcPr>
          <w:p w14:paraId="4A74ED5F" w14:textId="77777777" w:rsidR="00F015B0" w:rsidRPr="006E0DB5" w:rsidRDefault="00F015B0" w:rsidP="00F015B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</w:tcPr>
          <w:p w14:paraId="02C3453C" w14:textId="694F9F79" w:rsidR="00F015B0" w:rsidRPr="006E0DB5" w:rsidRDefault="00FF02AC" w:rsidP="00F0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95" w:type="dxa"/>
            <w:shd w:val="clear" w:color="auto" w:fill="auto"/>
          </w:tcPr>
          <w:p w14:paraId="1843BB9B" w14:textId="6E97642D" w:rsidR="00F015B0" w:rsidRPr="006E0DB5" w:rsidRDefault="00F015B0" w:rsidP="00F0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21,322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980F49C" w14:textId="1FB116A1" w:rsidR="00F015B0" w:rsidRPr="006E0DB5" w:rsidRDefault="00FF02AC" w:rsidP="00F0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562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3350A91" w14:textId="5D63FE5C" w:rsidR="00F015B0" w:rsidRPr="006E0DB5" w:rsidRDefault="00F015B0" w:rsidP="00F0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21,322</w:t>
            </w:r>
          </w:p>
        </w:tc>
      </w:tr>
      <w:tr w:rsidR="00F015B0" w:rsidRPr="006E0DB5" w14:paraId="554A24BF" w14:textId="77777777">
        <w:tc>
          <w:tcPr>
            <w:tcW w:w="2290" w:type="dxa"/>
          </w:tcPr>
          <w:p w14:paraId="1F191050" w14:textId="77777777" w:rsidR="00F015B0" w:rsidRPr="006E0DB5" w:rsidRDefault="00F015B0" w:rsidP="00F015B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  <w:shd w:val="clear" w:color="auto" w:fill="auto"/>
          </w:tcPr>
          <w:p w14:paraId="1F938D47" w14:textId="77777777" w:rsidR="00F015B0" w:rsidRPr="006E0DB5" w:rsidRDefault="00F015B0" w:rsidP="00F0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A9FA9D1" w14:textId="19B8D093" w:rsidR="00F015B0" w:rsidRPr="006E0DB5" w:rsidRDefault="00FF02AC" w:rsidP="00F0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195" w:type="dxa"/>
            <w:vAlign w:val="bottom"/>
          </w:tcPr>
          <w:p w14:paraId="5A42ACA3" w14:textId="40EB08F6" w:rsidR="00F015B0" w:rsidRPr="006E0DB5" w:rsidRDefault="00F015B0" w:rsidP="00F0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21,322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AE5D0D7" w14:textId="218094FB" w:rsidR="00F015B0" w:rsidRPr="006E0DB5" w:rsidRDefault="00FF02AC" w:rsidP="00F0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2,191</w:t>
            </w:r>
          </w:p>
        </w:tc>
        <w:tc>
          <w:tcPr>
            <w:tcW w:w="1195" w:type="dxa"/>
            <w:vAlign w:val="bottom"/>
          </w:tcPr>
          <w:p w14:paraId="6D89A9F6" w14:textId="60220163" w:rsidR="00F015B0" w:rsidRPr="006E0DB5" w:rsidRDefault="00F015B0" w:rsidP="00F0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22,274</w:t>
            </w:r>
          </w:p>
        </w:tc>
      </w:tr>
      <w:tr w:rsidR="00F015B0" w:rsidRPr="006E0DB5" w14:paraId="37489A25" w14:textId="77777777">
        <w:trPr>
          <w:trHeight w:val="272"/>
        </w:trPr>
        <w:tc>
          <w:tcPr>
            <w:tcW w:w="2290" w:type="dxa"/>
          </w:tcPr>
          <w:p w14:paraId="1870A043" w14:textId="77777777" w:rsidR="00F015B0" w:rsidRPr="006E0DB5" w:rsidRDefault="00F015B0" w:rsidP="00F015B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94" w:type="dxa"/>
          </w:tcPr>
          <w:p w14:paraId="33C0DAE5" w14:textId="77777777" w:rsidR="00F015B0" w:rsidRPr="006E0DB5" w:rsidRDefault="00F015B0" w:rsidP="00F0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4" w:type="dxa"/>
          </w:tcPr>
          <w:p w14:paraId="089A51A5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233AE13D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24DFA0C7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5" w:type="dxa"/>
          </w:tcPr>
          <w:p w14:paraId="3227ADF0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15B0" w:rsidRPr="006E0DB5" w14:paraId="4F86CC85" w14:textId="77777777">
        <w:tc>
          <w:tcPr>
            <w:tcW w:w="2290" w:type="dxa"/>
          </w:tcPr>
          <w:p w14:paraId="774E3BA1" w14:textId="77777777" w:rsidR="00F015B0" w:rsidRPr="006E0DB5" w:rsidRDefault="00F015B0" w:rsidP="00F015B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94" w:type="dxa"/>
          </w:tcPr>
          <w:p w14:paraId="0F52868D" w14:textId="77777777" w:rsidR="00F015B0" w:rsidRPr="006E0DB5" w:rsidRDefault="00F015B0" w:rsidP="00F0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</w:tcPr>
          <w:p w14:paraId="6C009AD3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6E40750E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9D78336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1BD18277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15B0" w:rsidRPr="006E0DB5" w14:paraId="698DCDD0" w14:textId="77777777">
        <w:tc>
          <w:tcPr>
            <w:tcW w:w="2290" w:type="dxa"/>
          </w:tcPr>
          <w:p w14:paraId="0160FA7D" w14:textId="77777777" w:rsidR="00F015B0" w:rsidRPr="006E0DB5" w:rsidRDefault="00F015B0" w:rsidP="00F015B0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1994" w:type="dxa"/>
          </w:tcPr>
          <w:p w14:paraId="00763DAB" w14:textId="77777777" w:rsidR="00F015B0" w:rsidRPr="006E0DB5" w:rsidRDefault="00F015B0" w:rsidP="00F0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vAlign w:val="bottom"/>
          </w:tcPr>
          <w:p w14:paraId="53287BB3" w14:textId="1D18D2BA" w:rsidR="00F015B0" w:rsidRPr="006E0DB5" w:rsidRDefault="00FF02AC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14:paraId="531E584E" w14:textId="13C38D8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E2E847F" w14:textId="47B213B8" w:rsidR="00F015B0" w:rsidRPr="006E0DB5" w:rsidRDefault="00FF02AC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1,430</w:t>
            </w:r>
          </w:p>
        </w:tc>
        <w:tc>
          <w:tcPr>
            <w:tcW w:w="1195" w:type="dxa"/>
            <w:vAlign w:val="bottom"/>
          </w:tcPr>
          <w:p w14:paraId="699DE602" w14:textId="139C175F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1,661</w:t>
            </w:r>
          </w:p>
        </w:tc>
      </w:tr>
      <w:tr w:rsidR="00F015B0" w:rsidRPr="006E0DB5" w14:paraId="45083977" w14:textId="77777777">
        <w:tc>
          <w:tcPr>
            <w:tcW w:w="2290" w:type="dxa"/>
          </w:tcPr>
          <w:p w14:paraId="001DA4C5" w14:textId="77777777" w:rsidR="00F015B0" w:rsidRPr="006E0DB5" w:rsidRDefault="00F015B0" w:rsidP="00F015B0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0C46C4E1" w14:textId="77777777" w:rsidR="00F015B0" w:rsidRPr="006E0DB5" w:rsidRDefault="00F015B0" w:rsidP="00F0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vAlign w:val="bottom"/>
          </w:tcPr>
          <w:p w14:paraId="11FB9EC5" w14:textId="5C58F46C" w:rsidR="00F015B0" w:rsidRPr="006E0DB5" w:rsidRDefault="00FF02AC" w:rsidP="00F0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vAlign w:val="bottom"/>
          </w:tcPr>
          <w:p w14:paraId="7D06A1CD" w14:textId="50192472" w:rsidR="00F015B0" w:rsidRPr="006E0DB5" w:rsidRDefault="00F015B0" w:rsidP="00F0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027A39EA" w14:textId="15AB5ABB" w:rsidR="00F015B0" w:rsidRPr="006E0DB5" w:rsidRDefault="00FF02AC" w:rsidP="00F0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vAlign w:val="bottom"/>
          </w:tcPr>
          <w:p w14:paraId="260C6841" w14:textId="66395A45" w:rsidR="00F015B0" w:rsidRPr="006E0DB5" w:rsidRDefault="00F015B0" w:rsidP="00F0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</w:tr>
      <w:tr w:rsidR="00F015B0" w:rsidRPr="006E0DB5" w14:paraId="58EBC553" w14:textId="77777777">
        <w:tc>
          <w:tcPr>
            <w:tcW w:w="2290" w:type="dxa"/>
          </w:tcPr>
          <w:p w14:paraId="67916F62" w14:textId="77777777" w:rsidR="00F015B0" w:rsidRPr="006E0DB5" w:rsidRDefault="00F015B0" w:rsidP="00F015B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</w:tcPr>
          <w:p w14:paraId="516AE4AF" w14:textId="77777777" w:rsidR="00F015B0" w:rsidRPr="006E0DB5" w:rsidRDefault="00F015B0" w:rsidP="00F0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0CD3DE80" w14:textId="5BA5BEAE" w:rsidR="00F015B0" w:rsidRPr="006E0DB5" w:rsidRDefault="00FF02AC" w:rsidP="00F0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vAlign w:val="bottom"/>
          </w:tcPr>
          <w:p w14:paraId="370B8E92" w14:textId="6F98104A" w:rsidR="00F015B0" w:rsidRPr="006E0DB5" w:rsidRDefault="00F015B0" w:rsidP="00F0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5169481C" w14:textId="23EB834C" w:rsidR="00F015B0" w:rsidRPr="006E0DB5" w:rsidRDefault="00FF02AC" w:rsidP="00F0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1,430</w:t>
            </w:r>
          </w:p>
        </w:tc>
        <w:tc>
          <w:tcPr>
            <w:tcW w:w="1195" w:type="dxa"/>
            <w:vAlign w:val="bottom"/>
          </w:tcPr>
          <w:p w14:paraId="4F00488A" w14:textId="41490333" w:rsidR="00F015B0" w:rsidRPr="006E0DB5" w:rsidRDefault="00F015B0" w:rsidP="00F0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1,825</w:t>
            </w:r>
          </w:p>
        </w:tc>
      </w:tr>
      <w:tr w:rsidR="00F015B0" w:rsidRPr="006E0DB5" w14:paraId="4E86F6EA" w14:textId="77777777">
        <w:tc>
          <w:tcPr>
            <w:tcW w:w="2290" w:type="dxa"/>
          </w:tcPr>
          <w:p w14:paraId="67FDF045" w14:textId="77777777" w:rsidR="00F015B0" w:rsidRPr="006E0DB5" w:rsidRDefault="00F015B0" w:rsidP="00F015B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13F76F38" w14:textId="77777777" w:rsidR="00F015B0" w:rsidRPr="006E0DB5" w:rsidRDefault="00F015B0" w:rsidP="00F0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16727D41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413BEC26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32DF36DC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38487395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15B0" w:rsidRPr="006E0DB5" w14:paraId="4ACAFE3B" w14:textId="77777777">
        <w:tc>
          <w:tcPr>
            <w:tcW w:w="2290" w:type="dxa"/>
            <w:shd w:val="clear" w:color="auto" w:fill="auto"/>
          </w:tcPr>
          <w:p w14:paraId="2ABB5C68" w14:textId="77777777" w:rsidR="00F015B0" w:rsidRPr="006E0DB5" w:rsidRDefault="00F015B0" w:rsidP="00F015B0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94" w:type="dxa"/>
            <w:shd w:val="clear" w:color="auto" w:fill="auto"/>
          </w:tcPr>
          <w:p w14:paraId="70D4BCBF" w14:textId="77777777" w:rsidR="00F015B0" w:rsidRPr="006E0DB5" w:rsidRDefault="00F015B0" w:rsidP="00F0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C59E9B8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067F4EA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F2B69E7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F8ACC43" w14:textId="77777777" w:rsidR="00F015B0" w:rsidRPr="006E0DB5" w:rsidRDefault="00F015B0" w:rsidP="00F0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13986" w:rsidRPr="006E0DB5" w14:paraId="770DD32D" w14:textId="77777777">
        <w:tc>
          <w:tcPr>
            <w:tcW w:w="2290" w:type="dxa"/>
            <w:shd w:val="clear" w:color="auto" w:fill="auto"/>
          </w:tcPr>
          <w:p w14:paraId="6887F9BE" w14:textId="77777777" w:rsidR="00B13986" w:rsidRPr="006E0DB5" w:rsidRDefault="00B13986" w:rsidP="00B13986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  <w:shd w:val="clear" w:color="auto" w:fill="auto"/>
          </w:tcPr>
          <w:p w14:paraId="4384E5D5" w14:textId="77777777" w:rsidR="00B13986" w:rsidRPr="006E0DB5" w:rsidRDefault="00B13986" w:rsidP="00B1398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C72073A" w14:textId="28378E8D" w:rsidR="00B13986" w:rsidRPr="006E0DB5" w:rsidRDefault="00FF02AC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D8C16A9" w14:textId="326212F4" w:rsidR="00B13986" w:rsidRPr="006E0DB5" w:rsidRDefault="00B13986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224E1C06" w14:textId="22B338EF" w:rsidR="00B13986" w:rsidRPr="006E0DB5" w:rsidRDefault="00FF02AC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2,552</w:t>
            </w:r>
          </w:p>
        </w:tc>
        <w:tc>
          <w:tcPr>
            <w:tcW w:w="1195" w:type="dxa"/>
            <w:shd w:val="clear" w:color="auto" w:fill="auto"/>
          </w:tcPr>
          <w:p w14:paraId="2995E8B9" w14:textId="2F542A97" w:rsidR="00B13986" w:rsidRPr="006E0DB5" w:rsidRDefault="00B13986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4,209</w:t>
            </w:r>
          </w:p>
        </w:tc>
      </w:tr>
      <w:tr w:rsidR="00B13986" w:rsidRPr="006E0DB5" w14:paraId="55A42F5F" w14:textId="77777777">
        <w:tc>
          <w:tcPr>
            <w:tcW w:w="2290" w:type="dxa"/>
            <w:shd w:val="clear" w:color="auto" w:fill="auto"/>
          </w:tcPr>
          <w:p w14:paraId="686B5A9C" w14:textId="77777777" w:rsidR="00B13986" w:rsidRPr="006E0DB5" w:rsidRDefault="00B13986" w:rsidP="00B13986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  <w:shd w:val="clear" w:color="auto" w:fill="auto"/>
          </w:tcPr>
          <w:p w14:paraId="797FF6D9" w14:textId="77777777" w:rsidR="00B13986" w:rsidRPr="006E0DB5" w:rsidRDefault="00B13986" w:rsidP="00B1398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D2DDD6A" w14:textId="5D08A4CE" w:rsidR="00B13986" w:rsidRPr="006E0DB5" w:rsidRDefault="00FF02AC" w:rsidP="00B139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1,433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3940BA5" w14:textId="777DF168" w:rsidR="00B13986" w:rsidRPr="006E0DB5" w:rsidRDefault="00B13986" w:rsidP="00B139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1,318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018F6E25" w14:textId="2EA10CAC" w:rsidR="00B13986" w:rsidRPr="006E0DB5" w:rsidRDefault="00FF02AC" w:rsidP="00B139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1,433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6813391" w14:textId="4AF2AA7D" w:rsidR="00B13986" w:rsidRPr="006E0DB5" w:rsidRDefault="00B13986" w:rsidP="00B139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1,318</w:t>
            </w:r>
          </w:p>
        </w:tc>
      </w:tr>
      <w:tr w:rsidR="00B13986" w:rsidRPr="006E0DB5" w14:paraId="0EABEB9E" w14:textId="77777777">
        <w:tc>
          <w:tcPr>
            <w:tcW w:w="2290" w:type="dxa"/>
            <w:shd w:val="clear" w:color="auto" w:fill="auto"/>
          </w:tcPr>
          <w:p w14:paraId="16BA31E5" w14:textId="77777777" w:rsidR="00B13986" w:rsidRPr="006E0DB5" w:rsidRDefault="00B13986" w:rsidP="00B13986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4" w:type="dxa"/>
            <w:shd w:val="clear" w:color="auto" w:fill="auto"/>
          </w:tcPr>
          <w:p w14:paraId="0018E4A1" w14:textId="77777777" w:rsidR="00B13986" w:rsidRPr="006E0DB5" w:rsidRDefault="00B13986" w:rsidP="00B1398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6079E13" w14:textId="4BAE2B6F" w:rsidR="00B13986" w:rsidRPr="006E0DB5" w:rsidRDefault="00FF02AC" w:rsidP="00B139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1,433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D481179" w14:textId="35A309A9" w:rsidR="00B13986" w:rsidRPr="006E0DB5" w:rsidRDefault="00B13986" w:rsidP="00B139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1,318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50D33CE0" w14:textId="34271C6D" w:rsidR="00B13986" w:rsidRPr="006E0DB5" w:rsidRDefault="00FF02AC" w:rsidP="00B139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128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2D34932" w14:textId="5A8349C3" w:rsidR="00B13986" w:rsidRPr="006E0DB5" w:rsidRDefault="00B13986" w:rsidP="00B139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5,527</w:t>
            </w:r>
          </w:p>
        </w:tc>
      </w:tr>
      <w:tr w:rsidR="00B13986" w:rsidRPr="006E0DB5" w14:paraId="6DAD557E" w14:textId="77777777">
        <w:tc>
          <w:tcPr>
            <w:tcW w:w="2290" w:type="dxa"/>
            <w:shd w:val="clear" w:color="auto" w:fill="auto"/>
          </w:tcPr>
          <w:p w14:paraId="747AC7D0" w14:textId="77777777" w:rsidR="00B13986" w:rsidRPr="006E0DB5" w:rsidRDefault="00B13986" w:rsidP="00B13986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  <w:shd w:val="clear" w:color="auto" w:fill="auto"/>
          </w:tcPr>
          <w:p w14:paraId="25507857" w14:textId="77777777" w:rsidR="00B13986" w:rsidRPr="006E0DB5" w:rsidRDefault="00B13986" w:rsidP="00B1398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1B256C29" w14:textId="77777777" w:rsidR="00B13986" w:rsidRPr="006E0DB5" w:rsidRDefault="00B13986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05B33079" w14:textId="77777777" w:rsidR="00B13986" w:rsidRPr="006E0DB5" w:rsidRDefault="00B13986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65741B0" w14:textId="77777777" w:rsidR="00B13986" w:rsidRPr="006E0DB5" w:rsidRDefault="00B13986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C7FCB77" w14:textId="77777777" w:rsidR="00B13986" w:rsidRPr="006E0DB5" w:rsidRDefault="00B13986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13986" w:rsidRPr="006E0DB5" w14:paraId="2DD8B9EB" w14:textId="77777777">
        <w:tc>
          <w:tcPr>
            <w:tcW w:w="2290" w:type="dxa"/>
          </w:tcPr>
          <w:p w14:paraId="2DB5A4A2" w14:textId="77777777" w:rsidR="00B13986" w:rsidRPr="006E0DB5" w:rsidRDefault="00B13986" w:rsidP="00B13986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94" w:type="dxa"/>
          </w:tcPr>
          <w:p w14:paraId="2C799705" w14:textId="77777777" w:rsidR="00B13986" w:rsidRPr="006E0DB5" w:rsidRDefault="00B13986" w:rsidP="00B1398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4FA36F2F" w14:textId="77777777" w:rsidR="00B13986" w:rsidRPr="006E0DB5" w:rsidRDefault="00B13986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4BED4C25" w14:textId="77777777" w:rsidR="00B13986" w:rsidRPr="006E0DB5" w:rsidRDefault="00B13986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98EFAC2" w14:textId="77777777" w:rsidR="00B13986" w:rsidRPr="006E0DB5" w:rsidRDefault="00B13986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D36E415" w14:textId="77777777" w:rsidR="00B13986" w:rsidRPr="006E0DB5" w:rsidRDefault="00B13986" w:rsidP="00B1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1BF4" w:rsidRPr="006E0DB5" w14:paraId="7E1A3778" w14:textId="77777777">
        <w:tc>
          <w:tcPr>
            <w:tcW w:w="2290" w:type="dxa"/>
          </w:tcPr>
          <w:p w14:paraId="6E61405D" w14:textId="77777777" w:rsidR="00EA1BF4" w:rsidRPr="006E0DB5" w:rsidRDefault="00EA1BF4" w:rsidP="00EA1BF4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23EF2161" w14:textId="77777777" w:rsidR="00EA1BF4" w:rsidRPr="006E0DB5" w:rsidRDefault="00EA1BF4" w:rsidP="00EA1B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</w:tcPr>
          <w:p w14:paraId="27E047CD" w14:textId="2F854D6B" w:rsidR="00EA1BF4" w:rsidRPr="006E0DB5" w:rsidRDefault="00521C8C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1,416</w:t>
            </w:r>
          </w:p>
        </w:tc>
        <w:tc>
          <w:tcPr>
            <w:tcW w:w="1195" w:type="dxa"/>
          </w:tcPr>
          <w:p w14:paraId="622F5AD6" w14:textId="789FBC0D" w:rsidR="00EA1BF4" w:rsidRPr="006E0DB5" w:rsidRDefault="00EA1BF4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2,485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DBCBC00" w14:textId="54A0FD4D" w:rsidR="00EA1BF4" w:rsidRPr="006E0DB5" w:rsidRDefault="00FF02AC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1,246</w:t>
            </w:r>
          </w:p>
        </w:tc>
        <w:tc>
          <w:tcPr>
            <w:tcW w:w="1195" w:type="dxa"/>
            <w:vAlign w:val="bottom"/>
          </w:tcPr>
          <w:p w14:paraId="5C853A4B" w14:textId="47E6C2A2" w:rsidR="00EA1BF4" w:rsidRPr="006E0DB5" w:rsidRDefault="00EA1BF4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2,362</w:t>
            </w:r>
          </w:p>
        </w:tc>
      </w:tr>
      <w:tr w:rsidR="00EA1BF4" w:rsidRPr="006E0DB5" w14:paraId="38EA2DAA" w14:textId="77777777">
        <w:tc>
          <w:tcPr>
            <w:tcW w:w="2290" w:type="dxa"/>
          </w:tcPr>
          <w:p w14:paraId="4ECEE9D5" w14:textId="77777777" w:rsidR="00EA1BF4" w:rsidRPr="006E0DB5" w:rsidRDefault="00EA1BF4" w:rsidP="00EA1BF4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72ED784D" w14:textId="77777777" w:rsidR="00EA1BF4" w:rsidRPr="006E0DB5" w:rsidRDefault="00EA1BF4" w:rsidP="00EA1BF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1B2D1FB4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D260E70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804B48F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78F8B91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1BF4" w:rsidRPr="006E0DB5" w14:paraId="7B88418B" w14:textId="77777777">
        <w:tc>
          <w:tcPr>
            <w:tcW w:w="2290" w:type="dxa"/>
            <w:shd w:val="clear" w:color="auto" w:fill="auto"/>
          </w:tcPr>
          <w:p w14:paraId="0AE6B37E" w14:textId="77777777" w:rsidR="00EA1BF4" w:rsidRPr="006E0DB5" w:rsidRDefault="00EA1BF4" w:rsidP="00EA1BF4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94" w:type="dxa"/>
            <w:shd w:val="clear" w:color="auto" w:fill="auto"/>
          </w:tcPr>
          <w:p w14:paraId="4F80AF5B" w14:textId="77777777" w:rsidR="00EA1BF4" w:rsidRPr="006E0DB5" w:rsidRDefault="00EA1BF4" w:rsidP="00EA1BF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D413F2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10DF53E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F862C8E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968260C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1BF4" w:rsidRPr="006E0DB5" w14:paraId="37E55863" w14:textId="77777777">
        <w:tc>
          <w:tcPr>
            <w:tcW w:w="2290" w:type="dxa"/>
          </w:tcPr>
          <w:p w14:paraId="354771A0" w14:textId="77777777" w:rsidR="00EA1BF4" w:rsidRPr="006E0DB5" w:rsidRDefault="00EA1BF4" w:rsidP="00EA1BF4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4" w:type="dxa"/>
          </w:tcPr>
          <w:p w14:paraId="10DED1FB" w14:textId="77777777" w:rsidR="00EA1BF4" w:rsidRPr="006E0DB5" w:rsidRDefault="00EA1BF4" w:rsidP="00EA1B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5.00 -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F2A4F44" w14:textId="78DF6A4B" w:rsidR="00EA1BF4" w:rsidRPr="006E0DB5" w:rsidRDefault="00F81947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1,743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52FCFAD" w14:textId="22FE259A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1,933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363EEFDF" w14:textId="08B6BB36" w:rsidR="00EA1BF4" w:rsidRPr="006E0DB5" w:rsidRDefault="00521C8C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1,42</w:t>
            </w:r>
            <w:r w:rsidR="00F81947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785178E" w14:textId="7AC589AE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1,421</w:t>
            </w:r>
          </w:p>
        </w:tc>
      </w:tr>
      <w:tr w:rsidR="00EA1BF4" w:rsidRPr="006E0DB5" w14:paraId="64351D55" w14:textId="77777777">
        <w:tc>
          <w:tcPr>
            <w:tcW w:w="2290" w:type="dxa"/>
          </w:tcPr>
          <w:p w14:paraId="747C9179" w14:textId="77777777" w:rsidR="00EA1BF4" w:rsidRPr="006E0DB5" w:rsidRDefault="00EA1BF4" w:rsidP="00EA1BF4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94" w:type="dxa"/>
          </w:tcPr>
          <w:p w14:paraId="69E5C20B" w14:textId="77777777" w:rsidR="00EA1BF4" w:rsidRPr="006E0DB5" w:rsidRDefault="00EA1BF4" w:rsidP="00EA1B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5.00 -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E522033" w14:textId="77AF92AA" w:rsidR="00EA1BF4" w:rsidRPr="00304120" w:rsidRDefault="00F81947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FAA1634" w14:textId="0AF5478F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5B227BEA" w14:textId="443B0259" w:rsidR="00EA1BF4" w:rsidRPr="006E0DB5" w:rsidRDefault="00521C8C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4F8B498" w14:textId="073FC755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1BF4" w:rsidRPr="006E0DB5" w14:paraId="5D3013CC" w14:textId="77777777">
        <w:tc>
          <w:tcPr>
            <w:tcW w:w="2290" w:type="dxa"/>
          </w:tcPr>
          <w:p w14:paraId="64B33838" w14:textId="77777777" w:rsidR="00EA1BF4" w:rsidRPr="006E0DB5" w:rsidRDefault="00EA1BF4" w:rsidP="00EA1BF4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94" w:type="dxa"/>
          </w:tcPr>
          <w:p w14:paraId="4A809D3A" w14:textId="77777777" w:rsidR="00EA1BF4" w:rsidRPr="006E0DB5" w:rsidRDefault="00EA1BF4" w:rsidP="00EA1BF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MLR - 0.25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31C8E97" w14:textId="2C336BDC" w:rsidR="00EA1BF4" w:rsidRPr="00304120" w:rsidRDefault="00F81947" w:rsidP="00EA1B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3,203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9970C80" w14:textId="7EC6FEC7" w:rsidR="00EA1BF4" w:rsidRPr="006E0DB5" w:rsidRDefault="00EA1BF4" w:rsidP="00EA1B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3,021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2C75593" w14:textId="44C056B4" w:rsidR="00EA1BF4" w:rsidRPr="006E0DB5" w:rsidRDefault="00521C8C" w:rsidP="00EA1B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3,20</w:t>
            </w:r>
            <w:r w:rsidR="00F81947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42AE8C1" w14:textId="34CEC9BE" w:rsidR="00EA1BF4" w:rsidRPr="006E0DB5" w:rsidRDefault="00EA1BF4" w:rsidP="00EA1B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3,021</w:t>
            </w:r>
          </w:p>
        </w:tc>
      </w:tr>
      <w:tr w:rsidR="00EA1BF4" w:rsidRPr="006E0DB5" w14:paraId="3FF64E80" w14:textId="77777777">
        <w:tc>
          <w:tcPr>
            <w:tcW w:w="2290" w:type="dxa"/>
          </w:tcPr>
          <w:p w14:paraId="1874513A" w14:textId="77777777" w:rsidR="00EA1BF4" w:rsidRPr="006E0DB5" w:rsidRDefault="00EA1BF4" w:rsidP="00EA1BF4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4" w:type="dxa"/>
          </w:tcPr>
          <w:p w14:paraId="415CE8ED" w14:textId="77777777" w:rsidR="00EA1BF4" w:rsidRPr="006E0DB5" w:rsidRDefault="00EA1BF4" w:rsidP="00EA1BF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460912F" w14:textId="5DD7F358" w:rsidR="00EA1BF4" w:rsidRPr="00304120" w:rsidRDefault="00F81947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5,021</w:t>
            </w:r>
          </w:p>
        </w:tc>
        <w:tc>
          <w:tcPr>
            <w:tcW w:w="1195" w:type="dxa"/>
            <w:vAlign w:val="bottom"/>
          </w:tcPr>
          <w:p w14:paraId="27AE7DAF" w14:textId="33292396" w:rsidR="00EA1BF4" w:rsidRPr="006E0DB5" w:rsidRDefault="00EA1BF4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5,176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C187298" w14:textId="7322D626" w:rsidR="00EA1BF4" w:rsidRPr="006E0DB5" w:rsidRDefault="00521C8C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4,630</w:t>
            </w:r>
          </w:p>
        </w:tc>
        <w:tc>
          <w:tcPr>
            <w:tcW w:w="1195" w:type="dxa"/>
            <w:vAlign w:val="bottom"/>
          </w:tcPr>
          <w:p w14:paraId="00F13120" w14:textId="7C1E4AE6" w:rsidR="00EA1BF4" w:rsidRPr="006E0DB5" w:rsidRDefault="00EA1BF4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4,442</w:t>
            </w:r>
          </w:p>
        </w:tc>
      </w:tr>
      <w:tr w:rsidR="00EA1BF4" w:rsidRPr="006E0DB5" w14:paraId="7C005BF6" w14:textId="77777777">
        <w:tc>
          <w:tcPr>
            <w:tcW w:w="2290" w:type="dxa"/>
          </w:tcPr>
          <w:p w14:paraId="672E4EFA" w14:textId="77777777" w:rsidR="00EA1BF4" w:rsidRPr="006E0DB5" w:rsidRDefault="00EA1BF4" w:rsidP="00EA1BF4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7698C740" w14:textId="77777777" w:rsidR="00EA1BF4" w:rsidRPr="006E0DB5" w:rsidRDefault="00EA1BF4" w:rsidP="00EA1BF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E20DACF" w14:textId="77777777" w:rsidR="00EA1BF4" w:rsidRPr="00304120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D771B15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D56ACF9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136BD14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1BF4" w:rsidRPr="006E0DB5" w14:paraId="18DC9FAC" w14:textId="77777777">
        <w:tc>
          <w:tcPr>
            <w:tcW w:w="2290" w:type="dxa"/>
          </w:tcPr>
          <w:p w14:paraId="34D4F94F" w14:textId="77777777" w:rsidR="00EA1BF4" w:rsidRPr="006E0DB5" w:rsidRDefault="00EA1BF4" w:rsidP="00EA1BF4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94" w:type="dxa"/>
          </w:tcPr>
          <w:p w14:paraId="696D18CC" w14:textId="77777777" w:rsidR="00EA1BF4" w:rsidRPr="006E0DB5" w:rsidRDefault="00EA1BF4" w:rsidP="00EA1BF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95D46CB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A7196D0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2B384D3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BFB75A3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1BF4" w:rsidRPr="006E0DB5" w14:paraId="40C7D300" w14:textId="77777777">
        <w:tc>
          <w:tcPr>
            <w:tcW w:w="2290" w:type="dxa"/>
          </w:tcPr>
          <w:p w14:paraId="62E63876" w14:textId="77777777" w:rsidR="00EA1BF4" w:rsidRPr="006E0DB5" w:rsidRDefault="00EA1BF4" w:rsidP="00EA1BF4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351102CD" w14:textId="77777777" w:rsidR="00EA1BF4" w:rsidRPr="006E0DB5" w:rsidRDefault="00EA1BF4" w:rsidP="00EA1B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A53695" w14:textId="41C2E208" w:rsidR="00EA1BF4" w:rsidRPr="006E0DB5" w:rsidRDefault="00F81947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1,015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52BD03E" w14:textId="4C46FEBE" w:rsidR="00EA1BF4" w:rsidRPr="006E0DB5" w:rsidRDefault="00EA1BF4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1,447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1CE09365" w14:textId="20F02304" w:rsidR="00EA1BF4" w:rsidRPr="006E0DB5" w:rsidRDefault="00F81947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1,015</w:t>
            </w:r>
          </w:p>
        </w:tc>
        <w:tc>
          <w:tcPr>
            <w:tcW w:w="1195" w:type="dxa"/>
            <w:vAlign w:val="bottom"/>
          </w:tcPr>
          <w:p w14:paraId="6E835E5C" w14:textId="312C4155" w:rsidR="00EA1BF4" w:rsidRPr="006E0DB5" w:rsidRDefault="00EA1BF4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1,4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</w:tr>
      <w:tr w:rsidR="00EA1BF4" w:rsidRPr="006E0DB5" w14:paraId="46F9ED0F" w14:textId="77777777">
        <w:tc>
          <w:tcPr>
            <w:tcW w:w="2290" w:type="dxa"/>
          </w:tcPr>
          <w:p w14:paraId="4CF69046" w14:textId="77777777" w:rsidR="00EA1BF4" w:rsidRPr="006E0DB5" w:rsidRDefault="00EA1BF4" w:rsidP="00EA1BF4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2A09AF23" w14:textId="77777777" w:rsidR="00EA1BF4" w:rsidRPr="006E0DB5" w:rsidRDefault="00EA1BF4" w:rsidP="00EA1BF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90A629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8434191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7374D3D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0F9AF6C7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1BF4" w:rsidRPr="006E0DB5" w14:paraId="1B724167" w14:textId="77777777">
        <w:tc>
          <w:tcPr>
            <w:tcW w:w="2290" w:type="dxa"/>
          </w:tcPr>
          <w:p w14:paraId="7D083E33" w14:textId="77777777" w:rsidR="00EA1BF4" w:rsidRPr="006E0DB5" w:rsidRDefault="00EA1BF4" w:rsidP="00EA1BF4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94" w:type="dxa"/>
          </w:tcPr>
          <w:p w14:paraId="40471DFE" w14:textId="77777777" w:rsidR="00EA1BF4" w:rsidRPr="006E0DB5" w:rsidRDefault="00EA1BF4" w:rsidP="00EA1BF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3566FAB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2606B728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AAD50AC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5FCB9D8" w14:textId="77777777" w:rsidR="00EA1BF4" w:rsidRPr="006E0DB5" w:rsidRDefault="00EA1BF4" w:rsidP="00EA1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1BF4" w:rsidRPr="006E0DB5" w14:paraId="66ACB105" w14:textId="77777777">
        <w:tc>
          <w:tcPr>
            <w:tcW w:w="2290" w:type="dxa"/>
          </w:tcPr>
          <w:p w14:paraId="0943CD29" w14:textId="77777777" w:rsidR="00EA1BF4" w:rsidRPr="006E0DB5" w:rsidRDefault="00EA1BF4" w:rsidP="00EA1BF4">
            <w:pPr>
              <w:ind w:firstLine="28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994" w:type="dxa"/>
          </w:tcPr>
          <w:p w14:paraId="09224EFA" w14:textId="77777777" w:rsidR="00EA1BF4" w:rsidRPr="006E0DB5" w:rsidRDefault="00EA1BF4" w:rsidP="00EA1BF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3C7F53" w14:textId="649E855C" w:rsidR="00EA1BF4" w:rsidRPr="006E0DB5" w:rsidRDefault="00F81947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12,246</w:t>
            </w:r>
          </w:p>
        </w:tc>
        <w:tc>
          <w:tcPr>
            <w:tcW w:w="1195" w:type="dxa"/>
            <w:vAlign w:val="bottom"/>
          </w:tcPr>
          <w:p w14:paraId="1FED56F7" w14:textId="5AA7A347" w:rsidR="00EA1BF4" w:rsidRPr="006E0DB5" w:rsidRDefault="00EA1BF4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12,220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F2E03F7" w14:textId="1FDF6153" w:rsidR="00EA1BF4" w:rsidRPr="006E0DB5" w:rsidRDefault="00F81947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7,419</w:t>
            </w:r>
          </w:p>
        </w:tc>
        <w:tc>
          <w:tcPr>
            <w:tcW w:w="1195" w:type="dxa"/>
            <w:vAlign w:val="bottom"/>
          </w:tcPr>
          <w:p w14:paraId="535B0A73" w14:textId="09D32363" w:rsidR="00EA1BF4" w:rsidRPr="006E0DB5" w:rsidRDefault="00EA1BF4" w:rsidP="00EA1B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7,429</w:t>
            </w:r>
          </w:p>
        </w:tc>
      </w:tr>
    </w:tbl>
    <w:p w14:paraId="0BC77710" w14:textId="71406F30" w:rsidR="00166F5B" w:rsidRPr="006E0DB5" w:rsidRDefault="0015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pacing w:val="-6"/>
          <w:sz w:val="16"/>
          <w:szCs w:val="16"/>
          <w:lang w:eastAsia="th-TH"/>
        </w:rPr>
      </w:pPr>
      <w:r w:rsidRPr="006E0DB5">
        <w:rPr>
          <w:rFonts w:ascii="Browallia New" w:hAnsi="Browallia New" w:cs="Browallia New"/>
          <w:spacing w:val="-6"/>
          <w:sz w:val="16"/>
          <w:szCs w:val="16"/>
        </w:rPr>
        <w:br w:type="page"/>
      </w:r>
    </w:p>
    <w:p w14:paraId="146309F2" w14:textId="45EE8D5E" w:rsidR="0099424E" w:rsidRPr="006E0DB5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ยอด</w:t>
      </w:r>
      <w:r w:rsidRPr="006E0DB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th-TH"/>
        </w:rPr>
        <w:t>คงเหลือ</w:t>
      </w: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>กับบุคคลและบริษัทที่เกี่ยวข้อง</w:t>
      </w:r>
      <w:r w:rsidR="001F5316" w:rsidRPr="006E0DB5">
        <w:rPr>
          <w:rFonts w:ascii="Browallia New" w:hAnsi="Browallia New" w:cs="Browallia New"/>
          <w:spacing w:val="-6"/>
          <w:sz w:val="28"/>
          <w:szCs w:val="28"/>
          <w:cs/>
        </w:rPr>
        <w:t>กัน</w:t>
      </w: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ที่มีสาระสำคัญ </w:t>
      </w:r>
      <w:r w:rsidR="008A5BC4"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045A1B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045A1B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1F1BCE" w:rsidRPr="001F1BCE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98685F" w:rsidRPr="006E0DB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7475F8" w:rsidRPr="006E0DB5">
        <w:rPr>
          <w:rFonts w:ascii="Browallia New" w:hAnsi="Browallia New" w:cs="Browallia New"/>
          <w:color w:val="auto"/>
          <w:spacing w:val="-6"/>
          <w:sz w:val="28"/>
          <w:szCs w:val="28"/>
        </w:rPr>
        <w:t>256</w:t>
      </w:r>
      <w:r w:rsidR="007F6973" w:rsidRPr="006E0DB5">
        <w:rPr>
          <w:rFonts w:ascii="Browallia New" w:hAnsi="Browallia New" w:cs="Browallia New"/>
          <w:color w:val="auto"/>
          <w:spacing w:val="-6"/>
          <w:sz w:val="28"/>
          <w:szCs w:val="28"/>
        </w:rPr>
        <w:t>7</w:t>
      </w:r>
      <w:r w:rsidR="008A5BC4" w:rsidRPr="006E0DB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A5BC4"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วันที่ </w:t>
      </w:r>
      <w:r w:rsidR="00D57D8F" w:rsidRPr="006E0DB5">
        <w:rPr>
          <w:rFonts w:ascii="Browallia New" w:hAnsi="Browallia New" w:cs="Browallia New"/>
          <w:spacing w:val="-6"/>
          <w:sz w:val="28"/>
          <w:szCs w:val="28"/>
        </w:rPr>
        <w:t>31</w:t>
      </w:r>
      <w:r w:rsidR="008A5BC4" w:rsidRPr="006E0DB5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D57D8F" w:rsidRPr="006E0DB5">
        <w:rPr>
          <w:rFonts w:ascii="Browallia New" w:hAnsi="Browallia New" w:cs="Browallia New"/>
          <w:spacing w:val="-6"/>
          <w:sz w:val="28"/>
          <w:szCs w:val="28"/>
        </w:rPr>
        <w:t>256</w:t>
      </w:r>
      <w:r w:rsidR="007F6973" w:rsidRPr="006E0DB5">
        <w:rPr>
          <w:rFonts w:ascii="Browallia New" w:hAnsi="Browallia New" w:cs="Browallia New"/>
          <w:spacing w:val="-6"/>
          <w:sz w:val="28"/>
          <w:szCs w:val="28"/>
        </w:rPr>
        <w:t>6</w:t>
      </w:r>
      <w:r w:rsidR="00544D06" w:rsidRPr="006E0DB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E7095" w:rsidRPr="006E0DB5">
        <w:rPr>
          <w:rFonts w:ascii="Browallia New" w:hAnsi="Browallia New" w:cs="Browallia New"/>
          <w:spacing w:val="-6"/>
          <w:sz w:val="28"/>
          <w:szCs w:val="28"/>
        </w:rPr>
        <w:br/>
      </w:r>
      <w:r w:rsidRPr="006E0DB5">
        <w:rPr>
          <w:rFonts w:ascii="Browallia New" w:hAnsi="Browallia New" w:cs="Browallia New"/>
          <w:spacing w:val="-6"/>
          <w:sz w:val="28"/>
          <w:szCs w:val="28"/>
          <w:cs/>
        </w:rPr>
        <w:t>มีดังนี้</w:t>
      </w:r>
    </w:p>
    <w:p w14:paraId="0EC76A56" w14:textId="77777777" w:rsidR="00705F6F" w:rsidRPr="006E0DB5" w:rsidRDefault="00705F6F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115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8"/>
        <w:gridCol w:w="241"/>
        <w:gridCol w:w="1352"/>
        <w:gridCol w:w="1344"/>
        <w:gridCol w:w="1287"/>
        <w:gridCol w:w="1283"/>
      </w:tblGrid>
      <w:tr w:rsidR="004D4C3A" w:rsidRPr="00045A1B" w14:paraId="388C5441" w14:textId="77777777" w:rsidTr="00304120">
        <w:trPr>
          <w:cantSplit/>
          <w:tblHeader/>
        </w:trPr>
        <w:tc>
          <w:tcPr>
            <w:tcW w:w="3608" w:type="dxa"/>
            <w:tcBorders>
              <w:top w:val="nil"/>
            </w:tcBorders>
          </w:tcPr>
          <w:p w14:paraId="595BBA9D" w14:textId="77777777" w:rsidR="00810D94" w:rsidRPr="00045A1B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2F12FA12" w14:textId="77777777" w:rsidR="00810D94" w:rsidRPr="00045A1B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66" w:type="dxa"/>
            <w:gridSpan w:val="4"/>
            <w:tcBorders>
              <w:top w:val="nil"/>
            </w:tcBorders>
          </w:tcPr>
          <w:p w14:paraId="061040A3" w14:textId="77777777" w:rsidR="00810D94" w:rsidRPr="00045A1B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4D4C3A" w:rsidRPr="00045A1B" w14:paraId="739B5C3B" w14:textId="77777777" w:rsidTr="00304120">
        <w:trPr>
          <w:cantSplit/>
          <w:tblHeader/>
        </w:trPr>
        <w:tc>
          <w:tcPr>
            <w:tcW w:w="3608" w:type="dxa"/>
          </w:tcPr>
          <w:p w14:paraId="7A890D70" w14:textId="77777777" w:rsidR="00810D94" w:rsidRPr="00045A1B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</w:tcPr>
          <w:p w14:paraId="76D57AFE" w14:textId="69073B2B" w:rsidR="00810D94" w:rsidRPr="00045A1B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96" w:type="dxa"/>
            <w:gridSpan w:val="2"/>
          </w:tcPr>
          <w:p w14:paraId="76DC6578" w14:textId="40BEA38A" w:rsidR="00810D94" w:rsidRPr="00045A1B" w:rsidRDefault="006946B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810D94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570" w:type="dxa"/>
            <w:gridSpan w:val="2"/>
          </w:tcPr>
          <w:p w14:paraId="002DAEE6" w14:textId="7B25A4CA" w:rsidR="00810D94" w:rsidRPr="00045A1B" w:rsidRDefault="006946B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810D94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230477" w:rsidRPr="00045A1B" w14:paraId="6CE47E5E" w14:textId="77777777" w:rsidTr="00304120">
        <w:trPr>
          <w:cantSplit/>
          <w:tblHeader/>
        </w:trPr>
        <w:tc>
          <w:tcPr>
            <w:tcW w:w="3608" w:type="dxa"/>
          </w:tcPr>
          <w:p w14:paraId="5A921654" w14:textId="77777777" w:rsidR="00230477" w:rsidRPr="00045A1B" w:rsidRDefault="00230477" w:rsidP="0023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16F7F24" w14:textId="747188D2" w:rsidR="00230477" w:rsidRPr="00045A1B" w:rsidRDefault="00230477" w:rsidP="0023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2" w:type="dxa"/>
          </w:tcPr>
          <w:p w14:paraId="1D6D4DC4" w14:textId="058DB195" w:rsidR="00230477" w:rsidRPr="00045A1B" w:rsidRDefault="00045A1B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045A1B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1F1BCE" w:rsidRPr="001F1BC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230477" w:rsidRPr="00045A1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341" w:type="dxa"/>
          </w:tcPr>
          <w:p w14:paraId="054D08D6" w14:textId="1483C6F9" w:rsidR="00230477" w:rsidRPr="00045A1B" w:rsidRDefault="00230477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87" w:type="dxa"/>
          </w:tcPr>
          <w:p w14:paraId="7758A8CB" w14:textId="48E8226D" w:rsidR="00230477" w:rsidRPr="00045A1B" w:rsidRDefault="00045A1B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045A1B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1F1BCE" w:rsidRPr="001F1BC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230477" w:rsidRPr="00045A1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1F5076A6" w14:textId="40AAA023" w:rsidR="00230477" w:rsidRPr="00045A1B" w:rsidRDefault="00230477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045A1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4D4C3A" w:rsidRPr="00045A1B" w14:paraId="77CB1EB2" w14:textId="77777777" w:rsidTr="00304120">
        <w:trPr>
          <w:cantSplit/>
          <w:trHeight w:hRule="exact" w:val="333"/>
          <w:tblHeader/>
        </w:trPr>
        <w:tc>
          <w:tcPr>
            <w:tcW w:w="3608" w:type="dxa"/>
          </w:tcPr>
          <w:p w14:paraId="19A5F319" w14:textId="77777777" w:rsidR="00D35413" w:rsidRPr="00045A1B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E6BCFBD" w14:textId="77777777" w:rsidR="00D35413" w:rsidRPr="00045A1B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2" w:type="dxa"/>
          </w:tcPr>
          <w:p w14:paraId="590D4E57" w14:textId="77777777" w:rsidR="00D35413" w:rsidRPr="00045A1B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</w:tcPr>
          <w:p w14:paraId="6E8340C9" w14:textId="77777777" w:rsidR="00D35413" w:rsidRPr="00045A1B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</w:tcPr>
          <w:p w14:paraId="3C594F6A" w14:textId="77777777" w:rsidR="00D35413" w:rsidRPr="00045A1B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49485AAB" w14:textId="77777777" w:rsidR="00D35413" w:rsidRPr="00045A1B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D4C3A" w:rsidRPr="00045A1B" w14:paraId="06E03BB6" w14:textId="77777777" w:rsidTr="00304120">
        <w:trPr>
          <w:cantSplit/>
        </w:trPr>
        <w:tc>
          <w:tcPr>
            <w:tcW w:w="3608" w:type="dxa"/>
            <w:tcBorders>
              <w:bottom w:val="nil"/>
            </w:tcBorders>
            <w:vAlign w:val="center"/>
          </w:tcPr>
          <w:p w14:paraId="14D0C19B" w14:textId="29C8396B" w:rsidR="00810D94" w:rsidRPr="00045A1B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="00712425"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-</w:t>
            </w:r>
            <w:r w:rsidR="00977230"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27A008B0" w14:textId="77777777" w:rsidR="00810D94" w:rsidRPr="00045A1B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</w:tcPr>
          <w:p w14:paraId="417A1650" w14:textId="77777777" w:rsidR="00810D94" w:rsidRPr="00045A1B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</w:tcPr>
          <w:p w14:paraId="03B6D4C1" w14:textId="77777777" w:rsidR="00810D94" w:rsidRPr="00045A1B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80CB3DA" w14:textId="77777777" w:rsidR="00810D94" w:rsidRPr="00045A1B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3A5C6D77" w14:textId="77777777" w:rsidR="00810D94" w:rsidRPr="00045A1B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54A94" w:rsidRPr="00045A1B" w14:paraId="2A7C1071" w14:textId="77777777" w:rsidTr="00304120">
        <w:trPr>
          <w:cantSplit/>
        </w:trPr>
        <w:tc>
          <w:tcPr>
            <w:tcW w:w="3608" w:type="dxa"/>
            <w:tcBorders>
              <w:bottom w:val="nil"/>
            </w:tcBorders>
          </w:tcPr>
          <w:p w14:paraId="635F618C" w14:textId="25C446EF" w:rsidR="00454A94" w:rsidRPr="00045A1B" w:rsidRDefault="00454A94" w:rsidP="00454A94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1" w:type="dxa"/>
            <w:tcBorders>
              <w:bottom w:val="nil"/>
            </w:tcBorders>
          </w:tcPr>
          <w:p w14:paraId="5D2E2D0C" w14:textId="429ADBFF" w:rsidR="00454A94" w:rsidRPr="00045A1B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464868AC" w:rsidR="00454A94" w:rsidRPr="00D453BC" w:rsidRDefault="00F81947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53B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nil"/>
            </w:tcBorders>
          </w:tcPr>
          <w:p w14:paraId="70039382" w14:textId="3EC0606D" w:rsidR="00454A94" w:rsidRPr="00D453BC" w:rsidRDefault="00D862AB" w:rsidP="00AB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53BC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="00454A94" w:rsidRPr="00D453B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543EC61B" w14:textId="308660FD" w:rsidR="00454A94" w:rsidRPr="00D453BC" w:rsidRDefault="00D453BC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53BC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283" w:type="dxa"/>
            <w:tcBorders>
              <w:bottom w:val="nil"/>
            </w:tcBorders>
          </w:tcPr>
          <w:p w14:paraId="0742D899" w14:textId="14564B01" w:rsidR="00454A94" w:rsidRPr="00CB756C" w:rsidRDefault="00A831B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454A94" w:rsidRPr="00045A1B" w14:paraId="1AFC8BCB" w14:textId="77777777" w:rsidTr="00304120">
        <w:trPr>
          <w:cantSplit/>
        </w:trPr>
        <w:tc>
          <w:tcPr>
            <w:tcW w:w="3608" w:type="dxa"/>
            <w:tcBorders>
              <w:bottom w:val="nil"/>
            </w:tcBorders>
          </w:tcPr>
          <w:p w14:paraId="43ADE5C2" w14:textId="7F363EFC" w:rsidR="00454A94" w:rsidRPr="00045A1B" w:rsidRDefault="00454A94" w:rsidP="00454A94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01542350" w14:textId="77777777" w:rsidR="00454A94" w:rsidRPr="00045A1B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77195FE8" w:rsidR="00454A94" w:rsidRPr="00D453BC" w:rsidRDefault="00D453BC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53BC">
              <w:rPr>
                <w:rFonts w:ascii="Browallia New" w:hAnsi="Browallia New" w:cs="Browallia New"/>
                <w:sz w:val="28"/>
                <w:szCs w:val="28"/>
              </w:rPr>
              <w:t>506</w:t>
            </w:r>
          </w:p>
        </w:tc>
        <w:tc>
          <w:tcPr>
            <w:tcW w:w="1341" w:type="dxa"/>
            <w:tcBorders>
              <w:bottom w:val="nil"/>
            </w:tcBorders>
          </w:tcPr>
          <w:p w14:paraId="64F475B9" w14:textId="25C15D75" w:rsidR="00454A94" w:rsidRPr="00D453BC" w:rsidRDefault="00454A94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53BC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115531E8" w14:textId="3F956AD4" w:rsidR="00454A94" w:rsidRPr="00D453BC" w:rsidRDefault="00F81947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53BC">
              <w:rPr>
                <w:rFonts w:ascii="Browallia New" w:hAnsi="Browallia New" w:cs="Browallia New"/>
                <w:sz w:val="28"/>
                <w:szCs w:val="28"/>
              </w:rPr>
              <w:t>506</w:t>
            </w:r>
          </w:p>
        </w:tc>
        <w:tc>
          <w:tcPr>
            <w:tcW w:w="1283" w:type="dxa"/>
            <w:tcBorders>
              <w:bottom w:val="nil"/>
            </w:tcBorders>
          </w:tcPr>
          <w:p w14:paraId="0C685E76" w14:textId="4D881158" w:rsidR="00454A94" w:rsidRPr="00CB756C" w:rsidRDefault="00454A94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</w:tr>
      <w:tr w:rsidR="00454A94" w:rsidRPr="00045A1B" w14:paraId="6E3BAB2C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  <w:vAlign w:val="center"/>
          </w:tcPr>
          <w:p w14:paraId="1B4E4748" w14:textId="41B53BF1" w:rsidR="00454A94" w:rsidRPr="00045A1B" w:rsidRDefault="00454A94" w:rsidP="00454A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bottom w:val="nil"/>
            </w:tcBorders>
          </w:tcPr>
          <w:p w14:paraId="25114556" w14:textId="77777777" w:rsidR="00454A94" w:rsidRPr="00045A1B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4954AA16" w:rsidR="00454A94" w:rsidRPr="00D453BC" w:rsidRDefault="00D453BC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53BC">
              <w:rPr>
                <w:rFonts w:ascii="Browallia New" w:hAnsi="Browallia New" w:cs="Browallia New"/>
                <w:sz w:val="28"/>
                <w:szCs w:val="28"/>
              </w:rPr>
              <w:t>506</w:t>
            </w:r>
          </w:p>
        </w:tc>
        <w:tc>
          <w:tcPr>
            <w:tcW w:w="1341" w:type="dxa"/>
            <w:tcBorders>
              <w:bottom w:val="nil"/>
            </w:tcBorders>
          </w:tcPr>
          <w:p w14:paraId="19C9FAE2" w14:textId="062B276F" w:rsidR="00454A94" w:rsidRPr="00D453BC" w:rsidRDefault="00454A94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53BC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0CCE8099" w:rsidR="00454A94" w:rsidRPr="00D453BC" w:rsidRDefault="00F81947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53BC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453BC" w:rsidRPr="00D453BC">
              <w:rPr>
                <w:rFonts w:ascii="Browallia New" w:hAnsi="Browallia New" w:cs="Browallia New"/>
                <w:sz w:val="28"/>
                <w:szCs w:val="28"/>
              </w:rPr>
              <w:t>66</w:t>
            </w:r>
          </w:p>
        </w:tc>
        <w:tc>
          <w:tcPr>
            <w:tcW w:w="1283" w:type="dxa"/>
            <w:tcBorders>
              <w:bottom w:val="nil"/>
            </w:tcBorders>
          </w:tcPr>
          <w:p w14:paraId="4944C4B8" w14:textId="7D3065FF" w:rsidR="00454A94" w:rsidRPr="00CB756C" w:rsidRDefault="00A831B4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</w:tr>
      <w:tr w:rsidR="00454A94" w:rsidRPr="00045A1B" w14:paraId="5A5A91FC" w14:textId="77777777" w:rsidTr="00304120">
        <w:trPr>
          <w:cantSplit/>
          <w:trHeight w:hRule="exact" w:val="405"/>
        </w:trPr>
        <w:tc>
          <w:tcPr>
            <w:tcW w:w="3608" w:type="dxa"/>
            <w:tcBorders>
              <w:bottom w:val="nil"/>
            </w:tcBorders>
            <w:vAlign w:val="center"/>
          </w:tcPr>
          <w:p w14:paraId="5BD55888" w14:textId="77777777" w:rsidR="00454A94" w:rsidRPr="00045A1B" w:rsidRDefault="00454A94" w:rsidP="00454A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22B2539E" w14:textId="77777777" w:rsidR="00454A94" w:rsidRPr="00045A1B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454A94" w:rsidRPr="00CB756C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3167FD1B" w14:textId="77777777" w:rsidR="00454A94" w:rsidRPr="00CB756C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454A94" w:rsidRPr="00CB756C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539ED8A" w14:textId="77777777" w:rsidR="00454A94" w:rsidRPr="00CB756C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54A94" w:rsidRPr="00045A1B" w14:paraId="3D83FA3C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  <w:vAlign w:val="center"/>
          </w:tcPr>
          <w:p w14:paraId="7E817F46" w14:textId="63E984E5" w:rsidR="00454A94" w:rsidRPr="00045A1B" w:rsidRDefault="00454A94" w:rsidP="00454A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ลูกหนี้อื่น - 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48FCA3EE" w14:textId="77777777" w:rsidR="00454A94" w:rsidRPr="00045A1B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454A94" w:rsidRPr="00CB756C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1DC15922" w14:textId="77777777" w:rsidR="00454A94" w:rsidRPr="00CB756C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454A94" w:rsidRPr="00CB756C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765F566" w14:textId="77777777" w:rsidR="00454A94" w:rsidRPr="00CB756C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6955D5D1" w14:textId="77777777" w:rsidTr="00304120">
        <w:trPr>
          <w:cantSplit/>
          <w:trHeight w:val="73"/>
        </w:trPr>
        <w:tc>
          <w:tcPr>
            <w:tcW w:w="3608" w:type="dxa"/>
            <w:vAlign w:val="center"/>
          </w:tcPr>
          <w:p w14:paraId="3AC9C12E" w14:textId="05F69095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1" w:type="dxa"/>
          </w:tcPr>
          <w:p w14:paraId="6904C8D1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7798E239" w14:textId="39D90C2F" w:rsidR="00570F5D" w:rsidRPr="00CB756C" w:rsidRDefault="00F81947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nil"/>
            </w:tcBorders>
          </w:tcPr>
          <w:p w14:paraId="3F2B9EEA" w14:textId="153D8DA7" w:rsidR="00570F5D" w:rsidRPr="00CB756C" w:rsidRDefault="00570F5D" w:rsidP="00AB18D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7A65CFDD" w:rsidR="00570F5D" w:rsidRPr="00D453BC" w:rsidRDefault="00D453BC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D453BC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8B1D56F" w14:textId="7AC9D356" w:rsidR="00570F5D" w:rsidRPr="00CB756C" w:rsidRDefault="002B7F59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1,412</w:t>
            </w:r>
          </w:p>
        </w:tc>
      </w:tr>
      <w:tr w:rsidR="00570F5D" w:rsidRPr="00045A1B" w14:paraId="4550DEBF" w14:textId="77777777" w:rsidTr="00304120">
        <w:trPr>
          <w:cantSplit/>
          <w:trHeight w:hRule="exact" w:val="343"/>
        </w:trPr>
        <w:tc>
          <w:tcPr>
            <w:tcW w:w="3608" w:type="dxa"/>
            <w:tcBorders>
              <w:bottom w:val="nil"/>
            </w:tcBorders>
            <w:vAlign w:val="center"/>
          </w:tcPr>
          <w:p w14:paraId="37CC64B5" w14:textId="77777777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3740572F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3A5D8156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</w:tcPr>
          <w:p w14:paraId="3037A339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17D9985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2A777F06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669FFE4E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  <w:vAlign w:val="center"/>
          </w:tcPr>
          <w:p w14:paraId="189BD736" w14:textId="7FDF2B86" w:rsidR="00570F5D" w:rsidRPr="00045A1B" w:rsidRDefault="00570F5D" w:rsidP="00570F5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เจ้าหนี้การค้า -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2D9BFAD9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53F33491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</w:tcPr>
          <w:p w14:paraId="3434816F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D56423C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5137D981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120D712F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099E9499" w14:textId="717FFDDE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1" w:type="dxa"/>
            <w:tcBorders>
              <w:bottom w:val="nil"/>
            </w:tcBorders>
          </w:tcPr>
          <w:p w14:paraId="23B75746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4B9BD9EB" w14:textId="0813787A" w:rsidR="00570F5D" w:rsidRPr="00CB756C" w:rsidRDefault="00B02242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nil"/>
            </w:tcBorders>
          </w:tcPr>
          <w:p w14:paraId="3503DCC5" w14:textId="3F26B3A8" w:rsidR="00570F5D" w:rsidRPr="00CB756C" w:rsidRDefault="00570F5D" w:rsidP="00AB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0394795" w14:textId="2130059B" w:rsidR="00570F5D" w:rsidRPr="00CB756C" w:rsidRDefault="00F81947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2,</w:t>
            </w:r>
            <w:r w:rsidR="00B02242" w:rsidRPr="00CB756C">
              <w:rPr>
                <w:rFonts w:ascii="Browallia New" w:hAnsi="Browallia New" w:cs="Browallia New"/>
                <w:sz w:val="28"/>
                <w:szCs w:val="28"/>
              </w:rPr>
              <w:t>311</w:t>
            </w:r>
          </w:p>
        </w:tc>
        <w:tc>
          <w:tcPr>
            <w:tcW w:w="1283" w:type="dxa"/>
            <w:tcBorders>
              <w:bottom w:val="nil"/>
            </w:tcBorders>
            <w:vAlign w:val="center"/>
          </w:tcPr>
          <w:p w14:paraId="607C0D0C" w14:textId="61F2E5BB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</w:tr>
      <w:tr w:rsidR="00570F5D" w:rsidRPr="00045A1B" w14:paraId="6D13329B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11F2DB41" w14:textId="2E79C376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2CD20650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1048E4CC" w14:textId="799A7142" w:rsidR="00570F5D" w:rsidRPr="00CB756C" w:rsidRDefault="00B02242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  <w:lang w:val="en-GB"/>
              </w:rPr>
              <w:t>27,107</w:t>
            </w: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14:paraId="577E2B01" w14:textId="617DCDB7" w:rsidR="00570F5D" w:rsidRPr="00CB756C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30,651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1E44B319" w14:textId="26D5CD1F" w:rsidR="00570F5D" w:rsidRPr="00CB756C" w:rsidRDefault="00B02242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27,107</w:t>
            </w:r>
          </w:p>
        </w:tc>
        <w:tc>
          <w:tcPr>
            <w:tcW w:w="1283" w:type="dxa"/>
            <w:tcBorders>
              <w:bottom w:val="nil"/>
            </w:tcBorders>
            <w:vAlign w:val="center"/>
          </w:tcPr>
          <w:p w14:paraId="4C978D43" w14:textId="3E642A66" w:rsidR="00570F5D" w:rsidRPr="00CB756C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30,651</w:t>
            </w:r>
          </w:p>
        </w:tc>
      </w:tr>
      <w:tr w:rsidR="00570F5D" w:rsidRPr="00045A1B" w14:paraId="0768BC75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7BB4CC0E" w14:textId="0CAFACED" w:rsidR="00570F5D" w:rsidRPr="00045A1B" w:rsidRDefault="00570F5D" w:rsidP="00570F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bottom w:val="nil"/>
            </w:tcBorders>
          </w:tcPr>
          <w:p w14:paraId="62053B22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  <w:vAlign w:val="bottom"/>
          </w:tcPr>
          <w:p w14:paraId="7DBA5F8A" w14:textId="0ABC5074" w:rsidR="00570F5D" w:rsidRPr="00CB756C" w:rsidRDefault="00B02242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  <w:lang w:val="en-GB"/>
              </w:rPr>
              <w:t>27,107</w:t>
            </w: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14:paraId="71F02951" w14:textId="558D784F" w:rsidR="00570F5D" w:rsidRPr="00CB756C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30,651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256DEFC1" w14:textId="15736C6E" w:rsidR="00570F5D" w:rsidRPr="00CB756C" w:rsidRDefault="00B02242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29,418</w:t>
            </w:r>
          </w:p>
        </w:tc>
        <w:tc>
          <w:tcPr>
            <w:tcW w:w="1283" w:type="dxa"/>
            <w:tcBorders>
              <w:bottom w:val="nil"/>
            </w:tcBorders>
            <w:vAlign w:val="center"/>
          </w:tcPr>
          <w:p w14:paraId="0593852D" w14:textId="23BB6160" w:rsidR="00570F5D" w:rsidRPr="00CB756C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30,866</w:t>
            </w:r>
          </w:p>
        </w:tc>
      </w:tr>
      <w:tr w:rsidR="00570F5D" w:rsidRPr="00045A1B" w14:paraId="530B0B54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  <w:vAlign w:val="center"/>
          </w:tcPr>
          <w:p w14:paraId="6265E7D2" w14:textId="77777777" w:rsidR="00570F5D" w:rsidRPr="00045A1B" w:rsidRDefault="00570F5D" w:rsidP="00570F5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7A7B4E82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677FCEA8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D27DF92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DB8A406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F797F07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004BB3A7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  <w:vAlign w:val="center"/>
          </w:tcPr>
          <w:p w14:paraId="11D3656E" w14:textId="74E4EB0D" w:rsidR="00570F5D" w:rsidRPr="00045A1B" w:rsidRDefault="00570F5D" w:rsidP="00570F5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เจ้าหนี้อื่น -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75E6F4D0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384AD72F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A2DF739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407214AF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3904248" w14:textId="77777777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687589FC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3B698523" w14:textId="30EF0E5D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5A256522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67A5A5E3" w14:textId="68553CEF" w:rsidR="00570F5D" w:rsidRPr="001629AF" w:rsidRDefault="00AC45E0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  <w:lang w:val="en-GB"/>
              </w:rPr>
              <w:t>47,4</w:t>
            </w:r>
            <w:r w:rsidR="001629AF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58D9DBD1" w14:textId="4685DC1C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  <w:lang w:val="en-GB"/>
              </w:rPr>
              <w:t>46,674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38D2BF69" w14:textId="30413498" w:rsidR="00570F5D" w:rsidRPr="00CB756C" w:rsidRDefault="00AC45E0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47,391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805FADC" w14:textId="471E1435" w:rsidR="00570F5D" w:rsidRPr="00CB756C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46,551</w:t>
            </w:r>
          </w:p>
        </w:tc>
      </w:tr>
      <w:tr w:rsidR="00570F5D" w:rsidRPr="00045A1B" w14:paraId="0BD1B492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4B998546" w14:textId="76F667EA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1" w:type="dxa"/>
            <w:tcBorders>
              <w:bottom w:val="nil"/>
            </w:tcBorders>
          </w:tcPr>
          <w:p w14:paraId="5B9AA6EB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57027311" w14:textId="0BD0A40B" w:rsidR="00570F5D" w:rsidRPr="00CB756C" w:rsidRDefault="00AC45E0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14052A05" w14:textId="5171FB65" w:rsidR="00570F5D" w:rsidRPr="00CB756C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2529C94D" w14:textId="508B6A4F" w:rsidR="00570F5D" w:rsidRPr="00CB756C" w:rsidRDefault="00AC45E0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4F1C4D63" w14:textId="66840F06" w:rsidR="00570F5D" w:rsidRPr="00CB756C" w:rsidRDefault="00570F5D" w:rsidP="00AB1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570F5D" w:rsidRPr="00045A1B" w14:paraId="18A723DA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11D8E127" w14:textId="3FD36614" w:rsidR="00570F5D" w:rsidRPr="00045A1B" w:rsidRDefault="00570F5D" w:rsidP="00570F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bottom w:val="nil"/>
            </w:tcBorders>
          </w:tcPr>
          <w:p w14:paraId="48425FCC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3561EBA7" w14:textId="513B9D02" w:rsidR="00570F5D" w:rsidRPr="00CB756C" w:rsidRDefault="00AC45E0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  <w:lang w:val="en-GB"/>
              </w:rPr>
              <w:t>47,6</w:t>
            </w:r>
            <w:r w:rsidR="004F6F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1341" w:type="dxa"/>
            <w:tcBorders>
              <w:bottom w:val="nil"/>
            </w:tcBorders>
          </w:tcPr>
          <w:p w14:paraId="089A37A5" w14:textId="7B133FF8" w:rsidR="00570F5D" w:rsidRPr="00CB756C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46,841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F555D7B" w14:textId="566A3F91" w:rsidR="00570F5D" w:rsidRPr="00CB756C" w:rsidRDefault="00AC45E0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47,391</w:t>
            </w:r>
          </w:p>
        </w:tc>
        <w:tc>
          <w:tcPr>
            <w:tcW w:w="1283" w:type="dxa"/>
            <w:tcBorders>
              <w:bottom w:val="nil"/>
            </w:tcBorders>
          </w:tcPr>
          <w:p w14:paraId="28EFF56D" w14:textId="7D6FD0EA" w:rsidR="00570F5D" w:rsidRPr="00CB756C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46,551</w:t>
            </w:r>
          </w:p>
        </w:tc>
      </w:tr>
      <w:tr w:rsidR="00570F5D" w:rsidRPr="00045A1B" w14:paraId="1D7CE3F7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66C84B8F" w14:textId="77777777" w:rsidR="00570F5D" w:rsidRPr="00045A1B" w:rsidRDefault="00570F5D" w:rsidP="00570F5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2D0797A6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175187F6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2DD994E0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0F312B2C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6C51E9A2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0F346F59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1D7182AD" w14:textId="2DC9D691" w:rsidR="00570F5D" w:rsidRPr="00045A1B" w:rsidRDefault="00570F5D" w:rsidP="00570F5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241" w:type="dxa"/>
            <w:tcBorders>
              <w:bottom w:val="nil"/>
            </w:tcBorders>
          </w:tcPr>
          <w:p w14:paraId="26AEF5C0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2116847E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77E5A305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3FAC016F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44BFDAA9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0CF3D7FE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6458A576" w14:textId="333954D7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045A1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41" w:type="dxa"/>
            <w:tcBorders>
              <w:bottom w:val="nil"/>
            </w:tcBorders>
          </w:tcPr>
          <w:p w14:paraId="37D09881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58775146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7475BE0C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408C778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3FD94333" w14:textId="77777777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0F5D" w:rsidRPr="00045A1B" w14:paraId="30921FAD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569D888F" w14:textId="4B8A8DF3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1" w:type="dxa"/>
            <w:tcBorders>
              <w:bottom w:val="nil"/>
            </w:tcBorders>
          </w:tcPr>
          <w:p w14:paraId="748CB2C8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54B3A4E1" w14:textId="6AFA23C1" w:rsidR="00570F5D" w:rsidRPr="00A64319" w:rsidRDefault="00AC45E0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45,082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0AC94041" w14:textId="12B1C491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47,126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5B2C265" w14:textId="33AB0D87" w:rsidR="00570F5D" w:rsidRPr="00045A1B" w:rsidRDefault="00AC45E0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37,938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5D89328" w14:textId="0862863A" w:rsidR="00570F5D" w:rsidRPr="00045A1B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37,015</w:t>
            </w:r>
          </w:p>
        </w:tc>
      </w:tr>
      <w:tr w:rsidR="00570F5D" w:rsidRPr="00045A1B" w14:paraId="0DDBBF57" w14:textId="77777777" w:rsidTr="00304120">
        <w:trPr>
          <w:cantSplit/>
          <w:trHeight w:val="73"/>
        </w:trPr>
        <w:tc>
          <w:tcPr>
            <w:tcW w:w="3608" w:type="dxa"/>
          </w:tcPr>
          <w:p w14:paraId="15BE7341" w14:textId="1D748390" w:rsidR="00570F5D" w:rsidRPr="00045A1B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241" w:type="dxa"/>
          </w:tcPr>
          <w:p w14:paraId="465854C9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5B98A7F" w14:textId="59381A35" w:rsidR="00570F5D" w:rsidRPr="00045A1B" w:rsidRDefault="00AC45E0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vAlign w:val="bottom"/>
          </w:tcPr>
          <w:p w14:paraId="7A02FE0E" w14:textId="3C7149D9" w:rsidR="00570F5D" w:rsidRPr="00045A1B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4,106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FD949B5" w14:textId="4432CC3C" w:rsidR="00570F5D" w:rsidRPr="00045A1B" w:rsidRDefault="00AC45E0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DED90E0" w14:textId="20450982" w:rsidR="00570F5D" w:rsidRPr="00045A1B" w:rsidRDefault="00570F5D" w:rsidP="00AB1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570F5D" w:rsidRPr="00045A1B" w14:paraId="1B562444" w14:textId="77777777" w:rsidTr="00304120">
        <w:trPr>
          <w:cantSplit/>
          <w:trHeight w:val="73"/>
        </w:trPr>
        <w:tc>
          <w:tcPr>
            <w:tcW w:w="3608" w:type="dxa"/>
            <w:tcBorders>
              <w:bottom w:val="nil"/>
            </w:tcBorders>
          </w:tcPr>
          <w:p w14:paraId="541E5CE7" w14:textId="19E7EE73" w:rsidR="00570F5D" w:rsidRPr="00045A1B" w:rsidRDefault="00570F5D" w:rsidP="00570F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bottom w:val="nil"/>
            </w:tcBorders>
          </w:tcPr>
          <w:p w14:paraId="2BDEF00C" w14:textId="77777777" w:rsidR="00570F5D" w:rsidRPr="00045A1B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shd w:val="clear" w:color="auto" w:fill="auto"/>
          </w:tcPr>
          <w:p w14:paraId="22ABC5F1" w14:textId="23B9AF08" w:rsidR="00570F5D" w:rsidRPr="00045A1B" w:rsidRDefault="00AC45E0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45,082</w:t>
            </w:r>
          </w:p>
        </w:tc>
        <w:tc>
          <w:tcPr>
            <w:tcW w:w="1341" w:type="dxa"/>
            <w:tcBorders>
              <w:bottom w:val="nil"/>
            </w:tcBorders>
            <w:vAlign w:val="bottom"/>
          </w:tcPr>
          <w:p w14:paraId="32D57044" w14:textId="41F4D71E" w:rsidR="00570F5D" w:rsidRPr="00045A1B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51,232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41409FA5" w14:textId="0844FA04" w:rsidR="00570F5D" w:rsidRPr="00045A1B" w:rsidRDefault="00AC45E0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37,938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67394698" w14:textId="6C9224D0" w:rsidR="00570F5D" w:rsidRPr="00045A1B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45A1B">
              <w:rPr>
                <w:rFonts w:ascii="Browallia New" w:hAnsi="Browallia New" w:cs="Browallia New"/>
                <w:sz w:val="28"/>
                <w:szCs w:val="28"/>
              </w:rPr>
              <w:t>37,015</w:t>
            </w:r>
          </w:p>
        </w:tc>
      </w:tr>
    </w:tbl>
    <w:p w14:paraId="229ADA93" w14:textId="77777777" w:rsidR="001B7D9C" w:rsidRPr="006E0DB5" w:rsidRDefault="001B7D9C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CA0F31D" w14:textId="77777777" w:rsidR="00F3008B" w:rsidRPr="006E0DB5" w:rsidRDefault="00F3008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7333911" w14:textId="77777777" w:rsidR="00F3008B" w:rsidRPr="006E0DB5" w:rsidRDefault="00F3008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7640224" w14:textId="77777777" w:rsidR="00F3008B" w:rsidRPr="006E0DB5" w:rsidRDefault="00F3008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4C5624E" w14:textId="0621CF59" w:rsidR="00166EDF" w:rsidRDefault="00BE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0A08725" w14:textId="26211DC0" w:rsidR="00CD4CCA" w:rsidRPr="006E0DB5" w:rsidRDefault="005819FA" w:rsidP="00EA4BA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lastRenderedPageBreak/>
        <w:t>ใน</w:t>
      </w:r>
      <w:r w:rsidR="00755A90" w:rsidRPr="006E0DB5">
        <w:rPr>
          <w:rFonts w:ascii="Browallia New" w:hAnsi="Browallia New" w:cs="Browallia New"/>
          <w:sz w:val="28"/>
          <w:szCs w:val="28"/>
          <w:cs/>
        </w:rPr>
        <w:t>ระหว่างงวด</w:t>
      </w:r>
      <w:r w:rsidR="001F1BCE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755A90"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045A1B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045A1B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1F1BCE" w:rsidRPr="001F1BCE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755A90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</w:rPr>
        <w:t>256</w:t>
      </w:r>
      <w:r w:rsidR="00755A90" w:rsidRPr="006E0DB5">
        <w:rPr>
          <w:rFonts w:ascii="Browallia New" w:hAnsi="Browallia New" w:cs="Browallia New"/>
          <w:sz w:val="28"/>
          <w:szCs w:val="28"/>
        </w:rPr>
        <w:t>7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572C" w:rsidRPr="006E0DB5">
        <w:rPr>
          <w:rFonts w:ascii="Browallia New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DD572C" w:rsidRPr="006E0DB5">
        <w:rPr>
          <w:rFonts w:ascii="Browallia New" w:hAnsi="Browallia New" w:cs="Browallia New"/>
          <w:sz w:val="28"/>
          <w:szCs w:val="28"/>
        </w:rPr>
        <w:t>31</w:t>
      </w:r>
      <w:r w:rsidR="00DD572C" w:rsidRPr="006E0DB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D572C" w:rsidRPr="006E0DB5">
        <w:rPr>
          <w:rFonts w:ascii="Browallia New" w:hAnsi="Browallia New" w:cs="Browallia New"/>
          <w:sz w:val="28"/>
          <w:szCs w:val="28"/>
        </w:rPr>
        <w:t>256</w:t>
      </w:r>
      <w:r w:rsidR="00755A90" w:rsidRPr="006E0DB5">
        <w:rPr>
          <w:rFonts w:ascii="Browallia New" w:hAnsi="Browallia New" w:cs="Browallia New"/>
          <w:sz w:val="28"/>
          <w:szCs w:val="28"/>
        </w:rPr>
        <w:t>6</w:t>
      </w:r>
      <w:r w:rsidR="00DD572C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9F0E1E" w:rsidRPr="006E0DB5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รายการเคลื่อนไหวของเงินกู้ยืมระยะสั้น</w:t>
      </w:r>
      <w:r w:rsidR="00CE61DC" w:rsidRPr="006E0DB5">
        <w:rPr>
          <w:rFonts w:ascii="Browallia New" w:hAnsi="Browallia New" w:cs="Browallia New"/>
          <w:sz w:val="28"/>
          <w:szCs w:val="28"/>
          <w:cs/>
        </w:rPr>
        <w:t>จาก</w:t>
      </w:r>
      <w:r w:rsidR="009F0E1E" w:rsidRPr="006E0DB5">
        <w:rPr>
          <w:rFonts w:ascii="Browallia New" w:hAnsi="Browallia New" w:cs="Browallia New"/>
          <w:sz w:val="28"/>
          <w:szCs w:val="28"/>
          <w:cs/>
        </w:rPr>
        <w:t xml:space="preserve">บุคคลและบริษัทที่เกี่ยวข้อง </w:t>
      </w:r>
      <w:r w:rsidR="009F0E1E" w:rsidRPr="006E0DB5">
        <w:rPr>
          <w:rFonts w:ascii="Browallia New" w:hAnsi="Browallia New" w:cs="Browallia New"/>
          <w:sz w:val="28"/>
          <w:szCs w:val="28"/>
        </w:rPr>
        <w:t>(</w:t>
      </w:r>
      <w:r w:rsidR="009F0E1E" w:rsidRPr="006E0DB5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="009F0E1E" w:rsidRPr="006E0DB5">
        <w:rPr>
          <w:rFonts w:ascii="Browallia New" w:hAnsi="Browallia New" w:cs="Browallia New"/>
          <w:sz w:val="28"/>
          <w:szCs w:val="28"/>
        </w:rPr>
        <w:t xml:space="preserve">) </w:t>
      </w:r>
      <w:r w:rsidR="009B4424" w:rsidRPr="006E0DB5">
        <w:rPr>
          <w:rFonts w:ascii="Browallia New" w:hAnsi="Browallia New" w:cs="Browallia New"/>
          <w:sz w:val="28"/>
          <w:szCs w:val="28"/>
          <w:cs/>
        </w:rPr>
        <w:t>มี</w:t>
      </w:r>
      <w:r w:rsidR="00DD572C" w:rsidRPr="006E0DB5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53A31EB2" w14:textId="77777777" w:rsidR="00511D1E" w:rsidRPr="006E0DB5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"/>
          <w:szCs w:val="2"/>
        </w:rPr>
      </w:pPr>
    </w:p>
    <w:p w14:paraId="23E5BAD5" w14:textId="77777777" w:rsidR="00DE2A59" w:rsidRPr="006E0DB5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3" w:type="dxa"/>
        <w:tblInd w:w="29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75"/>
        <w:gridCol w:w="236"/>
        <w:gridCol w:w="1303"/>
        <w:gridCol w:w="1303"/>
        <w:gridCol w:w="1303"/>
        <w:gridCol w:w="1303"/>
      </w:tblGrid>
      <w:tr w:rsidR="004D4C3A" w:rsidRPr="006E0DB5" w14:paraId="5BEFFB56" w14:textId="77777777" w:rsidTr="006B258E">
        <w:trPr>
          <w:cantSplit/>
          <w:tblHeader/>
        </w:trPr>
        <w:tc>
          <w:tcPr>
            <w:tcW w:w="3675" w:type="dxa"/>
            <w:tcBorders>
              <w:top w:val="nil"/>
            </w:tcBorders>
          </w:tcPr>
          <w:p w14:paraId="07CC2CEA" w14:textId="77777777" w:rsidR="00CD4CCA" w:rsidRPr="006E0DB5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6E0DB5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12" w:type="dxa"/>
            <w:gridSpan w:val="4"/>
            <w:tcBorders>
              <w:top w:val="nil"/>
            </w:tcBorders>
          </w:tcPr>
          <w:p w14:paraId="451F46E8" w14:textId="77777777" w:rsidR="00CD4CCA" w:rsidRPr="006E0DB5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C0FCF" w:rsidRPr="006E0DB5" w14:paraId="061566AA" w14:textId="77777777" w:rsidTr="006B258E">
        <w:trPr>
          <w:cantSplit/>
          <w:tblHeader/>
        </w:trPr>
        <w:tc>
          <w:tcPr>
            <w:tcW w:w="3675" w:type="dxa"/>
          </w:tcPr>
          <w:p w14:paraId="2089EFE8" w14:textId="77777777" w:rsidR="008C0FCF" w:rsidRPr="006E0DB5" w:rsidRDefault="008C0FCF" w:rsidP="008C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8C0FCF" w:rsidRPr="006E0DB5" w:rsidRDefault="008C0FCF" w:rsidP="008C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06" w:type="dxa"/>
            <w:gridSpan w:val="2"/>
          </w:tcPr>
          <w:p w14:paraId="3A1C82C9" w14:textId="7917AF9F" w:rsidR="008C0FCF" w:rsidRPr="006E0DB5" w:rsidRDefault="00C62154" w:rsidP="008C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8C0FCF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06" w:type="dxa"/>
            <w:gridSpan w:val="2"/>
          </w:tcPr>
          <w:p w14:paraId="72D23A59" w14:textId="6A551115" w:rsidR="008C0FCF" w:rsidRPr="006E0DB5" w:rsidRDefault="00C62154" w:rsidP="008C0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8C0FCF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0A4ACC" w:rsidRPr="006E0DB5" w14:paraId="5957539D" w14:textId="77777777" w:rsidTr="006B258E">
        <w:trPr>
          <w:cantSplit/>
          <w:tblHeader/>
        </w:trPr>
        <w:tc>
          <w:tcPr>
            <w:tcW w:w="3675" w:type="dxa"/>
          </w:tcPr>
          <w:p w14:paraId="7E1044D2" w14:textId="77777777" w:rsidR="000A4ACC" w:rsidRPr="006E0DB5" w:rsidRDefault="000A4ACC" w:rsidP="000A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0A4ACC" w:rsidRPr="006E0DB5" w:rsidRDefault="000A4ACC" w:rsidP="000A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</w:tcPr>
          <w:p w14:paraId="4D474D23" w14:textId="684EBA89" w:rsidR="000A4ACC" w:rsidRPr="006E0DB5" w:rsidRDefault="00045A1B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1F1BCE" w:rsidRPr="001F1BC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0A4ACC" w:rsidRPr="006E0D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0A4ACC" w:rsidRPr="006E0DB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303" w:type="dxa"/>
          </w:tcPr>
          <w:p w14:paraId="43671D78" w14:textId="480A54EA" w:rsidR="000A4ACC" w:rsidRPr="006E0DB5" w:rsidRDefault="000A4ACC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03" w:type="dxa"/>
          </w:tcPr>
          <w:p w14:paraId="65E251B1" w14:textId="1DBB7B5B" w:rsidR="000A4ACC" w:rsidRPr="006E0DB5" w:rsidRDefault="00045A1B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1F1BCE" w:rsidRPr="001F1BC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0A4ACC" w:rsidRPr="006E0D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0A4ACC" w:rsidRPr="006E0DB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303" w:type="dxa"/>
          </w:tcPr>
          <w:p w14:paraId="3664EFFB" w14:textId="72C21FE6" w:rsidR="000A4ACC" w:rsidRPr="006E0DB5" w:rsidRDefault="000A4ACC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4D4C3A" w:rsidRPr="006E0DB5" w14:paraId="4B8CBBBC" w14:textId="77777777" w:rsidTr="006B258E">
        <w:trPr>
          <w:cantSplit/>
          <w:trHeight w:val="351"/>
        </w:trPr>
        <w:tc>
          <w:tcPr>
            <w:tcW w:w="3675" w:type="dxa"/>
            <w:tcBorders>
              <w:bottom w:val="nil"/>
            </w:tcBorders>
            <w:vAlign w:val="bottom"/>
          </w:tcPr>
          <w:p w14:paraId="3A5E8A2B" w14:textId="04025A76" w:rsidR="00F85BA9" w:rsidRPr="006E0DB5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6E0DB5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6E0DB5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626B4092" w14:textId="186ECA43" w:rsidR="00F85BA9" w:rsidRPr="006E0DB5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799115B" w14:textId="035CC143" w:rsidR="00F85BA9" w:rsidRPr="006E0DB5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3" w:type="dxa"/>
            <w:tcBorders>
              <w:bottom w:val="nil"/>
            </w:tcBorders>
          </w:tcPr>
          <w:p w14:paraId="563BB49D" w14:textId="02F16FDA" w:rsidR="00F85BA9" w:rsidRPr="006E0DB5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77B5C" w:rsidRPr="006E0DB5" w14:paraId="385FA2E7" w14:textId="77777777" w:rsidTr="006B258E">
        <w:trPr>
          <w:cantSplit/>
        </w:trPr>
        <w:tc>
          <w:tcPr>
            <w:tcW w:w="3675" w:type="dxa"/>
            <w:tcBorders>
              <w:bottom w:val="nil"/>
            </w:tcBorders>
            <w:vAlign w:val="bottom"/>
          </w:tcPr>
          <w:p w14:paraId="72A4B1A8" w14:textId="095FCD2F" w:rsidR="00377B5C" w:rsidRPr="006E0DB5" w:rsidRDefault="007E228E" w:rsidP="00377B5C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="00377B5C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ต้นงวด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377B5C" w:rsidRPr="006E0DB5" w:rsidRDefault="00377B5C" w:rsidP="00377B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03FDC610" w:rsidR="00E03E16" w:rsidRPr="006E0DB5" w:rsidRDefault="000757D4" w:rsidP="00E0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36E3B24" w14:textId="68D8906A" w:rsidR="00377B5C" w:rsidRPr="006E0DB5" w:rsidRDefault="00377B5C" w:rsidP="0037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59,000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76DF9C88" w14:textId="73503C11" w:rsidR="00377B5C" w:rsidRPr="006E0DB5" w:rsidRDefault="000757D4" w:rsidP="0037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7B85000B" w14:textId="6DB00FE2" w:rsidR="00377B5C" w:rsidRPr="006E0DB5" w:rsidRDefault="00377B5C" w:rsidP="0037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</w:tr>
      <w:tr w:rsidR="00377B5C" w:rsidRPr="006E0DB5" w14:paraId="5C887E38" w14:textId="77777777" w:rsidTr="006B258E">
        <w:trPr>
          <w:cantSplit/>
        </w:trPr>
        <w:tc>
          <w:tcPr>
            <w:tcW w:w="3675" w:type="dxa"/>
            <w:tcBorders>
              <w:bottom w:val="nil"/>
            </w:tcBorders>
            <w:vAlign w:val="bottom"/>
          </w:tcPr>
          <w:p w14:paraId="7A37DAFA" w14:textId="5E0DB322" w:rsidR="00377B5C" w:rsidRPr="006E0DB5" w:rsidRDefault="00377B5C" w:rsidP="00377B5C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AE0FA7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  <w:r w:rsidR="0096170A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คืนระหว่างงวด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4BD896AA" w14:textId="77777777" w:rsidR="00377B5C" w:rsidRPr="006E0DB5" w:rsidRDefault="00377B5C" w:rsidP="00377B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F18DCB0" w14:textId="2895B809" w:rsidR="00377B5C" w:rsidRPr="006E0DB5" w:rsidRDefault="000757D4" w:rsidP="00377B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(7,000)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07D7191E" w14:textId="62C4BF33" w:rsidR="00377B5C" w:rsidRPr="006E0DB5" w:rsidRDefault="00377B5C" w:rsidP="00377B5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10,000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</w:tcPr>
          <w:p w14:paraId="61EB4AD2" w14:textId="681D3A68" w:rsidR="00377B5C" w:rsidRPr="006E0DB5" w:rsidRDefault="000757D4" w:rsidP="00377B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</w:tcPr>
          <w:p w14:paraId="1AA2399A" w14:textId="70E02D4F" w:rsidR="00377B5C" w:rsidRPr="006E0DB5" w:rsidRDefault="00377B5C" w:rsidP="00AB1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377B5C" w:rsidRPr="006E0DB5" w14:paraId="02C50558" w14:textId="77777777" w:rsidTr="006B258E">
        <w:trPr>
          <w:cantSplit/>
        </w:trPr>
        <w:tc>
          <w:tcPr>
            <w:tcW w:w="3675" w:type="dxa"/>
            <w:tcBorders>
              <w:bottom w:val="nil"/>
            </w:tcBorders>
            <w:vAlign w:val="bottom"/>
          </w:tcPr>
          <w:p w14:paraId="3B1678EA" w14:textId="04BFFD65" w:rsidR="00377B5C" w:rsidRPr="006E0DB5" w:rsidRDefault="007E228E" w:rsidP="00377B5C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="0096170A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ปลาย</w:t>
            </w:r>
            <w:r w:rsidR="00377B5C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377B5C" w:rsidRPr="006E0DB5" w:rsidRDefault="00377B5C" w:rsidP="00377B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0F2E8BF5" w:rsidR="00377B5C" w:rsidRPr="006E0DB5" w:rsidRDefault="000757D4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3693F999" w14:textId="30E80196" w:rsidR="00377B5C" w:rsidRPr="006E0DB5" w:rsidRDefault="00377B5C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49,000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5CDE7EEA" w:rsidR="00377B5C" w:rsidRPr="006E0DB5" w:rsidRDefault="000757D4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25427D13" w14:textId="35752F23" w:rsidR="00377B5C" w:rsidRPr="006E0DB5" w:rsidRDefault="00377B5C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</w:tr>
    </w:tbl>
    <w:p w14:paraId="19BC3C4C" w14:textId="77777777" w:rsidR="00355C45" w:rsidRPr="006E0DB5" w:rsidRDefault="00355C45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A051816" w14:textId="4CB9C4A0" w:rsidR="00DF3CBF" w:rsidRPr="006E0DB5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เ</w:t>
      </w:r>
      <w:r w:rsidR="00DF3CBF" w:rsidRPr="006E0DB5">
        <w:rPr>
          <w:rFonts w:ascii="Browallia New" w:hAnsi="Browallia New" w:cs="Browallia New"/>
          <w:sz w:val="28"/>
          <w:szCs w:val="28"/>
          <w:cs/>
        </w:rPr>
        <w:t xml:space="preserve">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DF3CBF" w:rsidRPr="006E0DB5">
        <w:rPr>
          <w:rFonts w:ascii="Browallia New" w:hAnsi="Browallia New" w:cs="Browallia New"/>
          <w:sz w:val="28"/>
          <w:szCs w:val="28"/>
        </w:rPr>
        <w:br/>
      </w:r>
      <w:r w:rsidR="006E0DB5" w:rsidRPr="006E0DB5">
        <w:rPr>
          <w:rFonts w:ascii="Browallia New" w:hAnsi="Browallia New" w:cs="Browallia New"/>
          <w:sz w:val="28"/>
          <w:szCs w:val="28"/>
        </w:rPr>
        <w:t>5</w:t>
      </w:r>
      <w:r w:rsidR="00970D0B" w:rsidRPr="006E0DB5">
        <w:rPr>
          <w:rFonts w:ascii="Browallia New" w:hAnsi="Browallia New" w:cs="Browallia New"/>
          <w:sz w:val="28"/>
          <w:szCs w:val="28"/>
          <w:cs/>
        </w:rPr>
        <w:t>.</w:t>
      </w:r>
      <w:r w:rsidR="006E0DB5" w:rsidRPr="006E0DB5">
        <w:rPr>
          <w:rFonts w:ascii="Browallia New" w:hAnsi="Browallia New" w:cs="Browallia New"/>
          <w:sz w:val="28"/>
          <w:szCs w:val="28"/>
        </w:rPr>
        <w:t>00</w:t>
      </w:r>
      <w:r w:rsidR="00970D0B" w:rsidRPr="006E0DB5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6E0DB5" w:rsidRPr="006E0DB5">
        <w:rPr>
          <w:rFonts w:ascii="Browallia New" w:hAnsi="Browallia New" w:cs="Browallia New"/>
          <w:sz w:val="28"/>
          <w:szCs w:val="28"/>
        </w:rPr>
        <w:t>6</w:t>
      </w:r>
      <w:r w:rsidR="00DF3CBF" w:rsidRPr="006E0DB5">
        <w:rPr>
          <w:rFonts w:ascii="Browallia New" w:hAnsi="Browallia New" w:cs="Browallia New"/>
          <w:sz w:val="28"/>
          <w:szCs w:val="28"/>
          <w:cs/>
        </w:rPr>
        <w:t>.</w:t>
      </w:r>
      <w:r w:rsidR="006E0DB5" w:rsidRPr="006E0DB5">
        <w:rPr>
          <w:rFonts w:ascii="Browallia New" w:hAnsi="Browallia New" w:cs="Browallia New"/>
          <w:sz w:val="28"/>
          <w:szCs w:val="28"/>
        </w:rPr>
        <w:t>00</w:t>
      </w:r>
      <w:r w:rsidR="00DF3CBF" w:rsidRPr="006E0DB5">
        <w:rPr>
          <w:rFonts w:ascii="Browallia New" w:hAnsi="Browallia New" w:cs="Browallia New"/>
          <w:sz w:val="28"/>
          <w:szCs w:val="28"/>
          <w:cs/>
        </w:rPr>
        <w:t xml:space="preserve"> ต่อปี</w:t>
      </w:r>
      <w:r w:rsidR="00474C37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F3CBF" w:rsidRPr="006E0DB5">
        <w:rPr>
          <w:rFonts w:ascii="Browallia New" w:hAnsi="Browallia New" w:cs="Browallia New"/>
          <w:sz w:val="28"/>
          <w:szCs w:val="28"/>
          <w:cs/>
        </w:rPr>
        <w:t>และมีกำหนดชำระคืนเมื่อทวงถาม โดยไม่มีหลักประกัน</w:t>
      </w:r>
    </w:p>
    <w:p w14:paraId="621742E8" w14:textId="77777777" w:rsidR="00862B7B" w:rsidRPr="006E0DB5" w:rsidRDefault="00862B7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76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4"/>
        <w:gridCol w:w="1701"/>
        <w:gridCol w:w="1701"/>
      </w:tblGrid>
      <w:tr w:rsidR="00500825" w:rsidRPr="006E0DB5" w14:paraId="757E5A64" w14:textId="77777777" w:rsidTr="002F0BF7">
        <w:trPr>
          <w:cantSplit/>
          <w:tblHeader/>
        </w:trPr>
        <w:tc>
          <w:tcPr>
            <w:tcW w:w="5674" w:type="dxa"/>
          </w:tcPr>
          <w:p w14:paraId="06F7DC3D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37A5FA41" w14:textId="472DD2D3" w:rsidR="00500825" w:rsidRPr="006E0DB5" w:rsidRDefault="00500825" w:rsidP="00F3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500825" w:rsidRPr="006E0DB5" w14:paraId="10043B10" w14:textId="77777777" w:rsidTr="002F0BF7">
        <w:trPr>
          <w:cantSplit/>
          <w:tblHeader/>
        </w:trPr>
        <w:tc>
          <w:tcPr>
            <w:tcW w:w="5674" w:type="dxa"/>
          </w:tcPr>
          <w:p w14:paraId="374191B6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68A15344" w14:textId="6BFF5462" w:rsidR="00500825" w:rsidRPr="006E0DB5" w:rsidRDefault="007D0EB2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500825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100E0F" w:rsidRPr="006E0DB5" w14:paraId="3AD8EC0B" w14:textId="77777777" w:rsidTr="002F0BF7">
        <w:trPr>
          <w:cantSplit/>
          <w:tblHeader/>
        </w:trPr>
        <w:tc>
          <w:tcPr>
            <w:tcW w:w="5674" w:type="dxa"/>
          </w:tcPr>
          <w:p w14:paraId="0D5A82BF" w14:textId="77777777" w:rsidR="00100E0F" w:rsidRPr="006E0DB5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7D517CF" w14:textId="18E9D607" w:rsidR="00100E0F" w:rsidRPr="006E0DB5" w:rsidRDefault="005A56B6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1F1BCE" w:rsidRPr="001F1BC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B25C55" w:rsidRPr="006E0D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00E0F" w:rsidRPr="006E0DB5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B25C55" w:rsidRPr="006E0DB5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34FF2270" w14:textId="6F5AED2C" w:rsidR="00100E0F" w:rsidRPr="006E0DB5" w:rsidRDefault="00100E0F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F13348" w:rsidRPr="006E0DB5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500825" w:rsidRPr="006E0DB5" w14:paraId="0D989F71" w14:textId="77777777" w:rsidTr="002F0BF7">
        <w:trPr>
          <w:cantSplit/>
          <w:tblHeader/>
        </w:trPr>
        <w:tc>
          <w:tcPr>
            <w:tcW w:w="5674" w:type="dxa"/>
          </w:tcPr>
          <w:p w14:paraId="60B64480" w14:textId="77777777" w:rsidR="00500825" w:rsidRPr="006E4430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222FE160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00825" w:rsidRPr="006E0DB5" w14:paraId="69832CEC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center"/>
          </w:tcPr>
          <w:p w14:paraId="51DC9B65" w14:textId="60BA4C84" w:rsidR="00500825" w:rsidRPr="006E0DB5" w:rsidRDefault="00500825" w:rsidP="00FC0B7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500825" w:rsidRPr="006E0DB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13348" w:rsidRPr="006E0DB5" w14:paraId="4F8414BE" w14:textId="77777777" w:rsidTr="002F0BF7">
        <w:trPr>
          <w:cantSplit/>
        </w:trPr>
        <w:tc>
          <w:tcPr>
            <w:tcW w:w="5674" w:type="dxa"/>
            <w:vAlign w:val="bottom"/>
          </w:tcPr>
          <w:p w14:paraId="2A264A53" w14:textId="50D1C516" w:rsidR="00F13348" w:rsidRPr="006E0DB5" w:rsidRDefault="00F13348" w:rsidP="00F1334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OLE_LINK1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1A171" w14:textId="1800A450" w:rsidR="00F13348" w:rsidRPr="006E0DB5" w:rsidRDefault="000757D4" w:rsidP="00F1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59,810</w:t>
            </w:r>
          </w:p>
        </w:tc>
        <w:tc>
          <w:tcPr>
            <w:tcW w:w="1701" w:type="dxa"/>
            <w:vAlign w:val="bottom"/>
          </w:tcPr>
          <w:p w14:paraId="0D2B41B2" w14:textId="4D8A1A55" w:rsidR="00F13348" w:rsidRPr="006E0DB5" w:rsidRDefault="00F13348" w:rsidP="00F1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</w:tr>
      <w:tr w:rsidR="00F13348" w:rsidRPr="006E0DB5" w14:paraId="2644728C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0F2023E4" w14:textId="60A37A37" w:rsidR="00F13348" w:rsidRPr="006E0DB5" w:rsidRDefault="00F13348" w:rsidP="00F1334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1306562F" w14:textId="67EBD053" w:rsidR="00F13348" w:rsidRPr="006E0DB5" w:rsidRDefault="000757D4" w:rsidP="00F133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(11,964)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46211707" w:rsidR="00F13348" w:rsidRPr="006E0DB5" w:rsidRDefault="00F13348" w:rsidP="00F133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11,964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13348" w:rsidRPr="006E0DB5" w14:paraId="5A99A2F4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0D0C1167" w14:textId="1028CD6F" w:rsidR="00F13348" w:rsidRPr="006E0DB5" w:rsidRDefault="00F13348" w:rsidP="00F1334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0A58B8A" w14:textId="63E8EEBF" w:rsidR="00F13348" w:rsidRPr="00CB756C" w:rsidRDefault="000757D4" w:rsidP="00F133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47,846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7E7D53D0" w:rsidR="00F13348" w:rsidRPr="00CB756C" w:rsidRDefault="00F13348" w:rsidP="00F133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56C">
              <w:rPr>
                <w:rFonts w:ascii="Browallia New" w:hAnsi="Browallia New" w:cs="Browallia New"/>
                <w:sz w:val="28"/>
                <w:szCs w:val="28"/>
              </w:rPr>
              <w:t>48,843</w:t>
            </w:r>
          </w:p>
        </w:tc>
      </w:tr>
      <w:bookmarkEnd w:id="2"/>
      <w:bookmarkEnd w:id="3"/>
    </w:tbl>
    <w:p w14:paraId="060A959D" w14:textId="77777777" w:rsidR="008C261E" w:rsidRPr="006E0DB5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644BACA6" w14:textId="678EADDF" w:rsidR="008C261E" w:rsidRPr="006E0DB5" w:rsidRDefault="008B7196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1F1BCE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96562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296562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1F1BCE" w:rsidRPr="001F1BCE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130D6" w:rsidRPr="006E0DB5">
        <w:rPr>
          <w:rFonts w:ascii="Browallia New" w:hAnsi="Browallia New" w:cs="Browallia New"/>
          <w:sz w:val="28"/>
          <w:szCs w:val="28"/>
        </w:rPr>
        <w:t>256</w:t>
      </w:r>
      <w:r w:rsidRPr="006E0DB5">
        <w:rPr>
          <w:rFonts w:ascii="Browallia New" w:hAnsi="Browallia New" w:cs="Browallia New"/>
          <w:sz w:val="28"/>
          <w:szCs w:val="28"/>
        </w:rPr>
        <w:t>7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8C261E" w:rsidRPr="006E0DB5">
        <w:rPr>
          <w:rFonts w:ascii="Browallia New" w:hAnsi="Browallia New" w:cs="Browallia New"/>
          <w:sz w:val="28"/>
          <w:szCs w:val="28"/>
        </w:rPr>
        <w:t>31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8C261E" w:rsidRPr="006E0DB5">
        <w:rPr>
          <w:rFonts w:ascii="Browallia New" w:hAnsi="Browallia New" w:cs="Browallia New"/>
          <w:sz w:val="28"/>
          <w:szCs w:val="28"/>
        </w:rPr>
        <w:t>256</w:t>
      </w:r>
      <w:r w:rsidRPr="006E0DB5">
        <w:rPr>
          <w:rFonts w:ascii="Browallia New" w:hAnsi="Browallia New" w:cs="Browallia New"/>
          <w:sz w:val="28"/>
          <w:szCs w:val="28"/>
        </w:rPr>
        <w:t>6</w:t>
      </w:r>
      <w:r w:rsidR="008C261E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>รายการเคลื่อนไหวของ</w:t>
      </w:r>
      <w:r w:rsidR="000B5422" w:rsidRPr="006E0DB5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เงินกู้ยืมระยะยาวจากบุคคลที่เกี่ยวข้อง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C261E" w:rsidRPr="006E0DB5">
        <w:rPr>
          <w:rFonts w:ascii="Browallia New" w:hAnsi="Browallia New" w:cs="Browallia New"/>
          <w:sz w:val="28"/>
          <w:szCs w:val="28"/>
        </w:rPr>
        <w:t>(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="008C261E" w:rsidRPr="006E0DB5">
        <w:rPr>
          <w:rFonts w:ascii="Browallia New" w:hAnsi="Browallia New" w:cs="Browallia New"/>
          <w:sz w:val="28"/>
          <w:szCs w:val="28"/>
        </w:rPr>
        <w:t xml:space="preserve">) </w:t>
      </w:r>
      <w:r w:rsidR="008C261E" w:rsidRPr="006E0DB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5B2B505" w14:textId="77777777" w:rsidR="007D2A09" w:rsidRPr="006E0DB5" w:rsidRDefault="007D2A09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8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674"/>
        <w:gridCol w:w="1701"/>
        <w:gridCol w:w="1743"/>
      </w:tblGrid>
      <w:tr w:rsidR="00AA2A5D" w:rsidRPr="006E0DB5" w14:paraId="6FAD4414" w14:textId="77777777" w:rsidTr="002F0BF7">
        <w:trPr>
          <w:cantSplit/>
          <w:tblHeader/>
        </w:trPr>
        <w:tc>
          <w:tcPr>
            <w:tcW w:w="5674" w:type="dxa"/>
          </w:tcPr>
          <w:p w14:paraId="4EACA5F5" w14:textId="77777777" w:rsidR="00AA2A5D" w:rsidRPr="006E0DB5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5FEF055A" w14:textId="50E0A606" w:rsidR="00AA2A5D" w:rsidRPr="006E0DB5" w:rsidRDefault="00AA2A5D" w:rsidP="00E9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F63C18" w:rsidRPr="006E0DB5" w14:paraId="4C5391CF" w14:textId="77777777" w:rsidTr="002F0BF7">
        <w:trPr>
          <w:cantSplit/>
          <w:tblHeader/>
        </w:trPr>
        <w:tc>
          <w:tcPr>
            <w:tcW w:w="5674" w:type="dxa"/>
          </w:tcPr>
          <w:p w14:paraId="4F8A2972" w14:textId="77777777" w:rsidR="00F63C18" w:rsidRPr="006E0DB5" w:rsidRDefault="00F63C18" w:rsidP="00F6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392144A7" w14:textId="2804739E" w:rsidR="00F63C18" w:rsidRPr="006E0DB5" w:rsidRDefault="00FD6245" w:rsidP="00F63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B130D6" w:rsidRPr="006E0DB5" w14:paraId="6C6B28D6" w14:textId="77777777" w:rsidTr="002F0BF7">
        <w:trPr>
          <w:cantSplit/>
          <w:tblHeader/>
        </w:trPr>
        <w:tc>
          <w:tcPr>
            <w:tcW w:w="5674" w:type="dxa"/>
          </w:tcPr>
          <w:p w14:paraId="3D0D958E" w14:textId="77777777" w:rsidR="00B130D6" w:rsidRPr="006E0DB5" w:rsidRDefault="00B130D6" w:rsidP="00B1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C680BA" w14:textId="2731A476" w:rsidR="00B130D6" w:rsidRPr="006E0DB5" w:rsidRDefault="00296562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1F1BCE" w:rsidRPr="001F1BC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8B7196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B7196" w:rsidRPr="006E0DB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743" w:type="dxa"/>
          </w:tcPr>
          <w:p w14:paraId="79452361" w14:textId="0AE1F1DE" w:rsidR="00B130D6" w:rsidRPr="006E0DB5" w:rsidRDefault="00B130D6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8B7196"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AA2A5D" w:rsidRPr="006E0DB5" w14:paraId="153BD1E2" w14:textId="77777777" w:rsidTr="002F0BF7">
        <w:trPr>
          <w:cantSplit/>
          <w:trHeight w:val="324"/>
        </w:trPr>
        <w:tc>
          <w:tcPr>
            <w:tcW w:w="5674" w:type="dxa"/>
            <w:tcBorders>
              <w:bottom w:val="nil"/>
            </w:tcBorders>
            <w:vAlign w:val="bottom"/>
          </w:tcPr>
          <w:p w14:paraId="660A8975" w14:textId="77777777" w:rsidR="00AA2A5D" w:rsidRPr="006E0DB5" w:rsidRDefault="00AA2A5D" w:rsidP="007F550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B3F964A" w14:textId="77777777" w:rsidR="00AA2A5D" w:rsidRPr="006E0DB5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43" w:type="dxa"/>
            <w:tcBorders>
              <w:bottom w:val="nil"/>
            </w:tcBorders>
          </w:tcPr>
          <w:p w14:paraId="01758A00" w14:textId="77777777" w:rsidR="00AA2A5D" w:rsidRPr="006E0DB5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941F0" w:rsidRPr="006E0DB5" w14:paraId="2C18984F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32EF8134" w14:textId="007147BC" w:rsidR="001941F0" w:rsidRPr="006E0DB5" w:rsidRDefault="00C77422" w:rsidP="001941F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="00244D0B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ต้น</w:t>
            </w:r>
            <w:r w:rsidR="001941F0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087BA91" w14:textId="7C8193B3" w:rsidR="001941F0" w:rsidRPr="006E0DB5" w:rsidRDefault="000757D4" w:rsidP="0019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  <w:tc>
          <w:tcPr>
            <w:tcW w:w="1743" w:type="dxa"/>
            <w:tcBorders>
              <w:bottom w:val="nil"/>
            </w:tcBorders>
          </w:tcPr>
          <w:p w14:paraId="620D1CD9" w14:textId="60CDB26A" w:rsidR="001941F0" w:rsidRPr="006E0DB5" w:rsidRDefault="001941F0" w:rsidP="0019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</w:tr>
      <w:tr w:rsidR="001941F0" w:rsidRPr="006E0DB5" w14:paraId="05E68064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1E3AFA26" w14:textId="452F9639" w:rsidR="001941F0" w:rsidRPr="006E0DB5" w:rsidRDefault="001941F0" w:rsidP="001941F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E0FA7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  <w:r w:rsidR="0038791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คืนระหว่างงวด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579B52B4" w14:textId="7C94E9DE" w:rsidR="001941F0" w:rsidRPr="006E0DB5" w:rsidRDefault="000757D4" w:rsidP="001941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(997)</w:t>
            </w:r>
          </w:p>
        </w:tc>
        <w:tc>
          <w:tcPr>
            <w:tcW w:w="1743" w:type="dxa"/>
            <w:tcBorders>
              <w:bottom w:val="nil"/>
            </w:tcBorders>
          </w:tcPr>
          <w:p w14:paraId="7CC0A77E" w14:textId="4E426FA3" w:rsidR="001941F0" w:rsidRPr="006E0DB5" w:rsidRDefault="001941F0" w:rsidP="001941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3,988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941F0" w:rsidRPr="006E0DB5" w14:paraId="6DBC7DBD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5D480197" w14:textId="0C7D51A6" w:rsidR="001941F0" w:rsidRPr="006E0DB5" w:rsidRDefault="00C77422" w:rsidP="001941F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="0038791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ปลาย</w:t>
            </w:r>
            <w:r w:rsidR="001941F0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E71F884" w14:textId="01006019" w:rsidR="001941F0" w:rsidRPr="006E0DB5" w:rsidRDefault="000757D4" w:rsidP="001941F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59,810</w:t>
            </w:r>
          </w:p>
        </w:tc>
        <w:tc>
          <w:tcPr>
            <w:tcW w:w="1743" w:type="dxa"/>
            <w:tcBorders>
              <w:bottom w:val="nil"/>
            </w:tcBorders>
          </w:tcPr>
          <w:p w14:paraId="6557A0B0" w14:textId="65C1A5F7" w:rsidR="001941F0" w:rsidRPr="006E0DB5" w:rsidRDefault="001941F0" w:rsidP="001941F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</w:tr>
    </w:tbl>
    <w:p w14:paraId="0E6AB660" w14:textId="77777777" w:rsidR="002F47AB" w:rsidRDefault="002F47AB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5F87FC5" w14:textId="0D3C691E" w:rsidR="009B2CD4" w:rsidRDefault="009B2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D0B35E3" w14:textId="38A504E8" w:rsidR="00A82542" w:rsidRPr="006E0DB5" w:rsidRDefault="00F10BFF" w:rsidP="001F3778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 New" w:eastAsia="Cordia New" w:hAnsi="Browallia New" w:cs="Browallia New"/>
          <w:sz w:val="28"/>
          <w:szCs w:val="28"/>
          <w:lang w:eastAsia="th-TH"/>
        </w:rPr>
      </w:pP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lastRenderedPageBreak/>
        <w:t>ในปี</w:t>
      </w:r>
      <w:r w:rsidR="00F12EA2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</w:t>
      </w:r>
      <w:r w:rsidR="00F12EA2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2564</w:t>
      </w:r>
      <w:r w:rsidR="00561BFF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บริษัทได้กู้ยืมเงินจาก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ญาติกรรมการเป็นจำนวนเงินรวม 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83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.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75</w:t>
      </w:r>
      <w:r w:rsidR="00C71FF1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ล้านบาท โดยไม่มีหลักประกัน 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และมีอัตราดอกเบี้ยร้อยละ </w:t>
      </w:r>
      <w:r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MLR</w:t>
      </w:r>
      <w:r w:rsidR="00821619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</w:t>
      </w:r>
      <w:r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-</w:t>
      </w:r>
      <w:r w:rsidR="00821619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0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.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25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ต่อปี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84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งวดรายเดือน งวดละ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1</w:t>
      </w:r>
      <w:r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.</w:t>
      </w:r>
      <w:r w:rsidR="006E0DB5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>00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ล้านบาท และชำระเงินต้นพร้อมดอกเบี้ยส่วนที่เหลือทั้งจำนวนงวดสุดท้ายภายในวันที่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25 </w:t>
      </w:r>
      <w:r w:rsidR="00E30990" w:rsidRPr="006E0DB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กันยายน</w:t>
      </w:r>
      <w:r w:rsidR="00E30990" w:rsidRPr="006E0DB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2571</w:t>
      </w:r>
    </w:p>
    <w:p w14:paraId="3DB231C4" w14:textId="77777777" w:rsidR="00D65115" w:rsidRDefault="00D65115" w:rsidP="001F3778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 New" w:eastAsia="Cordia New" w:hAnsi="Browallia New" w:cs="Browallia New"/>
          <w:sz w:val="28"/>
          <w:szCs w:val="28"/>
          <w:lang w:eastAsia="th-TH"/>
        </w:rPr>
      </w:pPr>
    </w:p>
    <w:p w14:paraId="3BD81C78" w14:textId="1E3A6DA8" w:rsidR="00D65115" w:rsidRPr="00D65115" w:rsidRDefault="00D65115" w:rsidP="00D65115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 New" w:eastAsia="Cordia New" w:hAnsi="Browallia New" w:cs="Browallia New"/>
          <w:sz w:val="28"/>
          <w:szCs w:val="28"/>
          <w:lang w:eastAsia="th-TH"/>
        </w:rPr>
      </w:pP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เมื่อวันที่ </w:t>
      </w:r>
      <w:r w:rsidRPr="00D6511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26 </w:t>
      </w: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เมษายน </w:t>
      </w:r>
      <w:r w:rsidRPr="00D6511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2566 </w:t>
      </w: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บริษัททำบันทึกข้อตกลงเปลี่ยนแปลงเงื่อนไขการพักชำระหนี้เงินต้น สำหรับงวดเดือนพฤษภาคม ถึงเดือนธันวาคม </w:t>
      </w:r>
      <w:r w:rsidRPr="00D6511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2566 </w:t>
      </w: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รวม </w:t>
      </w:r>
      <w:r w:rsidRPr="00D6511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8 </w:t>
      </w: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งวด ต่อมาเมื่อวันที่ </w:t>
      </w:r>
      <w:r w:rsidRPr="00D6511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2 </w:t>
      </w: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กุมภาพันธ์ </w:t>
      </w:r>
      <w:r w:rsidRPr="00D6511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2567 </w:t>
      </w: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บริษัททำบันทึกข้อตกลงเปลี่ยนแปลงเงื่อนไขการพักชำระเงินต้น ฉบับที่ </w:t>
      </w:r>
      <w:r w:rsidRPr="00D6511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2 </w:t>
      </w: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ตั้งแต่เดือนมกราคมถึงเดือนสิงหาคม </w:t>
      </w:r>
      <w:r w:rsidRPr="00D6511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2567 </w:t>
      </w: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รวม </w:t>
      </w:r>
      <w:r w:rsidRPr="00D65115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8 </w:t>
      </w: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งวด โดยผู้ให้กู้ยินยอมให้บริษัทชำระเฉพาะดอกเบี้ยให้แก่ผู้ให้กู้ ซึ่งบริษัทจะชำระหนี้ทั้งจำนวนตามสัญญาเงินกู้ให้แก่ผู้ให้กู้ภายใน</w:t>
      </w:r>
      <w:r w:rsidR="00DB1D5E">
        <w:rPr>
          <w:rFonts w:ascii="Browallia New" w:eastAsia="Cordia New" w:hAnsi="Browallia New" w:cs="Browallia New"/>
          <w:sz w:val="28"/>
          <w:szCs w:val="28"/>
          <w:cs/>
          <w:lang w:eastAsia="th-TH"/>
        </w:rPr>
        <w:br/>
      </w:r>
      <w:r w:rsidRPr="00D65115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ปี </w:t>
      </w:r>
      <w:r w:rsidRPr="00D65115">
        <w:rPr>
          <w:rFonts w:ascii="Browallia New" w:eastAsia="Cordia New" w:hAnsi="Browallia New" w:cs="Browallia New"/>
          <w:sz w:val="28"/>
          <w:szCs w:val="28"/>
          <w:lang w:eastAsia="th-TH"/>
        </w:rPr>
        <w:t>2571</w:t>
      </w:r>
    </w:p>
    <w:p w14:paraId="673A37AC" w14:textId="57526EED" w:rsidR="00FC2544" w:rsidRPr="006E0DB5" w:rsidRDefault="00FC2544" w:rsidP="00C16FF0">
      <w:pPr>
        <w:tabs>
          <w:tab w:val="left" w:pos="63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5AC73F" w14:textId="72293947" w:rsidR="005753E0" w:rsidRPr="006E0DB5" w:rsidRDefault="005753E0" w:rsidP="007E3E3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</w:t>
      </w: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A83569" w:rsidRPr="006E0DB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- </w:t>
      </w:r>
      <w:r w:rsidR="00241D9E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ลูกค้าทั่วไป</w:t>
      </w:r>
    </w:p>
    <w:p w14:paraId="187338BA" w14:textId="77777777" w:rsidR="00100BB0" w:rsidRPr="006E0DB5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933A646" w14:textId="5A4E3A8F" w:rsidR="00EF1E53" w:rsidRPr="006E0DB5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81C27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281C27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1F1BCE" w:rsidRPr="001F1BCE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775A75" w:rsidRPr="006E0DB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420E7" w:rsidRPr="006E0DB5">
        <w:rPr>
          <w:rFonts w:ascii="Browallia New" w:hAnsi="Browallia New" w:cs="Browallia New"/>
          <w:sz w:val="28"/>
          <w:szCs w:val="28"/>
        </w:rPr>
        <w:t>256</w:t>
      </w:r>
      <w:r w:rsidR="00775A75" w:rsidRPr="006E0DB5">
        <w:rPr>
          <w:rFonts w:ascii="Browallia New" w:hAnsi="Browallia New" w:cs="Browallia New"/>
          <w:sz w:val="28"/>
          <w:szCs w:val="28"/>
        </w:rPr>
        <w:t>7</w:t>
      </w:r>
      <w:r w:rsidR="008A5BC4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6E0DB5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D57D8F" w:rsidRPr="006E0DB5">
        <w:rPr>
          <w:rFonts w:ascii="Browallia New" w:hAnsi="Browallia New" w:cs="Browallia New"/>
          <w:sz w:val="28"/>
          <w:szCs w:val="28"/>
        </w:rPr>
        <w:t>31</w:t>
      </w:r>
      <w:r w:rsidR="00B96D45" w:rsidRPr="006E0DB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57D8F" w:rsidRPr="006E0DB5">
        <w:rPr>
          <w:rFonts w:ascii="Browallia New" w:hAnsi="Browallia New" w:cs="Browallia New"/>
          <w:sz w:val="28"/>
          <w:szCs w:val="28"/>
        </w:rPr>
        <w:t>256</w:t>
      </w:r>
      <w:r w:rsidR="00775A75" w:rsidRPr="006E0DB5">
        <w:rPr>
          <w:rFonts w:ascii="Browallia New" w:hAnsi="Browallia New" w:cs="Browallia New"/>
          <w:sz w:val="28"/>
          <w:szCs w:val="28"/>
        </w:rPr>
        <w:t>6</w:t>
      </w:r>
      <w:r w:rsidR="00B96D45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2DF" w:rsidRPr="006E0DB5">
        <w:rPr>
          <w:rFonts w:ascii="Browallia New" w:hAnsi="Browallia New" w:cs="Browallia New"/>
          <w:sz w:val="28"/>
          <w:szCs w:val="28"/>
          <w:cs/>
        </w:rPr>
        <w:t xml:space="preserve">ลูกหนี้การค้า </w:t>
      </w:r>
      <w:r w:rsidR="009746F7" w:rsidRPr="006E0DB5">
        <w:rPr>
          <w:rFonts w:ascii="Browallia New" w:hAnsi="Browallia New" w:cs="Browallia New"/>
          <w:sz w:val="28"/>
          <w:szCs w:val="28"/>
        </w:rPr>
        <w:t>-</w:t>
      </w:r>
      <w:r w:rsidR="00CB12DF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156048" w:rsidRPr="006E0DB5">
        <w:rPr>
          <w:rFonts w:ascii="Browallia New" w:hAnsi="Browallia New" w:cs="Browallia New"/>
          <w:sz w:val="28"/>
          <w:szCs w:val="28"/>
          <w:cs/>
        </w:rPr>
        <w:t>ลูกค้าทั่วไป</w:t>
      </w:r>
      <w:r w:rsidR="000B220E" w:rsidRPr="006E0DB5">
        <w:rPr>
          <w:rFonts w:ascii="Browallia New" w:hAnsi="Browallia New" w:cs="Browallia New"/>
          <w:sz w:val="28"/>
          <w:szCs w:val="28"/>
          <w:cs/>
        </w:rPr>
        <w:t xml:space="preserve"> สามารถวิเคราะห์ตามอายุหนี้ที่</w:t>
      </w:r>
      <w:r w:rsidR="001F1AC0">
        <w:rPr>
          <w:rFonts w:ascii="Browallia New" w:hAnsi="Browallia New" w:cs="Browallia New"/>
          <w:sz w:val="28"/>
          <w:szCs w:val="28"/>
        </w:rPr>
        <w:br/>
      </w:r>
      <w:r w:rsidR="000B220E" w:rsidRPr="006E0DB5">
        <w:rPr>
          <w:rFonts w:ascii="Browallia New" w:hAnsi="Browallia New" w:cs="Browallia New"/>
          <w:sz w:val="28"/>
          <w:szCs w:val="28"/>
          <w:cs/>
        </w:rPr>
        <w:t>ค้างชำระได้ดังนี้</w:t>
      </w:r>
    </w:p>
    <w:p w14:paraId="1B98B92B" w14:textId="77777777" w:rsidR="00100BB0" w:rsidRPr="006E0DB5" w:rsidRDefault="00100BB0" w:rsidP="00100BB0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4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3817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6E0DB5" w14:paraId="560A726A" w14:textId="77777777" w:rsidTr="00BD40CE">
        <w:tc>
          <w:tcPr>
            <w:tcW w:w="3817" w:type="dxa"/>
          </w:tcPr>
          <w:p w14:paraId="65D15DB6" w14:textId="77777777" w:rsidR="0026390A" w:rsidRPr="006E0DB5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6E0DB5" w:rsidRDefault="0026390A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63C18" w:rsidRPr="006E0DB5" w14:paraId="39D57C51" w14:textId="77777777" w:rsidTr="00BD40CE">
        <w:tc>
          <w:tcPr>
            <w:tcW w:w="3817" w:type="dxa"/>
          </w:tcPr>
          <w:p w14:paraId="69D420A6" w14:textId="77777777" w:rsidR="00F63C18" w:rsidRPr="006E0DB5" w:rsidRDefault="00F63C18" w:rsidP="00F63C18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05CAECE2" w:rsidR="00F63C18" w:rsidRPr="006E0DB5" w:rsidRDefault="005C1EB0" w:rsidP="00F63C1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37" w:type="dxa"/>
          </w:tcPr>
          <w:p w14:paraId="2A35EE10" w14:textId="77777777" w:rsidR="00F63C18" w:rsidRPr="006E0DB5" w:rsidRDefault="00F63C18" w:rsidP="00F63C18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15613377" w:rsidR="00F63C18" w:rsidRPr="006E0DB5" w:rsidRDefault="005C1EB0" w:rsidP="00F63C18">
            <w:pPr>
              <w:tabs>
                <w:tab w:val="left" w:pos="540"/>
              </w:tabs>
              <w:spacing w:line="240" w:lineRule="auto"/>
              <w:ind w:left="-99" w:right="-108" w:hanging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045A1B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3420E7" w:rsidRPr="006E0DB5" w14:paraId="425A0BC5" w14:textId="77777777" w:rsidTr="00BD40CE">
        <w:tc>
          <w:tcPr>
            <w:tcW w:w="3817" w:type="dxa"/>
          </w:tcPr>
          <w:p w14:paraId="4E0EF496" w14:textId="77777777" w:rsidR="003420E7" w:rsidRPr="006E0DB5" w:rsidRDefault="003420E7" w:rsidP="003420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2AB39861" w:rsidR="003420E7" w:rsidRPr="006E0DB5" w:rsidRDefault="00281C2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1F1BCE" w:rsidRPr="001F1BC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775A75" w:rsidRPr="006E0DB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3420E7" w:rsidRPr="006E0DB5" w:rsidRDefault="003420E7" w:rsidP="003420E7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64979CB9" w:rsidR="003420E7" w:rsidRPr="006E0DB5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75A75"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37" w:type="dxa"/>
            <w:vAlign w:val="bottom"/>
          </w:tcPr>
          <w:p w14:paraId="6C6D095E" w14:textId="77777777" w:rsidR="003420E7" w:rsidRPr="006E0DB5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05B861B6" w:rsidR="003420E7" w:rsidRPr="006E0DB5" w:rsidRDefault="00281C2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A2507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1F1BCE" w:rsidRPr="001F1BC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775A75" w:rsidRPr="006E0DB5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3420E7" w:rsidRPr="006E0DB5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50F805CD" w:rsidR="003420E7" w:rsidRPr="006E0DB5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75A75"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4D4C3A" w:rsidRPr="006E0DB5" w14:paraId="7F50F15D" w14:textId="77777777" w:rsidTr="00BD40CE">
        <w:trPr>
          <w:trHeight w:hRule="exact" w:val="333"/>
        </w:trPr>
        <w:tc>
          <w:tcPr>
            <w:tcW w:w="3817" w:type="dxa"/>
            <w:vAlign w:val="bottom"/>
          </w:tcPr>
          <w:p w14:paraId="13826826" w14:textId="77777777" w:rsidR="0026390A" w:rsidRPr="006E0DB5" w:rsidRDefault="0026390A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6E0DB5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6E0DB5" w:rsidRDefault="0026390A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6E0DB5" w:rsidRDefault="0026390A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6E0DB5" w:rsidRDefault="0026390A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6E0DB5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6E0DB5" w:rsidRDefault="0026390A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6E0DB5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5238E" w:rsidRPr="006E0DB5" w14:paraId="3757F7CD" w14:textId="77777777" w:rsidTr="00BD40CE">
        <w:tc>
          <w:tcPr>
            <w:tcW w:w="3817" w:type="dxa"/>
            <w:hideMark/>
          </w:tcPr>
          <w:p w14:paraId="5F486695" w14:textId="1AFB786A" w:rsidR="0075238E" w:rsidRPr="006E0DB5" w:rsidRDefault="0075238E" w:rsidP="0075238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00006E79" w:rsidR="0075238E" w:rsidRPr="006E0DB5" w:rsidRDefault="004B38B0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7E7EFF">
              <w:rPr>
                <w:rFonts w:ascii="Browallia New" w:hAnsi="Browallia New" w:cs="Browallia New"/>
                <w:sz w:val="28"/>
                <w:szCs w:val="28"/>
              </w:rPr>
              <w:t>2,071</w:t>
            </w:r>
          </w:p>
        </w:tc>
        <w:tc>
          <w:tcPr>
            <w:tcW w:w="236" w:type="dxa"/>
          </w:tcPr>
          <w:p w14:paraId="0F8ACB37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AA2A810" w14:textId="01309FB4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170,171</w:t>
            </w:r>
          </w:p>
        </w:tc>
        <w:tc>
          <w:tcPr>
            <w:tcW w:w="237" w:type="dxa"/>
          </w:tcPr>
          <w:p w14:paraId="2D1658A9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32328C5F" w:rsidR="0075238E" w:rsidRPr="005477D2" w:rsidRDefault="005802C4" w:rsidP="00580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15</w:t>
            </w:r>
            <w:r w:rsidR="007E7EFF">
              <w:rPr>
                <w:rFonts w:ascii="Browallia New" w:hAnsi="Browallia New" w:cs="Browallia New"/>
                <w:sz w:val="28"/>
                <w:szCs w:val="28"/>
              </w:rPr>
              <w:t>3,315</w:t>
            </w:r>
          </w:p>
        </w:tc>
        <w:tc>
          <w:tcPr>
            <w:tcW w:w="236" w:type="dxa"/>
          </w:tcPr>
          <w:p w14:paraId="3041FF2D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6EE737E3" w14:textId="42E53975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153,929</w:t>
            </w:r>
          </w:p>
        </w:tc>
      </w:tr>
      <w:tr w:rsidR="0075238E" w:rsidRPr="006E0DB5" w14:paraId="30220877" w14:textId="77777777" w:rsidTr="00BD40CE">
        <w:tc>
          <w:tcPr>
            <w:tcW w:w="3817" w:type="dxa"/>
          </w:tcPr>
          <w:p w14:paraId="0EDBAA99" w14:textId="3C473C38" w:rsidR="0075238E" w:rsidRPr="006E0DB5" w:rsidRDefault="0075238E" w:rsidP="0075238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DE6A7D6" w14:textId="7286E195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C191EF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75238E" w:rsidRPr="005477D2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5238E" w:rsidRPr="006E0DB5" w14:paraId="038A2D84" w14:textId="77777777" w:rsidTr="00BD40CE">
        <w:tc>
          <w:tcPr>
            <w:tcW w:w="3817" w:type="dxa"/>
          </w:tcPr>
          <w:p w14:paraId="3341DE84" w14:textId="13DE15A6" w:rsidR="0075238E" w:rsidRPr="006E0DB5" w:rsidRDefault="0075238E" w:rsidP="0075238E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36DF8619" w:rsidR="0075238E" w:rsidRPr="006E0DB5" w:rsidRDefault="004B38B0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88,</w:t>
            </w:r>
            <w:r w:rsidR="007E7EFF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  <w:tc>
          <w:tcPr>
            <w:tcW w:w="236" w:type="dxa"/>
          </w:tcPr>
          <w:p w14:paraId="4E5E15DE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A79C5A3" w14:textId="416B5F15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114,006</w:t>
            </w:r>
          </w:p>
        </w:tc>
        <w:tc>
          <w:tcPr>
            <w:tcW w:w="237" w:type="dxa"/>
          </w:tcPr>
          <w:p w14:paraId="7C9FB0F0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47CF10A2" w:rsidR="0075238E" w:rsidRPr="005477D2" w:rsidRDefault="005802C4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85,</w:t>
            </w:r>
            <w:r w:rsidR="007E7EFF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36" w:type="dxa"/>
          </w:tcPr>
          <w:p w14:paraId="4EB59AF0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6EDA0B47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110,204</w:t>
            </w:r>
          </w:p>
        </w:tc>
      </w:tr>
      <w:tr w:rsidR="0075238E" w:rsidRPr="006E0DB5" w14:paraId="3D5F3FC5" w14:textId="77777777" w:rsidTr="00BD40CE">
        <w:tc>
          <w:tcPr>
            <w:tcW w:w="3817" w:type="dxa"/>
          </w:tcPr>
          <w:p w14:paraId="6B996A86" w14:textId="49F14AF5" w:rsidR="0075238E" w:rsidRPr="006E0DB5" w:rsidRDefault="0075238E" w:rsidP="0075238E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5D746EDD" w:rsidR="0075238E" w:rsidRPr="006E0DB5" w:rsidRDefault="004B38B0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</w:t>
            </w:r>
            <w:r w:rsidR="007E7EFF">
              <w:rPr>
                <w:rFonts w:ascii="Browallia New" w:hAnsi="Browallia New" w:cs="Browallia New"/>
                <w:sz w:val="28"/>
                <w:szCs w:val="28"/>
              </w:rPr>
              <w:t>511</w:t>
            </w:r>
          </w:p>
        </w:tc>
        <w:tc>
          <w:tcPr>
            <w:tcW w:w="236" w:type="dxa"/>
          </w:tcPr>
          <w:p w14:paraId="30B97244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56162DC" w14:textId="4F2B864A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30,338</w:t>
            </w:r>
          </w:p>
        </w:tc>
        <w:tc>
          <w:tcPr>
            <w:tcW w:w="237" w:type="dxa"/>
          </w:tcPr>
          <w:p w14:paraId="141A68B1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7519A671" w:rsidR="0075238E" w:rsidRPr="005477D2" w:rsidRDefault="005802C4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E7EFF">
              <w:rPr>
                <w:rFonts w:ascii="Browallia New" w:hAnsi="Browallia New" w:cs="Browallia New"/>
                <w:sz w:val="28"/>
                <w:szCs w:val="28"/>
              </w:rPr>
              <w:t>5,975</w:t>
            </w:r>
          </w:p>
        </w:tc>
        <w:tc>
          <w:tcPr>
            <w:tcW w:w="236" w:type="dxa"/>
          </w:tcPr>
          <w:p w14:paraId="2C582A77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3DEF9176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29,630</w:t>
            </w:r>
          </w:p>
        </w:tc>
      </w:tr>
      <w:tr w:rsidR="0075238E" w:rsidRPr="006E0DB5" w14:paraId="7BD5A80E" w14:textId="77777777" w:rsidTr="00BD40CE">
        <w:tc>
          <w:tcPr>
            <w:tcW w:w="3817" w:type="dxa"/>
          </w:tcPr>
          <w:p w14:paraId="3485F7FD" w14:textId="48D5880C" w:rsidR="0075238E" w:rsidRPr="006E0DB5" w:rsidRDefault="0075238E" w:rsidP="0075238E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12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015953E1" w:rsidR="0075238E" w:rsidRPr="006E0DB5" w:rsidRDefault="004B38B0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</w:t>
            </w:r>
            <w:r w:rsidR="007E7EFF">
              <w:rPr>
                <w:rFonts w:ascii="Browallia New" w:hAnsi="Browallia New" w:cs="Browallia New"/>
                <w:sz w:val="28"/>
                <w:szCs w:val="28"/>
              </w:rPr>
              <w:t>737</w:t>
            </w:r>
          </w:p>
        </w:tc>
        <w:tc>
          <w:tcPr>
            <w:tcW w:w="236" w:type="dxa"/>
          </w:tcPr>
          <w:p w14:paraId="7086FAE8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554828E" w14:textId="53CBAC22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5,763</w:t>
            </w:r>
          </w:p>
        </w:tc>
        <w:tc>
          <w:tcPr>
            <w:tcW w:w="237" w:type="dxa"/>
          </w:tcPr>
          <w:p w14:paraId="16214732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355759C9" w:rsidR="0075238E" w:rsidRPr="005477D2" w:rsidRDefault="005802C4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</w:t>
            </w:r>
            <w:r w:rsidR="007E7EFF">
              <w:rPr>
                <w:rFonts w:ascii="Browallia New" w:hAnsi="Browallia New" w:cs="Browallia New"/>
                <w:sz w:val="28"/>
                <w:szCs w:val="28"/>
              </w:rPr>
              <w:t>698</w:t>
            </w:r>
          </w:p>
        </w:tc>
        <w:tc>
          <w:tcPr>
            <w:tcW w:w="236" w:type="dxa"/>
          </w:tcPr>
          <w:p w14:paraId="5F941FFA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2AAC40A6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5,693</w:t>
            </w:r>
          </w:p>
        </w:tc>
      </w:tr>
      <w:tr w:rsidR="0075238E" w:rsidRPr="006E0DB5" w14:paraId="116EA551" w14:textId="77777777" w:rsidTr="00BD40CE">
        <w:tc>
          <w:tcPr>
            <w:tcW w:w="3817" w:type="dxa"/>
          </w:tcPr>
          <w:p w14:paraId="18BE4A92" w14:textId="42D1158B" w:rsidR="0075238E" w:rsidRPr="006E0DB5" w:rsidRDefault="0075238E" w:rsidP="0075238E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12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330BC54D" w:rsidR="0075238E" w:rsidRPr="006E0DB5" w:rsidRDefault="007E7EFF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495</w:t>
            </w:r>
          </w:p>
        </w:tc>
        <w:tc>
          <w:tcPr>
            <w:tcW w:w="236" w:type="dxa"/>
          </w:tcPr>
          <w:p w14:paraId="398FCDAB" w14:textId="77777777" w:rsidR="0075238E" w:rsidRPr="006E0DB5" w:rsidRDefault="0075238E" w:rsidP="0075238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479779BB" w:rsidR="0075238E" w:rsidRPr="006E0DB5" w:rsidRDefault="0075238E" w:rsidP="0075238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419</w:t>
            </w:r>
          </w:p>
        </w:tc>
        <w:tc>
          <w:tcPr>
            <w:tcW w:w="237" w:type="dxa"/>
          </w:tcPr>
          <w:p w14:paraId="7BC1CBCA" w14:textId="77777777" w:rsidR="0075238E" w:rsidRPr="006E0DB5" w:rsidRDefault="0075238E" w:rsidP="0075238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4A832961" w:rsidR="0075238E" w:rsidRPr="005477D2" w:rsidRDefault="007E7EFF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486</w:t>
            </w:r>
          </w:p>
        </w:tc>
        <w:tc>
          <w:tcPr>
            <w:tcW w:w="236" w:type="dxa"/>
          </w:tcPr>
          <w:p w14:paraId="169FBD02" w14:textId="77777777" w:rsidR="0075238E" w:rsidRPr="006E0DB5" w:rsidRDefault="0075238E" w:rsidP="0075238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2D38DF8C" w:rsidR="0075238E" w:rsidRPr="006E0DB5" w:rsidRDefault="0075238E" w:rsidP="007523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</w:tr>
      <w:tr w:rsidR="00F45DA9" w:rsidRPr="006E0DB5" w14:paraId="382C7843" w14:textId="77777777" w:rsidTr="00BD40CE">
        <w:tc>
          <w:tcPr>
            <w:tcW w:w="3817" w:type="dxa"/>
          </w:tcPr>
          <w:p w14:paraId="24CDB232" w14:textId="6A343F86" w:rsidR="00F45DA9" w:rsidRPr="006E0DB5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40DC1DDB" w:rsidR="00F45DA9" w:rsidRPr="006E0DB5" w:rsidRDefault="004B38B0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271,244</w:t>
            </w:r>
          </w:p>
        </w:tc>
        <w:tc>
          <w:tcPr>
            <w:tcW w:w="236" w:type="dxa"/>
          </w:tcPr>
          <w:p w14:paraId="027ABF6F" w14:textId="77777777" w:rsidR="00F45DA9" w:rsidRPr="006E0DB5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1925CB8F" w:rsidR="00F45DA9" w:rsidRPr="006E0DB5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320,697</w:t>
            </w:r>
          </w:p>
        </w:tc>
        <w:tc>
          <w:tcPr>
            <w:tcW w:w="237" w:type="dxa"/>
          </w:tcPr>
          <w:p w14:paraId="60112D72" w14:textId="77777777" w:rsidR="00F45DA9" w:rsidRPr="006E0DB5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72A5C8F6" w:rsidR="00F45DA9" w:rsidRPr="005477D2" w:rsidRDefault="005802C4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258,973</w:t>
            </w:r>
          </w:p>
        </w:tc>
        <w:tc>
          <w:tcPr>
            <w:tcW w:w="236" w:type="dxa"/>
          </w:tcPr>
          <w:p w14:paraId="178CDB9D" w14:textId="77777777" w:rsidR="00F45DA9" w:rsidRPr="006E0DB5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79E4BD05" w:rsidR="00F45DA9" w:rsidRPr="006E0DB5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299,752</w:t>
            </w:r>
          </w:p>
        </w:tc>
      </w:tr>
      <w:tr w:rsidR="00F45DA9" w:rsidRPr="006E0DB5" w14:paraId="2FF21550" w14:textId="77777777">
        <w:tc>
          <w:tcPr>
            <w:tcW w:w="3817" w:type="dxa"/>
          </w:tcPr>
          <w:p w14:paraId="3AB22AAA" w14:textId="77777777" w:rsidR="00F45DA9" w:rsidRPr="006E0DB5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เผื่อผลขาดทุนด้านเครดิต</w:t>
            </w:r>
          </w:p>
          <w:p w14:paraId="15C253E8" w14:textId="213642C9" w:rsidR="00F45DA9" w:rsidRPr="006E0DB5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44" w:type="dxa"/>
            <w:vAlign w:val="bottom"/>
          </w:tcPr>
          <w:p w14:paraId="5B19A6D9" w14:textId="219270BA" w:rsidR="00F45DA9" w:rsidRPr="006E0DB5" w:rsidRDefault="004B38B0" w:rsidP="00F45DA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(53)</w:t>
            </w:r>
          </w:p>
        </w:tc>
        <w:tc>
          <w:tcPr>
            <w:tcW w:w="236" w:type="dxa"/>
          </w:tcPr>
          <w:p w14:paraId="0222BC2F" w14:textId="77777777" w:rsidR="00F45DA9" w:rsidRPr="006E0DB5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99A1964" w14:textId="59FEF182" w:rsidR="00F45DA9" w:rsidRPr="006E0DB5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77CCBB4A" w14:textId="77777777" w:rsidR="00F45DA9" w:rsidRPr="006E0DB5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7C6C5EC0" w:rsidR="00F45DA9" w:rsidRPr="006E0DB5" w:rsidRDefault="005802C4" w:rsidP="00F45DA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(53)</w:t>
            </w:r>
          </w:p>
        </w:tc>
        <w:tc>
          <w:tcPr>
            <w:tcW w:w="236" w:type="dxa"/>
          </w:tcPr>
          <w:p w14:paraId="3D1CBCF0" w14:textId="77777777" w:rsidR="00F45DA9" w:rsidRPr="006E0DB5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57346DBD" w:rsidR="00F45DA9" w:rsidRPr="006E0DB5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45DA9" w:rsidRPr="006E0DB5" w14:paraId="4BCD8D2A" w14:textId="77777777" w:rsidTr="00BD40CE">
        <w:tc>
          <w:tcPr>
            <w:tcW w:w="3817" w:type="dxa"/>
            <w:hideMark/>
          </w:tcPr>
          <w:p w14:paraId="09478BC6" w14:textId="7B29DDA5" w:rsidR="00F45DA9" w:rsidRPr="006E0DB5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4170D044" w:rsidR="00F45DA9" w:rsidRPr="006E0DB5" w:rsidRDefault="004B38B0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271,191</w:t>
            </w:r>
          </w:p>
        </w:tc>
        <w:tc>
          <w:tcPr>
            <w:tcW w:w="236" w:type="dxa"/>
          </w:tcPr>
          <w:p w14:paraId="11524562" w14:textId="77777777" w:rsidR="00F45DA9" w:rsidRPr="006E0DB5" w:rsidRDefault="00F45DA9" w:rsidP="00F45DA9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2483E9C9" w:rsidR="00F45DA9" w:rsidRPr="006E0DB5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320,636</w:t>
            </w:r>
          </w:p>
        </w:tc>
        <w:tc>
          <w:tcPr>
            <w:tcW w:w="237" w:type="dxa"/>
          </w:tcPr>
          <w:p w14:paraId="5571DE1E" w14:textId="77777777" w:rsidR="00F45DA9" w:rsidRPr="006E0DB5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25CED972" w:rsidR="00F45DA9" w:rsidRPr="006E0DB5" w:rsidRDefault="005802C4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258,920</w:t>
            </w:r>
          </w:p>
        </w:tc>
        <w:tc>
          <w:tcPr>
            <w:tcW w:w="236" w:type="dxa"/>
          </w:tcPr>
          <w:p w14:paraId="505CE198" w14:textId="77777777" w:rsidR="00F45DA9" w:rsidRPr="006E0DB5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1162CE7E" w:rsidR="00F45DA9" w:rsidRPr="006E0DB5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299,691</w:t>
            </w:r>
          </w:p>
        </w:tc>
      </w:tr>
    </w:tbl>
    <w:p w14:paraId="6B59214A" w14:textId="77777777" w:rsidR="00D53C30" w:rsidRPr="006E0DB5" w:rsidRDefault="00D53C30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D891D21" w14:textId="77777777" w:rsidR="002509DC" w:rsidRPr="006E0DB5" w:rsidRDefault="002509DC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8CC762A" w14:textId="77777777" w:rsidR="002509DC" w:rsidRPr="006E0DB5" w:rsidRDefault="002509DC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58F9981" w14:textId="41035941" w:rsidR="00B22E81" w:rsidRPr="006E0DB5" w:rsidRDefault="0042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 w:rsidRPr="006E0DB5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3B1184D8" w14:textId="4F5CE6B3" w:rsidR="00C04DF6" w:rsidRPr="006E0DB5" w:rsidRDefault="001364A5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เงินลงทุนในบริษัทย่อย</w:t>
      </w:r>
    </w:p>
    <w:p w14:paraId="74227150" w14:textId="77777777" w:rsidR="00EA2CEB" w:rsidRPr="00AD1DD7" w:rsidRDefault="00EA2CEB" w:rsidP="003C6699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Style w:val="TableGridLight1"/>
        <w:tblW w:w="9096" w:type="dxa"/>
        <w:tblInd w:w="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883"/>
        <w:gridCol w:w="530"/>
        <w:gridCol w:w="353"/>
        <w:gridCol w:w="883"/>
        <w:gridCol w:w="177"/>
        <w:gridCol w:w="707"/>
        <w:gridCol w:w="706"/>
        <w:gridCol w:w="177"/>
        <w:gridCol w:w="883"/>
        <w:gridCol w:w="353"/>
        <w:gridCol w:w="530"/>
        <w:gridCol w:w="884"/>
      </w:tblGrid>
      <w:tr w:rsidR="003C6699" w:rsidRPr="006E0DB5" w14:paraId="36671335" w14:textId="77777777" w:rsidTr="0011174A">
        <w:trPr>
          <w:trHeight w:val="124"/>
        </w:trPr>
        <w:tc>
          <w:tcPr>
            <w:tcW w:w="2030" w:type="dxa"/>
            <w:shd w:val="clear" w:color="auto" w:fill="auto"/>
          </w:tcPr>
          <w:p w14:paraId="22AA4F64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AB4802C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79A617CF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3EC5BE7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4D8EA8EC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14:paraId="74F3573F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3C6699" w:rsidRPr="006E0DB5" w14:paraId="08760719" w14:textId="77777777" w:rsidTr="0011174A">
        <w:tc>
          <w:tcPr>
            <w:tcW w:w="2030" w:type="dxa"/>
            <w:shd w:val="clear" w:color="auto" w:fill="auto"/>
          </w:tcPr>
          <w:p w14:paraId="2B58B3E5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66" w:type="dxa"/>
            <w:gridSpan w:val="12"/>
            <w:shd w:val="clear" w:color="auto" w:fill="auto"/>
          </w:tcPr>
          <w:p w14:paraId="04FA114A" w14:textId="373369FB" w:rsidR="003C6699" w:rsidRPr="006E0DB5" w:rsidRDefault="00FE511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F63C18" w:rsidRPr="00F63C18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การเงินเฉพาะบริษัท</w:t>
            </w:r>
          </w:p>
        </w:tc>
      </w:tr>
      <w:tr w:rsidR="003C6699" w:rsidRPr="006E0DB5" w14:paraId="222490AB" w14:textId="77777777" w:rsidTr="0011174A">
        <w:tc>
          <w:tcPr>
            <w:tcW w:w="2030" w:type="dxa"/>
            <w:shd w:val="clear" w:color="auto" w:fill="auto"/>
          </w:tcPr>
          <w:p w14:paraId="32FAFAF0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66" w:type="dxa"/>
            <w:gridSpan w:val="3"/>
            <w:shd w:val="clear" w:color="auto" w:fill="auto"/>
          </w:tcPr>
          <w:p w14:paraId="61798D25" w14:textId="77777777" w:rsidR="003C6699" w:rsidRPr="006E0DB5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0F28BAFB" w14:textId="77777777" w:rsidR="003C6699" w:rsidRPr="006E0DB5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2899F04C" w14:textId="77777777" w:rsidR="003C6699" w:rsidRPr="006E0DB5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34A46788" w14:textId="77777777" w:rsidR="003C6699" w:rsidRPr="006E0DB5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6E3C84" w:rsidRPr="006E0DB5" w14:paraId="172CD2D5" w14:textId="77777777" w:rsidTr="0011174A">
        <w:tc>
          <w:tcPr>
            <w:tcW w:w="2030" w:type="dxa"/>
            <w:shd w:val="clear" w:color="auto" w:fill="auto"/>
          </w:tcPr>
          <w:p w14:paraId="6FCEB5CD" w14:textId="77777777" w:rsidR="006E3C84" w:rsidRPr="006E0DB5" w:rsidRDefault="006E3C84" w:rsidP="006E3C84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7C60A4CE" w14:textId="70517CF0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ก.ย.</w:t>
            </w:r>
          </w:p>
          <w:p w14:paraId="682176D3" w14:textId="2224C9E7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6D87882" w14:textId="1CC62993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83" w:type="dxa"/>
            <w:shd w:val="clear" w:color="auto" w:fill="auto"/>
          </w:tcPr>
          <w:p w14:paraId="59DC3143" w14:textId="77777777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ก.ย.</w:t>
            </w:r>
          </w:p>
          <w:p w14:paraId="1993F6BC" w14:textId="6F5ACD59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C6D462A" w14:textId="79AC315B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3C498A4" w14:textId="77777777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ก.ย.</w:t>
            </w:r>
          </w:p>
          <w:p w14:paraId="6729981D" w14:textId="48208978" w:rsidR="006E3C84" w:rsidRPr="006E3C84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3" w:type="dxa"/>
            <w:shd w:val="clear" w:color="auto" w:fill="auto"/>
          </w:tcPr>
          <w:p w14:paraId="41BD8F17" w14:textId="678B8690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58A8E1FC" w14:textId="77777777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ก.ย.</w:t>
            </w:r>
          </w:p>
          <w:p w14:paraId="2027372E" w14:textId="61F25E35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4" w:type="dxa"/>
            <w:shd w:val="clear" w:color="auto" w:fill="auto"/>
          </w:tcPr>
          <w:p w14:paraId="1B7CA0AD" w14:textId="60C3B7E4" w:rsidR="006E3C84" w:rsidRPr="006E0DB5" w:rsidRDefault="006E3C84" w:rsidP="006E3C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3C6699" w:rsidRPr="006E0DB5" w14:paraId="38038DA3" w14:textId="77777777" w:rsidTr="0011174A">
        <w:tc>
          <w:tcPr>
            <w:tcW w:w="2030" w:type="dxa"/>
            <w:shd w:val="clear" w:color="auto" w:fill="auto"/>
          </w:tcPr>
          <w:p w14:paraId="2DA101E2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14D2000A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5758374E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6E4E8399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551B83BC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1B99A694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70984917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1D38E295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2A591EE9" w14:textId="77777777" w:rsidR="003C6699" w:rsidRPr="006E0DB5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B0C10" w:rsidRPr="006E0DB5" w14:paraId="3A5F1055" w14:textId="77777777" w:rsidTr="0011174A">
        <w:trPr>
          <w:trHeight w:val="149"/>
        </w:trPr>
        <w:tc>
          <w:tcPr>
            <w:tcW w:w="2030" w:type="dxa"/>
            <w:shd w:val="clear" w:color="auto" w:fill="auto"/>
          </w:tcPr>
          <w:p w14:paraId="7B5D7A82" w14:textId="77777777" w:rsidR="008B0C10" w:rsidRPr="006E0DB5" w:rsidRDefault="008B0C10" w:rsidP="008B0C10">
            <w:pPr>
              <w:spacing w:line="240" w:lineRule="auto"/>
              <w:ind w:left="90" w:right="-180" w:hanging="1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4C31B454" w14:textId="56C55BD8" w:rsidR="008B0C10" w:rsidRPr="006E0DB5" w:rsidRDefault="00A66725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29DFD1F5" w14:textId="4E353F2E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0A867CDF" w14:textId="6AD828A4" w:rsidR="008B0C10" w:rsidRPr="006E0DB5" w:rsidRDefault="00A66725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14:paraId="64713AD2" w14:textId="4CB971ED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66EA72E3" w14:textId="2B52B0B5" w:rsidR="008B0C10" w:rsidRPr="006E0DB5" w:rsidRDefault="00A66725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4B465E2F" w14:textId="2CC25BFE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6598043E" w14:textId="1E51E865" w:rsidR="008B0C10" w:rsidRPr="006E0DB5" w:rsidRDefault="00A66725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4" w:type="dxa"/>
            <w:shd w:val="clear" w:color="auto" w:fill="auto"/>
          </w:tcPr>
          <w:p w14:paraId="13E7B031" w14:textId="7B48AA20" w:rsidR="008B0C10" w:rsidRPr="006E0DB5" w:rsidRDefault="008B0C10" w:rsidP="008B0C1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</w:tbl>
    <w:p w14:paraId="54EBC29D" w14:textId="77777777" w:rsidR="00C01B32" w:rsidRPr="006E0DB5" w:rsidRDefault="00C01B32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0E6F510" w14:textId="0DE47AB9" w:rsidR="00903D86" w:rsidRPr="006E0DB5" w:rsidRDefault="00946BD3" w:rsidP="00C13845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ที่ดิน</w:t>
      </w:r>
      <w:r w:rsidR="000E519E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03D86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อาคาร</w:t>
      </w:r>
      <w:r w:rsidR="00C5637E" w:rsidRPr="006E0DB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903D86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F63C18" w:rsidRDefault="00E16FAA" w:rsidP="00A7155D">
      <w:pPr>
        <w:pStyle w:val="CordiaNew"/>
        <w:tabs>
          <w:tab w:val="clear" w:pos="4153"/>
          <w:tab w:val="left" w:pos="450"/>
        </w:tabs>
        <w:ind w:left="450"/>
        <w:jc w:val="thaiDistribute"/>
        <w:rPr>
          <w:rFonts w:ascii="Browallia New" w:hAnsi="Browallia New" w:cs="Browallia New"/>
          <w:color w:val="auto"/>
          <w:u w:val="single"/>
        </w:rPr>
      </w:pPr>
    </w:p>
    <w:p w14:paraId="26C0082F" w14:textId="4AC70136" w:rsidR="00A853F9" w:rsidRPr="006E0DB5" w:rsidRDefault="009B2711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6E3C84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0B1E22" w:rsidRPr="000B1E2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0533" w:rsidRPr="006E0DB5">
        <w:rPr>
          <w:rFonts w:ascii="Browallia New" w:hAnsi="Browallia New" w:cs="Browallia New"/>
          <w:sz w:val="28"/>
          <w:szCs w:val="28"/>
        </w:rPr>
        <w:t>256</w:t>
      </w:r>
      <w:r w:rsidRPr="006E0DB5">
        <w:rPr>
          <w:rFonts w:ascii="Browallia New" w:hAnsi="Browallia New" w:cs="Browallia New"/>
          <w:sz w:val="28"/>
          <w:szCs w:val="28"/>
        </w:rPr>
        <w:t>7</w:t>
      </w:r>
      <w:r w:rsidR="00A853F9" w:rsidRPr="006E0DB5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</w:t>
      </w:r>
      <w:r w:rsidR="00CC4F80" w:rsidRPr="006E0DB5">
        <w:rPr>
          <w:rFonts w:ascii="Browallia New" w:hAnsi="Browallia New" w:cs="Browallia New"/>
          <w:sz w:val="28"/>
          <w:szCs w:val="28"/>
          <w:cs/>
        </w:rPr>
        <w:t>อย่างย่อ</w:t>
      </w:r>
      <w:r w:rsidR="00A853F9" w:rsidRPr="006E0DB5">
        <w:rPr>
          <w:rFonts w:ascii="Browallia New" w:hAnsi="Browallia New" w:cs="Browallia New"/>
          <w:sz w:val="28"/>
          <w:szCs w:val="28"/>
          <w:cs/>
        </w:rPr>
        <w:t>ของที่ดิน อาคารและอุปกรณ์</w:t>
      </w:r>
      <w:r w:rsidR="00A853F9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A853F9" w:rsidRPr="006E0DB5">
        <w:rPr>
          <w:rFonts w:ascii="Browallia New" w:hAnsi="Browallia New" w:cs="Browallia New"/>
          <w:sz w:val="28"/>
          <w:szCs w:val="28"/>
          <w:cs/>
        </w:rPr>
        <w:t>ดังต่อไปนี้</w:t>
      </w:r>
      <w:r w:rsidR="00A853F9" w:rsidRPr="006E0DB5">
        <w:rPr>
          <w:rFonts w:ascii="Browallia New" w:hAnsi="Browallia New" w:cs="Browallia New"/>
          <w:sz w:val="28"/>
          <w:szCs w:val="28"/>
        </w:rPr>
        <w:t xml:space="preserve"> </w:t>
      </w:r>
    </w:p>
    <w:p w14:paraId="4CF3338C" w14:textId="77777777" w:rsidR="00230302" w:rsidRPr="009B5011" w:rsidRDefault="0023030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6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485"/>
        <w:gridCol w:w="2183"/>
        <w:gridCol w:w="236"/>
        <w:gridCol w:w="2162"/>
      </w:tblGrid>
      <w:tr w:rsidR="004D4C3A" w:rsidRPr="006E0DB5" w14:paraId="3EF9C57A" w14:textId="77777777" w:rsidTr="00911FE8">
        <w:tc>
          <w:tcPr>
            <w:tcW w:w="4485" w:type="dxa"/>
            <w:shd w:val="clear" w:color="auto" w:fill="auto"/>
          </w:tcPr>
          <w:p w14:paraId="0BFF0C14" w14:textId="77777777" w:rsidR="00A853F9" w:rsidRPr="00530E7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27F02FA" w14:textId="77777777" w:rsidR="00A853F9" w:rsidRPr="00530E7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DA214FF" w14:textId="77777777" w:rsidR="00A853F9" w:rsidRPr="00530E7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62" w:type="dxa"/>
            <w:shd w:val="clear" w:color="auto" w:fill="auto"/>
          </w:tcPr>
          <w:p w14:paraId="7E0C7537" w14:textId="77777777" w:rsidR="00A853F9" w:rsidRPr="00530E7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F63C18" w:rsidRPr="006E0DB5" w14:paraId="3C194307" w14:textId="77777777" w:rsidTr="00911FE8">
        <w:tc>
          <w:tcPr>
            <w:tcW w:w="4485" w:type="dxa"/>
            <w:shd w:val="clear" w:color="auto" w:fill="auto"/>
          </w:tcPr>
          <w:p w14:paraId="0F19B4F6" w14:textId="77777777" w:rsidR="00F63C18" w:rsidRPr="00530E7A" w:rsidRDefault="00F63C18" w:rsidP="00F63C1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683FFA76" w14:textId="08330B48" w:rsidR="00F63C18" w:rsidRPr="00530E7A" w:rsidRDefault="00802F83" w:rsidP="00F63C1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30E7A"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530E7A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36" w:type="dxa"/>
            <w:shd w:val="clear" w:color="auto" w:fill="auto"/>
          </w:tcPr>
          <w:p w14:paraId="79786A70" w14:textId="77777777" w:rsidR="00F63C18" w:rsidRPr="00530E7A" w:rsidRDefault="00F63C18" w:rsidP="00F63C1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62" w:type="dxa"/>
            <w:tcBorders>
              <w:bottom w:val="single" w:sz="4" w:space="0" w:color="auto"/>
            </w:tcBorders>
            <w:shd w:val="clear" w:color="auto" w:fill="auto"/>
          </w:tcPr>
          <w:p w14:paraId="1B984845" w14:textId="4637682A" w:rsidR="00F63C18" w:rsidRPr="00530E7A" w:rsidRDefault="00802F83" w:rsidP="00F63C1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30E7A"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530E7A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4D4C3A" w:rsidRPr="006E0DB5" w14:paraId="5F29531B" w14:textId="77777777" w:rsidTr="00911FE8">
        <w:trPr>
          <w:trHeight w:val="283"/>
        </w:trPr>
        <w:tc>
          <w:tcPr>
            <w:tcW w:w="4485" w:type="dxa"/>
            <w:shd w:val="clear" w:color="auto" w:fill="auto"/>
          </w:tcPr>
          <w:p w14:paraId="302D33B8" w14:textId="77777777" w:rsidR="00A853F9" w:rsidRPr="00530E7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5125DAF5" w14:textId="77777777" w:rsidR="00A853F9" w:rsidRPr="00530E7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44DBCED" w14:textId="77777777" w:rsidR="00A853F9" w:rsidRPr="00530E7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  <w:shd w:val="clear" w:color="auto" w:fill="auto"/>
          </w:tcPr>
          <w:p w14:paraId="2555945C" w14:textId="1C0DDBF2" w:rsidR="00A853F9" w:rsidRPr="00530E7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D4C3A" w:rsidRPr="006E0DB5" w14:paraId="10643E0C" w14:textId="77777777" w:rsidTr="00911FE8">
        <w:tc>
          <w:tcPr>
            <w:tcW w:w="4485" w:type="dxa"/>
            <w:shd w:val="clear" w:color="auto" w:fill="auto"/>
          </w:tcPr>
          <w:p w14:paraId="6868791C" w14:textId="621885CC" w:rsidR="000B2052" w:rsidRPr="00530E7A" w:rsidRDefault="007C2C6B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30E7A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</w:t>
            </w:r>
            <w:r w:rsidR="00A73882" w:rsidRPr="00530E7A">
              <w:rPr>
                <w:rFonts w:ascii="Browallia New" w:hAnsi="Browallia New" w:cs="Browallia New"/>
                <w:sz w:val="28"/>
                <w:szCs w:val="28"/>
                <w:cs/>
              </w:rPr>
              <w:t>ต้นงวด</w:t>
            </w:r>
          </w:p>
        </w:tc>
        <w:tc>
          <w:tcPr>
            <w:tcW w:w="2183" w:type="dxa"/>
            <w:shd w:val="clear" w:color="auto" w:fill="auto"/>
          </w:tcPr>
          <w:p w14:paraId="0AFB267B" w14:textId="1D1F416B" w:rsidR="000B2052" w:rsidRPr="00530E7A" w:rsidRDefault="00797B1E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30E7A">
              <w:rPr>
                <w:rFonts w:ascii="Browallia New" w:hAnsi="Browallia New" w:cs="Browallia New"/>
                <w:sz w:val="28"/>
                <w:szCs w:val="28"/>
              </w:rPr>
              <w:t>333,912</w:t>
            </w:r>
          </w:p>
        </w:tc>
        <w:tc>
          <w:tcPr>
            <w:tcW w:w="236" w:type="dxa"/>
            <w:shd w:val="clear" w:color="auto" w:fill="auto"/>
          </w:tcPr>
          <w:p w14:paraId="5FFFE119" w14:textId="77777777" w:rsidR="000B2052" w:rsidRPr="00530E7A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62" w:type="dxa"/>
            <w:shd w:val="clear" w:color="auto" w:fill="auto"/>
          </w:tcPr>
          <w:p w14:paraId="766B608F" w14:textId="4E516A09" w:rsidR="000B2052" w:rsidRPr="00530E7A" w:rsidRDefault="000C0F42" w:rsidP="004479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30E7A">
              <w:rPr>
                <w:rFonts w:ascii="Browallia New" w:hAnsi="Browallia New" w:cs="Browallia New"/>
                <w:sz w:val="28"/>
                <w:szCs w:val="28"/>
                <w:lang w:val="en-GB"/>
              </w:rPr>
              <w:t>326,638</w:t>
            </w:r>
          </w:p>
        </w:tc>
      </w:tr>
      <w:tr w:rsidR="00062CBA" w:rsidRPr="006E0DB5" w14:paraId="76E7BADB" w14:textId="77777777" w:rsidTr="00911FE8">
        <w:tc>
          <w:tcPr>
            <w:tcW w:w="4485" w:type="dxa"/>
            <w:shd w:val="clear" w:color="auto" w:fill="auto"/>
          </w:tcPr>
          <w:p w14:paraId="6F90B3C2" w14:textId="371A2A6D" w:rsidR="00062CBA" w:rsidRPr="00530E7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ซื้อสินทรัพย์เพิ่ม</w:t>
            </w:r>
          </w:p>
        </w:tc>
        <w:tc>
          <w:tcPr>
            <w:tcW w:w="2183" w:type="dxa"/>
            <w:shd w:val="clear" w:color="auto" w:fill="auto"/>
          </w:tcPr>
          <w:p w14:paraId="1D4D0620" w14:textId="36CBA9BA" w:rsidR="00062CBA" w:rsidRPr="00530E7A" w:rsidRDefault="00B321B6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14,056</w:t>
            </w:r>
          </w:p>
        </w:tc>
        <w:tc>
          <w:tcPr>
            <w:tcW w:w="236" w:type="dxa"/>
            <w:shd w:val="clear" w:color="auto" w:fill="auto"/>
          </w:tcPr>
          <w:p w14:paraId="2EF0BBCA" w14:textId="77777777" w:rsidR="00062CBA" w:rsidRPr="00530E7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62" w:type="dxa"/>
            <w:shd w:val="clear" w:color="auto" w:fill="auto"/>
          </w:tcPr>
          <w:p w14:paraId="6460F6C4" w14:textId="7A4A559D" w:rsidR="00062CBA" w:rsidRPr="00530E7A" w:rsidRDefault="00A66725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14,045</w:t>
            </w:r>
          </w:p>
        </w:tc>
      </w:tr>
      <w:tr w:rsidR="00062CBA" w:rsidRPr="006E0DB5" w14:paraId="6918BA12" w14:textId="77777777" w:rsidTr="00911FE8">
        <w:tc>
          <w:tcPr>
            <w:tcW w:w="4485" w:type="dxa"/>
            <w:shd w:val="clear" w:color="auto" w:fill="auto"/>
          </w:tcPr>
          <w:p w14:paraId="61E7312E" w14:textId="2DEA31CE" w:rsidR="00062CBA" w:rsidRPr="00530E7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2ECA1764" w:rsidR="00062CBA" w:rsidRPr="00530E7A" w:rsidRDefault="00B321B6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(27</w:t>
            </w:r>
            <w:r w:rsidR="00EF0C1E"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75E0E2" w14:textId="77777777" w:rsidR="00062CBA" w:rsidRPr="00530E7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62" w:type="dxa"/>
            <w:shd w:val="clear" w:color="auto" w:fill="auto"/>
          </w:tcPr>
          <w:p w14:paraId="4540FC38" w14:textId="34644CA6" w:rsidR="00062CBA" w:rsidRPr="00530E7A" w:rsidRDefault="00B321B6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(27</w:t>
            </w:r>
            <w:r w:rsidR="00EF0C1E"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062CBA" w:rsidRPr="006E0DB5" w14:paraId="1E46DCC3" w14:textId="77777777" w:rsidTr="00911FE8">
        <w:tc>
          <w:tcPr>
            <w:tcW w:w="4485" w:type="dxa"/>
            <w:shd w:val="clear" w:color="auto" w:fill="auto"/>
          </w:tcPr>
          <w:p w14:paraId="4E8D137D" w14:textId="540E256D" w:rsidR="00062CBA" w:rsidRPr="00530E7A" w:rsidRDefault="00062CBA" w:rsidP="00062CB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5318F6F" w14:textId="130DCF76" w:rsidR="00062CBA" w:rsidRPr="00530E7A" w:rsidRDefault="00B321B6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13,000</w:t>
            </w:r>
          </w:p>
        </w:tc>
        <w:tc>
          <w:tcPr>
            <w:tcW w:w="236" w:type="dxa"/>
            <w:shd w:val="clear" w:color="auto" w:fill="auto"/>
          </w:tcPr>
          <w:p w14:paraId="295853D1" w14:textId="77777777" w:rsidR="00062CBA" w:rsidRPr="00530E7A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62" w:type="dxa"/>
            <w:shd w:val="clear" w:color="auto" w:fill="auto"/>
            <w:vAlign w:val="bottom"/>
          </w:tcPr>
          <w:p w14:paraId="3C943F22" w14:textId="7169C6A1" w:rsidR="00062CBA" w:rsidRPr="00530E7A" w:rsidRDefault="00B321B6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30E7A">
              <w:rPr>
                <w:rFonts w:ascii="Browallia New" w:hAnsi="Browallia New" w:cs="Browallia New"/>
                <w:sz w:val="28"/>
                <w:szCs w:val="28"/>
              </w:rPr>
              <w:t>13,000</w:t>
            </w:r>
          </w:p>
        </w:tc>
      </w:tr>
      <w:tr w:rsidR="00EC4C28" w:rsidRPr="006E0DB5" w14:paraId="737456DF" w14:textId="77777777" w:rsidTr="00911FE8">
        <w:tc>
          <w:tcPr>
            <w:tcW w:w="4485" w:type="dxa"/>
            <w:shd w:val="clear" w:color="auto" w:fill="auto"/>
          </w:tcPr>
          <w:p w14:paraId="7D5A0000" w14:textId="17A15591" w:rsidR="00EC4C28" w:rsidRPr="00530E7A" w:rsidRDefault="00EC4C28" w:rsidP="00062CB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กลับรายการค่าเผื่อ</w:t>
            </w:r>
            <w:r w:rsidR="0060206C" w:rsidRPr="00530E7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ด้อยค่า</w:t>
            </w: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00BF0DD8" w14:textId="7CDB00FD" w:rsidR="00EC4C28" w:rsidRPr="00530E7A" w:rsidRDefault="00B321B6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340</w:t>
            </w:r>
          </w:p>
        </w:tc>
        <w:tc>
          <w:tcPr>
            <w:tcW w:w="236" w:type="dxa"/>
            <w:shd w:val="clear" w:color="auto" w:fill="auto"/>
          </w:tcPr>
          <w:p w14:paraId="3C82C51A" w14:textId="77777777" w:rsidR="00EC4C28" w:rsidRPr="00530E7A" w:rsidRDefault="00EC4C28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62" w:type="dxa"/>
            <w:shd w:val="clear" w:color="auto" w:fill="auto"/>
            <w:vAlign w:val="bottom"/>
          </w:tcPr>
          <w:p w14:paraId="7FD041AC" w14:textId="27D92379" w:rsidR="00EC4C28" w:rsidRPr="00530E7A" w:rsidRDefault="00A66725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30E7A">
              <w:rPr>
                <w:rFonts w:ascii="Browallia New" w:hAnsi="Browallia New" w:cs="Browallia New"/>
                <w:sz w:val="28"/>
                <w:szCs w:val="28"/>
              </w:rPr>
              <w:t>340</w:t>
            </w:r>
          </w:p>
        </w:tc>
      </w:tr>
      <w:tr w:rsidR="004D4C3A" w:rsidRPr="006E0DB5" w14:paraId="0B3C5019" w14:textId="77777777" w:rsidTr="00911FE8">
        <w:tc>
          <w:tcPr>
            <w:tcW w:w="4485" w:type="dxa"/>
            <w:shd w:val="clear" w:color="auto" w:fill="auto"/>
          </w:tcPr>
          <w:p w14:paraId="22F5418C" w14:textId="5A6E26B8" w:rsidR="00C11350" w:rsidRPr="00530E7A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2D02E2A9" w:rsidR="00C11350" w:rsidRPr="00530E7A" w:rsidRDefault="00B321B6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(29,82</w:t>
            </w:r>
            <w:r w:rsidR="00EF0C1E"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06EDC2" w14:textId="77777777" w:rsidR="00C11350" w:rsidRPr="00530E7A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62" w:type="dxa"/>
            <w:shd w:val="clear" w:color="auto" w:fill="auto"/>
          </w:tcPr>
          <w:p w14:paraId="30DC3725" w14:textId="7255F119" w:rsidR="00C11350" w:rsidRPr="00530E7A" w:rsidRDefault="00A66725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30E7A">
              <w:rPr>
                <w:rFonts w:ascii="Browallia New" w:hAnsi="Browallia New" w:cs="Browallia New"/>
                <w:sz w:val="28"/>
                <w:szCs w:val="28"/>
              </w:rPr>
              <w:t>(28,5</w:t>
            </w:r>
            <w:r w:rsidR="00F02C1E" w:rsidRPr="00530E7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F0C1E" w:rsidRPr="00530E7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30E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C2C6B" w:rsidRPr="006E0DB5" w14:paraId="23DCB75D" w14:textId="77777777" w:rsidTr="00911FE8">
        <w:tc>
          <w:tcPr>
            <w:tcW w:w="4485" w:type="dxa"/>
            <w:shd w:val="clear" w:color="auto" w:fill="auto"/>
          </w:tcPr>
          <w:p w14:paraId="4418B641" w14:textId="76262C5B" w:rsidR="007C2C6B" w:rsidRPr="00530E7A" w:rsidRDefault="007C2C6B" w:rsidP="007C2C6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30E7A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572F8810" w:rsidR="007C2C6B" w:rsidRPr="00530E7A" w:rsidRDefault="00B321B6" w:rsidP="007C2C6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331,205</w:t>
            </w:r>
          </w:p>
        </w:tc>
        <w:tc>
          <w:tcPr>
            <w:tcW w:w="236" w:type="dxa"/>
            <w:shd w:val="clear" w:color="auto" w:fill="auto"/>
          </w:tcPr>
          <w:p w14:paraId="4B42E32B" w14:textId="77777777" w:rsidR="007C2C6B" w:rsidRPr="00530E7A" w:rsidRDefault="007C2C6B" w:rsidP="007C2C6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11BF17" w14:textId="26F604E8" w:rsidR="007C2C6B" w:rsidRPr="00530E7A" w:rsidRDefault="00A66725" w:rsidP="007C2C6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30E7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325,186</w:t>
            </w:r>
          </w:p>
        </w:tc>
      </w:tr>
    </w:tbl>
    <w:p w14:paraId="2E028A83" w14:textId="77777777" w:rsidR="00230BBF" w:rsidRPr="006E0DB5" w:rsidRDefault="00230BBF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779B79C" w14:textId="204C73DD" w:rsidR="00761F0F" w:rsidRPr="006E0DB5" w:rsidRDefault="00761F0F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B1CF548" w14:textId="419A61D0" w:rsidR="00BB7699" w:rsidRPr="00F63C18" w:rsidRDefault="00BB7699" w:rsidP="000B67D6">
      <w:pPr>
        <w:rPr>
          <w:rFonts w:ascii="Browallia New" w:hAnsi="Browallia New" w:cs="Browallia New"/>
          <w:sz w:val="24"/>
          <w:szCs w:val="24"/>
          <w:cs/>
        </w:rPr>
      </w:pPr>
    </w:p>
    <w:p w14:paraId="7908E93F" w14:textId="236076EB" w:rsidR="00BB7699" w:rsidRPr="006E0DB5" w:rsidRDefault="00AF38C6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0B1E22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0B1E22" w:rsidRPr="000B1E2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715DF" w:rsidRPr="006E0DB5">
        <w:rPr>
          <w:rFonts w:ascii="Browallia New" w:hAnsi="Browallia New" w:cs="Browallia New"/>
          <w:sz w:val="28"/>
          <w:szCs w:val="28"/>
        </w:rPr>
        <w:t>256</w:t>
      </w:r>
      <w:r w:rsidRPr="006E0DB5">
        <w:rPr>
          <w:rFonts w:ascii="Browallia New" w:hAnsi="Browallia New" w:cs="Browallia New"/>
          <w:sz w:val="28"/>
          <w:szCs w:val="28"/>
        </w:rPr>
        <w:t>7</w:t>
      </w:r>
      <w:r w:rsidR="00BB7699" w:rsidRPr="006E0DB5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</w:t>
      </w:r>
      <w:r w:rsidR="00971E98" w:rsidRPr="006E0DB5">
        <w:rPr>
          <w:rFonts w:ascii="Browallia New" w:hAnsi="Browallia New" w:cs="Browallia New"/>
          <w:sz w:val="28"/>
          <w:szCs w:val="28"/>
          <w:cs/>
        </w:rPr>
        <w:t>อย่างย่อ</w:t>
      </w:r>
      <w:r w:rsidR="00BB7699" w:rsidRPr="006E0DB5">
        <w:rPr>
          <w:rFonts w:ascii="Browallia New" w:hAnsi="Browallia New" w:cs="Browallia New"/>
          <w:sz w:val="28"/>
          <w:szCs w:val="28"/>
          <w:cs/>
        </w:rPr>
        <w:t>ของ</w:t>
      </w:r>
      <w:r w:rsidR="0012076B" w:rsidRPr="006E0DB5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 </w:t>
      </w:r>
      <w:r w:rsidR="00E96446" w:rsidRPr="006E0DB5">
        <w:rPr>
          <w:rFonts w:ascii="Browallia New" w:hAnsi="Browallia New" w:cs="Browallia New"/>
          <w:sz w:val="28"/>
          <w:szCs w:val="28"/>
          <w:cs/>
        </w:rPr>
        <w:t>ดั</w:t>
      </w:r>
      <w:r w:rsidR="00BB7699" w:rsidRPr="006E0DB5">
        <w:rPr>
          <w:rFonts w:ascii="Browallia New" w:hAnsi="Browallia New" w:cs="Browallia New"/>
          <w:sz w:val="28"/>
          <w:szCs w:val="28"/>
          <w:cs/>
        </w:rPr>
        <w:t>งต่อไปนี้</w:t>
      </w:r>
      <w:r w:rsidR="00BB7699" w:rsidRPr="006E0DB5">
        <w:rPr>
          <w:rFonts w:ascii="Browallia New" w:hAnsi="Browallia New" w:cs="Browallia New"/>
          <w:sz w:val="28"/>
          <w:szCs w:val="28"/>
        </w:rPr>
        <w:t xml:space="preserve"> </w:t>
      </w:r>
    </w:p>
    <w:p w14:paraId="65A2DB4B" w14:textId="3C57FA49" w:rsidR="00AB0BE3" w:rsidRPr="000B1523" w:rsidRDefault="00AB0BE3" w:rsidP="00BB7699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20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6185"/>
        <w:gridCol w:w="236"/>
        <w:gridCol w:w="2599"/>
      </w:tblGrid>
      <w:tr w:rsidR="004D4C3A" w:rsidRPr="006E0DB5" w14:paraId="13B16671" w14:textId="77777777" w:rsidTr="00B90B63">
        <w:tc>
          <w:tcPr>
            <w:tcW w:w="6185" w:type="dxa"/>
          </w:tcPr>
          <w:p w14:paraId="5443B3E5" w14:textId="77777777" w:rsidR="00230BBF" w:rsidRPr="00214597" w:rsidRDefault="00230BBF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79232C" w:rsidRPr="0021459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3F82B047" w14:textId="5A4BE7D2" w:rsidR="0079232C" w:rsidRPr="00214597" w:rsidRDefault="0079232C" w:rsidP="00A629B6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 (</w:t>
            </w: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F63C18" w:rsidRPr="006E0DB5" w14:paraId="64E454F6" w14:textId="77777777" w:rsidTr="00B90B63">
        <w:tc>
          <w:tcPr>
            <w:tcW w:w="6185" w:type="dxa"/>
          </w:tcPr>
          <w:p w14:paraId="17B3BDF1" w14:textId="77777777" w:rsidR="00F63C18" w:rsidRPr="00214597" w:rsidRDefault="00F63C18" w:rsidP="00F63C1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E32DC4D" w14:textId="77777777" w:rsidR="00F63C18" w:rsidRPr="00214597" w:rsidRDefault="00F63C18" w:rsidP="00F63C1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503A3A88" w14:textId="16A9089B" w:rsidR="00F63C18" w:rsidRPr="00214597" w:rsidRDefault="00802F83" w:rsidP="00F63C1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F63C18" w:rsidRPr="00214597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4D4C3A" w:rsidRPr="006E0DB5" w14:paraId="0E68A7B2" w14:textId="77777777" w:rsidTr="00B90B63">
        <w:trPr>
          <w:trHeight w:val="350"/>
        </w:trPr>
        <w:tc>
          <w:tcPr>
            <w:tcW w:w="6185" w:type="dxa"/>
          </w:tcPr>
          <w:p w14:paraId="269C4E3D" w14:textId="77777777" w:rsidR="0079232C" w:rsidRPr="0021459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79232C" w:rsidRPr="0021459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3E25F24" w14:textId="77777777" w:rsidR="0079232C" w:rsidRPr="00214597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6E0DB5" w14:paraId="4683FD67" w14:textId="77777777" w:rsidTr="00B90B63">
        <w:tc>
          <w:tcPr>
            <w:tcW w:w="6185" w:type="dxa"/>
          </w:tcPr>
          <w:p w14:paraId="658307DB" w14:textId="00D3CBC4" w:rsidR="0079232C" w:rsidRPr="00214597" w:rsidRDefault="007C2C6B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236" w:type="dxa"/>
          </w:tcPr>
          <w:p w14:paraId="708A3A64" w14:textId="77777777" w:rsidR="0079232C" w:rsidRPr="00214597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EEF043" w14:textId="089366E3" w:rsidR="0079232C" w:rsidRPr="00214597" w:rsidRDefault="009F60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23,754</w:t>
            </w:r>
          </w:p>
        </w:tc>
      </w:tr>
      <w:tr w:rsidR="008D33A1" w:rsidRPr="006E0DB5" w14:paraId="4D36171B" w14:textId="77777777" w:rsidTr="00B90B63">
        <w:tc>
          <w:tcPr>
            <w:tcW w:w="6185" w:type="dxa"/>
          </w:tcPr>
          <w:p w14:paraId="284FE92A" w14:textId="4D24F86F" w:rsidR="008D33A1" w:rsidRPr="00214597" w:rsidRDefault="008E2E42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  <w:r w:rsidR="008D33A1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จากการ</w:t>
            </w:r>
            <w:r w:rsidR="000D7E5E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ประเมิ</w:t>
            </w:r>
            <w:r w:rsidR="009C4212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="008D33A1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สัญญาเช่า</w:t>
            </w:r>
            <w:r w:rsidR="000D7E5E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ใหม่</w:t>
            </w:r>
          </w:p>
        </w:tc>
        <w:tc>
          <w:tcPr>
            <w:tcW w:w="236" w:type="dxa"/>
          </w:tcPr>
          <w:p w14:paraId="1CB0BE09" w14:textId="77777777" w:rsidR="008D33A1" w:rsidRPr="00214597" w:rsidRDefault="008D33A1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43772793" w14:textId="5ADEA617" w:rsidR="008D33A1" w:rsidRPr="00214597" w:rsidRDefault="00475776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292</w:t>
            </w:r>
          </w:p>
        </w:tc>
      </w:tr>
      <w:tr w:rsidR="00792127" w:rsidRPr="006E0DB5" w14:paraId="3B06D9E2" w14:textId="77777777" w:rsidTr="00B90B63">
        <w:tc>
          <w:tcPr>
            <w:tcW w:w="6185" w:type="dxa"/>
          </w:tcPr>
          <w:p w14:paraId="361A8196" w14:textId="5AC8FC2A" w:rsidR="00792127" w:rsidRPr="00214597" w:rsidRDefault="00C214E2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  <w:r w:rsidR="00F21F5D"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จากการยกเลิกสัญญา</w:t>
            </w:r>
          </w:p>
        </w:tc>
        <w:tc>
          <w:tcPr>
            <w:tcW w:w="236" w:type="dxa"/>
          </w:tcPr>
          <w:p w14:paraId="31EA3800" w14:textId="77777777" w:rsidR="00792127" w:rsidRPr="00214597" w:rsidRDefault="00792127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73300B" w14:textId="05A781A4" w:rsidR="00792127" w:rsidRPr="00214597" w:rsidRDefault="00475776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(472)</w:t>
            </w:r>
          </w:p>
        </w:tc>
      </w:tr>
      <w:tr w:rsidR="004D4C3A" w:rsidRPr="006E0DB5" w14:paraId="28666711" w14:textId="77777777" w:rsidTr="00B90B63">
        <w:tc>
          <w:tcPr>
            <w:tcW w:w="6185" w:type="dxa"/>
          </w:tcPr>
          <w:p w14:paraId="5246CD5F" w14:textId="54BDAB69" w:rsidR="0079232C" w:rsidRPr="00214597" w:rsidRDefault="0079232C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21459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4B533F4C" w14:textId="77777777" w:rsidR="0079232C" w:rsidRPr="00214597" w:rsidRDefault="0079232C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53B02ACA" w14:textId="4CB80200" w:rsidR="0079232C" w:rsidRPr="00214597" w:rsidRDefault="00475776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(5,440)</w:t>
            </w:r>
          </w:p>
        </w:tc>
      </w:tr>
      <w:tr w:rsidR="00A73882" w:rsidRPr="006E0DB5" w14:paraId="7EB69F83" w14:textId="77777777" w:rsidTr="00B90B63">
        <w:tc>
          <w:tcPr>
            <w:tcW w:w="6185" w:type="dxa"/>
          </w:tcPr>
          <w:p w14:paraId="7B8CCF4A" w14:textId="1F0BF4E8" w:rsidR="00A73882" w:rsidRPr="00214597" w:rsidRDefault="007C2C6B" w:rsidP="00A73882">
            <w:pPr>
              <w:tabs>
                <w:tab w:val="left" w:pos="3090"/>
                <w:tab w:val="left" w:pos="486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14597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236" w:type="dxa"/>
          </w:tcPr>
          <w:p w14:paraId="6B5D199A" w14:textId="77777777" w:rsidR="00A73882" w:rsidRPr="00214597" w:rsidRDefault="00A73882" w:rsidP="00A738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45D84482" w:rsidR="00A73882" w:rsidRPr="00214597" w:rsidRDefault="00475776" w:rsidP="00A738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18,134</w:t>
            </w:r>
          </w:p>
        </w:tc>
      </w:tr>
    </w:tbl>
    <w:p w14:paraId="21B5356F" w14:textId="77777777" w:rsidR="00EB401F" w:rsidRDefault="00EB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69A456BB" w14:textId="222A4684" w:rsidR="00BB7699" w:rsidRPr="006E0DB5" w:rsidRDefault="00BB7699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สินทรัพย์ไม่มีตัวตน</w:t>
      </w:r>
    </w:p>
    <w:p w14:paraId="19FC8F84" w14:textId="47596A37" w:rsidR="00CC37C8" w:rsidRPr="006E0DB5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24AF2F90" w14:textId="3F3F57F8" w:rsidR="00EB3E2E" w:rsidRPr="006E0DB5" w:rsidRDefault="007C301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pacing w:val="4"/>
          <w:sz w:val="28"/>
          <w:szCs w:val="28"/>
          <w:cs/>
        </w:rPr>
        <w:t>ในระหว่างงวด</w:t>
      </w:r>
      <w:r w:rsidR="000B1E22">
        <w:rPr>
          <w:rFonts w:ascii="Browallia New" w:hAnsi="Browallia New" w:cs="Browallia New" w:hint="cs"/>
          <w:spacing w:val="4"/>
          <w:sz w:val="28"/>
          <w:szCs w:val="28"/>
          <w:cs/>
        </w:rPr>
        <w:t>เก้า</w:t>
      </w:r>
      <w:r w:rsidRPr="006E0DB5">
        <w:rPr>
          <w:rFonts w:ascii="Browallia New" w:hAnsi="Browallia New" w:cs="Browallia New"/>
          <w:spacing w:val="4"/>
          <w:sz w:val="28"/>
          <w:szCs w:val="28"/>
          <w:cs/>
        </w:rPr>
        <w:t xml:space="preserve">เดือนสิ้นสุดวันที่ 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0B1E22" w:rsidRPr="000B1E22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6E0DB5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="002B551B" w:rsidRPr="006E0DB5">
        <w:rPr>
          <w:rFonts w:ascii="Browallia New" w:hAnsi="Browallia New" w:cs="Browallia New"/>
          <w:sz w:val="28"/>
          <w:szCs w:val="28"/>
        </w:rPr>
        <w:t>256</w:t>
      </w:r>
      <w:r w:rsidRPr="006E0DB5">
        <w:rPr>
          <w:rFonts w:ascii="Browallia New" w:hAnsi="Browallia New" w:cs="Browallia New"/>
          <w:sz w:val="28"/>
          <w:szCs w:val="28"/>
        </w:rPr>
        <w:t>7</w:t>
      </w:r>
      <w:r w:rsidR="00EB3E2E" w:rsidRPr="006E0DB5">
        <w:rPr>
          <w:rFonts w:ascii="Browallia New" w:hAnsi="Browallia New" w:cs="Browallia New"/>
          <w:spacing w:val="4"/>
          <w:sz w:val="28"/>
          <w:szCs w:val="28"/>
          <w:cs/>
        </w:rPr>
        <w:t xml:space="preserve"> มีรายการเปลี่ยนแปลง</w:t>
      </w:r>
      <w:r w:rsidR="00A041A3" w:rsidRPr="006E0DB5">
        <w:rPr>
          <w:rFonts w:ascii="Browallia New" w:hAnsi="Browallia New" w:cs="Browallia New"/>
          <w:spacing w:val="4"/>
          <w:sz w:val="28"/>
          <w:szCs w:val="28"/>
          <w:cs/>
        </w:rPr>
        <w:t>อย่างย่อ</w:t>
      </w:r>
      <w:r w:rsidR="00EB3E2E" w:rsidRPr="006E0DB5">
        <w:rPr>
          <w:rFonts w:ascii="Browallia New" w:hAnsi="Browallia New" w:cs="Browallia New"/>
          <w:spacing w:val="4"/>
          <w:sz w:val="28"/>
          <w:szCs w:val="28"/>
          <w:cs/>
        </w:rPr>
        <w:t>ของสินทรัพย์ไม่มีตัวตนดังต่อไป</w:t>
      </w:r>
      <w:r w:rsidR="00EB3E2E" w:rsidRPr="006E0DB5">
        <w:rPr>
          <w:rFonts w:ascii="Browallia New" w:hAnsi="Browallia New" w:cs="Browallia New"/>
          <w:sz w:val="28"/>
          <w:szCs w:val="28"/>
          <w:cs/>
        </w:rPr>
        <w:t>นี้</w:t>
      </w:r>
      <w:r w:rsidR="00EB3E2E" w:rsidRPr="006E0DB5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6E0DB5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992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157"/>
        <w:gridCol w:w="236"/>
        <w:gridCol w:w="2599"/>
      </w:tblGrid>
      <w:tr w:rsidR="004D4C3A" w:rsidRPr="006E0DB5" w14:paraId="6C0E7235" w14:textId="77777777" w:rsidTr="000C5906">
        <w:tc>
          <w:tcPr>
            <w:tcW w:w="6157" w:type="dxa"/>
          </w:tcPr>
          <w:p w14:paraId="41898F8E" w14:textId="77777777" w:rsidR="004105CA" w:rsidRPr="006E0DB5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6E0DB5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C211424" w14:textId="77777777" w:rsidR="004105CA" w:rsidRPr="006E0DB5" w:rsidRDefault="004105CA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60B93" w:rsidRPr="006E0DB5" w14:paraId="299B00D1" w14:textId="77777777" w:rsidTr="000C5906">
        <w:tc>
          <w:tcPr>
            <w:tcW w:w="6157" w:type="dxa"/>
          </w:tcPr>
          <w:p w14:paraId="01403FE3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4F764D8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31E497A9" w14:textId="2C464F16" w:rsidR="00660B93" w:rsidRPr="006E0DB5" w:rsidRDefault="00C03F09" w:rsidP="00660B9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4D4C3A" w:rsidRPr="006E0DB5" w14:paraId="112AC4D1" w14:textId="77777777" w:rsidTr="000C5906">
        <w:trPr>
          <w:trHeight w:val="341"/>
        </w:trPr>
        <w:tc>
          <w:tcPr>
            <w:tcW w:w="6157" w:type="dxa"/>
          </w:tcPr>
          <w:p w14:paraId="3A7B2446" w14:textId="77777777" w:rsidR="004105CA" w:rsidRPr="006E0DB5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4105CA" w:rsidRPr="006E0DB5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2D82E227" w14:textId="77777777" w:rsidR="004105CA" w:rsidRPr="006E0DB5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6E0DB5" w14:paraId="34CF33D7" w14:textId="77777777" w:rsidTr="000C5906">
        <w:tc>
          <w:tcPr>
            <w:tcW w:w="6157" w:type="dxa"/>
          </w:tcPr>
          <w:p w14:paraId="30CD46D1" w14:textId="25EEA1A0" w:rsidR="004105CA" w:rsidRPr="006E0DB5" w:rsidRDefault="00FB5D46" w:rsidP="00264982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4105CA" w:rsidRPr="006E0DB5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1148E6E9" w14:textId="1425C49D" w:rsidR="004105CA" w:rsidRPr="006E0DB5" w:rsidRDefault="00D711D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</w:t>
            </w:r>
            <w:r w:rsidR="004A67FE"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149</w:t>
            </w:r>
          </w:p>
        </w:tc>
      </w:tr>
      <w:tr w:rsidR="00717545" w:rsidRPr="006E0DB5" w14:paraId="48A7A0E3" w14:textId="77777777" w:rsidTr="000C5906">
        <w:tc>
          <w:tcPr>
            <w:tcW w:w="6157" w:type="dxa"/>
          </w:tcPr>
          <w:p w14:paraId="18159D9A" w14:textId="2CEA1056" w:rsidR="00717545" w:rsidRPr="006E0DB5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ซื้อสินทรัพย์เพิ่ม</w:t>
            </w:r>
          </w:p>
        </w:tc>
        <w:tc>
          <w:tcPr>
            <w:tcW w:w="236" w:type="dxa"/>
            <w:shd w:val="clear" w:color="auto" w:fill="auto"/>
          </w:tcPr>
          <w:p w14:paraId="104BCB7B" w14:textId="77777777" w:rsidR="00717545" w:rsidRPr="006E0DB5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46C9D971" w14:textId="46C1D497" w:rsidR="00717545" w:rsidRPr="006E0DB5" w:rsidRDefault="00C6134A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13,000</w:t>
            </w:r>
          </w:p>
        </w:tc>
      </w:tr>
      <w:tr w:rsidR="00717545" w:rsidRPr="006E0DB5" w14:paraId="242E8D1A" w14:textId="77777777" w:rsidTr="000C5906">
        <w:tc>
          <w:tcPr>
            <w:tcW w:w="6157" w:type="dxa"/>
          </w:tcPr>
          <w:p w14:paraId="73A40882" w14:textId="26AF68CD" w:rsidR="00717545" w:rsidRPr="006E0DB5" w:rsidRDefault="00717545" w:rsidP="00717545">
            <w:pPr>
              <w:tabs>
                <w:tab w:val="left" w:pos="3390"/>
              </w:tabs>
              <w:spacing w:line="240" w:lineRule="auto"/>
              <w:ind w:left="-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717545" w:rsidRPr="006E0DB5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5F6AEDB8" w14:textId="5BDA2FC9" w:rsidR="00717545" w:rsidRPr="001D3F5A" w:rsidRDefault="00C6134A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(4,140)</w:t>
            </w:r>
          </w:p>
        </w:tc>
      </w:tr>
      <w:tr w:rsidR="00717545" w:rsidRPr="006E0DB5" w14:paraId="52181BC1" w14:textId="77777777" w:rsidTr="000C5906">
        <w:trPr>
          <w:trHeight w:val="63"/>
        </w:trPr>
        <w:tc>
          <w:tcPr>
            <w:tcW w:w="6157" w:type="dxa"/>
          </w:tcPr>
          <w:p w14:paraId="28E7EF72" w14:textId="29DD6260" w:rsidR="00717545" w:rsidRPr="006E0DB5" w:rsidRDefault="00FB5D46" w:rsidP="00717545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717545" w:rsidRPr="006E0DB5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5160CD82" w:rsidR="00717545" w:rsidRPr="006E0DB5" w:rsidRDefault="00C6134A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20,009</w:t>
            </w:r>
          </w:p>
        </w:tc>
      </w:tr>
    </w:tbl>
    <w:p w14:paraId="07B489A9" w14:textId="77777777" w:rsidR="00F659CF" w:rsidRPr="006E0DB5" w:rsidRDefault="00F659CF" w:rsidP="003E16BA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6B7AE14" w14:textId="77777777" w:rsidR="00355523" w:rsidRPr="006E0DB5" w:rsidRDefault="00355523" w:rsidP="0019137E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</w:t>
      </w:r>
      <w:r w:rsidR="00B75D4F"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จากบุคคลอื่น</w:t>
      </w:r>
    </w:p>
    <w:p w14:paraId="74DA7E4D" w14:textId="77777777" w:rsidR="0092785C" w:rsidRPr="006E0DB5" w:rsidRDefault="0092785C" w:rsidP="006E1F34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048362F" w14:textId="2467C08B" w:rsidR="006E1F34" w:rsidRPr="006E0DB5" w:rsidRDefault="006E1F34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บริษัท</w:t>
      </w:r>
    </w:p>
    <w:p w14:paraId="4C817E98" w14:textId="59A3CA66" w:rsidR="00AD0039" w:rsidRPr="006E0DB5" w:rsidRDefault="002E04AE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ใน</w:t>
      </w:r>
      <w:r w:rsidR="004866D3" w:rsidRPr="006E0DB5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4866D3" w:rsidRPr="006E0DB5">
        <w:rPr>
          <w:rFonts w:ascii="Browallia New" w:hAnsi="Browallia New" w:cs="Browallia New"/>
          <w:sz w:val="28"/>
          <w:szCs w:val="28"/>
        </w:rPr>
        <w:t>2566</w:t>
      </w:r>
      <w:r w:rsidR="00630675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7690" w:rsidRPr="006E0D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1A1A0A" w:rsidRPr="006E0DB5">
        <w:rPr>
          <w:rFonts w:ascii="Browallia New" w:hAnsi="Browallia New" w:cs="Browallia New"/>
          <w:sz w:val="28"/>
          <w:szCs w:val="28"/>
          <w:cs/>
        </w:rPr>
        <w:t>ได้กู้ยืมเงิน</w:t>
      </w:r>
      <w:r w:rsidR="00907314" w:rsidRPr="006E0DB5">
        <w:rPr>
          <w:rFonts w:ascii="Browallia New" w:hAnsi="Browallia New" w:cs="Browallia New"/>
          <w:sz w:val="28"/>
          <w:szCs w:val="28"/>
          <w:cs/>
        </w:rPr>
        <w:t>จาก</w:t>
      </w:r>
      <w:r w:rsidR="001A1A0A" w:rsidRPr="006E0DB5">
        <w:rPr>
          <w:rFonts w:ascii="Browallia New" w:hAnsi="Browallia New" w:cs="Browallia New"/>
          <w:sz w:val="28"/>
          <w:szCs w:val="28"/>
          <w:cs/>
        </w:rPr>
        <w:t>บุคคล</w:t>
      </w:r>
      <w:r w:rsidR="00907314" w:rsidRPr="006E0DB5">
        <w:rPr>
          <w:rFonts w:ascii="Browallia New" w:hAnsi="Browallia New" w:cs="Browallia New"/>
          <w:sz w:val="28"/>
          <w:szCs w:val="28"/>
          <w:cs/>
        </w:rPr>
        <w:t>อื่นเป็น</w:t>
      </w:r>
      <w:r w:rsidR="001A1A0A" w:rsidRPr="006E0DB5">
        <w:rPr>
          <w:rFonts w:ascii="Browallia New" w:hAnsi="Browallia New" w:cs="Browallia New"/>
          <w:sz w:val="28"/>
          <w:szCs w:val="28"/>
          <w:cs/>
        </w:rPr>
        <w:t>จำนวน</w:t>
      </w:r>
      <w:r w:rsidR="008404D0" w:rsidRPr="006E0DB5">
        <w:rPr>
          <w:rFonts w:ascii="Browallia New" w:hAnsi="Browallia New" w:cs="Browallia New"/>
          <w:sz w:val="28"/>
          <w:szCs w:val="28"/>
          <w:cs/>
        </w:rPr>
        <w:t>รวม</w:t>
      </w:r>
      <w:r w:rsidR="001A1A0A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5D2F" w:rsidRPr="006E0DB5">
        <w:rPr>
          <w:rFonts w:ascii="Browallia New" w:hAnsi="Browallia New" w:cs="Browallia New"/>
          <w:sz w:val="28"/>
          <w:szCs w:val="28"/>
        </w:rPr>
        <w:t>50</w:t>
      </w:r>
      <w:r w:rsidR="001A1A0A" w:rsidRPr="006E0DB5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907314" w:rsidRPr="006E0DB5">
        <w:rPr>
          <w:rFonts w:ascii="Browallia New" w:hAnsi="Browallia New" w:cs="Browallia New"/>
          <w:sz w:val="28"/>
          <w:szCs w:val="28"/>
          <w:cs/>
        </w:rPr>
        <w:t>โดย</w:t>
      </w:r>
      <w:r w:rsidR="00EF7246" w:rsidRPr="006E0DB5">
        <w:rPr>
          <w:rFonts w:ascii="Browallia New" w:hAnsi="Browallia New" w:cs="Browallia New"/>
          <w:sz w:val="28"/>
          <w:szCs w:val="28"/>
          <w:cs/>
        </w:rPr>
        <w:t xml:space="preserve">มีอัตราดอกเบี้ยร้อยละ </w:t>
      </w:r>
      <w:r w:rsidR="006E0DB5" w:rsidRPr="006E0DB5">
        <w:rPr>
          <w:rFonts w:ascii="Browallia New" w:hAnsi="Browallia New" w:cs="Browallia New"/>
          <w:sz w:val="28"/>
          <w:szCs w:val="28"/>
        </w:rPr>
        <w:t>14</w:t>
      </w:r>
      <w:r w:rsidR="00A32F33" w:rsidRPr="006E0DB5">
        <w:rPr>
          <w:rFonts w:ascii="Browallia New" w:hAnsi="Browallia New" w:cs="Browallia New"/>
          <w:sz w:val="28"/>
          <w:szCs w:val="28"/>
          <w:cs/>
        </w:rPr>
        <w:t>.</w:t>
      </w:r>
      <w:r w:rsidR="006E0DB5" w:rsidRPr="006E0DB5">
        <w:rPr>
          <w:rFonts w:ascii="Browallia New" w:hAnsi="Browallia New" w:cs="Browallia New"/>
          <w:sz w:val="28"/>
          <w:szCs w:val="28"/>
        </w:rPr>
        <w:t>00</w:t>
      </w:r>
      <w:r w:rsidR="00EF7246" w:rsidRPr="006E0DB5">
        <w:rPr>
          <w:rFonts w:ascii="Browallia New" w:hAnsi="Browallia New" w:cs="Browallia New"/>
          <w:sz w:val="28"/>
          <w:szCs w:val="28"/>
          <w:cs/>
        </w:rPr>
        <w:t xml:space="preserve"> ต่อปี กำหนดชำระคืนเงินต้นภายใน </w:t>
      </w:r>
      <w:r w:rsidR="006E0DB5" w:rsidRPr="006E0DB5">
        <w:rPr>
          <w:rFonts w:ascii="Browallia New" w:hAnsi="Browallia New" w:cs="Browallia New"/>
          <w:sz w:val="28"/>
          <w:szCs w:val="28"/>
        </w:rPr>
        <w:t>1</w:t>
      </w:r>
      <w:r w:rsidR="00EF7246" w:rsidRPr="006E0DB5">
        <w:rPr>
          <w:rFonts w:ascii="Browallia New" w:hAnsi="Browallia New" w:cs="Browallia New"/>
          <w:sz w:val="28"/>
          <w:szCs w:val="28"/>
          <w:cs/>
        </w:rPr>
        <w:t xml:space="preserve"> ปี</w:t>
      </w:r>
      <w:r w:rsidR="00536D32" w:rsidRPr="006E0DB5">
        <w:rPr>
          <w:rFonts w:ascii="Browallia New" w:hAnsi="Browallia New" w:cs="Browallia New"/>
          <w:sz w:val="28"/>
          <w:szCs w:val="28"/>
          <w:cs/>
        </w:rPr>
        <w:t xml:space="preserve"> นับจาก</w:t>
      </w:r>
      <w:r w:rsidR="008404D0" w:rsidRPr="006E0DB5">
        <w:rPr>
          <w:rFonts w:ascii="Browallia New" w:hAnsi="Browallia New" w:cs="Browallia New"/>
          <w:sz w:val="28"/>
          <w:szCs w:val="28"/>
          <w:cs/>
        </w:rPr>
        <w:t>วันที่ทำสัญญา</w:t>
      </w:r>
      <w:r w:rsidR="004D71C2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76DDA" w:rsidRPr="006E0DB5">
        <w:rPr>
          <w:rFonts w:ascii="Browallia New" w:hAnsi="Browallia New" w:cs="Browallia New"/>
          <w:sz w:val="28"/>
          <w:szCs w:val="28"/>
          <w:cs/>
        </w:rPr>
        <w:t>เงินกู้ยืมดังกล่าว</w:t>
      </w:r>
      <w:r w:rsidR="00B549FE" w:rsidRPr="006E0DB5">
        <w:rPr>
          <w:rFonts w:ascii="Browallia New" w:hAnsi="Browallia New" w:cs="Browallia New"/>
          <w:sz w:val="28"/>
          <w:szCs w:val="28"/>
          <w:cs/>
        </w:rPr>
        <w:t xml:space="preserve">ค้ำประกันโดยบุคคลอื่น โดยมีค่าธรรมเนียมการค้ำประกันร้อยละ </w:t>
      </w:r>
      <w:r w:rsidR="006E0DB5" w:rsidRPr="006E0DB5">
        <w:rPr>
          <w:rFonts w:ascii="Browallia New" w:hAnsi="Browallia New" w:cs="Browallia New"/>
          <w:sz w:val="28"/>
          <w:szCs w:val="28"/>
        </w:rPr>
        <w:t>2</w:t>
      </w:r>
      <w:r w:rsidR="00A32F33" w:rsidRPr="006E0DB5">
        <w:rPr>
          <w:rFonts w:ascii="Browallia New" w:hAnsi="Browallia New" w:cs="Browallia New"/>
          <w:sz w:val="28"/>
          <w:szCs w:val="28"/>
          <w:cs/>
        </w:rPr>
        <w:t>.</w:t>
      </w:r>
      <w:r w:rsidR="006E0DB5" w:rsidRPr="006E0DB5">
        <w:rPr>
          <w:rFonts w:ascii="Browallia New" w:hAnsi="Browallia New" w:cs="Browallia New"/>
          <w:sz w:val="28"/>
          <w:szCs w:val="28"/>
        </w:rPr>
        <w:t>00</w:t>
      </w:r>
      <w:r w:rsidR="00B549FE" w:rsidRPr="006E0DB5">
        <w:rPr>
          <w:rFonts w:ascii="Browallia New" w:hAnsi="Browallia New" w:cs="Browallia New"/>
          <w:sz w:val="28"/>
          <w:szCs w:val="28"/>
          <w:cs/>
        </w:rPr>
        <w:t xml:space="preserve"> ต่อปี</w:t>
      </w:r>
    </w:p>
    <w:p w14:paraId="2134E06B" w14:textId="77777777" w:rsidR="00F805C5" w:rsidRPr="00EB366B" w:rsidRDefault="00F805C5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p w14:paraId="3261E656" w14:textId="5F30C282" w:rsidR="00294BBE" w:rsidRDefault="00294BBE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E0DB5">
        <w:rPr>
          <w:rFonts w:ascii="Browallia New" w:hAnsi="Browallia New" w:cs="Browallia New"/>
          <w:sz w:val="28"/>
          <w:szCs w:val="28"/>
        </w:rPr>
        <w:t>4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7117B" w:rsidRPr="006E0DB5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="006B66E8" w:rsidRPr="006E0DB5">
        <w:rPr>
          <w:rFonts w:ascii="Browallia New" w:hAnsi="Browallia New" w:cs="Browallia New"/>
          <w:sz w:val="28"/>
          <w:szCs w:val="28"/>
        </w:rPr>
        <w:t xml:space="preserve">2567 </w:t>
      </w:r>
      <w:r w:rsidR="00B05D69" w:rsidRPr="006E0DB5">
        <w:rPr>
          <w:rFonts w:ascii="Browallia New" w:hAnsi="Browallia New" w:cs="Browallia New"/>
          <w:sz w:val="28"/>
          <w:szCs w:val="28"/>
          <w:cs/>
        </w:rPr>
        <w:t>บริษัททำบันทึกข้อตกลง</w:t>
      </w:r>
      <w:r w:rsidR="008645D3" w:rsidRPr="006E0DB5">
        <w:rPr>
          <w:rFonts w:ascii="Browallia New" w:hAnsi="Browallia New" w:cs="Browallia New"/>
          <w:sz w:val="28"/>
          <w:szCs w:val="28"/>
          <w:cs/>
        </w:rPr>
        <w:t>ขยาย</w:t>
      </w:r>
      <w:r w:rsidR="00C83D57" w:rsidRPr="006E0DB5">
        <w:rPr>
          <w:rFonts w:ascii="Browallia New" w:hAnsi="Browallia New" w:cs="Browallia New"/>
          <w:sz w:val="28"/>
          <w:szCs w:val="28"/>
          <w:cs/>
        </w:rPr>
        <w:t>ระยะเวลา</w:t>
      </w:r>
      <w:r w:rsidR="003F39D7" w:rsidRPr="006E0DB5">
        <w:rPr>
          <w:rFonts w:ascii="Browallia New" w:hAnsi="Browallia New" w:cs="Browallia New"/>
          <w:sz w:val="28"/>
          <w:szCs w:val="28"/>
          <w:cs/>
        </w:rPr>
        <w:t>ชำระหนี้</w:t>
      </w:r>
      <w:r w:rsidR="004F3827" w:rsidRPr="006E0DB5">
        <w:rPr>
          <w:rFonts w:ascii="Browallia New" w:hAnsi="Browallia New" w:cs="Browallia New"/>
          <w:sz w:val="28"/>
          <w:szCs w:val="28"/>
          <w:cs/>
        </w:rPr>
        <w:t>เงินต้น</w:t>
      </w:r>
      <w:r w:rsidR="009A5C03" w:rsidRPr="006E0DB5">
        <w:rPr>
          <w:rFonts w:ascii="Browallia New" w:hAnsi="Browallia New" w:cs="Browallia New"/>
          <w:sz w:val="28"/>
          <w:szCs w:val="28"/>
          <w:cs/>
        </w:rPr>
        <w:t>จำนวน</w:t>
      </w:r>
      <w:r w:rsidR="004F3827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3827" w:rsidRPr="006E0DB5">
        <w:rPr>
          <w:rFonts w:ascii="Browallia New" w:hAnsi="Browallia New" w:cs="Browallia New"/>
          <w:sz w:val="28"/>
          <w:szCs w:val="28"/>
        </w:rPr>
        <w:t xml:space="preserve">30 </w:t>
      </w:r>
      <w:r w:rsidR="004F3827" w:rsidRPr="006E0DB5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252718" w:rsidRPr="006E0DB5">
        <w:rPr>
          <w:rFonts w:ascii="Browallia New" w:hAnsi="Browallia New" w:cs="Browallia New"/>
          <w:sz w:val="28"/>
          <w:szCs w:val="28"/>
          <w:cs/>
        </w:rPr>
        <w:t xml:space="preserve"> โดย</w:t>
      </w:r>
      <w:r w:rsidR="001F57FF" w:rsidRPr="006E0DB5">
        <w:rPr>
          <w:rFonts w:ascii="Browallia New" w:hAnsi="Browallia New" w:cs="Browallia New"/>
          <w:sz w:val="28"/>
          <w:szCs w:val="28"/>
          <w:cs/>
        </w:rPr>
        <w:t>ตกลงชำระหนี้เงินต้น</w:t>
      </w:r>
      <w:r w:rsidR="00BF3FA4" w:rsidRPr="006E0DB5">
        <w:rPr>
          <w:rFonts w:ascii="Browallia New" w:hAnsi="Browallia New" w:cs="Browallia New"/>
          <w:sz w:val="28"/>
          <w:szCs w:val="28"/>
          <w:cs/>
        </w:rPr>
        <w:t xml:space="preserve">ภายในวันที่ </w:t>
      </w:r>
      <w:r w:rsidR="00157294" w:rsidRPr="006E0DB5">
        <w:rPr>
          <w:rFonts w:ascii="Browallia New" w:hAnsi="Browallia New" w:cs="Browallia New"/>
          <w:sz w:val="28"/>
          <w:szCs w:val="28"/>
        </w:rPr>
        <w:t xml:space="preserve">5 </w:t>
      </w:r>
      <w:r w:rsidR="00157294" w:rsidRPr="006E0DB5">
        <w:rPr>
          <w:rFonts w:ascii="Browallia New" w:hAnsi="Browallia New" w:cs="Browallia New"/>
          <w:sz w:val="28"/>
          <w:szCs w:val="28"/>
          <w:cs/>
        </w:rPr>
        <w:t>เมษายน</w:t>
      </w:r>
      <w:r w:rsidR="00157294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AF422B" w:rsidRPr="006E0DB5">
        <w:rPr>
          <w:rFonts w:ascii="Browallia New" w:hAnsi="Browallia New" w:cs="Browallia New"/>
          <w:sz w:val="28"/>
          <w:szCs w:val="28"/>
        </w:rPr>
        <w:t>2568</w:t>
      </w:r>
    </w:p>
    <w:p w14:paraId="44C85E8C" w14:textId="77777777" w:rsidR="00EB366B" w:rsidRPr="00EB366B" w:rsidRDefault="00EB366B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2B8C8EB" w14:textId="1073B2AA" w:rsidR="00EB366B" w:rsidRPr="006E0DB5" w:rsidRDefault="00EB366B" w:rsidP="00EB366B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>
        <w:rPr>
          <w:rFonts w:ascii="Browallia New" w:hAnsi="Browallia New" w:cs="Browallia New"/>
          <w:sz w:val="28"/>
          <w:szCs w:val="28"/>
        </w:rPr>
        <w:t xml:space="preserve"> 11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</w:rPr>
        <w:t xml:space="preserve">2567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บริษัททำบันทึกข้อตกลงขยายระยะเวลาชำระหนี้เงินต้นจำนวน </w:t>
      </w:r>
      <w:r>
        <w:rPr>
          <w:rFonts w:ascii="Browallia New" w:hAnsi="Browallia New" w:cs="Browallia New"/>
          <w:sz w:val="28"/>
          <w:szCs w:val="28"/>
        </w:rPr>
        <w:t>20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>ล้านบาท โดยตกลงชำระหนี้เงินต้นภายในวันที่</w:t>
      </w:r>
      <w:r>
        <w:rPr>
          <w:rFonts w:ascii="Browallia New" w:hAnsi="Browallia New" w:cs="Browallia New"/>
          <w:sz w:val="28"/>
          <w:szCs w:val="28"/>
        </w:rPr>
        <w:t xml:space="preserve"> 11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6E0DB5">
        <w:rPr>
          <w:rFonts w:ascii="Browallia New" w:hAnsi="Browallia New" w:cs="Browallia New"/>
          <w:sz w:val="28"/>
          <w:szCs w:val="28"/>
        </w:rPr>
        <w:t xml:space="preserve"> 2568</w:t>
      </w:r>
    </w:p>
    <w:p w14:paraId="7494FBB4" w14:textId="33CD169F" w:rsidR="00F805C5" w:rsidRPr="00EB366B" w:rsidRDefault="00F805C5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p w14:paraId="077494E5" w14:textId="27259A37" w:rsidR="006E1F34" w:rsidRPr="006E0DB5" w:rsidRDefault="006E1F34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บริษัทย่อย</w:t>
      </w:r>
    </w:p>
    <w:p w14:paraId="154747F3" w14:textId="5B84C3D8" w:rsidR="007A7B01" w:rsidRPr="006E0DB5" w:rsidRDefault="009F2749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ณ </w:t>
      </w:r>
      <w:r w:rsidR="00DC20C4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วันที่ </w:t>
      </w:r>
      <w:r w:rsidR="00DC20C4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30 </w:t>
      </w:r>
      <w:r w:rsidR="00DC20C4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กันยายน </w:t>
      </w:r>
      <w:r w:rsidR="00DC20C4">
        <w:rPr>
          <w:rFonts w:ascii="Browallia New" w:hAnsi="Browallia New" w:cs="Browallia New"/>
          <w:color w:val="auto"/>
          <w:spacing w:val="-4"/>
          <w:sz w:val="28"/>
          <w:szCs w:val="28"/>
        </w:rPr>
        <w:t>2567</w:t>
      </w:r>
      <w:r w:rsidR="00DC20C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1413B6" w:rsidRPr="006E0DB5">
        <w:rPr>
          <w:rFonts w:ascii="Browallia New" w:hAnsi="Browallia New" w:cs="Browallia New"/>
          <w:spacing w:val="-4"/>
          <w:sz w:val="28"/>
          <w:szCs w:val="28"/>
          <w:cs/>
        </w:rPr>
        <w:t>บริษัทย่อย</w:t>
      </w:r>
      <w:r w:rsidR="00DC20C4">
        <w:rPr>
          <w:rFonts w:ascii="Browallia New" w:hAnsi="Browallia New" w:cs="Browallia New" w:hint="cs"/>
          <w:spacing w:val="-4"/>
          <w:sz w:val="28"/>
          <w:szCs w:val="28"/>
          <w:cs/>
        </w:rPr>
        <w:t>มีเงินกู้ยืมระยะสั้น</w:t>
      </w:r>
      <w:r w:rsidR="003F46A3" w:rsidRPr="006E0DB5">
        <w:rPr>
          <w:rFonts w:ascii="Browallia New" w:hAnsi="Browallia New" w:cs="Browallia New"/>
          <w:spacing w:val="-4"/>
          <w:sz w:val="28"/>
          <w:szCs w:val="28"/>
          <w:cs/>
        </w:rPr>
        <w:t>จากบุคคลอื่น</w:t>
      </w:r>
      <w:r w:rsidR="00F7040B" w:rsidRPr="006E0DB5">
        <w:rPr>
          <w:rFonts w:ascii="Browallia New" w:hAnsi="Browallia New" w:cs="Browallia New"/>
          <w:spacing w:val="-4"/>
          <w:sz w:val="28"/>
          <w:szCs w:val="28"/>
          <w:cs/>
        </w:rPr>
        <w:t>ในรูปตั๋วสัญญา</w:t>
      </w:r>
      <w:r w:rsidR="0059006A" w:rsidRPr="006E0DB5">
        <w:rPr>
          <w:rFonts w:ascii="Browallia New" w:hAnsi="Browallia New" w:cs="Browallia New"/>
          <w:spacing w:val="-4"/>
          <w:sz w:val="28"/>
          <w:szCs w:val="28"/>
          <w:cs/>
        </w:rPr>
        <w:t>ใช้เงิน</w:t>
      </w:r>
      <w:r w:rsidR="001B3465" w:rsidRPr="006E0DB5">
        <w:rPr>
          <w:rFonts w:ascii="Browallia New" w:hAnsi="Browallia New" w:cs="Browallia New"/>
          <w:spacing w:val="-4"/>
          <w:sz w:val="28"/>
          <w:szCs w:val="28"/>
          <w:cs/>
        </w:rPr>
        <w:t>เป็นจำนวน</w:t>
      </w:r>
      <w:r w:rsidR="00C502B4"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รวม </w:t>
      </w:r>
      <w:r w:rsidR="006E4430">
        <w:rPr>
          <w:rFonts w:ascii="Browallia New" w:hAnsi="Browallia New" w:cs="Browallia New"/>
          <w:spacing w:val="-4"/>
          <w:sz w:val="28"/>
          <w:szCs w:val="28"/>
        </w:rPr>
        <w:t>7</w:t>
      </w:r>
      <w:r w:rsidR="00C502B4" w:rsidRPr="006E0DB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502B4" w:rsidRPr="006E0DB5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893FEF" w:rsidRPr="006E0DB5">
        <w:rPr>
          <w:rFonts w:ascii="Browallia New" w:hAnsi="Browallia New" w:cs="Browallia New"/>
          <w:sz w:val="28"/>
          <w:szCs w:val="28"/>
          <w:cs/>
        </w:rPr>
        <w:t xml:space="preserve"> โดยมีอ</w:t>
      </w:r>
      <w:r w:rsidR="00F83B45" w:rsidRPr="006E0DB5">
        <w:rPr>
          <w:rFonts w:ascii="Browallia New" w:hAnsi="Browallia New" w:cs="Browallia New"/>
          <w:sz w:val="28"/>
          <w:szCs w:val="28"/>
          <w:cs/>
        </w:rPr>
        <w:t>ั</w:t>
      </w:r>
      <w:r w:rsidR="00893FEF" w:rsidRPr="006E0DB5">
        <w:rPr>
          <w:rFonts w:ascii="Browallia New" w:hAnsi="Browallia New" w:cs="Browallia New"/>
          <w:sz w:val="28"/>
          <w:szCs w:val="28"/>
          <w:cs/>
        </w:rPr>
        <w:t>ตราดอกเบี้ย</w:t>
      </w:r>
      <w:r w:rsidR="007748C1" w:rsidRPr="006E0DB5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7748C1" w:rsidRPr="006E0DB5">
        <w:rPr>
          <w:rFonts w:ascii="Browallia New" w:hAnsi="Browallia New" w:cs="Browallia New"/>
          <w:sz w:val="28"/>
          <w:szCs w:val="28"/>
        </w:rPr>
        <w:t>12</w:t>
      </w:r>
      <w:r w:rsidR="00C26859">
        <w:rPr>
          <w:rFonts w:ascii="Browallia New" w:hAnsi="Browallia New" w:cs="Browallia New"/>
          <w:sz w:val="28"/>
          <w:szCs w:val="28"/>
        </w:rPr>
        <w:t>.00</w:t>
      </w:r>
      <w:r w:rsidR="007748C1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7748C1" w:rsidRPr="006E0DB5">
        <w:rPr>
          <w:rFonts w:ascii="Browallia New" w:hAnsi="Browallia New" w:cs="Browallia New"/>
          <w:sz w:val="28"/>
          <w:szCs w:val="28"/>
          <w:cs/>
        </w:rPr>
        <w:t>ต่อปี</w:t>
      </w:r>
      <w:r w:rsidR="00924E1A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A5C03" w:rsidRPr="006E0DB5">
        <w:rPr>
          <w:rFonts w:ascii="Browallia New" w:hAnsi="Browallia New" w:cs="Browallia New"/>
          <w:sz w:val="28"/>
          <w:szCs w:val="28"/>
          <w:cs/>
        </w:rPr>
        <w:t>มี</w:t>
      </w:r>
      <w:r w:rsidR="00B1712E" w:rsidRPr="006E0DB5">
        <w:rPr>
          <w:rFonts w:ascii="Browallia New" w:hAnsi="Browallia New" w:cs="Browallia New"/>
          <w:sz w:val="28"/>
          <w:szCs w:val="28"/>
          <w:cs/>
        </w:rPr>
        <w:t>กำหนดชำระคืนเงินต้น</w:t>
      </w:r>
      <w:r w:rsidR="00D34173" w:rsidRPr="006E0DB5">
        <w:rPr>
          <w:rFonts w:ascii="Browallia New" w:hAnsi="Browallia New" w:cs="Browallia New"/>
          <w:sz w:val="28"/>
          <w:szCs w:val="28"/>
          <w:cs/>
        </w:rPr>
        <w:t>พร้อมดอกเบี้ย</w:t>
      </w:r>
      <w:r w:rsidR="005A2650" w:rsidRPr="006E0DB5">
        <w:rPr>
          <w:rFonts w:ascii="Browallia New" w:hAnsi="Browallia New" w:cs="Browallia New"/>
          <w:sz w:val="28"/>
          <w:szCs w:val="28"/>
          <w:cs/>
        </w:rPr>
        <w:t>ภายในไตรมาส</w:t>
      </w:r>
      <w:r w:rsidR="003E3612" w:rsidRPr="006E0DB5">
        <w:rPr>
          <w:rFonts w:ascii="Browallia New" w:hAnsi="Browallia New" w:cs="Browallia New"/>
          <w:sz w:val="28"/>
          <w:szCs w:val="28"/>
          <w:cs/>
        </w:rPr>
        <w:t xml:space="preserve">ที่ </w:t>
      </w:r>
      <w:r w:rsidR="006E4430">
        <w:rPr>
          <w:rFonts w:ascii="Browallia New" w:hAnsi="Browallia New" w:cs="Browallia New"/>
          <w:sz w:val="28"/>
          <w:szCs w:val="28"/>
        </w:rPr>
        <w:t xml:space="preserve">4 </w:t>
      </w:r>
      <w:r w:rsidR="006C3C90" w:rsidRPr="006E0DB5">
        <w:rPr>
          <w:rFonts w:ascii="Browallia New" w:hAnsi="Browallia New" w:cs="Browallia New"/>
          <w:sz w:val="28"/>
          <w:szCs w:val="28"/>
          <w:cs/>
        </w:rPr>
        <w:t>ของปี</w:t>
      </w:r>
      <w:r w:rsidR="00934469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34469" w:rsidRPr="006E0DB5">
        <w:rPr>
          <w:rFonts w:ascii="Browallia New" w:hAnsi="Browallia New" w:cs="Browallia New"/>
          <w:sz w:val="28"/>
          <w:szCs w:val="28"/>
        </w:rPr>
        <w:t>2567</w:t>
      </w:r>
      <w:r w:rsidR="00C06847"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="00C06847" w:rsidRPr="006E0DB5">
        <w:rPr>
          <w:rFonts w:ascii="Browallia New" w:hAnsi="Browallia New" w:cs="Browallia New"/>
          <w:sz w:val="28"/>
          <w:szCs w:val="28"/>
          <w:cs/>
        </w:rPr>
        <w:t>โดย</w:t>
      </w:r>
      <w:r w:rsidR="007B77A2">
        <w:rPr>
          <w:rFonts w:ascii="Browallia New" w:hAnsi="Browallia New" w:cs="Browallia New"/>
          <w:sz w:val="28"/>
          <w:szCs w:val="28"/>
        </w:rPr>
        <w:br/>
      </w:r>
      <w:r w:rsidR="00C06847" w:rsidRPr="006E0DB5">
        <w:rPr>
          <w:rFonts w:ascii="Browallia New" w:hAnsi="Browallia New" w:cs="Browallia New"/>
          <w:sz w:val="28"/>
          <w:szCs w:val="28"/>
          <w:cs/>
        </w:rPr>
        <w:t>ไม่มีหลักประกัน</w:t>
      </w:r>
    </w:p>
    <w:p w14:paraId="16884512" w14:textId="77777777" w:rsidR="007A7B01" w:rsidRPr="006E0DB5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91ED9C7" w14:textId="77777777" w:rsidR="00B7543F" w:rsidRPr="006E0DB5" w:rsidRDefault="00B7543F" w:rsidP="00B7543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เงินกู้ยืมระยะยาวจากผู้ถือหุ้นและบุคคลอื่น</w:t>
      </w:r>
    </w:p>
    <w:p w14:paraId="7F9566AE" w14:textId="77777777" w:rsidR="00B7543F" w:rsidRPr="006E0DB5" w:rsidRDefault="00B7543F" w:rsidP="00B7543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AA24E34" w14:textId="53314739" w:rsidR="00127E8F" w:rsidRDefault="00B7543F" w:rsidP="00621BA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Pr="006E0DB5">
        <w:rPr>
          <w:rFonts w:ascii="Browallia New" w:hAnsi="Browallia New" w:cs="Browallia New"/>
          <w:spacing w:val="-4"/>
          <w:sz w:val="28"/>
          <w:szCs w:val="28"/>
        </w:rPr>
        <w:t>22</w:t>
      </w:r>
      <w:r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 กันยายน </w:t>
      </w:r>
      <w:r w:rsidRPr="006E0DB5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บริษัทได้กู้ยืมเงินจากผู้ถือหุ้นรายหนึ่ง และจากบุคคลอื่นเป็นจำนวนเงินรวม </w:t>
      </w:r>
      <w:r w:rsidRPr="006E0DB5">
        <w:rPr>
          <w:rFonts w:ascii="Browallia New" w:hAnsi="Browallia New" w:cs="Browallia New"/>
          <w:spacing w:val="-4"/>
          <w:sz w:val="28"/>
          <w:szCs w:val="28"/>
        </w:rPr>
        <w:t>251</w:t>
      </w:r>
      <w:r w:rsidRPr="006E0DB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>โดยไม่มีหลักประกัน 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6E0DB5">
        <w:rPr>
          <w:rFonts w:ascii="Browallia New" w:hAnsi="Browallia New" w:cs="Browallia New"/>
          <w:sz w:val="28"/>
          <w:szCs w:val="28"/>
        </w:rPr>
        <w:t xml:space="preserve"> 84 </w:t>
      </w:r>
      <w:r w:rsidRPr="006E0DB5">
        <w:rPr>
          <w:rFonts w:ascii="Browallia New" w:hAnsi="Browallia New" w:cs="Browallia New"/>
          <w:sz w:val="28"/>
          <w:szCs w:val="28"/>
          <w:cs/>
        </w:rPr>
        <w:t>งวดรายเดือน งวดละ</w:t>
      </w:r>
      <w:r w:rsidRPr="006E0DB5">
        <w:rPr>
          <w:rFonts w:ascii="Browallia New" w:hAnsi="Browallia New" w:cs="Browallia New"/>
          <w:sz w:val="28"/>
          <w:szCs w:val="28"/>
        </w:rPr>
        <w:t xml:space="preserve"> 2.99 </w:t>
      </w:r>
      <w:r w:rsidRPr="006E0DB5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และชำระเงินต้นพร้อมดอกเบี้ยส่วนที่เหลือทั้งจำนวนงวดสุดท้ายภายในวันที่</w:t>
      </w:r>
      <w:r w:rsidRPr="006E0DB5">
        <w:rPr>
          <w:rFonts w:ascii="Browallia New" w:hAnsi="Browallia New" w:cs="Browallia New"/>
          <w:sz w:val="28"/>
          <w:szCs w:val="28"/>
        </w:rPr>
        <w:t xml:space="preserve"> 25 </w:t>
      </w:r>
      <w:r w:rsidRPr="006E0DB5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6E0DB5">
        <w:rPr>
          <w:rFonts w:ascii="Browallia New" w:hAnsi="Browallia New" w:cs="Browallia New"/>
          <w:sz w:val="28"/>
          <w:szCs w:val="28"/>
        </w:rPr>
        <w:t xml:space="preserve"> 2571</w:t>
      </w:r>
    </w:p>
    <w:p w14:paraId="0F0BC05F" w14:textId="60BD5045" w:rsidR="00127E8F" w:rsidRDefault="00EB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BC99990" w14:textId="068EAADE" w:rsidR="00B7543F" w:rsidRPr="006E0DB5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C14326" w:rsidRPr="007A250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13585F" w:rsidRPr="0013585F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6E0DB5">
        <w:rPr>
          <w:rFonts w:ascii="Browallia New" w:hAnsi="Browallia New" w:cs="Browallia New"/>
          <w:sz w:val="28"/>
          <w:szCs w:val="28"/>
        </w:rPr>
        <w:t xml:space="preserve"> 256</w:t>
      </w:r>
      <w:r w:rsidR="005E0195" w:rsidRPr="006E0DB5">
        <w:rPr>
          <w:rFonts w:ascii="Browallia New" w:hAnsi="Browallia New" w:cs="Browallia New"/>
          <w:sz w:val="28"/>
          <w:szCs w:val="28"/>
        </w:rPr>
        <w:t>7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เงินกู้ยืมดังกล่าวจำแนกดังนี้</w:t>
      </w:r>
    </w:p>
    <w:p w14:paraId="2014DA18" w14:textId="77777777" w:rsidR="00B7543F" w:rsidRPr="006E0DB5" w:rsidRDefault="00B7543F" w:rsidP="00B7543F">
      <w:pPr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75" w:type="dxa"/>
        <w:tblInd w:w="3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5"/>
        <w:gridCol w:w="1417"/>
        <w:gridCol w:w="167"/>
        <w:gridCol w:w="1352"/>
        <w:gridCol w:w="162"/>
        <w:gridCol w:w="1302"/>
      </w:tblGrid>
      <w:tr w:rsidR="00B7543F" w:rsidRPr="00C14326" w14:paraId="0FBB4B62" w14:textId="77777777" w:rsidTr="000C5906">
        <w:trPr>
          <w:cantSplit/>
          <w:trHeight w:val="20"/>
        </w:trPr>
        <w:tc>
          <w:tcPr>
            <w:tcW w:w="4575" w:type="dxa"/>
          </w:tcPr>
          <w:p w14:paraId="5AFF87B6" w14:textId="77777777" w:rsidR="00B7543F" w:rsidRPr="00C14326" w:rsidRDefault="00B7543F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1806256A" w14:textId="77777777" w:rsidR="00B7543F" w:rsidRPr="00C14326" w:rsidRDefault="00B7543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ED6143F" w14:textId="77777777" w:rsidR="00B7543F" w:rsidRPr="00C14326" w:rsidRDefault="00B7543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35D38C54" w14:textId="77777777" w:rsidR="00B7543F" w:rsidRPr="00C14326" w:rsidRDefault="00B7543F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14326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1432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0B93" w:rsidRPr="00C14326" w14:paraId="4D7D1378" w14:textId="77777777" w:rsidTr="000C5906">
        <w:trPr>
          <w:cantSplit/>
          <w:trHeight w:val="20"/>
        </w:trPr>
        <w:tc>
          <w:tcPr>
            <w:tcW w:w="4575" w:type="dxa"/>
          </w:tcPr>
          <w:p w14:paraId="1F47B26A" w14:textId="77777777" w:rsidR="00660B93" w:rsidRPr="00C14326" w:rsidRDefault="00660B93" w:rsidP="00660B93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C944EBF" w14:textId="77777777" w:rsidR="00660B93" w:rsidRPr="00C14326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09DBEBF" w14:textId="77777777" w:rsidR="00660B93" w:rsidRPr="00C14326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AB5232" w14:textId="69CA5427" w:rsidR="00660B93" w:rsidRPr="00C14326" w:rsidRDefault="00127E8F" w:rsidP="00660B9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660B93" w:rsidRPr="00C14326" w14:paraId="6327EA00" w14:textId="77777777" w:rsidTr="000C5906">
        <w:trPr>
          <w:cantSplit/>
          <w:trHeight w:val="20"/>
        </w:trPr>
        <w:tc>
          <w:tcPr>
            <w:tcW w:w="4575" w:type="dxa"/>
          </w:tcPr>
          <w:p w14:paraId="5260B696" w14:textId="77777777" w:rsidR="00660B93" w:rsidRPr="00C14326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3498A15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</w:t>
            </w:r>
          </w:p>
          <w:p w14:paraId="17432F8F" w14:textId="77777777" w:rsidR="00660B93" w:rsidRPr="00C14326" w:rsidRDefault="00660B93" w:rsidP="00660B93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078431F5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57D2F89" w14:textId="77777777" w:rsidR="00660B93" w:rsidRPr="00C14326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58910" w14:textId="6E10B4DF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4326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C14326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13585F" w:rsidRPr="0013585F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Pr="00C14326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9B8130A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3383" w14:textId="4093F413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C1432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14326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660B93" w:rsidRPr="00C14326" w14:paraId="02488764" w14:textId="77777777" w:rsidTr="000C5906">
        <w:trPr>
          <w:cantSplit/>
          <w:trHeight w:hRule="exact" w:val="343"/>
        </w:trPr>
        <w:tc>
          <w:tcPr>
            <w:tcW w:w="4575" w:type="dxa"/>
          </w:tcPr>
          <w:p w14:paraId="0D48F1CC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270D2E3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7D5715A5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0E64A37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6DB9C96A" w14:textId="77777777" w:rsidR="00660B93" w:rsidRPr="00C14326" w:rsidRDefault="00660B93" w:rsidP="00660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0B70D282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60B93" w:rsidRPr="00C14326" w14:paraId="5C911F29" w14:textId="77777777" w:rsidTr="000C5906">
        <w:trPr>
          <w:cantSplit/>
          <w:trHeight w:val="20"/>
        </w:trPr>
        <w:tc>
          <w:tcPr>
            <w:tcW w:w="4575" w:type="dxa"/>
          </w:tcPr>
          <w:p w14:paraId="337EC9B7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220D48C7" w14:textId="734E07CE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72ADB5DC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D26A246" w14:textId="4C68E262" w:rsidR="00660B93" w:rsidRPr="00C14326" w:rsidRDefault="00654DE9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121,652</w:t>
            </w:r>
          </w:p>
        </w:tc>
        <w:tc>
          <w:tcPr>
            <w:tcW w:w="162" w:type="dxa"/>
            <w:shd w:val="clear" w:color="auto" w:fill="auto"/>
          </w:tcPr>
          <w:p w14:paraId="1E2C19E5" w14:textId="77777777" w:rsidR="00660B93" w:rsidRPr="00C14326" w:rsidRDefault="00660B93" w:rsidP="00660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1CEA1E17" w14:textId="719F3852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>121,652</w:t>
            </w:r>
          </w:p>
        </w:tc>
      </w:tr>
      <w:tr w:rsidR="00660B93" w:rsidRPr="00C14326" w14:paraId="61C9270A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46655AAF" w14:textId="77777777" w:rsidR="00660B93" w:rsidRPr="00C14326" w:rsidRDefault="00660B93" w:rsidP="00062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024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54CFE7" w14:textId="589DFDEE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5B8B314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19BAB7CC" w14:textId="17B30200" w:rsidR="00660B93" w:rsidRPr="00C14326" w:rsidRDefault="00654DE9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60,826</w:t>
            </w:r>
          </w:p>
        </w:tc>
        <w:tc>
          <w:tcPr>
            <w:tcW w:w="162" w:type="dxa"/>
            <w:shd w:val="clear" w:color="auto" w:fill="auto"/>
          </w:tcPr>
          <w:p w14:paraId="2B29C30F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C2CE7E5" w14:textId="36E7EB33" w:rsidR="00660B93" w:rsidRPr="00C14326" w:rsidRDefault="00660B93" w:rsidP="00660B9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 xml:space="preserve">          60,826</w:t>
            </w:r>
          </w:p>
        </w:tc>
      </w:tr>
      <w:tr w:rsidR="00660B93" w:rsidRPr="00C14326" w14:paraId="4ED948DB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7CEB855E" w14:textId="725F7189" w:rsidR="00660B93" w:rsidRPr="00C14326" w:rsidRDefault="00660B93" w:rsidP="0030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2686613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A20DBB8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999DC36" w14:textId="20A9CA55" w:rsidR="00660B93" w:rsidRPr="00C14326" w:rsidRDefault="00654DE9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182,478</w:t>
            </w:r>
          </w:p>
        </w:tc>
        <w:tc>
          <w:tcPr>
            <w:tcW w:w="162" w:type="dxa"/>
            <w:shd w:val="clear" w:color="auto" w:fill="auto"/>
          </w:tcPr>
          <w:p w14:paraId="2EA1F090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596A233" w14:textId="4E57DC89" w:rsidR="00660B93" w:rsidRPr="00C14326" w:rsidRDefault="00660B93" w:rsidP="00660B9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>182,478</w:t>
            </w:r>
          </w:p>
        </w:tc>
      </w:tr>
      <w:tr w:rsidR="00660B93" w:rsidRPr="00C14326" w14:paraId="67F88B0E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00CCDA98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DEAB550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shd w:val="clear" w:color="auto" w:fill="auto"/>
            <w:vAlign w:val="bottom"/>
          </w:tcPr>
          <w:p w14:paraId="403A8B77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21052B86" w14:textId="6F3DE7D4" w:rsidR="00660B93" w:rsidRPr="00C14326" w:rsidRDefault="00654DE9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(31,200)</w:t>
            </w:r>
          </w:p>
        </w:tc>
        <w:tc>
          <w:tcPr>
            <w:tcW w:w="162" w:type="dxa"/>
            <w:shd w:val="clear" w:color="auto" w:fill="auto"/>
          </w:tcPr>
          <w:p w14:paraId="5E637E9B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9FCF2BA" w14:textId="77777777" w:rsidR="00660B93" w:rsidRPr="00C14326" w:rsidRDefault="00660B93" w:rsidP="00660B9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>(35,856)</w:t>
            </w:r>
          </w:p>
        </w:tc>
      </w:tr>
      <w:tr w:rsidR="00660B93" w:rsidRPr="00C14326" w14:paraId="7594F239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44FB8ED9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143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1A3F0DB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95BA2C1" w14:textId="77777777" w:rsidR="00660B93" w:rsidRPr="00C14326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B7F8B80" w14:textId="547BAFFF" w:rsidR="00660B93" w:rsidRPr="00C14326" w:rsidRDefault="00654DE9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711D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278</w:t>
            </w:r>
          </w:p>
        </w:tc>
        <w:tc>
          <w:tcPr>
            <w:tcW w:w="162" w:type="dxa"/>
            <w:shd w:val="clear" w:color="auto" w:fill="auto"/>
          </w:tcPr>
          <w:p w14:paraId="07177420" w14:textId="77777777" w:rsidR="00660B93" w:rsidRPr="00C14326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9CE9773" w14:textId="15DD6FF7" w:rsidR="00660B93" w:rsidRPr="00C14326" w:rsidRDefault="00660B93" w:rsidP="00660B93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14326">
              <w:rPr>
                <w:rFonts w:ascii="Browallia New" w:hAnsi="Browallia New" w:cs="Browallia New"/>
                <w:sz w:val="28"/>
                <w:szCs w:val="28"/>
              </w:rPr>
              <w:t>146,622</w:t>
            </w:r>
          </w:p>
        </w:tc>
      </w:tr>
    </w:tbl>
    <w:p w14:paraId="6E1D7C4A" w14:textId="77777777" w:rsidR="00B7543F" w:rsidRPr="006E0DB5" w:rsidRDefault="00B7543F" w:rsidP="00B7543F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6DCCFA2" w14:textId="2E95F80D" w:rsidR="00B7543F" w:rsidRPr="0013585F" w:rsidRDefault="00B7543F" w:rsidP="000C5906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_Hlk149919021"/>
      <w:r w:rsidRPr="0013585F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การเปลี่ยนแปลงของเงินกู้ยืมระยะยาวจากผู้ถือหุ้นและบุคคลอื่น</w:t>
      </w:r>
      <w:bookmarkStart w:id="5" w:name="_Hlk139037012"/>
      <w:r w:rsidRPr="0013585F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13585F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13585F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bookmarkEnd w:id="5"/>
      <w:r w:rsidR="00C14326" w:rsidRPr="0013585F">
        <w:rPr>
          <w:rFonts w:ascii="Browallia New" w:hAnsi="Browallia New" w:cs="Browallia New"/>
          <w:color w:val="auto"/>
          <w:sz w:val="28"/>
          <w:szCs w:val="28"/>
        </w:rPr>
        <w:t>30</w:t>
      </w:r>
      <w:r w:rsidR="00C14326" w:rsidRPr="0013585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3585F" w:rsidRPr="0013585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13585F">
        <w:rPr>
          <w:rFonts w:ascii="Browallia New" w:hAnsi="Browallia New" w:cs="Browallia New"/>
          <w:sz w:val="28"/>
          <w:szCs w:val="28"/>
        </w:rPr>
        <w:t xml:space="preserve"> 256</w:t>
      </w:r>
      <w:r w:rsidR="003A0298" w:rsidRPr="0013585F">
        <w:rPr>
          <w:rFonts w:ascii="Browallia New" w:hAnsi="Browallia New" w:cs="Browallia New"/>
          <w:sz w:val="28"/>
          <w:szCs w:val="28"/>
        </w:rPr>
        <w:t>7</w:t>
      </w:r>
      <w:r w:rsidRPr="0013585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3585F">
        <w:rPr>
          <w:rFonts w:ascii="Browallia New" w:hAnsi="Browallia New" w:cs="Browallia New"/>
          <w:sz w:val="28"/>
          <w:szCs w:val="28"/>
          <w:cs/>
        </w:rPr>
        <w:br/>
      </w:r>
      <w:r w:rsidRPr="0013585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bookmarkEnd w:id="4"/>
    <w:p w14:paraId="601630C6" w14:textId="77777777" w:rsidR="00B7543F" w:rsidRPr="0013585F" w:rsidRDefault="00B7543F" w:rsidP="00B7543F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75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5992"/>
        <w:gridCol w:w="236"/>
        <w:gridCol w:w="2747"/>
      </w:tblGrid>
      <w:tr w:rsidR="00B7543F" w:rsidRPr="006E0DB5" w14:paraId="6412CF66" w14:textId="77777777" w:rsidTr="000C5906">
        <w:tc>
          <w:tcPr>
            <w:tcW w:w="5992" w:type="dxa"/>
          </w:tcPr>
          <w:p w14:paraId="4E59FB3D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6D082ECC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</w:tcPr>
          <w:p w14:paraId="6DF82791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660B93" w:rsidRPr="006E0DB5" w14:paraId="71AF6FE4" w14:textId="77777777" w:rsidTr="000C5906">
        <w:tc>
          <w:tcPr>
            <w:tcW w:w="5992" w:type="dxa"/>
          </w:tcPr>
          <w:p w14:paraId="40AB6148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9BFF036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236EEE0F" w14:textId="5B113512" w:rsidR="00660B93" w:rsidRPr="006E0DB5" w:rsidRDefault="00B232BB" w:rsidP="00660B9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B7543F" w:rsidRPr="006E0DB5" w14:paraId="2697DA44" w14:textId="77777777" w:rsidTr="000C5906">
        <w:trPr>
          <w:trHeight w:val="251"/>
        </w:trPr>
        <w:tc>
          <w:tcPr>
            <w:tcW w:w="5992" w:type="dxa"/>
          </w:tcPr>
          <w:p w14:paraId="726471BD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126C5FDE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</w:tcBorders>
          </w:tcPr>
          <w:p w14:paraId="62A67308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  <w:tr w:rsidR="00B7543F" w:rsidRPr="006E0DB5" w14:paraId="388337CF" w14:textId="77777777" w:rsidTr="000C5906">
        <w:tc>
          <w:tcPr>
            <w:tcW w:w="5992" w:type="dxa"/>
          </w:tcPr>
          <w:p w14:paraId="2A9D2CCF" w14:textId="3A603126" w:rsidR="00B7543F" w:rsidRPr="006E0DB5" w:rsidRDefault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36" w:type="dxa"/>
            <w:shd w:val="clear" w:color="auto" w:fill="auto"/>
          </w:tcPr>
          <w:p w14:paraId="6ACCCD53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shd w:val="clear" w:color="auto" w:fill="auto"/>
          </w:tcPr>
          <w:p w14:paraId="4DEDD7F9" w14:textId="778C2E13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A0298" w:rsidRPr="006E0DB5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>,4</w:t>
            </w:r>
            <w:r w:rsidR="003A0298" w:rsidRPr="006E0DB5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</w:tr>
      <w:tr w:rsidR="00B7543F" w:rsidRPr="006E0DB5" w14:paraId="5ACA0753" w14:textId="77777777" w:rsidTr="000C5906">
        <w:tc>
          <w:tcPr>
            <w:tcW w:w="5992" w:type="dxa"/>
          </w:tcPr>
          <w:p w14:paraId="1D00DD90" w14:textId="6345FFFA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6E0DB5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จ่าย</w:t>
            </w:r>
            <w:r w:rsidR="00CC5848" w:rsidRPr="006E0DB5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45409D3A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</w:tcPr>
          <w:p w14:paraId="5ADC9196" w14:textId="0501054B" w:rsidR="00B7543F" w:rsidRPr="006E0DB5" w:rsidRDefault="00654DE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7543F" w:rsidRPr="006E0DB5" w14:paraId="652BE59C" w14:textId="77777777" w:rsidTr="000C5906">
        <w:trPr>
          <w:trHeight w:val="63"/>
        </w:trPr>
        <w:tc>
          <w:tcPr>
            <w:tcW w:w="5992" w:type="dxa"/>
          </w:tcPr>
          <w:p w14:paraId="1387E135" w14:textId="35C97159" w:rsidR="00B7543F" w:rsidRPr="006E0DB5" w:rsidRDefault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36" w:type="dxa"/>
            <w:shd w:val="clear" w:color="auto" w:fill="auto"/>
          </w:tcPr>
          <w:p w14:paraId="5ED770DD" w14:textId="77777777" w:rsidR="00B7543F" w:rsidRPr="006E0DB5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11BA7C" w14:textId="4983CCE3" w:rsidR="00B7543F" w:rsidRPr="006E0DB5" w:rsidRDefault="00654DE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182,478</w:t>
            </w:r>
          </w:p>
        </w:tc>
      </w:tr>
    </w:tbl>
    <w:p w14:paraId="60148536" w14:textId="77777777" w:rsidR="00B7543F" w:rsidRPr="006E0DB5" w:rsidRDefault="00B7543F" w:rsidP="00B7543F">
      <w:pPr>
        <w:pStyle w:val="CordiaNew"/>
        <w:tabs>
          <w:tab w:val="clear" w:pos="4153"/>
          <w:tab w:val="left" w:pos="1170"/>
        </w:tabs>
        <w:ind w:left="284" w:firstLine="142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216205A" w14:textId="621E17CD" w:rsidR="00CC7EFF" w:rsidRDefault="00CC7EFF" w:rsidP="000C5906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 w:hint="cs"/>
          <w:spacing w:val="-6"/>
          <w:sz w:val="28"/>
          <w:szCs w:val="28"/>
          <w:cs/>
        </w:rPr>
        <w:t>บริษั</w:t>
      </w:r>
      <w:r w:rsidR="00D60990">
        <w:rPr>
          <w:rFonts w:ascii="Browallia New" w:hAnsi="Browallia New" w:cs="Browallia New" w:hint="cs"/>
          <w:spacing w:val="-6"/>
          <w:sz w:val="28"/>
          <w:szCs w:val="28"/>
          <w:cs/>
        </w:rPr>
        <w:t>ท</w:t>
      </w:r>
      <w:r w:rsidR="00CB689F">
        <w:rPr>
          <w:rFonts w:ascii="Browallia New" w:hAnsi="Browallia New" w:cs="Browallia New" w:hint="cs"/>
          <w:spacing w:val="-6"/>
          <w:sz w:val="28"/>
          <w:szCs w:val="28"/>
          <w:cs/>
        </w:rPr>
        <w:t>มีการ</w:t>
      </w:r>
      <w:r w:rsidR="00D60990">
        <w:rPr>
          <w:rFonts w:ascii="Browallia New" w:hAnsi="Browallia New" w:cs="Browallia New" w:hint="cs"/>
          <w:spacing w:val="-6"/>
          <w:sz w:val="28"/>
          <w:szCs w:val="28"/>
          <w:cs/>
        </w:rPr>
        <w:t>เปลี่ยนแปลงเงื่อนไขการชำระหนี้</w:t>
      </w:r>
      <w:r w:rsidR="00A405EE">
        <w:rPr>
          <w:rFonts w:ascii="Browallia New" w:hAnsi="Browallia New" w:cs="Browallia New" w:hint="cs"/>
          <w:spacing w:val="-6"/>
          <w:sz w:val="28"/>
          <w:szCs w:val="28"/>
          <w:cs/>
        </w:rPr>
        <w:t>เงินกู้ยืม</w:t>
      </w:r>
      <w:r w:rsidR="00EC6999">
        <w:rPr>
          <w:rFonts w:ascii="Browallia New" w:hAnsi="Browallia New" w:cs="Browallia New" w:hint="cs"/>
          <w:spacing w:val="-6"/>
          <w:sz w:val="28"/>
          <w:szCs w:val="28"/>
          <w:cs/>
        </w:rPr>
        <w:t>ระยะยาว</w:t>
      </w:r>
      <w:r w:rsidR="00A405EE">
        <w:rPr>
          <w:rFonts w:ascii="Browallia New" w:hAnsi="Browallia New" w:cs="Browallia New" w:hint="cs"/>
          <w:spacing w:val="-6"/>
          <w:sz w:val="28"/>
          <w:szCs w:val="28"/>
          <w:cs/>
        </w:rPr>
        <w:t>จาก</w:t>
      </w:r>
      <w:r w:rsidR="00D60990">
        <w:rPr>
          <w:rFonts w:ascii="Browallia New" w:hAnsi="Browallia New" w:cs="Browallia New" w:hint="cs"/>
          <w:spacing w:val="-6"/>
          <w:sz w:val="28"/>
          <w:szCs w:val="28"/>
          <w:cs/>
        </w:rPr>
        <w:t>ผู้ถือหุ้นและบุคคลอื่น ดังต่อไปนี้</w:t>
      </w:r>
    </w:p>
    <w:p w14:paraId="4F1313FD" w14:textId="77777777" w:rsidR="00F73076" w:rsidRDefault="00F73076" w:rsidP="00F27F52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773" w:type="pct"/>
        <w:tblInd w:w="4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5"/>
        <w:gridCol w:w="89"/>
        <w:gridCol w:w="7128"/>
      </w:tblGrid>
      <w:tr w:rsidR="00A405EE" w:rsidRPr="008D0ADB" w14:paraId="2B6C63D4" w14:textId="77777777" w:rsidTr="006D4626">
        <w:trPr>
          <w:cantSplit/>
          <w:trHeight w:val="20"/>
        </w:trPr>
        <w:tc>
          <w:tcPr>
            <w:tcW w:w="960" w:type="pct"/>
          </w:tcPr>
          <w:p w14:paraId="12C29EE8" w14:textId="61D77766" w:rsidR="00A405EE" w:rsidRPr="00916A03" w:rsidRDefault="00A405EE" w:rsidP="00BA5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50" w:type="pct"/>
          </w:tcPr>
          <w:p w14:paraId="2B82C760" w14:textId="77777777" w:rsidR="00A405EE" w:rsidRPr="00916A03" w:rsidRDefault="00A405EE" w:rsidP="00AB65CF">
            <w:pP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990" w:type="pct"/>
          </w:tcPr>
          <w:p w14:paraId="5D61DD17" w14:textId="4BFC5CD9" w:rsidR="00A405EE" w:rsidRPr="00916A03" w:rsidRDefault="00A405EE" w:rsidP="00BA5E4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A405EE" w:rsidRPr="008D0ADB" w14:paraId="4A828224" w14:textId="77777777" w:rsidTr="006D4626">
        <w:trPr>
          <w:cantSplit/>
          <w:trHeight w:val="20"/>
        </w:trPr>
        <w:tc>
          <w:tcPr>
            <w:tcW w:w="960" w:type="pct"/>
          </w:tcPr>
          <w:p w14:paraId="34C082B6" w14:textId="01CBCCF7" w:rsidR="00A405EE" w:rsidRPr="00916A03" w:rsidRDefault="00A405EE" w:rsidP="00D3266A">
            <w:pP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" w:type="pct"/>
          </w:tcPr>
          <w:p w14:paraId="6D81F4E2" w14:textId="77777777" w:rsidR="00A405EE" w:rsidRPr="00916A03" w:rsidRDefault="00A405EE" w:rsidP="00AB65CF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90" w:type="pct"/>
          </w:tcPr>
          <w:p w14:paraId="586356CF" w14:textId="666D1502" w:rsidR="00A405EE" w:rsidRPr="00916A03" w:rsidRDefault="00A405EE" w:rsidP="00D60990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C4653" w:rsidRPr="008D0ADB" w14:paraId="1080E978" w14:textId="77777777" w:rsidTr="006D4626">
        <w:trPr>
          <w:cantSplit/>
          <w:trHeight w:val="20"/>
        </w:trPr>
        <w:tc>
          <w:tcPr>
            <w:tcW w:w="960" w:type="pct"/>
          </w:tcPr>
          <w:p w14:paraId="111552E8" w14:textId="28F2FFCD" w:rsidR="00FC4653" w:rsidRPr="00916A03" w:rsidRDefault="00FC4653" w:rsidP="00FC4653">
            <w:pP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16A03">
              <w:rPr>
                <w:rFonts w:ascii="Browallia New" w:hAnsi="Browallia New" w:cs="Browallia New"/>
                <w:sz w:val="28"/>
                <w:szCs w:val="28"/>
              </w:rPr>
              <w:t xml:space="preserve">26 </w:t>
            </w: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เมษายน </w:t>
            </w:r>
            <w:r w:rsidRPr="00916A03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50" w:type="pct"/>
          </w:tcPr>
          <w:p w14:paraId="7A1A3757" w14:textId="77777777" w:rsidR="00FC4653" w:rsidRPr="00916A03" w:rsidRDefault="00FC4653" w:rsidP="00FC4653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90" w:type="pct"/>
          </w:tcPr>
          <w:p w14:paraId="5AC9F320" w14:textId="0D4C27C1" w:rsidR="00FC4653" w:rsidRPr="00916A03" w:rsidRDefault="00FC4653" w:rsidP="00FC4653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</w:rPr>
            </w:pPr>
            <w:r w:rsidRPr="00916A0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16A03">
              <w:rPr>
                <w:rFonts w:ascii="Browallia New" w:hAnsi="Browallia New" w:cs="Browallia New"/>
                <w:sz w:val="28"/>
                <w:szCs w:val="28"/>
                <w:cs/>
              </w:rPr>
              <w:t>พักชำระหนี้เงินต้น</w:t>
            </w: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ตั้งแต่เดือนพฤษภาคม </w:t>
            </w:r>
            <w:r w:rsidRPr="00916A03">
              <w:rPr>
                <w:rFonts w:ascii="Browallia New" w:hAnsi="Browallia New" w:cs="Browallia New"/>
                <w:sz w:val="28"/>
                <w:szCs w:val="28"/>
              </w:rPr>
              <w:t xml:space="preserve">2566 </w:t>
            </w: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ถึงเดือนธันวาคม </w:t>
            </w:r>
            <w:r w:rsidRPr="00916A03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A405EE" w:rsidRPr="008D0ADB" w14:paraId="38E8A85E" w14:textId="77777777" w:rsidTr="006D4626">
        <w:trPr>
          <w:cantSplit/>
          <w:trHeight w:val="20"/>
        </w:trPr>
        <w:tc>
          <w:tcPr>
            <w:tcW w:w="960" w:type="pct"/>
          </w:tcPr>
          <w:p w14:paraId="7DC490C1" w14:textId="0E7E733A" w:rsidR="00A405EE" w:rsidRPr="00916A03" w:rsidRDefault="00A405EE" w:rsidP="008D0ADB">
            <w:pP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16A03">
              <w:rPr>
                <w:rFonts w:ascii="Browallia New" w:hAnsi="Browallia New" w:cs="Browallia New"/>
                <w:sz w:val="28"/>
                <w:szCs w:val="28"/>
              </w:rPr>
              <w:t xml:space="preserve">2 </w:t>
            </w: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กุมภาพันธ์ </w:t>
            </w:r>
            <w:r w:rsidRPr="00916A03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50" w:type="pct"/>
          </w:tcPr>
          <w:p w14:paraId="1CAEAF47" w14:textId="77777777" w:rsidR="00A405EE" w:rsidRPr="00916A03" w:rsidRDefault="00A405EE" w:rsidP="00AB65CF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90" w:type="pct"/>
          </w:tcPr>
          <w:p w14:paraId="78F24527" w14:textId="4389E8A4" w:rsidR="00A405EE" w:rsidRPr="00916A03" w:rsidRDefault="00A405EE" w:rsidP="008D0ADB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16A0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16A03">
              <w:rPr>
                <w:rFonts w:ascii="Browallia New" w:hAnsi="Browallia New" w:cs="Browallia New"/>
                <w:sz w:val="28"/>
                <w:szCs w:val="28"/>
                <w:cs/>
              </w:rPr>
              <w:t>พักชำระหนี้เงินต้น</w:t>
            </w: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ตั้งแต่เดือนมกราคม </w:t>
            </w:r>
            <w:r w:rsidRPr="00916A03">
              <w:rPr>
                <w:rFonts w:ascii="Browallia New" w:hAnsi="Browallia New" w:cs="Browallia New"/>
                <w:sz w:val="28"/>
                <w:szCs w:val="28"/>
              </w:rPr>
              <w:t xml:space="preserve">2567 </w:t>
            </w: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ถึงเดือนสิงหาคม </w:t>
            </w:r>
            <w:r w:rsidRPr="00916A03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</w:tr>
      <w:tr w:rsidR="00A405EE" w:rsidRPr="008D0ADB" w14:paraId="589FDCED" w14:textId="77777777" w:rsidTr="006D4626">
        <w:trPr>
          <w:cantSplit/>
          <w:trHeight w:hRule="exact" w:val="888"/>
        </w:trPr>
        <w:tc>
          <w:tcPr>
            <w:tcW w:w="960" w:type="pct"/>
          </w:tcPr>
          <w:p w14:paraId="64791EB7" w14:textId="3CB1AFA8" w:rsidR="00A405EE" w:rsidRPr="00916A03" w:rsidRDefault="00A405EE" w:rsidP="008D0ADB">
            <w:pPr>
              <w:tabs>
                <w:tab w:val="left" w:pos="540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16A03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กันยายน </w:t>
            </w:r>
            <w:r w:rsidRPr="00916A03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50" w:type="pct"/>
          </w:tcPr>
          <w:p w14:paraId="21525BBE" w14:textId="77777777" w:rsidR="00A405EE" w:rsidRPr="00916A03" w:rsidRDefault="00A405EE" w:rsidP="008D0ADB">
            <w:pPr>
              <w:tabs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90" w:type="pct"/>
          </w:tcPr>
          <w:p w14:paraId="61C61E55" w14:textId="77777777" w:rsidR="00C65A78" w:rsidRPr="00916A03" w:rsidRDefault="00A405EE" w:rsidP="006D4626">
            <w:pPr>
              <w:tabs>
                <w:tab w:val="clear" w:pos="227"/>
                <w:tab w:val="left" w:pos="325"/>
                <w:tab w:val="left" w:pos="540"/>
              </w:tabs>
              <w:spacing w:line="240" w:lineRule="auto"/>
              <w:ind w:left="183" w:hanging="183"/>
              <w:rPr>
                <w:rFonts w:ascii="Browallia New" w:hAnsi="Browallia New" w:cs="Browallia New"/>
                <w:sz w:val="28"/>
                <w:szCs w:val="28"/>
              </w:rPr>
            </w:pPr>
            <w:r w:rsidRPr="00916A0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16A03">
              <w:rPr>
                <w:rFonts w:ascii="Browallia New" w:hAnsi="Browallia New" w:cs="Browallia New"/>
                <w:sz w:val="28"/>
                <w:szCs w:val="28"/>
                <w:cs/>
              </w:rPr>
              <w:t>ชำระเฉพาะดอกเบี้ย</w:t>
            </w: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ตั้งแต่เดือนกันยายน </w:t>
            </w:r>
            <w:r w:rsidRPr="00916A03">
              <w:rPr>
                <w:rFonts w:ascii="Browallia New" w:hAnsi="Browallia New" w:cs="Browallia New"/>
                <w:sz w:val="28"/>
                <w:szCs w:val="28"/>
              </w:rPr>
              <w:t xml:space="preserve">2567 </w:t>
            </w: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ถึงเดือนมกราคม </w:t>
            </w:r>
            <w:r w:rsidRPr="00916A03">
              <w:rPr>
                <w:rFonts w:ascii="Browallia New" w:hAnsi="Browallia New" w:cs="Browallia New"/>
                <w:sz w:val="28"/>
                <w:szCs w:val="28"/>
              </w:rPr>
              <w:t xml:space="preserve">2568 </w:t>
            </w:r>
            <w:r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และชำระหนี้เงินต้น</w:t>
            </w:r>
            <w:r w:rsidR="00543933" w:rsidRPr="00916A0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65A78"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  <w:p w14:paraId="159C4FB0" w14:textId="70367860" w:rsidR="00A405EE" w:rsidRPr="00916A03" w:rsidRDefault="00FC4653" w:rsidP="00062647">
            <w:pPr>
              <w:tabs>
                <w:tab w:val="clear" w:pos="227"/>
                <w:tab w:val="left" w:pos="325"/>
                <w:tab w:val="left" w:pos="540"/>
              </w:tabs>
              <w:spacing w:line="240" w:lineRule="auto"/>
              <w:ind w:left="366" w:hanging="183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43933"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>(ตามที่</w:t>
            </w:r>
            <w:r w:rsidR="001E6FCA"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>ตกลงใหม่</w:t>
            </w:r>
            <w:r w:rsidR="00543933"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1E6FCA"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405EE"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>พร้อมดอกเบี้ย</w:t>
            </w:r>
            <w:r w:rsidR="006D4626" w:rsidRPr="00916A0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405EE"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ตั้งแต่เดือนกุมภาพันธ์ </w:t>
            </w:r>
            <w:r w:rsidR="00A405EE" w:rsidRPr="00916A03">
              <w:rPr>
                <w:rFonts w:ascii="Browallia New" w:hAnsi="Browallia New" w:cs="Browallia New"/>
                <w:sz w:val="28"/>
                <w:szCs w:val="28"/>
              </w:rPr>
              <w:t xml:space="preserve">2568 </w:t>
            </w:r>
            <w:r w:rsidR="00A405EE" w:rsidRPr="00916A0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ถึงเดือนธันวาคม </w:t>
            </w:r>
            <w:r w:rsidR="00A405EE" w:rsidRPr="00916A03">
              <w:rPr>
                <w:rFonts w:ascii="Browallia New" w:hAnsi="Browallia New" w:cs="Browallia New"/>
                <w:sz w:val="28"/>
                <w:szCs w:val="28"/>
              </w:rPr>
              <w:t>2571</w:t>
            </w:r>
          </w:p>
        </w:tc>
      </w:tr>
    </w:tbl>
    <w:p w14:paraId="554D0F03" w14:textId="5C793F15" w:rsidR="00BB7165" w:rsidRDefault="00BB7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25DF550F" w14:textId="77777777" w:rsidR="006D4626" w:rsidRDefault="006D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37C54C7B" w14:textId="77777777" w:rsidR="003762BE" w:rsidRDefault="00376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22E9BDA3" w14:textId="053E48DD" w:rsidR="003762BE" w:rsidRDefault="00207356" w:rsidP="00207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6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ab/>
      </w:r>
    </w:p>
    <w:p w14:paraId="7B776EAC" w14:textId="77777777" w:rsidR="003762BE" w:rsidRDefault="00376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65EA9CB8" w14:textId="77777777" w:rsidR="003762BE" w:rsidRDefault="00376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1CB6A444" w14:textId="77777777" w:rsidR="003762BE" w:rsidRDefault="00376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2C54D92F" w14:textId="1BFFC44C" w:rsidR="00F75C5F" w:rsidRPr="006E0DB5" w:rsidRDefault="00675497" w:rsidP="00B641E1">
      <w:pPr>
        <w:pStyle w:val="CordiaNew"/>
        <w:numPr>
          <w:ilvl w:val="0"/>
          <w:numId w:val="17"/>
        </w:numPr>
        <w:tabs>
          <w:tab w:val="clear" w:pos="4153"/>
          <w:tab w:val="left" w:pos="801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หนี้สินจากภาระค้ำประกันเงินกู้ยืมของบริษัทอื่น</w:t>
      </w:r>
    </w:p>
    <w:p w14:paraId="619BFB7A" w14:textId="483F1AEC" w:rsidR="008A4192" w:rsidRPr="006E0DB5" w:rsidRDefault="008A4192" w:rsidP="00FA5C64">
      <w:pPr>
        <w:pStyle w:val="CordiaNew"/>
        <w:tabs>
          <w:tab w:val="clear" w:pos="4153"/>
          <w:tab w:val="left" w:pos="426"/>
        </w:tabs>
        <w:ind w:left="709" w:firstLine="70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66715B69" w14:textId="60A10C52" w:rsidR="00FD7C51" w:rsidRPr="006E0DB5" w:rsidRDefault="000B391B" w:rsidP="00B641E1">
      <w:pPr>
        <w:pStyle w:val="CordiaNew"/>
        <w:tabs>
          <w:tab w:val="clear" w:pos="4153"/>
          <w:tab w:val="left" w:pos="993"/>
        </w:tabs>
        <w:ind w:left="44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หนี้สินจาก</w:t>
      </w:r>
      <w:r w:rsidR="00DE377A" w:rsidRPr="006E0DB5">
        <w:rPr>
          <w:rFonts w:ascii="Browallia New" w:hAnsi="Browallia New" w:cs="Browallia New"/>
          <w:color w:val="auto"/>
          <w:sz w:val="28"/>
          <w:szCs w:val="28"/>
          <w:cs/>
        </w:rPr>
        <w:t>ภาระ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ค้ำประกันเงินกู้ยืมของบริษัท</w:t>
      </w:r>
      <w:r w:rsidR="00A26B8C" w:rsidRPr="006E0DB5">
        <w:rPr>
          <w:rFonts w:ascii="Browallia New" w:hAnsi="Browallia New" w:cs="Browallia New"/>
          <w:color w:val="auto"/>
          <w:sz w:val="28"/>
          <w:szCs w:val="28"/>
          <w:cs/>
        </w:rPr>
        <w:t>อื่น</w:t>
      </w:r>
      <w:r w:rsidR="0039040A"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9040A" w:rsidRPr="006E0DB5">
        <w:rPr>
          <w:rFonts w:ascii="Browallia New" w:hAnsi="Browallia New" w:cs="Browallia New"/>
          <w:color w:val="auto"/>
          <w:sz w:val="28"/>
          <w:szCs w:val="28"/>
          <w:cs/>
        </w:rPr>
        <w:t>เป็น</w:t>
      </w:r>
      <w:r w:rsidR="00505782" w:rsidRPr="006E0DB5">
        <w:rPr>
          <w:rFonts w:ascii="Browallia New" w:hAnsi="Browallia New" w:cs="Browallia New"/>
          <w:color w:val="auto"/>
          <w:sz w:val="28"/>
          <w:szCs w:val="28"/>
          <w:cs/>
        </w:rPr>
        <w:t>การค้ำประกันเงินกู้ยืมของบริษัทอื่นซึ่งเคยเป็นบริษัท</w:t>
      </w:r>
      <w:r w:rsidR="00444F18" w:rsidRPr="006E0DB5">
        <w:rPr>
          <w:rFonts w:ascii="Browallia New" w:hAnsi="Browallia New" w:cs="Browallia New"/>
          <w:color w:val="auto"/>
          <w:sz w:val="28"/>
          <w:szCs w:val="28"/>
          <w:cs/>
        </w:rPr>
        <w:t>ย่อยของบริษัทมาก่อน</w:t>
      </w:r>
      <w:r w:rsidR="00B07901"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A4192" w:rsidRPr="006E0DB5">
        <w:rPr>
          <w:rFonts w:ascii="Browallia New" w:hAnsi="Browallia New" w:cs="Browallia New"/>
          <w:color w:val="auto"/>
          <w:sz w:val="28"/>
          <w:szCs w:val="28"/>
          <w:cs/>
        </w:rPr>
        <w:t>โดยมีรายละเอียดดังนี้</w:t>
      </w:r>
    </w:p>
    <w:p w14:paraId="12E69066" w14:textId="77777777" w:rsidR="00DB0F2B" w:rsidRPr="006E0DB5" w:rsidRDefault="00DB0F2B" w:rsidP="00B641E1">
      <w:pPr>
        <w:pStyle w:val="CordiaNew"/>
        <w:tabs>
          <w:tab w:val="clear" w:pos="4153"/>
          <w:tab w:val="left" w:pos="993"/>
        </w:tabs>
        <w:ind w:left="441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Style w:val="TableGrid"/>
        <w:tblW w:w="896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993"/>
        <w:gridCol w:w="917"/>
        <w:gridCol w:w="1133"/>
        <w:gridCol w:w="928"/>
        <w:gridCol w:w="927"/>
        <w:gridCol w:w="1134"/>
        <w:gridCol w:w="945"/>
      </w:tblGrid>
      <w:tr w:rsidR="00A228CA" w:rsidRPr="006E0DB5" w14:paraId="4D2FF7E5" w14:textId="77777777" w:rsidTr="0013585F">
        <w:tc>
          <w:tcPr>
            <w:tcW w:w="1984" w:type="dxa"/>
            <w:shd w:val="clear" w:color="auto" w:fill="auto"/>
          </w:tcPr>
          <w:p w14:paraId="14743758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7BF8D2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84" w:type="dxa"/>
            <w:gridSpan w:val="6"/>
            <w:shd w:val="clear" w:color="auto" w:fill="auto"/>
          </w:tcPr>
          <w:p w14:paraId="34055F90" w14:textId="77777777" w:rsidR="00A228CA" w:rsidRPr="006E0DB5" w:rsidRDefault="00A228CA">
            <w:pPr>
              <w:tabs>
                <w:tab w:val="clear" w:pos="454"/>
                <w:tab w:val="clear" w:pos="5613"/>
                <w:tab w:val="left" w:pos="459"/>
                <w:tab w:val="left" w:pos="573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228CA" w:rsidRPr="006E0DB5" w14:paraId="236A97C0" w14:textId="77777777" w:rsidTr="0013585F">
        <w:tc>
          <w:tcPr>
            <w:tcW w:w="1984" w:type="dxa"/>
            <w:shd w:val="clear" w:color="auto" w:fill="auto"/>
          </w:tcPr>
          <w:p w14:paraId="4445EB33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5CE9A8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84" w:type="dxa"/>
            <w:gridSpan w:val="6"/>
            <w:shd w:val="clear" w:color="auto" w:fill="auto"/>
          </w:tcPr>
          <w:p w14:paraId="0C7C9B9D" w14:textId="0B2EFA3F" w:rsidR="00A228CA" w:rsidRPr="006E0DB5" w:rsidRDefault="00B45076" w:rsidP="00660B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การเงินรวมและเฉพาะบริษัท</w:t>
            </w:r>
          </w:p>
        </w:tc>
      </w:tr>
      <w:tr w:rsidR="00A228CA" w:rsidRPr="006E0DB5" w14:paraId="59E91F81" w14:textId="77777777" w:rsidTr="0013585F">
        <w:tc>
          <w:tcPr>
            <w:tcW w:w="1984" w:type="dxa"/>
            <w:shd w:val="clear" w:color="auto" w:fill="auto"/>
          </w:tcPr>
          <w:p w14:paraId="4B4C5FB0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FFD2F4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78" w:type="dxa"/>
            <w:gridSpan w:val="3"/>
            <w:shd w:val="clear" w:color="auto" w:fill="auto"/>
          </w:tcPr>
          <w:p w14:paraId="304CC9B0" w14:textId="1D569AB7" w:rsidR="00A228CA" w:rsidRPr="006E0DB5" w:rsidRDefault="0072223C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13585F" w:rsidRPr="0013585F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="00D966DE"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228CA"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966DE" w:rsidRPr="006E0DB5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3006" w:type="dxa"/>
            <w:gridSpan w:val="3"/>
          </w:tcPr>
          <w:p w14:paraId="0CE21FC2" w14:textId="2992E41A" w:rsidR="00A228CA" w:rsidRPr="006E0DB5" w:rsidRDefault="00D966D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A228CA" w:rsidRPr="006E0DB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204A8" w:rsidRPr="006E0DB5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A228CA" w:rsidRPr="006E0DB5" w14:paraId="2077561E" w14:textId="77777777" w:rsidTr="0013585F">
        <w:tc>
          <w:tcPr>
            <w:tcW w:w="1984" w:type="dxa"/>
            <w:shd w:val="clear" w:color="auto" w:fill="auto"/>
          </w:tcPr>
          <w:p w14:paraId="5F6A8362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3F398B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17" w:type="dxa"/>
            <w:shd w:val="clear" w:color="auto" w:fill="auto"/>
          </w:tcPr>
          <w:p w14:paraId="588F5566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CC03F9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C119BB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3" w:type="dxa"/>
            <w:shd w:val="clear" w:color="auto" w:fill="auto"/>
          </w:tcPr>
          <w:p w14:paraId="19051691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ทางการเงิน</w:t>
            </w:r>
          </w:p>
          <w:p w14:paraId="733F8746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28" w:type="dxa"/>
            <w:shd w:val="clear" w:color="auto" w:fill="auto"/>
          </w:tcPr>
          <w:p w14:paraId="67357706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23FEEB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F739C3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27" w:type="dxa"/>
          </w:tcPr>
          <w:p w14:paraId="5B6FD71D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9C553D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7EFFF8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</w:tcPr>
          <w:p w14:paraId="572E9BD8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ทางการเงิน</w:t>
            </w:r>
          </w:p>
          <w:p w14:paraId="321D83A3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45" w:type="dxa"/>
          </w:tcPr>
          <w:p w14:paraId="314FD9B6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5FD842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F83E34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A228CA" w:rsidRPr="006E0DB5" w14:paraId="19CF7CD8" w14:textId="77777777" w:rsidTr="0013585F">
        <w:tc>
          <w:tcPr>
            <w:tcW w:w="1984" w:type="dxa"/>
            <w:shd w:val="clear" w:color="auto" w:fill="auto"/>
          </w:tcPr>
          <w:p w14:paraId="1D2F6EE1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BD6722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02A626F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50F296B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8" w:type="dxa"/>
            <w:shd w:val="clear" w:color="auto" w:fill="auto"/>
          </w:tcPr>
          <w:p w14:paraId="41B4D9B1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521043C0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03FE88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154882D2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228CA" w:rsidRPr="006E0DB5" w14:paraId="67AD67CE" w14:textId="77777777" w:rsidTr="0013585F">
        <w:tc>
          <w:tcPr>
            <w:tcW w:w="1984" w:type="dxa"/>
            <w:shd w:val="clear" w:color="auto" w:fill="auto"/>
          </w:tcPr>
          <w:p w14:paraId="47F53A0B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 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3" w:type="dxa"/>
          </w:tcPr>
          <w:p w14:paraId="25C08E17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917" w:type="dxa"/>
            <w:shd w:val="clear" w:color="auto" w:fill="auto"/>
          </w:tcPr>
          <w:p w14:paraId="6717D6E1" w14:textId="3793E07D" w:rsidR="00A228CA" w:rsidRPr="006E0DB5" w:rsidRDefault="004F68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7,773</w:t>
            </w:r>
          </w:p>
        </w:tc>
        <w:tc>
          <w:tcPr>
            <w:tcW w:w="1133" w:type="dxa"/>
            <w:shd w:val="clear" w:color="auto" w:fill="auto"/>
          </w:tcPr>
          <w:p w14:paraId="189B5D5E" w14:textId="47C8425C" w:rsidR="00A228CA" w:rsidRPr="006E0DB5" w:rsidRDefault="004F68B6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(146)</w:t>
            </w:r>
          </w:p>
        </w:tc>
        <w:tc>
          <w:tcPr>
            <w:tcW w:w="928" w:type="dxa"/>
            <w:shd w:val="clear" w:color="auto" w:fill="auto"/>
          </w:tcPr>
          <w:p w14:paraId="1B599AA5" w14:textId="6A910C0D" w:rsidR="00A228CA" w:rsidRPr="006E0DB5" w:rsidRDefault="004F68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7,627</w:t>
            </w:r>
          </w:p>
        </w:tc>
        <w:tc>
          <w:tcPr>
            <w:tcW w:w="927" w:type="dxa"/>
          </w:tcPr>
          <w:p w14:paraId="578E67F5" w14:textId="43302D70" w:rsidR="00A228CA" w:rsidRPr="006E0DB5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23,844</w:t>
            </w:r>
          </w:p>
        </w:tc>
        <w:tc>
          <w:tcPr>
            <w:tcW w:w="1134" w:type="dxa"/>
          </w:tcPr>
          <w:p w14:paraId="0D370ECE" w14:textId="4069B473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45" w:type="dxa"/>
          </w:tcPr>
          <w:p w14:paraId="143F9E6D" w14:textId="25938A4C" w:rsidR="00A228CA" w:rsidRPr="006E0DB5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23,370</w:t>
            </w:r>
          </w:p>
        </w:tc>
      </w:tr>
      <w:tr w:rsidR="00A228CA" w:rsidRPr="006E0DB5" w14:paraId="532B9B31" w14:textId="77777777" w:rsidTr="0013585F">
        <w:tc>
          <w:tcPr>
            <w:tcW w:w="1984" w:type="dxa"/>
            <w:shd w:val="clear" w:color="auto" w:fill="auto"/>
          </w:tcPr>
          <w:p w14:paraId="02742A1F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150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</w:tcPr>
          <w:p w14:paraId="3D80AA66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17" w:type="dxa"/>
            <w:shd w:val="clear" w:color="auto" w:fill="auto"/>
          </w:tcPr>
          <w:p w14:paraId="0C15DB4F" w14:textId="5C7B27C9" w:rsidR="00A228CA" w:rsidRPr="006E0DB5" w:rsidRDefault="004F68B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8,326</w:t>
            </w:r>
          </w:p>
        </w:tc>
        <w:tc>
          <w:tcPr>
            <w:tcW w:w="1133" w:type="dxa"/>
            <w:shd w:val="clear" w:color="auto" w:fill="auto"/>
          </w:tcPr>
          <w:p w14:paraId="3D8B1E6C" w14:textId="7F8A7CA8" w:rsidR="00A228CA" w:rsidRPr="006E0DB5" w:rsidRDefault="004F68B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(27)</w:t>
            </w:r>
          </w:p>
        </w:tc>
        <w:tc>
          <w:tcPr>
            <w:tcW w:w="928" w:type="dxa"/>
            <w:shd w:val="clear" w:color="auto" w:fill="auto"/>
          </w:tcPr>
          <w:p w14:paraId="1D1ADBF8" w14:textId="62E68ADA" w:rsidR="00A228CA" w:rsidRPr="006E0DB5" w:rsidRDefault="004F68B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8,299</w:t>
            </w:r>
          </w:p>
        </w:tc>
        <w:tc>
          <w:tcPr>
            <w:tcW w:w="927" w:type="dxa"/>
          </w:tcPr>
          <w:p w14:paraId="2A757E8E" w14:textId="4C4FBB58" w:rsidR="00A228CA" w:rsidRPr="006E0DB5" w:rsidRDefault="007E760B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27,008</w:t>
            </w:r>
          </w:p>
        </w:tc>
        <w:tc>
          <w:tcPr>
            <w:tcW w:w="1134" w:type="dxa"/>
          </w:tcPr>
          <w:p w14:paraId="7884CFAB" w14:textId="0831021C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45" w:type="dxa"/>
          </w:tcPr>
          <w:p w14:paraId="1A1FDB45" w14:textId="18177B05" w:rsidR="00A228CA" w:rsidRPr="006E0DB5" w:rsidRDefault="007E760B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26,919</w:t>
            </w:r>
          </w:p>
        </w:tc>
      </w:tr>
      <w:tr w:rsidR="00A228CA" w:rsidRPr="006E0DB5" w14:paraId="76AF6801" w14:textId="77777777" w:rsidTr="0013585F">
        <w:tc>
          <w:tcPr>
            <w:tcW w:w="1984" w:type="dxa"/>
            <w:shd w:val="clear" w:color="auto" w:fill="auto"/>
          </w:tcPr>
          <w:p w14:paraId="4AED7853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3" w:type="dxa"/>
          </w:tcPr>
          <w:p w14:paraId="132DD39C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01BB7C6" w14:textId="026D0042" w:rsidR="00A228CA" w:rsidRPr="006E0DB5" w:rsidRDefault="004F68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16,099</w:t>
            </w:r>
          </w:p>
        </w:tc>
        <w:tc>
          <w:tcPr>
            <w:tcW w:w="1133" w:type="dxa"/>
            <w:shd w:val="clear" w:color="auto" w:fill="auto"/>
          </w:tcPr>
          <w:p w14:paraId="2266184C" w14:textId="6F68A648" w:rsidR="00A228CA" w:rsidRPr="006E0DB5" w:rsidRDefault="004F68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(173)</w:t>
            </w:r>
          </w:p>
        </w:tc>
        <w:tc>
          <w:tcPr>
            <w:tcW w:w="928" w:type="dxa"/>
            <w:shd w:val="clear" w:color="auto" w:fill="auto"/>
          </w:tcPr>
          <w:p w14:paraId="41BEEEA1" w14:textId="7693C4BD" w:rsidR="00A228CA" w:rsidRPr="006E0DB5" w:rsidRDefault="004F68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15,926</w:t>
            </w:r>
          </w:p>
        </w:tc>
        <w:tc>
          <w:tcPr>
            <w:tcW w:w="927" w:type="dxa"/>
          </w:tcPr>
          <w:p w14:paraId="54D57A38" w14:textId="49537D04" w:rsidR="00A228CA" w:rsidRPr="006E0DB5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50,852</w:t>
            </w:r>
          </w:p>
        </w:tc>
        <w:tc>
          <w:tcPr>
            <w:tcW w:w="1134" w:type="dxa"/>
          </w:tcPr>
          <w:p w14:paraId="1CBE871E" w14:textId="0EC5E0E5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3)</w:t>
            </w:r>
          </w:p>
        </w:tc>
        <w:tc>
          <w:tcPr>
            <w:tcW w:w="945" w:type="dxa"/>
          </w:tcPr>
          <w:p w14:paraId="54525C65" w14:textId="58A8A3B8" w:rsidR="00A228CA" w:rsidRPr="006E0DB5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50,289</w:t>
            </w:r>
          </w:p>
        </w:tc>
      </w:tr>
      <w:tr w:rsidR="00A228CA" w:rsidRPr="006E0DB5" w14:paraId="0A9A33C3" w14:textId="77777777" w:rsidTr="0013585F">
        <w:tc>
          <w:tcPr>
            <w:tcW w:w="1984" w:type="dxa"/>
            <w:shd w:val="clear" w:color="auto" w:fill="auto"/>
          </w:tcPr>
          <w:p w14:paraId="4235DBFC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 xml:space="preserve">  </w:t>
            </w:r>
            <w:r w:rsidRPr="006E0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3" w:type="dxa"/>
          </w:tcPr>
          <w:p w14:paraId="2745227F" w14:textId="77777777" w:rsidR="00A228CA" w:rsidRPr="006E0DB5" w:rsidRDefault="00A228C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shd w:val="clear" w:color="auto" w:fill="auto"/>
          </w:tcPr>
          <w:p w14:paraId="518FF036" w14:textId="77777777" w:rsidR="006B356A" w:rsidRDefault="006B3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D77E409" w14:textId="79B2421F" w:rsidR="0013585F" w:rsidRPr="006E0DB5" w:rsidRDefault="004F68B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(16,099)</w:t>
            </w:r>
          </w:p>
        </w:tc>
        <w:tc>
          <w:tcPr>
            <w:tcW w:w="1133" w:type="dxa"/>
            <w:shd w:val="clear" w:color="auto" w:fill="auto"/>
          </w:tcPr>
          <w:p w14:paraId="6DB8BFE5" w14:textId="77777777" w:rsidR="006B356A" w:rsidRDefault="006B356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9A53D1" w14:textId="3612490B" w:rsidR="0013585F" w:rsidRPr="006E0DB5" w:rsidRDefault="004F68B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173</w:t>
            </w:r>
          </w:p>
        </w:tc>
        <w:tc>
          <w:tcPr>
            <w:tcW w:w="928" w:type="dxa"/>
            <w:shd w:val="clear" w:color="auto" w:fill="auto"/>
          </w:tcPr>
          <w:p w14:paraId="0B63AF76" w14:textId="77777777" w:rsidR="006B356A" w:rsidRDefault="006B3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60B987" w14:textId="6E91792E" w:rsidR="0013585F" w:rsidRPr="006E0DB5" w:rsidRDefault="004F68B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(15,926)</w:t>
            </w:r>
          </w:p>
        </w:tc>
        <w:tc>
          <w:tcPr>
            <w:tcW w:w="927" w:type="dxa"/>
          </w:tcPr>
          <w:p w14:paraId="43BA34C1" w14:textId="77777777" w:rsidR="00A228CA" w:rsidRPr="006E0DB5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86993E" w14:textId="5E40E68B" w:rsidR="00A228CA" w:rsidRPr="006E0DB5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(4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6,904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BB1C428" w14:textId="77777777" w:rsidR="00A228CA" w:rsidRPr="006E0DB5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BEE3D6" w14:textId="77777777" w:rsidR="00A228CA" w:rsidRPr="006E0DB5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520</w:t>
            </w:r>
          </w:p>
        </w:tc>
        <w:tc>
          <w:tcPr>
            <w:tcW w:w="945" w:type="dxa"/>
          </w:tcPr>
          <w:p w14:paraId="6F375025" w14:textId="77777777" w:rsidR="00A228CA" w:rsidRPr="006E0DB5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0A9F9E" w14:textId="49400EBF" w:rsidR="00A228CA" w:rsidRPr="006E0DB5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(4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6,384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228CA" w:rsidRPr="006E0DB5" w14:paraId="655444D7" w14:textId="77777777" w:rsidTr="0013585F">
        <w:tc>
          <w:tcPr>
            <w:tcW w:w="1984" w:type="dxa"/>
            <w:shd w:val="clear" w:color="auto" w:fill="auto"/>
          </w:tcPr>
          <w:p w14:paraId="58C07EA1" w14:textId="73FF7676" w:rsidR="00A228CA" w:rsidRPr="006E0DB5" w:rsidRDefault="007F328B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A228CA" w:rsidRPr="006E0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3" w:type="dxa"/>
          </w:tcPr>
          <w:p w14:paraId="6BC6C891" w14:textId="77777777" w:rsidR="00A228CA" w:rsidRPr="006E0DB5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shd w:val="clear" w:color="auto" w:fill="auto"/>
          </w:tcPr>
          <w:p w14:paraId="440959F6" w14:textId="5DE2C53B" w:rsidR="00A228CA" w:rsidRPr="006E0DB5" w:rsidRDefault="004F68B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5CD12CD" w14:textId="5FB55B72" w:rsidR="00A228CA" w:rsidRPr="006E0DB5" w:rsidRDefault="004F68B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1757138C" w14:textId="4B821DA6" w:rsidR="00A228CA" w:rsidRPr="006E0DB5" w:rsidRDefault="004F68B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7" w:type="dxa"/>
          </w:tcPr>
          <w:p w14:paraId="0295A9DF" w14:textId="5BE4CDED" w:rsidR="00A228CA" w:rsidRPr="006E0DB5" w:rsidRDefault="007E760B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3,948</w:t>
            </w:r>
          </w:p>
        </w:tc>
        <w:tc>
          <w:tcPr>
            <w:tcW w:w="1134" w:type="dxa"/>
          </w:tcPr>
          <w:p w14:paraId="42A2727B" w14:textId="3BD0CCEE" w:rsidR="00A228CA" w:rsidRPr="006E0DB5" w:rsidRDefault="00A228C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 w:rsidRPr="006E0DB5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6E0D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45" w:type="dxa"/>
          </w:tcPr>
          <w:p w14:paraId="6D0EA170" w14:textId="54EFBD09" w:rsidR="00A228CA" w:rsidRPr="006E0DB5" w:rsidRDefault="007E760B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DB5">
              <w:rPr>
                <w:rFonts w:ascii="Browallia New" w:hAnsi="Browallia New" w:cs="Browallia New"/>
                <w:sz w:val="24"/>
                <w:szCs w:val="24"/>
              </w:rPr>
              <w:t>3,905</w:t>
            </w:r>
          </w:p>
        </w:tc>
      </w:tr>
    </w:tbl>
    <w:p w14:paraId="4BE43DFE" w14:textId="77777777" w:rsidR="00164B76" w:rsidRPr="006E0DB5" w:rsidRDefault="0016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0F6E35D1" w14:textId="682E965C" w:rsidR="0083700B" w:rsidRPr="006E0DB5" w:rsidRDefault="0083700B" w:rsidP="000C5906">
      <w:pPr>
        <w:pStyle w:val="CordiaNew"/>
        <w:tabs>
          <w:tab w:val="clear" w:pos="4153"/>
          <w:tab w:val="left" w:pos="99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812034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</w:t>
      </w:r>
      <w:r w:rsidR="00530260" w:rsidRPr="00812034">
        <w:rPr>
          <w:rFonts w:ascii="Browallia New" w:hAnsi="Browallia New" w:cs="Browallia New"/>
          <w:spacing w:val="-2"/>
          <w:sz w:val="28"/>
          <w:szCs w:val="28"/>
          <w:cs/>
        </w:rPr>
        <w:t>หนี้สินจากการค้ำประกันเงินกู้ยืมของบริษัทอื่น</w:t>
      </w:r>
      <w:r w:rsidR="00AC03BA" w:rsidRPr="00812034">
        <w:rPr>
          <w:rFonts w:ascii="Browallia New" w:hAnsi="Browallia New" w:cs="Browallia New"/>
          <w:spacing w:val="-2"/>
          <w:sz w:val="28"/>
          <w:szCs w:val="28"/>
          <w:cs/>
        </w:rPr>
        <w:t>สำหรับงวด</w:t>
      </w:r>
      <w:r w:rsidR="0013585F" w:rsidRPr="00812034">
        <w:rPr>
          <w:rFonts w:ascii="Browallia New" w:hAnsi="Browallia New" w:cs="Browallia New" w:hint="cs"/>
          <w:spacing w:val="-2"/>
          <w:sz w:val="28"/>
          <w:szCs w:val="28"/>
          <w:cs/>
        </w:rPr>
        <w:t>เก้า</w:t>
      </w:r>
      <w:r w:rsidR="00AC03BA" w:rsidRPr="00812034">
        <w:rPr>
          <w:rFonts w:ascii="Browallia New" w:hAnsi="Browallia New" w:cs="Browallia New"/>
          <w:spacing w:val="-2"/>
          <w:sz w:val="28"/>
          <w:szCs w:val="28"/>
          <w:cs/>
        </w:rPr>
        <w:t xml:space="preserve">เดือนสิ้นสุดวันที่ </w:t>
      </w:r>
      <w:r w:rsidR="00AA21C2" w:rsidRPr="00812034">
        <w:rPr>
          <w:rFonts w:ascii="Browallia New" w:hAnsi="Browallia New" w:cs="Browallia New"/>
          <w:color w:val="auto"/>
          <w:spacing w:val="-2"/>
          <w:sz w:val="28"/>
          <w:szCs w:val="28"/>
        </w:rPr>
        <w:t>30</w:t>
      </w:r>
      <w:r w:rsidR="00AA21C2" w:rsidRPr="00812034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13585F" w:rsidRPr="00812034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กันยายน</w:t>
      </w:r>
      <w:r w:rsidR="00AC03BA" w:rsidRPr="00812034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6D0E85" w:rsidRPr="00812034">
        <w:rPr>
          <w:rFonts w:ascii="Browallia New" w:hAnsi="Browallia New" w:cs="Browallia New"/>
          <w:spacing w:val="-2"/>
          <w:sz w:val="27"/>
          <w:szCs w:val="27"/>
        </w:rPr>
        <w:t>256</w:t>
      </w:r>
      <w:r w:rsidR="00AC03BA" w:rsidRPr="00812034">
        <w:rPr>
          <w:rFonts w:ascii="Browallia New" w:hAnsi="Browallia New" w:cs="Browallia New"/>
          <w:spacing w:val="-2"/>
          <w:sz w:val="27"/>
          <w:szCs w:val="27"/>
        </w:rPr>
        <w:t>7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731D6" w:rsidRPr="006E0DB5">
        <w:rPr>
          <w:rFonts w:ascii="Browallia New" w:hAnsi="Browallia New" w:cs="Browallia New"/>
          <w:sz w:val="28"/>
          <w:szCs w:val="28"/>
        </w:rPr>
        <w:br/>
      </w:r>
      <w:r w:rsidRPr="006E0DB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B2BEE58" w14:textId="77777777" w:rsidR="003217D7" w:rsidRPr="002139A1" w:rsidRDefault="003217D7" w:rsidP="00F54D9C">
      <w:pPr>
        <w:tabs>
          <w:tab w:val="clear" w:pos="454"/>
          <w:tab w:val="left" w:pos="441"/>
          <w:tab w:val="left" w:pos="1134"/>
        </w:tabs>
        <w:spacing w:line="240" w:lineRule="auto"/>
        <w:ind w:left="432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09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642"/>
        <w:gridCol w:w="5528"/>
        <w:gridCol w:w="236"/>
        <w:gridCol w:w="2603"/>
      </w:tblGrid>
      <w:tr w:rsidR="004D4C3A" w:rsidRPr="006E0DB5" w14:paraId="762A1D4C" w14:textId="77777777" w:rsidTr="00A849EA">
        <w:tc>
          <w:tcPr>
            <w:tcW w:w="6170" w:type="dxa"/>
            <w:gridSpan w:val="2"/>
          </w:tcPr>
          <w:p w14:paraId="5559E513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03" w:type="dxa"/>
          </w:tcPr>
          <w:p w14:paraId="01535D2C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60B93" w:rsidRPr="006E0DB5" w14:paraId="452975BD" w14:textId="77777777" w:rsidTr="00A849EA">
        <w:tc>
          <w:tcPr>
            <w:tcW w:w="6170" w:type="dxa"/>
            <w:gridSpan w:val="2"/>
          </w:tcPr>
          <w:p w14:paraId="48B2F548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1478962A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712575EA" w14:textId="4EB6CE18" w:rsidR="00660B93" w:rsidRPr="006E0DB5" w:rsidRDefault="00801D56" w:rsidP="00660B9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4D4C3A" w:rsidRPr="006E0DB5" w14:paraId="6F6506C4" w14:textId="77777777" w:rsidTr="00A849EA">
        <w:trPr>
          <w:trHeight w:val="341"/>
        </w:trPr>
        <w:tc>
          <w:tcPr>
            <w:tcW w:w="6170" w:type="dxa"/>
            <w:gridSpan w:val="2"/>
          </w:tcPr>
          <w:p w14:paraId="6296A482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14:paraId="3DB8A37F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6E0DB5" w14:paraId="6EC44406" w14:textId="77777777" w:rsidTr="00A849EA">
        <w:tc>
          <w:tcPr>
            <w:tcW w:w="6170" w:type="dxa"/>
            <w:gridSpan w:val="2"/>
          </w:tcPr>
          <w:p w14:paraId="11C17FEC" w14:textId="6C9E0F98" w:rsidR="003217D7" w:rsidRPr="006E0DB5" w:rsidRDefault="0084536A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="00143E9E"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236" w:type="dxa"/>
            <w:shd w:val="clear" w:color="auto" w:fill="auto"/>
          </w:tcPr>
          <w:p w14:paraId="475537CE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03" w:type="dxa"/>
            <w:shd w:val="clear" w:color="auto" w:fill="auto"/>
          </w:tcPr>
          <w:p w14:paraId="2B4AC715" w14:textId="53CA719E" w:rsidR="003217D7" w:rsidRPr="005477D2" w:rsidRDefault="00081859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 w:rsidRPr="005477D2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4F4F22" w:rsidRPr="005477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477D2">
              <w:rPr>
                <w:rFonts w:ascii="Browallia New" w:hAnsi="Browallia New" w:cs="Browallia New"/>
                <w:sz w:val="28"/>
                <w:szCs w:val="28"/>
              </w:rPr>
              <w:t>289</w:t>
            </w:r>
          </w:p>
        </w:tc>
      </w:tr>
      <w:tr w:rsidR="00470763" w:rsidRPr="006E0DB5" w14:paraId="1985E8CE" w14:textId="77777777" w:rsidTr="00A849EA">
        <w:tc>
          <w:tcPr>
            <w:tcW w:w="642" w:type="dxa"/>
          </w:tcPr>
          <w:p w14:paraId="74D60790" w14:textId="3B3C527C" w:rsidR="00470763" w:rsidRPr="006E0DB5" w:rsidRDefault="00470763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528" w:type="dxa"/>
          </w:tcPr>
          <w:p w14:paraId="7A727A62" w14:textId="77FDDFAB" w:rsidR="00470763" w:rsidRPr="006E0DB5" w:rsidRDefault="00470763" w:rsidP="00C30CBF">
            <w:pPr>
              <w:tabs>
                <w:tab w:val="left" w:pos="339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</w:t>
            </w:r>
            <w:r w:rsidR="001024D9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้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างจ่าย</w:t>
            </w:r>
          </w:p>
        </w:tc>
        <w:tc>
          <w:tcPr>
            <w:tcW w:w="236" w:type="dxa"/>
            <w:shd w:val="clear" w:color="auto" w:fill="auto"/>
          </w:tcPr>
          <w:p w14:paraId="14CE0A80" w14:textId="77777777" w:rsidR="00470763" w:rsidRPr="006E0DB5" w:rsidRDefault="00470763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03" w:type="dxa"/>
            <w:shd w:val="clear" w:color="auto" w:fill="auto"/>
          </w:tcPr>
          <w:p w14:paraId="3F757E95" w14:textId="2588A52A" w:rsidR="00470763" w:rsidRPr="005477D2" w:rsidRDefault="0012347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2,60</w:t>
            </w:r>
            <w:r w:rsidR="006E44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</w:t>
            </w:r>
          </w:p>
        </w:tc>
      </w:tr>
      <w:tr w:rsidR="00810860" w:rsidRPr="006E0DB5" w14:paraId="68ECEA47" w14:textId="77777777" w:rsidTr="00A849EA">
        <w:tc>
          <w:tcPr>
            <w:tcW w:w="642" w:type="dxa"/>
          </w:tcPr>
          <w:p w14:paraId="76A7CA67" w14:textId="5C478881" w:rsidR="00810860" w:rsidRPr="006E0DB5" w:rsidRDefault="00810860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528" w:type="dxa"/>
          </w:tcPr>
          <w:p w14:paraId="1E0CD944" w14:textId="2B5DFE28" w:rsidR="00810860" w:rsidRPr="006E0DB5" w:rsidRDefault="00810860" w:rsidP="00C320E9">
            <w:pPr>
              <w:tabs>
                <w:tab w:val="left" w:pos="339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  <w:r w:rsidR="00CF35AE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6DF7C551" w14:textId="77777777" w:rsidR="00810860" w:rsidRPr="006E0DB5" w:rsidRDefault="00810860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03" w:type="dxa"/>
            <w:shd w:val="clear" w:color="auto" w:fill="auto"/>
          </w:tcPr>
          <w:p w14:paraId="5559966E" w14:textId="34965754" w:rsidR="00810860" w:rsidRPr="005477D2" w:rsidRDefault="0012347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(37,353)</w:t>
            </w:r>
          </w:p>
        </w:tc>
      </w:tr>
      <w:tr w:rsidR="00426859" w:rsidRPr="006E0DB5" w14:paraId="2BD8F51C" w14:textId="77777777" w:rsidTr="00A849EA">
        <w:trPr>
          <w:trHeight w:val="63"/>
        </w:trPr>
        <w:tc>
          <w:tcPr>
            <w:tcW w:w="6170" w:type="dxa"/>
            <w:gridSpan w:val="2"/>
          </w:tcPr>
          <w:p w14:paraId="0CE488CC" w14:textId="72F631A7" w:rsidR="00426859" w:rsidRPr="006E0DB5" w:rsidRDefault="00600215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  <w:r w:rsidR="001A1053"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ค่าธรรมเนียมทางการเงิน</w:t>
            </w:r>
          </w:p>
        </w:tc>
        <w:tc>
          <w:tcPr>
            <w:tcW w:w="236" w:type="dxa"/>
            <w:shd w:val="clear" w:color="auto" w:fill="auto"/>
          </w:tcPr>
          <w:p w14:paraId="3660A040" w14:textId="77777777" w:rsidR="00426859" w:rsidRPr="006E0DB5" w:rsidRDefault="00426859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</w:tcPr>
          <w:p w14:paraId="33F07C2F" w14:textId="0C602AFD" w:rsidR="00426859" w:rsidRPr="005477D2" w:rsidRDefault="0012347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6E44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</w:t>
            </w:r>
          </w:p>
        </w:tc>
      </w:tr>
      <w:tr w:rsidR="003217D7" w:rsidRPr="006E0DB5" w14:paraId="3B3BEA43" w14:textId="77777777" w:rsidTr="00A849EA">
        <w:trPr>
          <w:trHeight w:val="63"/>
        </w:trPr>
        <w:tc>
          <w:tcPr>
            <w:tcW w:w="6170" w:type="dxa"/>
            <w:gridSpan w:val="2"/>
          </w:tcPr>
          <w:p w14:paraId="4140F609" w14:textId="2A2EA8BB" w:rsidR="003217D7" w:rsidRPr="006E0DB5" w:rsidRDefault="0084536A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36" w:type="dxa"/>
            <w:shd w:val="clear" w:color="auto" w:fill="auto"/>
          </w:tcPr>
          <w:p w14:paraId="742B90E2" w14:textId="77777777" w:rsidR="003217D7" w:rsidRPr="006E0DB5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62113B" w14:textId="2C9C9C38" w:rsidR="003217D7" w:rsidRPr="006E0DB5" w:rsidRDefault="0012347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15,926</w:t>
            </w:r>
          </w:p>
        </w:tc>
      </w:tr>
    </w:tbl>
    <w:p w14:paraId="4516D09F" w14:textId="77777777" w:rsidR="00BE17C7" w:rsidRPr="006E0DB5" w:rsidRDefault="00BE17C7" w:rsidP="00BB433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9983C7F" w14:textId="5E599AF3" w:rsidR="00752BD1" w:rsidRPr="006E0DB5" w:rsidRDefault="00522DB5" w:rsidP="000C5906">
      <w:pPr>
        <w:pStyle w:val="CordiaNew"/>
        <w:tabs>
          <w:tab w:val="clear" w:pos="4153"/>
          <w:tab w:val="left" w:pos="72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E0DB5">
        <w:rPr>
          <w:rFonts w:ascii="Browallia New" w:hAnsi="Browallia New" w:cs="Browallia New"/>
          <w:sz w:val="28"/>
          <w:szCs w:val="28"/>
        </w:rPr>
        <w:t xml:space="preserve">30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6E0DB5">
        <w:rPr>
          <w:rFonts w:ascii="Browallia New" w:hAnsi="Browallia New" w:cs="Browallia New"/>
          <w:sz w:val="28"/>
          <w:szCs w:val="28"/>
        </w:rPr>
        <w:t xml:space="preserve">2564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บริษัททำบันทึกข้อตกลงเปลี่ยนแปลงเงื่อนไขการชำระหนี้กับบริษัทหลักทรัพย์จัดการกองทุน เพื่อขยายระยะเวลาชำระหนี้ โดยตกลงผ่อนจ่ายชำระเงินต้นคงเหลือ ณ วันที่ </w:t>
      </w:r>
      <w:r w:rsidRPr="006E0DB5">
        <w:rPr>
          <w:rFonts w:ascii="Browallia New" w:hAnsi="Browallia New" w:cs="Browallia New"/>
          <w:sz w:val="28"/>
          <w:szCs w:val="28"/>
        </w:rPr>
        <w:t>30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6E0DB5">
        <w:rPr>
          <w:rFonts w:ascii="Browallia New" w:hAnsi="Browallia New" w:cs="Browallia New"/>
          <w:sz w:val="28"/>
          <w:szCs w:val="28"/>
        </w:rPr>
        <w:t>2564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6E0DB5">
        <w:rPr>
          <w:rFonts w:ascii="Browallia New" w:hAnsi="Browallia New" w:cs="Browallia New"/>
          <w:sz w:val="28"/>
          <w:szCs w:val="28"/>
        </w:rPr>
        <w:t>139</w:t>
      </w:r>
      <w:r w:rsidRPr="006E0DB5">
        <w:rPr>
          <w:rFonts w:ascii="Browallia New" w:hAnsi="Browallia New" w:cs="Browallia New"/>
          <w:sz w:val="28"/>
          <w:szCs w:val="28"/>
          <w:cs/>
        </w:rPr>
        <w:t>.</w:t>
      </w:r>
      <w:r w:rsidRPr="006E0DB5">
        <w:rPr>
          <w:rFonts w:ascii="Browallia New" w:hAnsi="Browallia New" w:cs="Browallia New"/>
          <w:sz w:val="28"/>
          <w:szCs w:val="28"/>
        </w:rPr>
        <w:t>6</w:t>
      </w:r>
      <w:r w:rsidR="009A1DE3" w:rsidRPr="006E0DB5">
        <w:rPr>
          <w:rFonts w:ascii="Browallia New" w:hAnsi="Browallia New" w:cs="Browallia New"/>
          <w:sz w:val="28"/>
          <w:szCs w:val="28"/>
        </w:rPr>
        <w:t>0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 ล้านบาท และดอกเบี้ยเป็นระยะเวลา </w:t>
      </w:r>
      <w:r w:rsidRPr="006E0DB5">
        <w:rPr>
          <w:rFonts w:ascii="Browallia New" w:hAnsi="Browallia New" w:cs="Browallia New"/>
          <w:sz w:val="28"/>
          <w:szCs w:val="28"/>
        </w:rPr>
        <w:t xml:space="preserve">43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งวด งวดที่ </w:t>
      </w:r>
      <w:r w:rsidRPr="006E0DB5">
        <w:rPr>
          <w:rFonts w:ascii="Browallia New" w:hAnsi="Browallia New" w:cs="Browallia New"/>
          <w:sz w:val="28"/>
          <w:szCs w:val="28"/>
        </w:rPr>
        <w:t xml:space="preserve">1 - 10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6E0DB5">
        <w:rPr>
          <w:rFonts w:ascii="Browallia New" w:hAnsi="Browallia New" w:cs="Browallia New"/>
          <w:sz w:val="28"/>
          <w:szCs w:val="28"/>
        </w:rPr>
        <w:t>3.4</w:t>
      </w:r>
      <w:r w:rsidR="009A1DE3" w:rsidRPr="006E0DB5">
        <w:rPr>
          <w:rFonts w:ascii="Browallia New" w:hAnsi="Browallia New" w:cs="Browallia New"/>
          <w:sz w:val="28"/>
          <w:szCs w:val="28"/>
        </w:rPr>
        <w:t>0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6E0DB5">
        <w:rPr>
          <w:rFonts w:ascii="Browallia New" w:hAnsi="Browallia New" w:cs="Browallia New"/>
          <w:sz w:val="28"/>
          <w:szCs w:val="28"/>
        </w:rPr>
        <w:t xml:space="preserve">11 - 22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6E0DB5">
        <w:rPr>
          <w:rFonts w:ascii="Browallia New" w:hAnsi="Browallia New" w:cs="Browallia New"/>
          <w:sz w:val="28"/>
          <w:szCs w:val="28"/>
        </w:rPr>
        <w:t>3.8</w:t>
      </w:r>
      <w:r w:rsidR="009A1DE3" w:rsidRPr="006E0DB5">
        <w:rPr>
          <w:rFonts w:ascii="Browallia New" w:hAnsi="Browallia New" w:cs="Browallia New"/>
          <w:sz w:val="28"/>
          <w:szCs w:val="28"/>
        </w:rPr>
        <w:t>0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6E0DB5">
        <w:rPr>
          <w:rFonts w:ascii="Browallia New" w:hAnsi="Browallia New" w:cs="Browallia New"/>
          <w:sz w:val="28"/>
          <w:szCs w:val="28"/>
        </w:rPr>
        <w:t xml:space="preserve">23 - 42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6E0DB5">
        <w:rPr>
          <w:rFonts w:ascii="Browallia New" w:hAnsi="Browallia New" w:cs="Browallia New"/>
          <w:sz w:val="28"/>
          <w:szCs w:val="28"/>
        </w:rPr>
        <w:t>4.2</w:t>
      </w:r>
      <w:r w:rsidR="004544C4" w:rsidRPr="006E0DB5">
        <w:rPr>
          <w:rFonts w:ascii="Browallia New" w:hAnsi="Browallia New" w:cs="Browallia New"/>
          <w:sz w:val="28"/>
          <w:szCs w:val="28"/>
        </w:rPr>
        <w:t>0</w:t>
      </w:r>
      <w:r w:rsidRPr="006E0DB5">
        <w:rPr>
          <w:rFonts w:ascii="Browallia New" w:hAnsi="Browallia New" w:cs="Browallia New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</w:t>
      </w:r>
      <w:r w:rsidR="00634391" w:rsidRPr="006E0DB5">
        <w:rPr>
          <w:rFonts w:ascii="Browallia New" w:hAnsi="Browallia New" w:cs="Browallia New"/>
          <w:sz w:val="28"/>
          <w:szCs w:val="28"/>
          <w:cs/>
        </w:rPr>
        <w:t>ใน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งวดสุดท้ายภายในวันที่ </w:t>
      </w:r>
      <w:r w:rsidRPr="006E0DB5">
        <w:rPr>
          <w:rFonts w:ascii="Browallia New" w:hAnsi="Browallia New" w:cs="Browallia New"/>
          <w:sz w:val="28"/>
          <w:szCs w:val="28"/>
        </w:rPr>
        <w:t xml:space="preserve">31 </w:t>
      </w:r>
      <w:r w:rsidRPr="006E0DB5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6E0DB5">
        <w:rPr>
          <w:rFonts w:ascii="Browallia New" w:hAnsi="Browallia New" w:cs="Browallia New"/>
          <w:sz w:val="28"/>
          <w:szCs w:val="28"/>
        </w:rPr>
        <w:t>2568</w:t>
      </w:r>
    </w:p>
    <w:p w14:paraId="3792CE04" w14:textId="77777777" w:rsidR="00D525DC" w:rsidRPr="006E0DB5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7A42A1F" w14:textId="693E70EA" w:rsidR="00E5770C" w:rsidRPr="006E0DB5" w:rsidRDefault="00E5770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D67020" w14:textId="47E6A6A3" w:rsidR="00FB3F0B" w:rsidRPr="006E0DB5" w:rsidRDefault="00B2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lang w:eastAsia="th-TH"/>
        </w:rPr>
      </w:pPr>
      <w:r w:rsidRPr="006E0DB5">
        <w:rPr>
          <w:rFonts w:ascii="Browallia New" w:hAnsi="Browallia New" w:cs="Browallia New"/>
          <w:sz w:val="28"/>
          <w:szCs w:val="28"/>
        </w:rPr>
        <w:br w:type="page"/>
      </w:r>
    </w:p>
    <w:p w14:paraId="058DC9DA" w14:textId="000DF993" w:rsidR="00864737" w:rsidRPr="006E0DB5" w:rsidRDefault="00864737" w:rsidP="004F1CEF">
      <w:pPr>
        <w:pStyle w:val="CordiaNew"/>
        <w:numPr>
          <w:ilvl w:val="0"/>
          <w:numId w:val="17"/>
        </w:numPr>
        <w:tabs>
          <w:tab w:val="clear" w:pos="4153"/>
          <w:tab w:val="left" w:pos="81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30DB29E9" w14:textId="77777777" w:rsidR="00864737" w:rsidRPr="006E0DB5" w:rsidRDefault="0086473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A1E6ABD" w14:textId="50A6CAF2" w:rsidR="0003336A" w:rsidRPr="006E0DB5" w:rsidRDefault="00864737" w:rsidP="000333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</w:t>
      </w:r>
      <w:r w:rsidR="009259FA" w:rsidRPr="006E0DB5">
        <w:rPr>
          <w:rFonts w:ascii="Browallia New" w:hAnsi="Browallia New" w:cs="Browallia New"/>
          <w:color w:val="auto"/>
          <w:sz w:val="28"/>
          <w:szCs w:val="28"/>
          <w:cs/>
        </w:rPr>
        <w:t>ในประเทศแห่ง</w:t>
      </w:r>
      <w:r w:rsidR="00805765">
        <w:rPr>
          <w:rFonts w:ascii="Browallia New" w:hAnsi="Browallia New" w:cs="Browallia New" w:hint="cs"/>
          <w:color w:val="auto"/>
          <w:sz w:val="28"/>
          <w:szCs w:val="28"/>
          <w:cs/>
        </w:rPr>
        <w:t>หนึ่ง</w:t>
      </w:r>
      <w:r w:rsidR="009259FA"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3336A" w:rsidRPr="006E0DB5">
        <w:rPr>
          <w:rFonts w:ascii="Browallia New" w:hAnsi="Browallia New" w:cs="Browallia New"/>
          <w:color w:val="auto"/>
          <w:sz w:val="28"/>
          <w:szCs w:val="28"/>
          <w:cs/>
        </w:rPr>
        <w:t>โดยมีรายละเอียดดังนี้</w:t>
      </w:r>
    </w:p>
    <w:p w14:paraId="0A523500" w14:textId="77777777" w:rsidR="00B95E92" w:rsidRPr="006E0DB5" w:rsidRDefault="00B95E92" w:rsidP="000333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50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5"/>
        <w:gridCol w:w="1620"/>
        <w:gridCol w:w="216"/>
        <w:gridCol w:w="1440"/>
        <w:gridCol w:w="216"/>
        <w:gridCol w:w="1413"/>
      </w:tblGrid>
      <w:tr w:rsidR="0015684B" w:rsidRPr="00AA21C2" w14:paraId="18C510EB" w14:textId="77777777" w:rsidTr="001A0826">
        <w:trPr>
          <w:cantSplit/>
          <w:trHeight w:val="20"/>
        </w:trPr>
        <w:tc>
          <w:tcPr>
            <w:tcW w:w="4045" w:type="dxa"/>
          </w:tcPr>
          <w:p w14:paraId="0C6DE62B" w14:textId="77777777" w:rsidR="0015684B" w:rsidRPr="00AA21C2" w:rsidRDefault="0015684B" w:rsidP="00391D26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620" w:type="dxa"/>
            <w:tcBorders>
              <w:left w:val="nil"/>
            </w:tcBorders>
          </w:tcPr>
          <w:p w14:paraId="6F23C407" w14:textId="77777777" w:rsidR="0015684B" w:rsidRPr="00AA21C2" w:rsidRDefault="0015684B" w:rsidP="00391D2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  <w:tcBorders>
              <w:left w:val="nil"/>
            </w:tcBorders>
          </w:tcPr>
          <w:p w14:paraId="4A243A87" w14:textId="77777777" w:rsidR="0015684B" w:rsidRPr="00AA21C2" w:rsidRDefault="0015684B" w:rsidP="00391D2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69" w:type="dxa"/>
            <w:gridSpan w:val="3"/>
            <w:shd w:val="clear" w:color="auto" w:fill="auto"/>
          </w:tcPr>
          <w:p w14:paraId="6AE61BCA" w14:textId="77777777" w:rsidR="0015684B" w:rsidRPr="00AA21C2" w:rsidRDefault="0015684B" w:rsidP="00391D2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AA21C2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AA21C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0B93" w:rsidRPr="00AA21C2" w14:paraId="4C93EC10" w14:textId="77777777" w:rsidTr="001A0826">
        <w:trPr>
          <w:cantSplit/>
          <w:trHeight w:val="20"/>
        </w:trPr>
        <w:tc>
          <w:tcPr>
            <w:tcW w:w="4045" w:type="dxa"/>
          </w:tcPr>
          <w:p w14:paraId="5B26B6A6" w14:textId="77777777" w:rsidR="00660B93" w:rsidRPr="00AA21C2" w:rsidRDefault="00660B93" w:rsidP="00660B93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7739EFBE" w14:textId="77777777" w:rsidR="00660B93" w:rsidRPr="00AA21C2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  <w:tcBorders>
              <w:left w:val="nil"/>
            </w:tcBorders>
          </w:tcPr>
          <w:p w14:paraId="04AF4C61" w14:textId="77777777" w:rsidR="00660B93" w:rsidRPr="00AA21C2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11DE8F" w14:textId="2D440002" w:rsidR="00660B93" w:rsidRPr="00AA21C2" w:rsidRDefault="00801D56" w:rsidP="00660B9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660B93" w:rsidRPr="00AA21C2" w14:paraId="37F80160" w14:textId="77777777" w:rsidTr="001A0826">
        <w:trPr>
          <w:cantSplit/>
          <w:trHeight w:val="651"/>
        </w:trPr>
        <w:tc>
          <w:tcPr>
            <w:tcW w:w="4045" w:type="dxa"/>
          </w:tcPr>
          <w:p w14:paraId="61D41307" w14:textId="77777777" w:rsidR="00660B93" w:rsidRPr="00AA21C2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1FEADEFE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</w:t>
            </w:r>
          </w:p>
          <w:p w14:paraId="10797BE3" w14:textId="77777777" w:rsidR="00660B93" w:rsidRPr="00AA21C2" w:rsidRDefault="00660B93" w:rsidP="00660B93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16" w:type="dxa"/>
            <w:tcBorders>
              <w:left w:val="nil"/>
            </w:tcBorders>
          </w:tcPr>
          <w:p w14:paraId="1F925D21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D0B6E2A" w14:textId="77777777" w:rsidR="00660B93" w:rsidRPr="00AA21C2" w:rsidRDefault="00660B93" w:rsidP="00660B9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1D6B" w14:textId="757E4FEE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21C2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AA21C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1A0826" w:rsidRPr="001A0826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Pr="00AA21C2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90B7BBF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71B1D" w14:textId="0190356A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AA21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</w:tr>
      <w:tr w:rsidR="00660B93" w:rsidRPr="00AA21C2" w14:paraId="09BAAA07" w14:textId="77777777" w:rsidTr="001A0826">
        <w:trPr>
          <w:cantSplit/>
          <w:trHeight w:hRule="exact" w:val="307"/>
        </w:trPr>
        <w:tc>
          <w:tcPr>
            <w:tcW w:w="4045" w:type="dxa"/>
          </w:tcPr>
          <w:p w14:paraId="4059918C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47318140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6" w:type="dxa"/>
            <w:tcBorders>
              <w:left w:val="nil"/>
            </w:tcBorders>
          </w:tcPr>
          <w:p w14:paraId="51384279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5B0E12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1E37BAE2" w14:textId="77777777" w:rsidR="00660B93" w:rsidRPr="00AA21C2" w:rsidRDefault="00660B93" w:rsidP="00660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5B092AC5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60B93" w:rsidRPr="00AA21C2" w14:paraId="52193118" w14:textId="77777777" w:rsidTr="001A0826">
        <w:trPr>
          <w:cantSplit/>
          <w:trHeight w:val="20"/>
        </w:trPr>
        <w:tc>
          <w:tcPr>
            <w:tcW w:w="4045" w:type="dxa"/>
          </w:tcPr>
          <w:p w14:paraId="59197594" w14:textId="7E6003EC" w:rsidR="00660B93" w:rsidRPr="00AA21C2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Pr="00AA21C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กู้ยืม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ระยะยาวจากสถาบันการเงิน</w:t>
            </w:r>
          </w:p>
        </w:tc>
        <w:tc>
          <w:tcPr>
            <w:tcW w:w="1620" w:type="dxa"/>
            <w:tcBorders>
              <w:left w:val="nil"/>
            </w:tcBorders>
          </w:tcPr>
          <w:p w14:paraId="40C0A0F5" w14:textId="52E4ECEE" w:rsidR="00660B93" w:rsidRPr="00AA21C2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</w:rPr>
              <w:t>MLR - 1</w:t>
            </w:r>
          </w:p>
        </w:tc>
        <w:tc>
          <w:tcPr>
            <w:tcW w:w="216" w:type="dxa"/>
            <w:tcBorders>
              <w:left w:val="nil"/>
            </w:tcBorders>
          </w:tcPr>
          <w:p w14:paraId="38EBA9F3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3E3AC0A" w14:textId="0F21E4B7" w:rsidR="00660B93" w:rsidRPr="00AA21C2" w:rsidRDefault="0012347B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04BD088" w14:textId="77777777" w:rsidR="00660B93" w:rsidRPr="00AA21C2" w:rsidRDefault="00660B93" w:rsidP="00660B9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478B9D2A" w14:textId="6B4D535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</w:rPr>
              <w:t>38,073</w:t>
            </w:r>
          </w:p>
        </w:tc>
      </w:tr>
      <w:tr w:rsidR="00660B93" w:rsidRPr="00AA21C2" w14:paraId="01329DAC" w14:textId="77777777" w:rsidTr="001A0826">
        <w:trPr>
          <w:cantSplit/>
          <w:trHeight w:val="20"/>
        </w:trPr>
        <w:tc>
          <w:tcPr>
            <w:tcW w:w="4045" w:type="dxa"/>
            <w:vAlign w:val="bottom"/>
          </w:tcPr>
          <w:p w14:paraId="27E158EA" w14:textId="77ACF914" w:rsidR="00660B93" w:rsidRPr="00AA21C2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AA21C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ส่วน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0B1CC567" w14:textId="77777777" w:rsidR="00660B93" w:rsidRPr="00AA21C2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" w:type="dxa"/>
            <w:tcBorders>
              <w:left w:val="nil"/>
            </w:tcBorders>
            <w:vAlign w:val="bottom"/>
          </w:tcPr>
          <w:p w14:paraId="69CDC354" w14:textId="77777777" w:rsidR="00660B93" w:rsidRPr="00AA21C2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CB4F3A" w14:textId="22500830" w:rsidR="00660B93" w:rsidRPr="00AA21C2" w:rsidRDefault="0012347B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33AB1227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4E430D8" w14:textId="108316D0" w:rsidR="00660B93" w:rsidRPr="00AA21C2" w:rsidRDefault="00660B93" w:rsidP="00660B93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AA21C2">
              <w:rPr>
                <w:rFonts w:ascii="Browallia New" w:hAnsi="Browallia New" w:cs="Browallia New"/>
                <w:sz w:val="28"/>
                <w:szCs w:val="28"/>
              </w:rPr>
              <w:t>38,073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60B93" w:rsidRPr="00AA21C2" w14:paraId="3A462503" w14:textId="77777777" w:rsidTr="001A0826">
        <w:trPr>
          <w:cantSplit/>
          <w:trHeight w:val="20"/>
        </w:trPr>
        <w:tc>
          <w:tcPr>
            <w:tcW w:w="4045" w:type="dxa"/>
            <w:vAlign w:val="bottom"/>
          </w:tcPr>
          <w:p w14:paraId="0DD782BD" w14:textId="2252A614" w:rsidR="00660B93" w:rsidRPr="00AA21C2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A21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AA21C2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AA21C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1FBF496E" w14:textId="77777777" w:rsidR="00660B93" w:rsidRPr="00AA21C2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6" w:type="dxa"/>
            <w:tcBorders>
              <w:left w:val="nil"/>
            </w:tcBorders>
            <w:vAlign w:val="bottom"/>
          </w:tcPr>
          <w:p w14:paraId="0870CBDB" w14:textId="77777777" w:rsidR="00660B93" w:rsidRPr="00AA21C2" w:rsidRDefault="00660B93" w:rsidP="00660B9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4945F1" w14:textId="7356ECC1" w:rsidR="00660B93" w:rsidRPr="00AA21C2" w:rsidRDefault="0012347B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80D2BA5" w14:textId="77777777" w:rsidR="00660B93" w:rsidRPr="00AA21C2" w:rsidRDefault="00660B93" w:rsidP="0066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50291D" w14:textId="100ED3C0" w:rsidR="00660B93" w:rsidRPr="00AA21C2" w:rsidRDefault="00660B93" w:rsidP="00660B93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21C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F779BA9" w14:textId="77777777" w:rsidR="00F062C4" w:rsidRPr="006E0DB5" w:rsidRDefault="00F062C4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DCD82CE" w14:textId="1F96893E" w:rsidR="00535736" w:rsidRDefault="00DB3170" w:rsidP="00F27F5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30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2564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บริษัททำสัญญาขยายระยะเวลาการผ่อนชำระหนี้จำนวน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215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(วงเงินกู้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1,400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ล้านบาท) โดยผ่อนชำระเป็นรายเดือนๆ ละ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5.2</w:t>
      </w:r>
      <w:r w:rsidR="00062BCC" w:rsidRPr="006E0DB5">
        <w:rPr>
          <w:rFonts w:ascii="Browallia New" w:hAnsi="Browallia New" w:cs="Browallia New"/>
          <w:color w:val="auto"/>
          <w:sz w:val="28"/>
          <w:szCs w:val="28"/>
        </w:rPr>
        <w:t>0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ตั้งแต่เดือนมีนาคม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2564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จนถึงเดือนกรกฎาคม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และชำระเงินต้นพร้อมดอกเบี้ยส่วนที่เหลือทั้งจำนวนในเดือนสิงหาคม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เงินกู้ยืมดังกล่าวค้ำประกันโดยบริษัทที่เกี่ยวข้องกันแห่งหนึ่งและกรรมการสองท่านของบริษัท</w:t>
      </w:r>
    </w:p>
    <w:p w14:paraId="104059FE" w14:textId="77777777" w:rsidR="00F27F52" w:rsidRDefault="00F27F52" w:rsidP="00F27F5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05EE2C7" w14:textId="71A2E002" w:rsidR="00F27F52" w:rsidRDefault="00F27F52" w:rsidP="00F27F5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สิงหาคม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="00805765">
        <w:rPr>
          <w:rFonts w:ascii="Browallia New" w:hAnsi="Browallia New" w:cs="Browallia New" w:hint="cs"/>
          <w:color w:val="auto"/>
          <w:sz w:val="28"/>
          <w:szCs w:val="28"/>
          <w:cs/>
        </w:rPr>
        <w:t>ได้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ชำระ</w:t>
      </w:r>
      <w:r w:rsidR="00805765">
        <w:rPr>
          <w:rFonts w:ascii="Browallia New" w:hAnsi="Browallia New" w:cs="Browallia New" w:hint="cs"/>
          <w:color w:val="auto"/>
          <w:sz w:val="28"/>
          <w:szCs w:val="28"/>
          <w:cs/>
        </w:rPr>
        <w:t>คืนเงินกู้ยืมดังกล่าวครบถ้วนแล้ว</w:t>
      </w:r>
    </w:p>
    <w:p w14:paraId="78B5F245" w14:textId="77777777" w:rsidR="00F27F52" w:rsidRPr="00F27F52" w:rsidRDefault="00F27F52" w:rsidP="00F27F5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2DB5A231" w14:textId="0FBCA2D9" w:rsidR="00DB3170" w:rsidRPr="006E0DB5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6E0DB5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</w:t>
      </w:r>
      <w:r w:rsidR="000E549B" w:rsidRPr="006E0DB5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0936EA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0E549B" w:rsidRPr="006E0DB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E67CBE" w:rsidRPr="007A2507">
        <w:rPr>
          <w:rFonts w:ascii="Browallia New" w:hAnsi="Browallia New" w:cs="Browallia New"/>
          <w:spacing w:val="-6"/>
          <w:sz w:val="28"/>
          <w:szCs w:val="28"/>
        </w:rPr>
        <w:t>30</w:t>
      </w:r>
      <w:r w:rsidR="00E67CBE" w:rsidRPr="007A2507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0936EA" w:rsidRPr="000936E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="000E549B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E549B" w:rsidRPr="006E0DB5">
        <w:rPr>
          <w:rFonts w:ascii="Browallia New" w:hAnsi="Browallia New" w:cs="Browallia New"/>
          <w:sz w:val="28"/>
          <w:szCs w:val="28"/>
        </w:rPr>
        <w:t>2567</w:t>
      </w:r>
      <w:r w:rsidR="000E549B" w:rsidRPr="006E0D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E0DB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C1BECD9" w14:textId="77777777" w:rsidR="00DB3170" w:rsidRPr="006E0DB5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8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6197"/>
        <w:gridCol w:w="236"/>
        <w:gridCol w:w="2550"/>
      </w:tblGrid>
      <w:tr w:rsidR="00A030C3" w:rsidRPr="006E0DB5" w14:paraId="66B8FCFB" w14:textId="77777777" w:rsidTr="00691D3C">
        <w:tc>
          <w:tcPr>
            <w:tcW w:w="6197" w:type="dxa"/>
          </w:tcPr>
          <w:p w14:paraId="327C21D5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F2AA42C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</w:tcPr>
          <w:p w14:paraId="01E91AE2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60B93" w:rsidRPr="006E0DB5" w14:paraId="0177BA7E" w14:textId="77777777" w:rsidTr="00691D3C">
        <w:tc>
          <w:tcPr>
            <w:tcW w:w="6197" w:type="dxa"/>
          </w:tcPr>
          <w:p w14:paraId="61CE21D2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BF450B4" w14:textId="77777777" w:rsidR="00660B93" w:rsidRPr="006E0DB5" w:rsidRDefault="00660B93" w:rsidP="00660B9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26C8D3F2" w14:textId="4FAF810B" w:rsidR="00660B93" w:rsidRPr="006E0DB5" w:rsidRDefault="00796322" w:rsidP="00660B9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4735DD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="00660B93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เงินรวมและเฉพาะบริษัท</w:t>
            </w:r>
          </w:p>
        </w:tc>
      </w:tr>
      <w:tr w:rsidR="00A030C3" w:rsidRPr="006E0DB5" w14:paraId="098A21EE" w14:textId="77777777" w:rsidTr="00691D3C">
        <w:trPr>
          <w:trHeight w:val="341"/>
        </w:trPr>
        <w:tc>
          <w:tcPr>
            <w:tcW w:w="6197" w:type="dxa"/>
          </w:tcPr>
          <w:p w14:paraId="693A2380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7670DA63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6276FB0E" w14:textId="77777777" w:rsidR="00A030C3" w:rsidRPr="006E0DB5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A030C3" w:rsidRPr="006E0DB5" w14:paraId="69E05C2F" w14:textId="77777777" w:rsidTr="00691D3C">
        <w:tc>
          <w:tcPr>
            <w:tcW w:w="6197" w:type="dxa"/>
          </w:tcPr>
          <w:p w14:paraId="134452C6" w14:textId="7145FA53" w:rsidR="00A030C3" w:rsidRPr="006E0DB5" w:rsidRDefault="00AB0F67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="006B3562"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236" w:type="dxa"/>
            <w:shd w:val="clear" w:color="auto" w:fill="auto"/>
          </w:tcPr>
          <w:p w14:paraId="3F2828F5" w14:textId="77777777" w:rsidR="00A030C3" w:rsidRPr="006E0DB5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02B80D3C" w14:textId="60270E09" w:rsidR="00A030C3" w:rsidRPr="006E0DB5" w:rsidRDefault="004F76AA" w:rsidP="00FE13A0">
            <w:pPr>
              <w:tabs>
                <w:tab w:val="left" w:pos="550"/>
              </w:tabs>
              <w:spacing w:line="240" w:lineRule="auto"/>
              <w:ind w:right="-1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  <w:t>38,073</w:t>
            </w:r>
          </w:p>
        </w:tc>
      </w:tr>
      <w:tr w:rsidR="00A030C3" w:rsidRPr="006E0DB5" w14:paraId="7FD857DF" w14:textId="77777777" w:rsidTr="00691D3C">
        <w:tc>
          <w:tcPr>
            <w:tcW w:w="6197" w:type="dxa"/>
          </w:tcPr>
          <w:p w14:paraId="7B28CBA5" w14:textId="629FF2AD" w:rsidR="00A030C3" w:rsidRPr="006E0DB5" w:rsidRDefault="00A030C3" w:rsidP="00A030C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="00A57758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B3562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67197253" w14:textId="77777777" w:rsidR="00A030C3" w:rsidRPr="006E0DB5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5643BDE2" w14:textId="29B38212" w:rsidR="00A030C3" w:rsidRPr="006E0DB5" w:rsidRDefault="0012347B" w:rsidP="00FE13A0">
            <w:pPr>
              <w:tabs>
                <w:tab w:val="left" w:pos="550"/>
              </w:tabs>
              <w:spacing w:line="240" w:lineRule="auto"/>
              <w:ind w:right="-1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(38,073)</w:t>
            </w:r>
          </w:p>
        </w:tc>
      </w:tr>
      <w:tr w:rsidR="00A030C3" w:rsidRPr="006E0DB5" w14:paraId="40E3167B" w14:textId="77777777" w:rsidTr="00691D3C">
        <w:trPr>
          <w:trHeight w:val="63"/>
        </w:trPr>
        <w:tc>
          <w:tcPr>
            <w:tcW w:w="6197" w:type="dxa"/>
          </w:tcPr>
          <w:p w14:paraId="7FA360A3" w14:textId="7D07C398" w:rsidR="00A030C3" w:rsidRPr="006E0DB5" w:rsidRDefault="00AB0F67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="006B3562"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ปลายงวด</w:t>
            </w:r>
          </w:p>
        </w:tc>
        <w:tc>
          <w:tcPr>
            <w:tcW w:w="236" w:type="dxa"/>
            <w:shd w:val="clear" w:color="auto" w:fill="auto"/>
          </w:tcPr>
          <w:p w14:paraId="39BF5476" w14:textId="77777777" w:rsidR="00A030C3" w:rsidRPr="006E0DB5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180775" w14:textId="6691BC30" w:rsidR="00A030C3" w:rsidRPr="006E0DB5" w:rsidRDefault="0012347B" w:rsidP="00FE13A0">
            <w:pPr>
              <w:tabs>
                <w:tab w:val="left" w:pos="550"/>
              </w:tabs>
              <w:spacing w:line="240" w:lineRule="auto"/>
              <w:ind w:right="-1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1FEAFB99" w14:textId="77777777" w:rsidR="009D4C13" w:rsidRPr="006E0DB5" w:rsidRDefault="009D4C13" w:rsidP="00A51E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6" w:name="_Hlk33649564"/>
    </w:p>
    <w:p w14:paraId="05ECFCDA" w14:textId="29370715" w:rsidR="00864EBE" w:rsidRPr="006E0DB5" w:rsidRDefault="008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9D19059" w14:textId="77777777" w:rsidR="00012333" w:rsidRPr="006E0DB5" w:rsidRDefault="00012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74460181" w14:textId="77777777" w:rsidR="00012333" w:rsidRPr="006E0DB5" w:rsidRDefault="00012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15BC196C" w14:textId="77777777" w:rsidR="00522B83" w:rsidRDefault="0052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0DFAC222" w14:textId="77777777" w:rsidR="00796322" w:rsidRDefault="0079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6EAADEA2" w14:textId="77777777" w:rsidR="00796322" w:rsidRPr="006E0DB5" w:rsidRDefault="0079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7561A3B" w14:textId="0688AA85" w:rsidR="002139A1" w:rsidRDefault="0021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cs/>
          <w:lang w:eastAsia="th-TH"/>
        </w:rPr>
      </w:pPr>
      <w:r>
        <w:rPr>
          <w:rFonts w:ascii="Browallia New" w:eastAsia="Cordia New" w:hAnsi="Browallia New" w:cs="Browallia New"/>
          <w:b/>
          <w:bCs/>
          <w:sz w:val="28"/>
          <w:szCs w:val="28"/>
          <w:cs/>
          <w:lang w:eastAsia="th-TH"/>
        </w:rPr>
        <w:br w:type="page"/>
      </w:r>
    </w:p>
    <w:p w14:paraId="0F782DC9" w14:textId="2615E8F7" w:rsidR="0002174F" w:rsidRPr="006E0DB5" w:rsidRDefault="002F0C4A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7" w:name="_Hlk490246382"/>
      <w:bookmarkStart w:id="8" w:name="_Hlk490226815"/>
      <w:bookmarkEnd w:id="6"/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รายได้</w:t>
      </w:r>
    </w:p>
    <w:p w14:paraId="57F84650" w14:textId="77777777" w:rsidR="000E4755" w:rsidRPr="006E0DB5" w:rsidRDefault="000E4755" w:rsidP="004D06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highlight w:val="yellow"/>
        </w:rPr>
      </w:pPr>
    </w:p>
    <w:p w14:paraId="7C4A29B6" w14:textId="77777777" w:rsidR="004742C4" w:rsidRPr="006E0DB5" w:rsidRDefault="004742C4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6E0D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ข้อมูลการ</w:t>
      </w:r>
      <w:r w:rsidRPr="006E0DB5">
        <w:rPr>
          <w:rFonts w:ascii="Browallia New" w:hAnsi="Browallia New" w:cs="Browallia New"/>
          <w:sz w:val="28"/>
          <w:szCs w:val="28"/>
          <w:cs/>
        </w:rPr>
        <w:t>จำแนก</w:t>
      </w:r>
      <w:r w:rsidRPr="006E0DB5">
        <w:rPr>
          <w:rFonts w:ascii="Browallia New" w:hAnsi="Browallia New" w:cs="Browallia New"/>
          <w:sz w:val="28"/>
          <w:szCs w:val="28"/>
          <w:cs/>
          <w:lang w:val="en-GB"/>
        </w:rPr>
        <w:t>รายได้</w:t>
      </w:r>
      <w:r w:rsidRPr="006E0D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ตามประเภทของสินค้าหรือบริการ และวิธีการบันทึกรายได้ มีดังนี้</w:t>
      </w:r>
    </w:p>
    <w:p w14:paraId="3AF4EF57" w14:textId="77777777" w:rsidR="002078E2" w:rsidRPr="006E0DB5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2078E2" w:rsidRPr="006E0DB5" w14:paraId="4184573A" w14:textId="77777777" w:rsidTr="00613DD6">
        <w:tc>
          <w:tcPr>
            <w:tcW w:w="2268" w:type="dxa"/>
            <w:shd w:val="clear" w:color="auto" w:fill="auto"/>
          </w:tcPr>
          <w:p w14:paraId="3199D4BD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58319DE" w14:textId="77777777" w:rsidR="002078E2" w:rsidRPr="006E0DB5" w:rsidRDefault="002078E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078E2" w:rsidRPr="006E0DB5" w14:paraId="573455C3" w14:textId="77777777" w:rsidTr="00613DD6">
        <w:tc>
          <w:tcPr>
            <w:tcW w:w="2268" w:type="dxa"/>
            <w:shd w:val="clear" w:color="auto" w:fill="auto"/>
          </w:tcPr>
          <w:p w14:paraId="0D133666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51A90DE" w14:textId="2F31F5BF" w:rsidR="002078E2" w:rsidRPr="006E0DB5" w:rsidRDefault="00AE1EB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การเงินรวม</w:t>
            </w:r>
          </w:p>
        </w:tc>
      </w:tr>
      <w:tr w:rsidR="002078E2" w:rsidRPr="006E0DB5" w14:paraId="2D2CA921" w14:textId="77777777" w:rsidTr="00613DD6">
        <w:tc>
          <w:tcPr>
            <w:tcW w:w="2268" w:type="dxa"/>
            <w:shd w:val="clear" w:color="auto" w:fill="auto"/>
          </w:tcPr>
          <w:p w14:paraId="0DCAEDC3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D10161A" w14:textId="23F99539" w:rsidR="002078E2" w:rsidRPr="006E0DB5" w:rsidRDefault="0027654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27730" w:rsidRPr="00EA42B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0936EA" w:rsidRPr="000936EA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2078E2" w:rsidRPr="006E0DB5" w14:paraId="1D1BEAD4" w14:textId="77777777" w:rsidTr="00613DD6">
        <w:tc>
          <w:tcPr>
            <w:tcW w:w="2268" w:type="dxa"/>
            <w:shd w:val="clear" w:color="auto" w:fill="auto"/>
          </w:tcPr>
          <w:p w14:paraId="25612DFB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1C2DCB9B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3E8AF7C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0A0E809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7F27FC2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078E2" w:rsidRPr="006E0DB5" w14:paraId="330C96D3" w14:textId="77777777" w:rsidTr="00613DD6">
        <w:tc>
          <w:tcPr>
            <w:tcW w:w="2268" w:type="dxa"/>
            <w:shd w:val="clear" w:color="auto" w:fill="auto"/>
          </w:tcPr>
          <w:p w14:paraId="530C8714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2A6EFB8" w14:textId="499D079B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79473D6F" w14:textId="367FFDF1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3D0CB220" w14:textId="3EE1CCB6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2B1A578F" w14:textId="6D8211A5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2C9DCBF0" w14:textId="5BBF8E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3CA57880" w14:textId="731890F8" w:rsidR="002078E2" w:rsidRPr="006E0DB5" w:rsidRDefault="002078E2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2078E2" w:rsidRPr="006E0DB5" w14:paraId="4FB46CDB" w14:textId="77777777" w:rsidTr="00613DD6">
        <w:tc>
          <w:tcPr>
            <w:tcW w:w="2268" w:type="dxa"/>
            <w:shd w:val="clear" w:color="auto" w:fill="auto"/>
          </w:tcPr>
          <w:p w14:paraId="0502EBB5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192411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898B8C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BB5EDC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33186F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C3D0D32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D30442E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D4F56" w:rsidRPr="006E0DB5" w14:paraId="799E8E76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57C0E6B9" w14:textId="77777777" w:rsidR="00BD4F56" w:rsidRPr="006E0DB5" w:rsidRDefault="00BD4F56" w:rsidP="00BD4F5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1E6026E5" w14:textId="74CE84D8" w:rsidR="00BD4F56" w:rsidRPr="006E0DB5" w:rsidRDefault="000541AB" w:rsidP="00BD4F5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392,023</w:t>
            </w:r>
          </w:p>
        </w:tc>
        <w:tc>
          <w:tcPr>
            <w:tcW w:w="1134" w:type="dxa"/>
            <w:shd w:val="clear" w:color="auto" w:fill="auto"/>
          </w:tcPr>
          <w:p w14:paraId="69C0D0F1" w14:textId="3D083D91" w:rsidR="00BD4F56" w:rsidRPr="006E0DB5" w:rsidRDefault="00BD4F56" w:rsidP="00BD4F56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317,720</w:t>
            </w:r>
          </w:p>
        </w:tc>
        <w:tc>
          <w:tcPr>
            <w:tcW w:w="1134" w:type="dxa"/>
            <w:shd w:val="clear" w:color="auto" w:fill="auto"/>
          </w:tcPr>
          <w:p w14:paraId="251C9EC5" w14:textId="47A88F2A" w:rsidR="00BD4F56" w:rsidRPr="006E0DB5" w:rsidRDefault="000541AB" w:rsidP="00BD4F5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5,592</w:t>
            </w:r>
          </w:p>
        </w:tc>
        <w:tc>
          <w:tcPr>
            <w:tcW w:w="1134" w:type="dxa"/>
            <w:shd w:val="clear" w:color="auto" w:fill="auto"/>
          </w:tcPr>
          <w:p w14:paraId="5603B0A6" w14:textId="1261D09A" w:rsidR="00BD4F56" w:rsidRPr="006E0DB5" w:rsidRDefault="00BD4F56" w:rsidP="00BD4F5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18,193</w:t>
            </w:r>
          </w:p>
        </w:tc>
        <w:tc>
          <w:tcPr>
            <w:tcW w:w="1134" w:type="dxa"/>
            <w:shd w:val="clear" w:color="auto" w:fill="auto"/>
          </w:tcPr>
          <w:p w14:paraId="669CBC46" w14:textId="5BF439BB" w:rsidR="00BD4F56" w:rsidRPr="006E0DB5" w:rsidRDefault="000541AB" w:rsidP="00BD4F5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397,615</w:t>
            </w:r>
          </w:p>
        </w:tc>
        <w:tc>
          <w:tcPr>
            <w:tcW w:w="1134" w:type="dxa"/>
            <w:shd w:val="clear" w:color="auto" w:fill="auto"/>
          </w:tcPr>
          <w:p w14:paraId="25EFBFD1" w14:textId="0A4BE821" w:rsidR="00BD4F56" w:rsidRPr="006E0DB5" w:rsidRDefault="00BD4F56" w:rsidP="00BD4F5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335,913</w:t>
            </w:r>
          </w:p>
        </w:tc>
      </w:tr>
      <w:tr w:rsidR="00BD4F56" w:rsidRPr="006E0DB5" w14:paraId="1A96050F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52CC4764" w14:textId="77777777" w:rsidR="00BD4F56" w:rsidRPr="006E0DB5" w:rsidRDefault="00BD4F56" w:rsidP="00BD4F5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BB15B" w14:textId="31CB52AD" w:rsidR="00BD4F56" w:rsidRPr="006E0DB5" w:rsidRDefault="000541AB" w:rsidP="00BD4F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2FA45B" w14:textId="002EA6AA" w:rsidR="00BD4F56" w:rsidRPr="006E0DB5" w:rsidRDefault="00BD4F56" w:rsidP="00BD4F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C12F06" w14:textId="0C9EA169" w:rsidR="00BD4F56" w:rsidRPr="006E0DB5" w:rsidRDefault="000541AB" w:rsidP="00BD4F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5BC3E" w14:textId="4D8C711F" w:rsidR="00BD4F56" w:rsidRPr="006E0DB5" w:rsidRDefault="00BD4F56" w:rsidP="00BD4F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3,609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35FCD" w14:textId="0CF8A82C" w:rsidR="00BD4F56" w:rsidRPr="006E0DB5" w:rsidRDefault="000541AB" w:rsidP="00BD4F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F2E0A" w14:textId="1D1502D2" w:rsidR="00BD4F56" w:rsidRPr="006E0DB5" w:rsidRDefault="00BD4F56" w:rsidP="00BD4F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3,609</w:t>
            </w:r>
          </w:p>
        </w:tc>
      </w:tr>
      <w:tr w:rsidR="00BD4F56" w:rsidRPr="006E0DB5" w14:paraId="1118D1A0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084CD89C" w14:textId="77777777" w:rsidR="00BD4F56" w:rsidRPr="006E0DB5" w:rsidRDefault="00BD4F56" w:rsidP="00BD4F5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071E8914" w14:textId="2A0378EF" w:rsidR="00BD4F56" w:rsidRPr="006E0DB5" w:rsidRDefault="000541AB" w:rsidP="00BD4F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392,023</w:t>
            </w:r>
          </w:p>
        </w:tc>
        <w:tc>
          <w:tcPr>
            <w:tcW w:w="1134" w:type="dxa"/>
            <w:shd w:val="clear" w:color="auto" w:fill="auto"/>
          </w:tcPr>
          <w:p w14:paraId="397D84C8" w14:textId="18BC8A12" w:rsidR="00BD4F56" w:rsidRPr="006E0DB5" w:rsidRDefault="00BD4F56" w:rsidP="00BD4F56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317,720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BAF32" w14:textId="71F83C01" w:rsidR="00BD4F56" w:rsidRPr="006E0DB5" w:rsidRDefault="000541AB" w:rsidP="00BD4F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7,439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5CD008" w14:textId="1FDC8F8D" w:rsidR="00BD4F56" w:rsidRPr="006E0DB5" w:rsidRDefault="00BD4F56" w:rsidP="00BD4F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21,802</w:t>
            </w:r>
          </w:p>
        </w:tc>
        <w:tc>
          <w:tcPr>
            <w:tcW w:w="1134" w:type="dxa"/>
            <w:shd w:val="clear" w:color="auto" w:fill="auto"/>
          </w:tcPr>
          <w:p w14:paraId="52A58597" w14:textId="6D8ABF8D" w:rsidR="00BD4F56" w:rsidRPr="006E0DB5" w:rsidRDefault="000541AB" w:rsidP="00BD4F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399,462</w:t>
            </w:r>
          </w:p>
        </w:tc>
        <w:tc>
          <w:tcPr>
            <w:tcW w:w="1134" w:type="dxa"/>
            <w:shd w:val="clear" w:color="auto" w:fill="auto"/>
          </w:tcPr>
          <w:p w14:paraId="3302E505" w14:textId="4A19FB0B" w:rsidR="00BD4F56" w:rsidRPr="006E0DB5" w:rsidRDefault="00BD4F56" w:rsidP="00BD4F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339,52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</w:tr>
    </w:tbl>
    <w:p w14:paraId="2EBFFC3D" w14:textId="77777777" w:rsidR="002078E2" w:rsidRPr="006E0DB5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2078E2" w:rsidRPr="006E0DB5" w14:paraId="33A9A852" w14:textId="77777777" w:rsidTr="00613DD6">
        <w:tc>
          <w:tcPr>
            <w:tcW w:w="2268" w:type="dxa"/>
            <w:shd w:val="clear" w:color="auto" w:fill="auto"/>
          </w:tcPr>
          <w:p w14:paraId="5B704D1F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E4B8E93" w14:textId="77777777" w:rsidR="002078E2" w:rsidRPr="006E0DB5" w:rsidRDefault="002078E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078E2" w:rsidRPr="006E0DB5" w14:paraId="3A8D0868" w14:textId="77777777" w:rsidTr="00613DD6">
        <w:tc>
          <w:tcPr>
            <w:tcW w:w="2268" w:type="dxa"/>
            <w:shd w:val="clear" w:color="auto" w:fill="auto"/>
          </w:tcPr>
          <w:p w14:paraId="0EAB22A4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65CA0AE" w14:textId="152643CB" w:rsidR="002078E2" w:rsidRPr="006E0DB5" w:rsidRDefault="00AE1EB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การเงินเฉพาะบริษัท</w:t>
            </w:r>
          </w:p>
        </w:tc>
      </w:tr>
      <w:tr w:rsidR="002078E2" w:rsidRPr="006E0DB5" w14:paraId="3E5C3848" w14:textId="77777777" w:rsidTr="00613DD6">
        <w:tc>
          <w:tcPr>
            <w:tcW w:w="2268" w:type="dxa"/>
            <w:shd w:val="clear" w:color="auto" w:fill="auto"/>
          </w:tcPr>
          <w:p w14:paraId="4F884569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9DBBFDC" w14:textId="56E8B087" w:rsidR="002078E2" w:rsidRPr="006E0DB5" w:rsidRDefault="002D709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27730" w:rsidRPr="00EA42B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0936EA" w:rsidRPr="000936EA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2078E2" w:rsidRPr="006E0DB5" w14:paraId="13D0E68D" w14:textId="77777777" w:rsidTr="00613DD6">
        <w:tc>
          <w:tcPr>
            <w:tcW w:w="2268" w:type="dxa"/>
            <w:shd w:val="clear" w:color="auto" w:fill="auto"/>
          </w:tcPr>
          <w:p w14:paraId="72E8086E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A9861D7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2EE54F0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1C3D613E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9C84A22" w14:textId="77777777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078E2" w:rsidRPr="006E0DB5" w14:paraId="1C5A7BB6" w14:textId="77777777" w:rsidTr="00613DD6">
        <w:tc>
          <w:tcPr>
            <w:tcW w:w="2268" w:type="dxa"/>
            <w:shd w:val="clear" w:color="auto" w:fill="auto"/>
          </w:tcPr>
          <w:p w14:paraId="50296DCA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6065AB8F" w14:textId="36C5F80A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37736A3C" w14:textId="150D77FB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61BF5F1B" w14:textId="11B821D5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05B06A73" w14:textId="03E22AAD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5BF076DF" w14:textId="57105DD8" w:rsidR="002078E2" w:rsidRPr="006E0DB5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330D3296" w14:textId="744572EF" w:rsidR="002078E2" w:rsidRPr="006E0DB5" w:rsidRDefault="002078E2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 w:rsidRPr="006E0DB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2078E2" w:rsidRPr="006E0DB5" w14:paraId="7F6584F4" w14:textId="77777777" w:rsidTr="00613DD6">
        <w:tc>
          <w:tcPr>
            <w:tcW w:w="2268" w:type="dxa"/>
            <w:shd w:val="clear" w:color="auto" w:fill="auto"/>
          </w:tcPr>
          <w:p w14:paraId="5648B913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F10470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F44242A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42C332E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B42FF9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1A12925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B42112" w14:textId="77777777" w:rsidR="002078E2" w:rsidRPr="006E0DB5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C303D" w:rsidRPr="006E0DB5" w14:paraId="600B9F30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74AA930A" w14:textId="77777777" w:rsidR="00CC303D" w:rsidRPr="006E0DB5" w:rsidRDefault="00CC303D" w:rsidP="00CC303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4ED7DBBF" w14:textId="08C2EDAB" w:rsidR="00CC303D" w:rsidRPr="006E0DB5" w:rsidRDefault="002C4269" w:rsidP="00CC303D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358,184</w:t>
            </w:r>
          </w:p>
        </w:tc>
        <w:tc>
          <w:tcPr>
            <w:tcW w:w="1134" w:type="dxa"/>
            <w:shd w:val="clear" w:color="auto" w:fill="auto"/>
          </w:tcPr>
          <w:p w14:paraId="4A1604A1" w14:textId="398C9C96" w:rsidR="00CC303D" w:rsidRPr="006E0DB5" w:rsidRDefault="00CC303D" w:rsidP="00CC303D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291,511</w:t>
            </w:r>
          </w:p>
        </w:tc>
        <w:tc>
          <w:tcPr>
            <w:tcW w:w="1134" w:type="dxa"/>
            <w:shd w:val="clear" w:color="auto" w:fill="auto"/>
          </w:tcPr>
          <w:p w14:paraId="49BC70F3" w14:textId="79F48B36" w:rsidR="00CC303D" w:rsidRPr="006E0DB5" w:rsidRDefault="002C4269" w:rsidP="00CC303D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5,592</w:t>
            </w:r>
          </w:p>
        </w:tc>
        <w:tc>
          <w:tcPr>
            <w:tcW w:w="1134" w:type="dxa"/>
            <w:shd w:val="clear" w:color="auto" w:fill="auto"/>
          </w:tcPr>
          <w:p w14:paraId="5D45F9A9" w14:textId="74517379" w:rsidR="00CC303D" w:rsidRPr="006E0DB5" w:rsidRDefault="00CC303D" w:rsidP="00CC303D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18,193</w:t>
            </w:r>
          </w:p>
        </w:tc>
        <w:tc>
          <w:tcPr>
            <w:tcW w:w="1134" w:type="dxa"/>
            <w:shd w:val="clear" w:color="auto" w:fill="auto"/>
          </w:tcPr>
          <w:p w14:paraId="6087AB00" w14:textId="2D59042A" w:rsidR="00CC303D" w:rsidRPr="006E0DB5" w:rsidRDefault="002C4269" w:rsidP="00CC303D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363,776</w:t>
            </w:r>
          </w:p>
        </w:tc>
        <w:tc>
          <w:tcPr>
            <w:tcW w:w="1134" w:type="dxa"/>
            <w:shd w:val="clear" w:color="auto" w:fill="auto"/>
          </w:tcPr>
          <w:p w14:paraId="4FB7FA56" w14:textId="4C1D140F" w:rsidR="00CC303D" w:rsidRPr="006E0DB5" w:rsidRDefault="00CC303D" w:rsidP="00CC303D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309,704</w:t>
            </w:r>
          </w:p>
        </w:tc>
      </w:tr>
      <w:tr w:rsidR="00CC303D" w:rsidRPr="006E0DB5" w14:paraId="5BF41792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38E6EE7F" w14:textId="77777777" w:rsidR="00CC303D" w:rsidRPr="006E0DB5" w:rsidRDefault="00CC303D" w:rsidP="00CC303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853DC" w14:textId="3924603C" w:rsidR="00CC303D" w:rsidRPr="006E0DB5" w:rsidRDefault="002C4269" w:rsidP="00CC303D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5CA9A" w14:textId="62600952" w:rsidR="00CC303D" w:rsidRPr="006E0DB5" w:rsidRDefault="00CC303D" w:rsidP="00CC303D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8A722E" w14:textId="31471202" w:rsidR="00CC303D" w:rsidRPr="006E0DB5" w:rsidRDefault="002C4269" w:rsidP="00CC303D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B087C" w14:textId="73C7DAFF" w:rsidR="00CC303D" w:rsidRPr="006E0DB5" w:rsidRDefault="00CC303D" w:rsidP="00CC303D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3,609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1323F" w14:textId="4CF72E57" w:rsidR="00CC303D" w:rsidRPr="006E0DB5" w:rsidRDefault="002C4269" w:rsidP="00CC303D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417361" w14:textId="12976FB9" w:rsidR="00CC303D" w:rsidRPr="006E0DB5" w:rsidRDefault="00CC303D" w:rsidP="00CC303D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3,609</w:t>
            </w:r>
          </w:p>
        </w:tc>
      </w:tr>
      <w:tr w:rsidR="00CC303D" w:rsidRPr="006E0DB5" w14:paraId="516C62F0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3E3912E2" w14:textId="77777777" w:rsidR="00CC303D" w:rsidRPr="006E0DB5" w:rsidRDefault="00CC303D" w:rsidP="00CC303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2E962F96" w14:textId="1062AC6E" w:rsidR="00CC303D" w:rsidRPr="006E0DB5" w:rsidRDefault="002C4269" w:rsidP="00CC303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358,184</w:t>
            </w:r>
          </w:p>
        </w:tc>
        <w:tc>
          <w:tcPr>
            <w:tcW w:w="1134" w:type="dxa"/>
            <w:shd w:val="clear" w:color="auto" w:fill="auto"/>
          </w:tcPr>
          <w:p w14:paraId="52AC4BE8" w14:textId="19527F09" w:rsidR="00CC303D" w:rsidRPr="006E0DB5" w:rsidRDefault="00CC303D" w:rsidP="00CC303D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291,511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8E8E3" w14:textId="7A14974D" w:rsidR="00CC303D" w:rsidRPr="006E0DB5" w:rsidRDefault="002C4269" w:rsidP="00CC303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7,439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3B0BA2" w14:textId="55295428" w:rsidR="00CC303D" w:rsidRPr="006E0DB5" w:rsidRDefault="00CC303D" w:rsidP="00CC303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21,802</w:t>
            </w:r>
          </w:p>
        </w:tc>
        <w:tc>
          <w:tcPr>
            <w:tcW w:w="1134" w:type="dxa"/>
            <w:shd w:val="clear" w:color="auto" w:fill="auto"/>
          </w:tcPr>
          <w:p w14:paraId="1439FE0D" w14:textId="51C4D4BA" w:rsidR="00CC303D" w:rsidRPr="006E0DB5" w:rsidRDefault="002C4269" w:rsidP="00CC303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365,623</w:t>
            </w:r>
          </w:p>
        </w:tc>
        <w:tc>
          <w:tcPr>
            <w:tcW w:w="1134" w:type="dxa"/>
            <w:shd w:val="clear" w:color="auto" w:fill="auto"/>
          </w:tcPr>
          <w:p w14:paraId="0FD3F50B" w14:textId="56A5D1BD" w:rsidR="00CC303D" w:rsidRPr="006E0DB5" w:rsidRDefault="00CC303D" w:rsidP="00CC303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313,313</w:t>
            </w:r>
          </w:p>
        </w:tc>
      </w:tr>
    </w:tbl>
    <w:p w14:paraId="0B028982" w14:textId="77777777" w:rsidR="002078E2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F27730" w:rsidRPr="006E0DB5" w14:paraId="482E84DA" w14:textId="77777777">
        <w:tc>
          <w:tcPr>
            <w:tcW w:w="2268" w:type="dxa"/>
            <w:shd w:val="clear" w:color="auto" w:fill="auto"/>
          </w:tcPr>
          <w:p w14:paraId="3091A161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DE8D489" w14:textId="77777777" w:rsidR="00F27730" w:rsidRPr="006E0DB5" w:rsidRDefault="00F27730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F27730" w:rsidRPr="006E0DB5" w14:paraId="6D59BC33" w14:textId="77777777">
        <w:tc>
          <w:tcPr>
            <w:tcW w:w="2268" w:type="dxa"/>
            <w:shd w:val="clear" w:color="auto" w:fill="auto"/>
          </w:tcPr>
          <w:p w14:paraId="3BAB8D6A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F5CFCC4" w14:textId="78BB4830" w:rsidR="00F27730" w:rsidRPr="006E0DB5" w:rsidRDefault="006D6C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การเงินรวม</w:t>
            </w:r>
          </w:p>
        </w:tc>
      </w:tr>
      <w:tr w:rsidR="00F27730" w:rsidRPr="006E0DB5" w14:paraId="01C2B4E5" w14:textId="77777777">
        <w:tc>
          <w:tcPr>
            <w:tcW w:w="2268" w:type="dxa"/>
            <w:shd w:val="clear" w:color="auto" w:fill="auto"/>
          </w:tcPr>
          <w:p w14:paraId="2695D7EE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D899269" w14:textId="7F3F86B8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="000936E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เก้า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0936EA" w:rsidRPr="000936EA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F27730" w:rsidRPr="006E0DB5" w14:paraId="7FDF0132" w14:textId="77777777">
        <w:tc>
          <w:tcPr>
            <w:tcW w:w="2268" w:type="dxa"/>
            <w:shd w:val="clear" w:color="auto" w:fill="auto"/>
          </w:tcPr>
          <w:p w14:paraId="25A25424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F829D3B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30D6BB19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8D47FAE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B3308A2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F27730" w:rsidRPr="006E0DB5" w14:paraId="6F0D5044" w14:textId="77777777">
        <w:tc>
          <w:tcPr>
            <w:tcW w:w="2268" w:type="dxa"/>
            <w:shd w:val="clear" w:color="auto" w:fill="auto"/>
          </w:tcPr>
          <w:p w14:paraId="293DCCE8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2EAAFEE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406C1A86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E425116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212D7AA2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68C650D2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1B177C6E" w14:textId="77777777" w:rsidR="00F27730" w:rsidRPr="006E0DB5" w:rsidRDefault="00F27730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F27730" w:rsidRPr="006E0DB5" w14:paraId="5501DE74" w14:textId="77777777">
        <w:tc>
          <w:tcPr>
            <w:tcW w:w="2268" w:type="dxa"/>
            <w:shd w:val="clear" w:color="auto" w:fill="auto"/>
          </w:tcPr>
          <w:p w14:paraId="6CCD2568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520E56B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0DFD3C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5B8A595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7B54D93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16DD167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D071D75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90F26" w:rsidRPr="006E0DB5" w14:paraId="1DFFA18B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43BFF6E2" w14:textId="77777777" w:rsidR="00290F26" w:rsidRPr="006E0DB5" w:rsidRDefault="00290F26" w:rsidP="00290F2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366F27C6" w14:textId="1488D6A8" w:rsidR="00290F26" w:rsidRPr="006E0DB5" w:rsidRDefault="00E97F17" w:rsidP="00290F2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875,048</w:t>
            </w:r>
          </w:p>
        </w:tc>
        <w:tc>
          <w:tcPr>
            <w:tcW w:w="1134" w:type="dxa"/>
            <w:shd w:val="clear" w:color="auto" w:fill="auto"/>
          </w:tcPr>
          <w:p w14:paraId="6155B171" w14:textId="2D7DA25C" w:rsidR="00290F26" w:rsidRPr="006E0DB5" w:rsidRDefault="00290F26" w:rsidP="00290F26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11,763</w:t>
            </w:r>
          </w:p>
        </w:tc>
        <w:tc>
          <w:tcPr>
            <w:tcW w:w="1134" w:type="dxa"/>
            <w:shd w:val="clear" w:color="auto" w:fill="auto"/>
          </w:tcPr>
          <w:p w14:paraId="2F852613" w14:textId="1179A58E" w:rsidR="00290F26" w:rsidRPr="006E0DB5" w:rsidRDefault="00E97F17" w:rsidP="00290F2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15,459</w:t>
            </w:r>
          </w:p>
        </w:tc>
        <w:tc>
          <w:tcPr>
            <w:tcW w:w="1134" w:type="dxa"/>
            <w:shd w:val="clear" w:color="auto" w:fill="auto"/>
          </w:tcPr>
          <w:p w14:paraId="22128191" w14:textId="327CE12B" w:rsidR="00290F26" w:rsidRPr="006E0DB5" w:rsidRDefault="00290F26" w:rsidP="00290F2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68,513</w:t>
            </w:r>
          </w:p>
        </w:tc>
        <w:tc>
          <w:tcPr>
            <w:tcW w:w="1134" w:type="dxa"/>
            <w:shd w:val="clear" w:color="auto" w:fill="auto"/>
          </w:tcPr>
          <w:p w14:paraId="3B016946" w14:textId="1BB375E5" w:rsidR="00290F26" w:rsidRPr="006E0DB5" w:rsidRDefault="00E97F17" w:rsidP="00290F2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890,507</w:t>
            </w:r>
          </w:p>
        </w:tc>
        <w:tc>
          <w:tcPr>
            <w:tcW w:w="1134" w:type="dxa"/>
            <w:shd w:val="clear" w:color="auto" w:fill="auto"/>
          </w:tcPr>
          <w:p w14:paraId="403074DA" w14:textId="53B45707" w:rsidR="00290F26" w:rsidRPr="006E0DB5" w:rsidRDefault="00290F26" w:rsidP="00290F2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980,276</w:t>
            </w:r>
          </w:p>
        </w:tc>
      </w:tr>
      <w:tr w:rsidR="00290F26" w:rsidRPr="006E0DB5" w14:paraId="21B12A36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72E51CDF" w14:textId="77777777" w:rsidR="00290F26" w:rsidRPr="006E0DB5" w:rsidRDefault="00290F26" w:rsidP="00290F2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18CDF" w14:textId="609FB356" w:rsidR="00290F26" w:rsidRPr="006E0DB5" w:rsidRDefault="00E97F17" w:rsidP="00290F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D63C94" w14:textId="47CA62A9" w:rsidR="00290F26" w:rsidRPr="006E0DB5" w:rsidRDefault="00290F26" w:rsidP="00290F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DEAD04" w14:textId="1028279B" w:rsidR="00290F26" w:rsidRPr="006E0DB5" w:rsidRDefault="00E97F17" w:rsidP="00290F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6,023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A05596" w14:textId="7BD6EF5B" w:rsidR="00290F26" w:rsidRPr="006E0DB5" w:rsidRDefault="00290F26" w:rsidP="00290F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9,688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01AE2" w14:textId="74F5CB67" w:rsidR="00290F26" w:rsidRPr="006E0DB5" w:rsidRDefault="00E97F17" w:rsidP="00290F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6,023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41D34" w14:textId="487B7BB0" w:rsidR="00290F26" w:rsidRPr="006E0DB5" w:rsidRDefault="00290F26" w:rsidP="00290F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9,688</w:t>
            </w:r>
          </w:p>
        </w:tc>
      </w:tr>
      <w:tr w:rsidR="00290F26" w:rsidRPr="006E0DB5" w14:paraId="2F08DE46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24AD16B0" w14:textId="77777777" w:rsidR="00290F26" w:rsidRPr="006E0DB5" w:rsidRDefault="00290F26" w:rsidP="00290F2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1F4C12D7" w14:textId="1EF814B2" w:rsidR="00290F26" w:rsidRPr="006E0DB5" w:rsidRDefault="00E97F17" w:rsidP="00290F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875,048</w:t>
            </w:r>
          </w:p>
        </w:tc>
        <w:tc>
          <w:tcPr>
            <w:tcW w:w="1134" w:type="dxa"/>
            <w:shd w:val="clear" w:color="auto" w:fill="auto"/>
          </w:tcPr>
          <w:p w14:paraId="447B7EB9" w14:textId="3A37D2EC" w:rsidR="00290F26" w:rsidRPr="006E0DB5" w:rsidRDefault="00290F26" w:rsidP="00290F26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>
              <w:rPr>
                <w:rFonts w:ascii="Browallia New" w:hAnsi="Browallia New" w:cs="Browallia New"/>
                <w:sz w:val="22"/>
                <w:szCs w:val="22"/>
              </w:rPr>
              <w:t>11,763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B95706" w14:textId="62FFED9F" w:rsidR="00290F26" w:rsidRPr="006E0DB5" w:rsidRDefault="00E97F17" w:rsidP="00290F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21,482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4C5685" w14:textId="7FA973DC" w:rsidR="00290F26" w:rsidRPr="006E0DB5" w:rsidRDefault="00290F26" w:rsidP="00290F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78,201</w:t>
            </w:r>
          </w:p>
        </w:tc>
        <w:tc>
          <w:tcPr>
            <w:tcW w:w="1134" w:type="dxa"/>
            <w:shd w:val="clear" w:color="auto" w:fill="auto"/>
          </w:tcPr>
          <w:p w14:paraId="18A02840" w14:textId="059F97CA" w:rsidR="00290F26" w:rsidRPr="006E0DB5" w:rsidRDefault="00E97F17" w:rsidP="00290F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896,530</w:t>
            </w:r>
          </w:p>
        </w:tc>
        <w:tc>
          <w:tcPr>
            <w:tcW w:w="1134" w:type="dxa"/>
            <w:shd w:val="clear" w:color="auto" w:fill="auto"/>
          </w:tcPr>
          <w:p w14:paraId="5334E382" w14:textId="4444E81A" w:rsidR="00290F26" w:rsidRPr="006E0DB5" w:rsidRDefault="00290F26" w:rsidP="00290F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989,96</w:t>
            </w:r>
            <w:r w:rsidRPr="00963849">
              <w:rPr>
                <w:rFonts w:ascii="Browallia New" w:hAnsi="Browallia New" w:cs="Browallia New" w:hint="cs"/>
                <w:sz w:val="22"/>
                <w:szCs w:val="22"/>
                <w:cs/>
              </w:rPr>
              <w:t>4</w:t>
            </w:r>
          </w:p>
        </w:tc>
      </w:tr>
    </w:tbl>
    <w:p w14:paraId="283FBF10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8C38AA1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9D10B66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922B707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7E7A469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4CC5B11" w14:textId="77777777" w:rsidR="00F27730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2FE5A05" w14:textId="23302CEB" w:rsidR="00395406" w:rsidRDefault="0039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 w:type="page"/>
      </w:r>
    </w:p>
    <w:tbl>
      <w:tblPr>
        <w:tblStyle w:val="TableGrid1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F27730" w:rsidRPr="006E0DB5" w14:paraId="277CCB43" w14:textId="77777777">
        <w:tc>
          <w:tcPr>
            <w:tcW w:w="2268" w:type="dxa"/>
            <w:shd w:val="clear" w:color="auto" w:fill="auto"/>
          </w:tcPr>
          <w:p w14:paraId="6A6C3A9F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511D09C" w14:textId="77777777" w:rsidR="00F27730" w:rsidRPr="006E0DB5" w:rsidRDefault="00F27730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F27730" w:rsidRPr="006E0DB5" w14:paraId="48C7AA43" w14:textId="77777777">
        <w:tc>
          <w:tcPr>
            <w:tcW w:w="2268" w:type="dxa"/>
            <w:shd w:val="clear" w:color="auto" w:fill="auto"/>
          </w:tcPr>
          <w:p w14:paraId="798E93F7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6DCF67A2" w14:textId="78F2F56C" w:rsidR="00F27730" w:rsidRPr="006E0DB5" w:rsidRDefault="006D6C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การเงินเฉพาะบริษัท</w:t>
            </w:r>
          </w:p>
        </w:tc>
      </w:tr>
      <w:tr w:rsidR="00F27730" w:rsidRPr="006E0DB5" w14:paraId="45FE7AAD" w14:textId="77777777">
        <w:tc>
          <w:tcPr>
            <w:tcW w:w="2268" w:type="dxa"/>
            <w:shd w:val="clear" w:color="auto" w:fill="auto"/>
          </w:tcPr>
          <w:p w14:paraId="2EDBA249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AED8B1C" w14:textId="67162431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="000936E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เก้า</w:t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A42BA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0936EA" w:rsidRPr="000936EA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F27730" w:rsidRPr="006E0DB5" w14:paraId="1F8749BD" w14:textId="77777777">
        <w:tc>
          <w:tcPr>
            <w:tcW w:w="2268" w:type="dxa"/>
            <w:shd w:val="clear" w:color="auto" w:fill="auto"/>
          </w:tcPr>
          <w:p w14:paraId="4EB51FF4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1597BD11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6E0DB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93CFE74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3FA9AB5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300DE141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F27730" w:rsidRPr="006E0DB5" w14:paraId="3DD8644A" w14:textId="77777777">
        <w:tc>
          <w:tcPr>
            <w:tcW w:w="2268" w:type="dxa"/>
            <w:shd w:val="clear" w:color="auto" w:fill="auto"/>
          </w:tcPr>
          <w:p w14:paraId="2424AA4F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DA65997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61C7B4DE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45729FA2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5962F4C6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4455317D" w14:textId="77777777" w:rsidR="00F27730" w:rsidRPr="006E0DB5" w:rsidRDefault="00F277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  <w:hideMark/>
          </w:tcPr>
          <w:p w14:paraId="13584EEC" w14:textId="77777777" w:rsidR="00F27730" w:rsidRPr="006E0DB5" w:rsidRDefault="00F27730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F27730" w:rsidRPr="006E0DB5" w14:paraId="267912A4" w14:textId="77777777">
        <w:tc>
          <w:tcPr>
            <w:tcW w:w="2268" w:type="dxa"/>
            <w:shd w:val="clear" w:color="auto" w:fill="auto"/>
          </w:tcPr>
          <w:p w14:paraId="318C3955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B805289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4EB37BF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EC67C78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FA1D884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EFC2062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973470A" w14:textId="77777777" w:rsidR="00F27730" w:rsidRPr="006E0DB5" w:rsidRDefault="00F2773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26456" w:rsidRPr="006E0DB5" w14:paraId="05B428A5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0DCCE669" w14:textId="77777777" w:rsidR="00726456" w:rsidRPr="006E0DB5" w:rsidRDefault="00726456" w:rsidP="0072645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08B012E7" w14:textId="28C646C6" w:rsidR="00726456" w:rsidRPr="006E0DB5" w:rsidRDefault="00C55AB4" w:rsidP="0072645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793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,943</w:t>
            </w:r>
          </w:p>
        </w:tc>
        <w:tc>
          <w:tcPr>
            <w:tcW w:w="1134" w:type="dxa"/>
            <w:shd w:val="clear" w:color="auto" w:fill="auto"/>
          </w:tcPr>
          <w:p w14:paraId="65D1E9B4" w14:textId="34D3E96C" w:rsidR="00726456" w:rsidRPr="006E0DB5" w:rsidRDefault="00726456" w:rsidP="00726456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37,904</w:t>
            </w:r>
          </w:p>
        </w:tc>
        <w:tc>
          <w:tcPr>
            <w:tcW w:w="1134" w:type="dxa"/>
            <w:shd w:val="clear" w:color="auto" w:fill="auto"/>
          </w:tcPr>
          <w:p w14:paraId="40FF8AAA" w14:textId="45C4055D" w:rsidR="00726456" w:rsidRPr="006E0DB5" w:rsidRDefault="00C55AB4" w:rsidP="0072645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15,459</w:t>
            </w:r>
          </w:p>
        </w:tc>
        <w:tc>
          <w:tcPr>
            <w:tcW w:w="1134" w:type="dxa"/>
            <w:shd w:val="clear" w:color="auto" w:fill="auto"/>
          </w:tcPr>
          <w:p w14:paraId="2677614B" w14:textId="4A5E796A" w:rsidR="00726456" w:rsidRPr="006E0DB5" w:rsidRDefault="00726456" w:rsidP="0072645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68,513</w:t>
            </w:r>
          </w:p>
        </w:tc>
        <w:tc>
          <w:tcPr>
            <w:tcW w:w="1134" w:type="dxa"/>
            <w:shd w:val="clear" w:color="auto" w:fill="auto"/>
          </w:tcPr>
          <w:p w14:paraId="4CDC434D" w14:textId="1D418385" w:rsidR="00726456" w:rsidRPr="006E0DB5" w:rsidRDefault="00C55AB4" w:rsidP="0072645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809,402</w:t>
            </w:r>
          </w:p>
        </w:tc>
        <w:tc>
          <w:tcPr>
            <w:tcW w:w="1134" w:type="dxa"/>
            <w:shd w:val="clear" w:color="auto" w:fill="auto"/>
          </w:tcPr>
          <w:p w14:paraId="390EBEA2" w14:textId="2F3FA66B" w:rsidR="00726456" w:rsidRPr="006E0DB5" w:rsidRDefault="00726456" w:rsidP="0072645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906,417</w:t>
            </w:r>
          </w:p>
        </w:tc>
      </w:tr>
      <w:tr w:rsidR="00726456" w:rsidRPr="006E0DB5" w14:paraId="295B0B64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6B87E29C" w14:textId="77777777" w:rsidR="00726456" w:rsidRPr="006E0DB5" w:rsidRDefault="00726456" w:rsidP="0072645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0D5C01" w14:textId="5636CE44" w:rsidR="00726456" w:rsidRPr="006E0DB5" w:rsidRDefault="00C55AB4" w:rsidP="007264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8F6A68" w14:textId="40AEB052" w:rsidR="00726456" w:rsidRPr="006E0DB5" w:rsidRDefault="00726456" w:rsidP="007264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F1DBAB" w14:textId="6AA46934" w:rsidR="00726456" w:rsidRPr="006E0DB5" w:rsidRDefault="00C55AB4" w:rsidP="007264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6,023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4F853" w14:textId="2564AE0D" w:rsidR="00726456" w:rsidRPr="006E0DB5" w:rsidRDefault="00726456" w:rsidP="007264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,688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3773C0" w14:textId="75E245A2" w:rsidR="00726456" w:rsidRPr="006E0DB5" w:rsidRDefault="00C55AB4" w:rsidP="007264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6,023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60604C" w14:textId="37E0338F" w:rsidR="00726456" w:rsidRPr="006E0DB5" w:rsidRDefault="00726456" w:rsidP="0072645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9,688</w:t>
            </w:r>
          </w:p>
        </w:tc>
      </w:tr>
      <w:tr w:rsidR="00726456" w:rsidRPr="006E0DB5" w14:paraId="6EE5A79F" w14:textId="77777777">
        <w:tc>
          <w:tcPr>
            <w:tcW w:w="2268" w:type="dxa"/>
            <w:shd w:val="clear" w:color="auto" w:fill="auto"/>
            <w:vAlign w:val="bottom"/>
            <w:hideMark/>
          </w:tcPr>
          <w:p w14:paraId="24D0D59E" w14:textId="77777777" w:rsidR="00726456" w:rsidRPr="006E0DB5" w:rsidRDefault="00726456" w:rsidP="0072645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0DB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7A9FE384" w14:textId="657403BE" w:rsidR="00726456" w:rsidRPr="006E0DB5" w:rsidRDefault="00C55AB4" w:rsidP="007264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793,943</w:t>
            </w:r>
          </w:p>
        </w:tc>
        <w:tc>
          <w:tcPr>
            <w:tcW w:w="1134" w:type="dxa"/>
            <w:shd w:val="clear" w:color="auto" w:fill="auto"/>
          </w:tcPr>
          <w:p w14:paraId="62E825FA" w14:textId="08AF1CB3" w:rsidR="00726456" w:rsidRPr="006E0DB5" w:rsidRDefault="00726456" w:rsidP="00726456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hAnsi="Browallia New" w:cs="Browallia New"/>
                <w:sz w:val="22"/>
                <w:szCs w:val="22"/>
              </w:rPr>
              <w:t>37,904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05DEBA" w14:textId="5889C41B" w:rsidR="00726456" w:rsidRPr="006E0DB5" w:rsidRDefault="00C55AB4" w:rsidP="007264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21,482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E8FE4" w14:textId="2275FAB2" w:rsidR="00726456" w:rsidRPr="006E0DB5" w:rsidRDefault="00726456" w:rsidP="007264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78,201</w:t>
            </w:r>
          </w:p>
        </w:tc>
        <w:tc>
          <w:tcPr>
            <w:tcW w:w="1134" w:type="dxa"/>
            <w:shd w:val="clear" w:color="auto" w:fill="auto"/>
          </w:tcPr>
          <w:p w14:paraId="3E22DD4B" w14:textId="61DB007C" w:rsidR="00726456" w:rsidRPr="006E0DB5" w:rsidRDefault="00C55AB4" w:rsidP="007264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815,425</w:t>
            </w:r>
          </w:p>
        </w:tc>
        <w:tc>
          <w:tcPr>
            <w:tcW w:w="1134" w:type="dxa"/>
            <w:shd w:val="clear" w:color="auto" w:fill="auto"/>
          </w:tcPr>
          <w:p w14:paraId="5A905A50" w14:textId="2F26C2E0" w:rsidR="00726456" w:rsidRPr="006E0DB5" w:rsidRDefault="00726456" w:rsidP="007264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916,105</w:t>
            </w:r>
          </w:p>
        </w:tc>
      </w:tr>
    </w:tbl>
    <w:p w14:paraId="5BA88110" w14:textId="77777777" w:rsidR="00F27730" w:rsidRPr="006E0DB5" w:rsidRDefault="00F27730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7B3E6DCF" w14:textId="056A76B5" w:rsidR="004742C4" w:rsidRPr="006E0DB5" w:rsidRDefault="004742C4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การปันส่วนราคาให้กับภาระที่ต้องปฏิบัติตามสัญญาซึ่งเกี่ยวข้องกับการให้บริการบำรุงรักษาเครื่องมือแพทย์ (ที่ยังไม่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br/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เสร็จสิ้นหรือเสร็จสิ้นแล้วบางส่วน)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B5248D"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B5248D" w:rsidRPr="007A2507">
        <w:rPr>
          <w:rFonts w:ascii="Browallia New" w:hAnsi="Browallia New" w:cs="Browallia New"/>
          <w:spacing w:val="-4"/>
          <w:sz w:val="28"/>
          <w:szCs w:val="28"/>
        </w:rPr>
        <w:t>0</w:t>
      </w:r>
      <w:r w:rsidR="00B5248D" w:rsidRPr="007A250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936EA" w:rsidRPr="000936E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0F5E5C"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256</w:t>
      </w:r>
      <w:r w:rsidR="000F5E5C" w:rsidRPr="006E0DB5">
        <w:rPr>
          <w:rFonts w:ascii="Browallia New" w:hAnsi="Browallia New" w:cs="Browallia New"/>
          <w:color w:val="auto"/>
          <w:sz w:val="28"/>
          <w:szCs w:val="28"/>
        </w:rPr>
        <w:t>7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256</w:t>
      </w:r>
      <w:r w:rsidR="000F5E5C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507A6CC" w14:textId="77777777" w:rsidR="004742C4" w:rsidRPr="006E0DB5" w:rsidRDefault="004742C4" w:rsidP="004742C4">
      <w:pPr>
        <w:pStyle w:val="ListParagraph"/>
        <w:tabs>
          <w:tab w:val="clear" w:pos="454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8981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478"/>
        <w:gridCol w:w="436"/>
        <w:gridCol w:w="1940"/>
        <w:gridCol w:w="250"/>
        <w:gridCol w:w="1877"/>
      </w:tblGrid>
      <w:tr w:rsidR="004742C4" w:rsidRPr="006E0DB5" w14:paraId="778EC252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3196A711" w14:textId="77777777" w:rsidR="004742C4" w:rsidRPr="006E0DB5" w:rsidRDefault="004742C4" w:rsidP="00391D26">
            <w:pPr>
              <w:tabs>
                <w:tab w:val="clear" w:pos="454"/>
                <w:tab w:val="left" w:pos="459"/>
              </w:tabs>
              <w:ind w:left="-255" w:firstLine="255"/>
              <w:rPr>
                <w:rFonts w:ascii="Browallia New" w:hAnsi="Browallia New" w:cs="Browallia New"/>
              </w:rPr>
            </w:pPr>
          </w:p>
        </w:tc>
        <w:tc>
          <w:tcPr>
            <w:tcW w:w="436" w:type="dxa"/>
            <w:vAlign w:val="bottom"/>
          </w:tcPr>
          <w:p w14:paraId="7B941189" w14:textId="77777777" w:rsidR="004742C4" w:rsidRPr="006E0DB5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67" w:type="dxa"/>
            <w:gridSpan w:val="3"/>
            <w:vAlign w:val="bottom"/>
          </w:tcPr>
          <w:p w14:paraId="7A71B737" w14:textId="190C2C43" w:rsidR="004742C4" w:rsidRPr="006E0DB5" w:rsidRDefault="004742C4" w:rsidP="007D0731">
            <w:pPr>
              <w:pStyle w:val="Heading4"/>
              <w:framePr w:w="0" w:hRule="auto" w:hSpace="0" w:wrap="auto" w:vAnchor="margin" w:hAnchor="text" w:xAlign="left" w:yAlign="inline"/>
              <w:ind w:left="-12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(หน่วย : พันบาท)</w:t>
            </w:r>
          </w:p>
        </w:tc>
      </w:tr>
      <w:tr w:rsidR="00660B93" w:rsidRPr="006E0DB5" w14:paraId="67F4C42D" w14:textId="77777777">
        <w:trPr>
          <w:trHeight w:val="20"/>
        </w:trPr>
        <w:tc>
          <w:tcPr>
            <w:tcW w:w="4478" w:type="dxa"/>
            <w:vAlign w:val="bottom"/>
          </w:tcPr>
          <w:p w14:paraId="3AC1C20B" w14:textId="77777777" w:rsidR="00660B93" w:rsidRPr="006E0DB5" w:rsidRDefault="00660B93" w:rsidP="00660B93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436" w:type="dxa"/>
            <w:vAlign w:val="bottom"/>
          </w:tcPr>
          <w:p w14:paraId="363DFC62" w14:textId="77777777" w:rsidR="00660B93" w:rsidRPr="006E0DB5" w:rsidRDefault="00660B93" w:rsidP="00660B93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67" w:type="dxa"/>
            <w:gridSpan w:val="3"/>
          </w:tcPr>
          <w:p w14:paraId="03081405" w14:textId="4C835335" w:rsidR="00660B93" w:rsidRPr="00660B93" w:rsidRDefault="001B616D" w:rsidP="00660B93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งบ</w:t>
            </w:r>
            <w:r w:rsidR="00460A4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การ</w:t>
            </w:r>
            <w:r w:rsidR="00660B93" w:rsidRPr="00660B9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เงินรวมและเฉพาะบริษัท</w:t>
            </w:r>
          </w:p>
        </w:tc>
      </w:tr>
      <w:tr w:rsidR="00660B93" w:rsidRPr="006E0DB5" w14:paraId="38B6A94F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3416F3AD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36" w:type="dxa"/>
            <w:vAlign w:val="bottom"/>
          </w:tcPr>
          <w:p w14:paraId="6F8F11F4" w14:textId="77777777" w:rsidR="00660B93" w:rsidRPr="006E0DB5" w:rsidRDefault="00660B93" w:rsidP="00660B93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0C33C" w14:textId="76F4D302" w:rsidR="00660B93" w:rsidRPr="006E0DB5" w:rsidRDefault="00660B93" w:rsidP="00660B93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248D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3</w:t>
            </w:r>
            <w:r w:rsidRPr="00B5248D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</w:rPr>
              <w:t>0</w:t>
            </w:r>
            <w:r w:rsidRPr="00B5248D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0936EA" w:rsidRPr="000936EA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กันยายน</w:t>
            </w: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</w:t>
            </w: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3E3ECFE8" w14:textId="77777777" w:rsidR="00660B93" w:rsidRPr="006E0DB5" w:rsidRDefault="00660B93" w:rsidP="00660B93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ABB78" w14:textId="593F3F4F" w:rsidR="00660B93" w:rsidRPr="006E0DB5" w:rsidRDefault="00660B93" w:rsidP="00660B93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660B93" w:rsidRPr="006E0DB5" w14:paraId="2B99AF2C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528A16D0" w14:textId="77777777" w:rsidR="00660B93" w:rsidRPr="006E0DB5" w:rsidRDefault="00660B93" w:rsidP="00660B9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36" w:type="dxa"/>
            <w:vAlign w:val="bottom"/>
          </w:tcPr>
          <w:p w14:paraId="1699FE9C" w14:textId="77777777" w:rsidR="00660B93" w:rsidRPr="006E0DB5" w:rsidRDefault="00660B93" w:rsidP="00660B9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vAlign w:val="bottom"/>
          </w:tcPr>
          <w:p w14:paraId="2CC9605E" w14:textId="77777777" w:rsidR="00660B93" w:rsidRPr="006E0DB5" w:rsidRDefault="00660B93" w:rsidP="00660B9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482CABE" w14:textId="77777777" w:rsidR="00660B93" w:rsidRPr="006E0DB5" w:rsidRDefault="00660B93" w:rsidP="00660B9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68A8B7A2" w14:textId="77777777" w:rsidR="00660B93" w:rsidRPr="006E0DB5" w:rsidRDefault="00660B93" w:rsidP="00660B93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660B93" w:rsidRPr="006E0DB5" w14:paraId="2C5B34B1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41E20559" w14:textId="19843DBA" w:rsidR="00660B93" w:rsidRPr="006E0DB5" w:rsidRDefault="00660B93" w:rsidP="00660B93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 xml:space="preserve">ภายใน </w:t>
            </w: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</w:rPr>
              <w:t xml:space="preserve">1 </w:t>
            </w: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16F4036C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0" w:type="dxa"/>
            <w:vAlign w:val="bottom"/>
          </w:tcPr>
          <w:p w14:paraId="2A3402C7" w14:textId="6372F3C0" w:rsidR="00660B93" w:rsidRPr="006E0DB5" w:rsidRDefault="006C38E7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4,562</w:t>
            </w:r>
          </w:p>
        </w:tc>
        <w:tc>
          <w:tcPr>
            <w:tcW w:w="250" w:type="dxa"/>
            <w:vAlign w:val="bottom"/>
          </w:tcPr>
          <w:p w14:paraId="285B5D24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</w:tcPr>
          <w:p w14:paraId="5411078B" w14:textId="01B1CF55" w:rsidR="00660B93" w:rsidRPr="006E0DB5" w:rsidRDefault="00660B93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5,656</w:t>
            </w:r>
          </w:p>
        </w:tc>
      </w:tr>
      <w:tr w:rsidR="00660B93" w:rsidRPr="006E0DB5" w14:paraId="21FBD7F1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420131EF" w14:textId="3F2E3CA8" w:rsidR="00660B93" w:rsidRPr="006E0DB5" w:rsidRDefault="00660B93" w:rsidP="00660B93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2 - 4 </w:t>
            </w: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42E56A2D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  <w:vAlign w:val="bottom"/>
          </w:tcPr>
          <w:p w14:paraId="76271DB5" w14:textId="58FCB6C0" w:rsidR="00660B93" w:rsidRPr="006E0DB5" w:rsidRDefault="006C38E7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6,464</w:t>
            </w:r>
          </w:p>
        </w:tc>
        <w:tc>
          <w:tcPr>
            <w:tcW w:w="250" w:type="dxa"/>
            <w:vAlign w:val="bottom"/>
          </w:tcPr>
          <w:p w14:paraId="55AB8F08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19AFD80" w14:textId="21FA0693" w:rsidR="00660B93" w:rsidRPr="006E0DB5" w:rsidRDefault="00660B93" w:rsidP="00660B93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7,308</w:t>
            </w:r>
          </w:p>
        </w:tc>
      </w:tr>
      <w:tr w:rsidR="00660B93" w:rsidRPr="006E0DB5" w14:paraId="6B3CD574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5597F41E" w14:textId="60215FB3" w:rsidR="00660B93" w:rsidRPr="006E0DB5" w:rsidRDefault="00660B93" w:rsidP="00660B93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E0DB5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436" w:type="dxa"/>
            <w:vAlign w:val="bottom"/>
          </w:tcPr>
          <w:p w14:paraId="417D0C3F" w14:textId="77777777" w:rsidR="00660B93" w:rsidRPr="006E0DB5" w:rsidRDefault="00660B93" w:rsidP="00660B93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54BB58F" w14:textId="5388190C" w:rsidR="00660B93" w:rsidRPr="006E0DB5" w:rsidRDefault="006C38E7" w:rsidP="00660B93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11,026</w:t>
            </w:r>
          </w:p>
        </w:tc>
        <w:tc>
          <w:tcPr>
            <w:tcW w:w="250" w:type="dxa"/>
            <w:vAlign w:val="bottom"/>
          </w:tcPr>
          <w:p w14:paraId="748125A2" w14:textId="77777777" w:rsidR="00660B93" w:rsidRPr="006E0DB5" w:rsidRDefault="00660B93" w:rsidP="00660B93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198DAD44" w14:textId="41BE93B5" w:rsidR="00660B93" w:rsidRPr="006E0DB5" w:rsidRDefault="00660B93" w:rsidP="00660B93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12,964</w:t>
            </w:r>
          </w:p>
        </w:tc>
      </w:tr>
    </w:tbl>
    <w:p w14:paraId="6DFB56C6" w14:textId="77777777" w:rsidR="00A31C59" w:rsidRPr="00B5248D" w:rsidRDefault="00A31C59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bookmarkEnd w:id="7"/>
    <w:bookmarkEnd w:id="8"/>
    <w:p w14:paraId="15F54CE9" w14:textId="77777777" w:rsidR="00D71278" w:rsidRPr="006E0DB5" w:rsidRDefault="00D71278" w:rsidP="00D71278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ส่วนงานดำเนินงาน</w:t>
      </w:r>
    </w:p>
    <w:p w14:paraId="7E943F5D" w14:textId="77777777" w:rsidR="00D71278" w:rsidRPr="006E0DB5" w:rsidRDefault="00D71278" w:rsidP="00D7127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84FBFE2" w14:textId="221FF8AE" w:rsidR="00D71278" w:rsidRPr="006E0DB5" w:rsidRDefault="00D71278" w:rsidP="00D71278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</w:t>
      </w:r>
      <w:r w:rsidR="00691D3C" w:rsidRPr="006E0DB5">
        <w:rPr>
          <w:rFonts w:ascii="Browallia New" w:hAnsi="Browallia New" w:cs="Browallia New"/>
          <w:color w:val="auto"/>
          <w:sz w:val="28"/>
          <w:szCs w:val="28"/>
        </w:rPr>
        <w:br/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เขตภูมิศาสตร์แล้ว</w:t>
      </w:r>
    </w:p>
    <w:p w14:paraId="7DECE0B3" w14:textId="77777777" w:rsidR="00600C48" w:rsidRPr="006E0DB5" w:rsidRDefault="00600C48" w:rsidP="00D7127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679E2D" w14:textId="7621FCE1" w:rsidR="002405E9" w:rsidRPr="006E0DB5" w:rsidRDefault="00115848" w:rsidP="002405E9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ใบสำคัญแสดงสิทธิ</w:t>
      </w:r>
    </w:p>
    <w:p w14:paraId="632BEFCC" w14:textId="77777777" w:rsidR="002405E9" w:rsidRPr="006E0DB5" w:rsidRDefault="002405E9" w:rsidP="002405E9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79B61F1" w14:textId="78024730" w:rsidR="002405E9" w:rsidRPr="006E0DB5" w:rsidRDefault="00DC4CC1" w:rsidP="002405E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B5248D" w:rsidRPr="00B5248D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B5248D" w:rsidRPr="00B5248D">
        <w:rPr>
          <w:rFonts w:ascii="Browallia New" w:hAnsi="Browallia New" w:cs="Browallia New"/>
          <w:spacing w:val="-4"/>
          <w:sz w:val="28"/>
          <w:szCs w:val="28"/>
        </w:rPr>
        <w:t>0</w:t>
      </w:r>
      <w:r w:rsidR="00B5248D" w:rsidRPr="00B5248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0936EA" w:rsidRPr="000936E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บริษัทมีใบสำคัญแสดงสิทธิ</w:t>
      </w:r>
      <w:r w:rsidR="00277A69" w:rsidRPr="006E0DB5">
        <w:rPr>
          <w:rFonts w:ascii="Browallia New" w:hAnsi="Browallia New" w:cs="Browallia New"/>
          <w:color w:val="auto"/>
          <w:sz w:val="28"/>
          <w:szCs w:val="28"/>
          <w:cs/>
        </w:rPr>
        <w:t>ที่จะซื้อหุ้นสามัญของบริษัท</w:t>
      </w:r>
      <w:r w:rsidR="00FB726A"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รุ่นที่ </w:t>
      </w:r>
      <w:r w:rsidR="00FB726A" w:rsidRPr="006E0DB5">
        <w:rPr>
          <w:rFonts w:ascii="Browallia New" w:hAnsi="Browallia New" w:cs="Browallia New"/>
          <w:color w:val="auto"/>
          <w:sz w:val="28"/>
          <w:szCs w:val="28"/>
        </w:rPr>
        <w:t>6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B726A" w:rsidRPr="006E0DB5">
        <w:rPr>
          <w:rFonts w:ascii="Browallia New" w:hAnsi="Browallia New" w:cs="Browallia New"/>
          <w:color w:val="auto"/>
          <w:sz w:val="28"/>
          <w:szCs w:val="28"/>
        </w:rPr>
        <w:t>(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>EFORL-W6</w:t>
      </w:r>
      <w:r w:rsidR="00FB726A" w:rsidRPr="006E0DB5">
        <w:rPr>
          <w:rFonts w:ascii="Browallia New" w:hAnsi="Browallia New" w:cs="Browallia New"/>
          <w:color w:val="auto"/>
          <w:sz w:val="28"/>
          <w:szCs w:val="28"/>
        </w:rPr>
        <w:t>)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ที่ยังไม่ได้ใช้สิทธิคงเหลือ </w:t>
      </w:r>
      <w:r w:rsidR="006C38E7" w:rsidRPr="006E4430">
        <w:rPr>
          <w:rFonts w:ascii="Browallia New" w:hAnsi="Browallia New" w:cs="Browallia New"/>
          <w:color w:val="auto"/>
          <w:sz w:val="28"/>
          <w:szCs w:val="28"/>
        </w:rPr>
        <w:t xml:space="preserve">75,411,605 </w:t>
      </w:r>
      <w:r w:rsidR="00FB726A" w:rsidRPr="006E4430">
        <w:rPr>
          <w:rFonts w:ascii="Browallia New" w:hAnsi="Browallia New" w:cs="Browallia New"/>
          <w:color w:val="auto"/>
          <w:sz w:val="28"/>
          <w:szCs w:val="28"/>
          <w:cs/>
        </w:rPr>
        <w:t>หน่วย</w:t>
      </w:r>
    </w:p>
    <w:p w14:paraId="0F09258F" w14:textId="77777777" w:rsidR="002405E9" w:rsidRPr="006E0DB5" w:rsidRDefault="002405E9" w:rsidP="002405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</w:rPr>
      </w:pPr>
    </w:p>
    <w:p w14:paraId="6CF28B9B" w14:textId="6EB54689" w:rsidR="002405E9" w:rsidRPr="006E0DB5" w:rsidRDefault="002405E9" w:rsidP="002405E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บริษัทจึงไม่ได้รวมกำไร (ขาดทุน) ปรับลด ในงบกำไรขาดทุน</w:t>
      </w:r>
      <w:r w:rsidR="009B3153" w:rsidRPr="006E0DB5">
        <w:rPr>
          <w:rFonts w:ascii="Browallia New" w:hAnsi="Browallia New" w:cs="Browallia New"/>
          <w:color w:val="auto"/>
          <w:sz w:val="28"/>
          <w:szCs w:val="28"/>
          <w:cs/>
        </w:rPr>
        <w:t>เบ็ดเสร็จ</w:t>
      </w:r>
    </w:p>
    <w:p w14:paraId="172B63FF" w14:textId="77777777" w:rsidR="00472EB5" w:rsidRDefault="00472EB5" w:rsidP="00E67763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CBBD79" w14:textId="77777777" w:rsidR="00B5248D" w:rsidRDefault="00B5248D" w:rsidP="00E67763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577000F" w14:textId="77777777" w:rsidR="00B5248D" w:rsidRDefault="00B5248D" w:rsidP="00E67763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FC69C" w14:textId="55AC900E" w:rsidR="004E02DF" w:rsidRDefault="004E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26E2802" w14:textId="534E65C0" w:rsidR="00C600BB" w:rsidRPr="006E0DB5" w:rsidRDefault="00645126" w:rsidP="0089050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24C253A4" w14:textId="4E0F934B" w:rsidR="00074474" w:rsidRPr="006E0DB5" w:rsidRDefault="00074474" w:rsidP="00E208A7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692807C" w14:textId="6E0ACFE8" w:rsidR="00074474" w:rsidRPr="006E0DB5" w:rsidRDefault="00074474" w:rsidP="00612AA9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>3</w:t>
      </w:r>
      <w:r w:rsidR="00440048" w:rsidRPr="007A2507">
        <w:rPr>
          <w:rFonts w:ascii="Browallia New" w:hAnsi="Browallia New" w:cs="Browallia New"/>
          <w:sz w:val="28"/>
          <w:szCs w:val="28"/>
        </w:rPr>
        <w:t>0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726456" w:rsidRPr="00726456">
        <w:rPr>
          <w:rFonts w:ascii="Browallia New" w:hAnsi="Browallia New" w:cs="Browallia New"/>
          <w:sz w:val="28"/>
          <w:szCs w:val="28"/>
          <w:cs/>
          <w:lang w:val="th-TH"/>
        </w:rPr>
        <w:t>กันยายน</w:t>
      </w:r>
      <w:r w:rsidR="005D0740" w:rsidRPr="006E0DB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F49E5" w:rsidRPr="006E0DB5">
        <w:rPr>
          <w:rFonts w:ascii="Browallia New" w:hAnsi="Browallia New" w:cs="Browallia New"/>
          <w:sz w:val="28"/>
          <w:szCs w:val="28"/>
        </w:rPr>
        <w:t>256</w:t>
      </w:r>
      <w:r w:rsidR="005D0740" w:rsidRPr="006E0DB5">
        <w:rPr>
          <w:rFonts w:ascii="Browallia New" w:hAnsi="Browallia New" w:cs="Browallia New"/>
          <w:sz w:val="28"/>
          <w:szCs w:val="28"/>
        </w:rPr>
        <w:t>7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บริษัทและบริษัทย่อย</w:t>
      </w:r>
      <w:r w:rsidR="00973311" w:rsidRPr="006E0DB5">
        <w:rPr>
          <w:rFonts w:ascii="Browallia New" w:hAnsi="Browallia New" w:cs="Browallia New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6E0DB5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 New" w:hAnsi="Browallia New" w:cs="Browallia New"/>
          <w:color w:val="auto"/>
          <w:u w:val="single"/>
          <w:cs/>
        </w:rPr>
      </w:pPr>
    </w:p>
    <w:p w14:paraId="53232E5A" w14:textId="48B0079C" w:rsidR="00566B2B" w:rsidRPr="006E0DB5" w:rsidRDefault="00566B2B" w:rsidP="00E47C11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ภาระผูกพันเกี่ยวกับสัญญาเช่าและบริการที่จะต้องชำระ</w:t>
      </w:r>
      <w:r w:rsidR="00FF01DF"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11E48DC9" w14:textId="77777777" w:rsidR="007917D4" w:rsidRPr="006E0DB5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462" w:type="dxa"/>
        <w:tblInd w:w="891" w:type="dxa"/>
        <w:tblLayout w:type="fixed"/>
        <w:tblLook w:val="0000" w:firstRow="0" w:lastRow="0" w:firstColumn="0" w:lastColumn="0" w:noHBand="0" w:noVBand="0"/>
      </w:tblPr>
      <w:tblGrid>
        <w:gridCol w:w="3362"/>
        <w:gridCol w:w="2432"/>
        <w:gridCol w:w="236"/>
        <w:gridCol w:w="2432"/>
      </w:tblGrid>
      <w:tr w:rsidR="00C82A7B" w:rsidRPr="006E0DB5" w14:paraId="19DEE7B6" w14:textId="77777777" w:rsidTr="004E02DF">
        <w:tc>
          <w:tcPr>
            <w:tcW w:w="3362" w:type="dxa"/>
          </w:tcPr>
          <w:p w14:paraId="6D2C1376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2" w:type="dxa"/>
          </w:tcPr>
          <w:p w14:paraId="4EF37639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0B5952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32" w:type="dxa"/>
          </w:tcPr>
          <w:p w14:paraId="676E9F37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C82A7B" w:rsidRPr="006E0DB5" w14:paraId="2ACFB554" w14:textId="77777777" w:rsidTr="004E02DF">
        <w:tc>
          <w:tcPr>
            <w:tcW w:w="3362" w:type="dxa"/>
          </w:tcPr>
          <w:p w14:paraId="176BE5B8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14:paraId="21588AF4" w14:textId="517A1343" w:rsidR="00C82A7B" w:rsidRPr="00660B93" w:rsidRDefault="001B616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60B93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36" w:type="dxa"/>
          </w:tcPr>
          <w:p w14:paraId="5CD77493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14:paraId="50A0259C" w14:textId="00DEB7B0" w:rsidR="00C82A7B" w:rsidRPr="00660B93" w:rsidRDefault="001B616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660B93" w:rsidRPr="00660B93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</w:t>
            </w:r>
            <w:r w:rsidR="00660B93" w:rsidRPr="00660B93">
              <w:rPr>
                <w:rFonts w:ascii="Browallia New" w:hAnsi="Browallia New" w:cs="Browallia New"/>
                <w:sz w:val="28"/>
                <w:szCs w:val="28"/>
                <w:cs/>
              </w:rPr>
              <w:t>เฉพาะบริษัท</w:t>
            </w:r>
          </w:p>
        </w:tc>
      </w:tr>
      <w:tr w:rsidR="00C82A7B" w:rsidRPr="006E0DB5" w14:paraId="63F02E06" w14:textId="77777777" w:rsidTr="004E02DF">
        <w:trPr>
          <w:trHeight w:val="283"/>
        </w:trPr>
        <w:tc>
          <w:tcPr>
            <w:tcW w:w="3362" w:type="dxa"/>
          </w:tcPr>
          <w:p w14:paraId="7D6C2151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</w:tcPr>
          <w:p w14:paraId="38471D68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1B3FF7B9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</w:tcPr>
          <w:p w14:paraId="000F3EFD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C82A7B" w:rsidRPr="006E0DB5" w14:paraId="6DED8D46" w14:textId="77777777" w:rsidTr="004E02DF">
        <w:tc>
          <w:tcPr>
            <w:tcW w:w="3362" w:type="dxa"/>
          </w:tcPr>
          <w:p w14:paraId="10228C47" w14:textId="1791BAA5" w:rsidR="00C82A7B" w:rsidRPr="006E0DB5" w:rsidRDefault="00C82A7B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E0D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432" w:type="dxa"/>
            <w:shd w:val="clear" w:color="auto" w:fill="auto"/>
          </w:tcPr>
          <w:p w14:paraId="186C36B8" w14:textId="162517E2" w:rsidR="00C82A7B" w:rsidRPr="006E0DB5" w:rsidRDefault="00720F4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2,252</w:t>
            </w:r>
          </w:p>
        </w:tc>
        <w:tc>
          <w:tcPr>
            <w:tcW w:w="236" w:type="dxa"/>
          </w:tcPr>
          <w:p w14:paraId="0A7BE9CB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432" w:type="dxa"/>
          </w:tcPr>
          <w:p w14:paraId="4EC4C605" w14:textId="6B819573" w:rsidR="00C82A7B" w:rsidRPr="006E0DB5" w:rsidRDefault="006C38E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1,965</w:t>
            </w:r>
          </w:p>
        </w:tc>
      </w:tr>
      <w:tr w:rsidR="00C82A7B" w:rsidRPr="006E0DB5" w14:paraId="2753D5B9" w14:textId="77777777" w:rsidTr="004E02DF">
        <w:tc>
          <w:tcPr>
            <w:tcW w:w="3362" w:type="dxa"/>
          </w:tcPr>
          <w:p w14:paraId="4D51A001" w14:textId="2B6553DC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6E0DB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2" w:type="dxa"/>
            <w:shd w:val="clear" w:color="auto" w:fill="auto"/>
          </w:tcPr>
          <w:p w14:paraId="4F741DA7" w14:textId="21426F58" w:rsidR="00C82A7B" w:rsidRPr="006E0DB5" w:rsidRDefault="00720F4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269</w:t>
            </w:r>
          </w:p>
        </w:tc>
        <w:tc>
          <w:tcPr>
            <w:tcW w:w="236" w:type="dxa"/>
          </w:tcPr>
          <w:p w14:paraId="34A280F6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432" w:type="dxa"/>
          </w:tcPr>
          <w:p w14:paraId="593A296B" w14:textId="571B90A7" w:rsidR="00C82A7B" w:rsidRPr="006E0DB5" w:rsidRDefault="006C38E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224</w:t>
            </w:r>
          </w:p>
        </w:tc>
      </w:tr>
      <w:tr w:rsidR="00C82A7B" w:rsidRPr="006E0DB5" w14:paraId="5A0ABFBA" w14:textId="77777777" w:rsidTr="004E02DF">
        <w:tc>
          <w:tcPr>
            <w:tcW w:w="3362" w:type="dxa"/>
          </w:tcPr>
          <w:p w14:paraId="4EA4B9BF" w14:textId="233EA685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DB5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4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076B8F1" w14:textId="3A06E9B2" w:rsidR="00C82A7B" w:rsidRPr="006E0DB5" w:rsidRDefault="00720F4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2,521</w:t>
            </w:r>
          </w:p>
        </w:tc>
        <w:tc>
          <w:tcPr>
            <w:tcW w:w="236" w:type="dxa"/>
          </w:tcPr>
          <w:p w14:paraId="05A1C641" w14:textId="77777777" w:rsidR="00C82A7B" w:rsidRPr="006E0DB5" w:rsidRDefault="00C82A7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12" w:space="0" w:color="auto"/>
            </w:tcBorders>
          </w:tcPr>
          <w:p w14:paraId="2A3F50C8" w14:textId="675FC1E9" w:rsidR="00C82A7B" w:rsidRPr="006E0DB5" w:rsidRDefault="006C38E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2,189</w:t>
            </w:r>
          </w:p>
        </w:tc>
      </w:tr>
    </w:tbl>
    <w:p w14:paraId="4725D823" w14:textId="77777777" w:rsidR="00410E4D" w:rsidRPr="006E0DB5" w:rsidRDefault="00410E4D" w:rsidP="00C82A7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B35781" w14:textId="3ED9A71B" w:rsidR="003C77F3" w:rsidRPr="006E0DB5" w:rsidRDefault="008608E8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="003713C0" w:rsidRPr="006E0DB5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ซึ่งเกี่ยวเนื่องกับภาระผูกพันทางปฏิบัติบางประการตามปกติธุรกิจจำนวน </w:t>
      </w:r>
      <w:r w:rsidR="006C38E7" w:rsidRPr="00D50DA1">
        <w:rPr>
          <w:rFonts w:ascii="Browallia New" w:hAnsi="Browallia New" w:cs="Browallia New"/>
          <w:color w:val="auto"/>
          <w:sz w:val="28"/>
          <w:szCs w:val="28"/>
        </w:rPr>
        <w:t>89.96</w:t>
      </w:r>
      <w:r w:rsidR="00A751C0" w:rsidRPr="00D50DA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50DA1">
        <w:rPr>
          <w:rFonts w:ascii="Browallia New" w:hAnsi="Browallia New" w:cs="Browallia New"/>
          <w:color w:val="auto"/>
          <w:sz w:val="28"/>
          <w:szCs w:val="28"/>
          <w:cs/>
        </w:rPr>
        <w:t>ล้านบาท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9B07EA" w:rsidRPr="00D70A5F">
        <w:rPr>
          <w:rFonts w:ascii="Browallia New" w:hAnsi="Browallia New" w:cs="Browallia New"/>
          <w:color w:val="auto"/>
          <w:sz w:val="28"/>
          <w:szCs w:val="28"/>
        </w:rPr>
        <w:t>3.58</w:t>
      </w:r>
      <w:r w:rsidR="00A751C0" w:rsidRPr="00D70A5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70A5F">
        <w:rPr>
          <w:rFonts w:ascii="Browallia New" w:hAnsi="Browallia New" w:cs="Browallia New"/>
          <w:color w:val="auto"/>
          <w:sz w:val="28"/>
          <w:szCs w:val="28"/>
          <w:cs/>
        </w:rPr>
        <w:t>ล้านบาท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ตามลำดับ</w:t>
      </w:r>
    </w:p>
    <w:p w14:paraId="46C1E12B" w14:textId="77777777" w:rsidR="005C5C96" w:rsidRPr="006E0DB5" w:rsidRDefault="005C5C96" w:rsidP="00985543">
      <w:pPr>
        <w:pStyle w:val="CordiaNew"/>
        <w:tabs>
          <w:tab w:val="clear" w:pos="4153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CB0D21D" w14:textId="41E65E43" w:rsidR="004062CD" w:rsidRPr="006E0DB5" w:rsidRDefault="00D858CF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9" w:name="_Hlk5908315"/>
      <w:bookmarkStart w:id="10" w:name="_Hlk5908296"/>
      <w:bookmarkStart w:id="11" w:name="_Hlk5908283"/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="00B42AE3">
        <w:rPr>
          <w:rFonts w:ascii="Browallia New" w:hAnsi="Browallia New" w:cs="Browallia New"/>
          <w:color w:val="auto"/>
          <w:sz w:val="28"/>
          <w:szCs w:val="28"/>
        </w:rPr>
        <w:t>19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แห่ง และ </w:t>
      </w:r>
      <w:r w:rsidR="003713C0" w:rsidRPr="006E0DB5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003FE4" w:rsidRPr="006E0DB5">
        <w:rPr>
          <w:rFonts w:ascii="Browallia New" w:hAnsi="Browallia New" w:cs="Browallia New"/>
          <w:color w:val="auto"/>
          <w:sz w:val="28"/>
          <w:szCs w:val="28"/>
        </w:rPr>
        <w:t>9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แห่ง</w:t>
      </w:r>
      <w:r w:rsidRPr="006E0DB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ตามลำดับ </w:t>
      </w:r>
      <w:r w:rsidR="002610C2" w:rsidRPr="006E0DB5">
        <w:rPr>
          <w:rFonts w:ascii="Browallia New" w:hAnsi="Browallia New" w:cs="Browallia New"/>
          <w:color w:val="auto"/>
          <w:sz w:val="28"/>
          <w:szCs w:val="28"/>
          <w:cs/>
        </w:rPr>
        <w:t>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</w:p>
    <w:bookmarkEnd w:id="9"/>
    <w:p w14:paraId="50292C8D" w14:textId="77777777" w:rsidR="0086636E" w:rsidRPr="006E0DB5" w:rsidRDefault="0086636E" w:rsidP="007C5486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BA75609" w14:textId="763DD4CA" w:rsidR="00B91B8D" w:rsidRPr="007957AF" w:rsidRDefault="009C7DD6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>บริษัทและบริษัทย่อยมีภาระผูกพันเกี่ยวกับการซื้อสินค</w:t>
      </w:r>
      <w:r w:rsidR="00305936">
        <w:rPr>
          <w:rFonts w:ascii="Browallia New" w:hAnsi="Browallia New" w:cs="Browallia New" w:hint="cs"/>
          <w:color w:val="auto"/>
          <w:sz w:val="28"/>
          <w:szCs w:val="28"/>
          <w:cs/>
        </w:rPr>
        <w:t>้</w:t>
      </w: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 xml:space="preserve">าจำนวน </w:t>
      </w:r>
      <w:r w:rsidR="006C38E7" w:rsidRPr="00D50DA1">
        <w:rPr>
          <w:rFonts w:ascii="Browallia New" w:hAnsi="Browallia New" w:cs="Browallia New"/>
          <w:color w:val="auto"/>
          <w:sz w:val="28"/>
          <w:szCs w:val="28"/>
        </w:rPr>
        <w:t>49.</w:t>
      </w:r>
      <w:r w:rsidR="00CE7F63">
        <w:rPr>
          <w:rFonts w:ascii="Browallia New" w:hAnsi="Browallia New" w:cs="Browallia New"/>
          <w:color w:val="auto"/>
          <w:sz w:val="28"/>
          <w:szCs w:val="28"/>
        </w:rPr>
        <w:t>15</w:t>
      </w:r>
      <w:r w:rsidR="00B42AE3" w:rsidRPr="00D50DA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50DA1">
        <w:rPr>
          <w:rFonts w:ascii="Browallia New" w:hAnsi="Browallia New" w:cs="Browallia New"/>
          <w:color w:val="auto"/>
          <w:sz w:val="28"/>
          <w:szCs w:val="28"/>
          <w:cs/>
        </w:rPr>
        <w:t>ล้านบาท</w:t>
      </w: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D70A5F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="009B07EA" w:rsidRPr="00D70A5F">
        <w:rPr>
          <w:rFonts w:ascii="Browallia New" w:hAnsi="Browallia New" w:cs="Browallia New"/>
          <w:color w:val="auto"/>
          <w:sz w:val="28"/>
          <w:szCs w:val="28"/>
        </w:rPr>
        <w:t xml:space="preserve">4.76 </w:t>
      </w:r>
      <w:r w:rsidRPr="00D70A5F">
        <w:rPr>
          <w:rFonts w:ascii="Browallia New" w:hAnsi="Browallia New" w:cs="Browallia New"/>
          <w:color w:val="auto"/>
          <w:sz w:val="28"/>
          <w:szCs w:val="28"/>
          <w:cs/>
        </w:rPr>
        <w:t>ล้านบาท</w:t>
      </w: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 xml:space="preserve"> ตามลำดับ</w:t>
      </w:r>
    </w:p>
    <w:p w14:paraId="5040F615" w14:textId="77777777" w:rsidR="00440048" w:rsidRPr="007957AF" w:rsidRDefault="00440048" w:rsidP="0044004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450850" w14:textId="17C943C6" w:rsidR="00F7108C" w:rsidRPr="007957AF" w:rsidRDefault="00EA2E81" w:rsidP="008963A1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บริษัทและบริษัทย่อยมีภาระผูกพันเกี่ยวกับการส่งมอบสินค้าให้กับลูกค้าจำนวน </w:t>
      </w:r>
      <w:r w:rsidR="006C38E7" w:rsidRPr="00D50DA1">
        <w:rPr>
          <w:rFonts w:ascii="Browallia New" w:hAnsi="Browallia New" w:cs="Browallia New"/>
          <w:color w:val="auto"/>
          <w:sz w:val="28"/>
          <w:szCs w:val="28"/>
        </w:rPr>
        <w:t>268.67</w:t>
      </w:r>
      <w:r w:rsidRPr="00D50DA1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</w:t>
      </w: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305936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="009B07EA" w:rsidRPr="00305936">
        <w:rPr>
          <w:rFonts w:ascii="Browallia New" w:hAnsi="Browallia New" w:cs="Browallia New"/>
          <w:color w:val="auto"/>
          <w:sz w:val="28"/>
          <w:szCs w:val="28"/>
        </w:rPr>
        <w:t>12.86</w:t>
      </w:r>
      <w:r w:rsidR="00726456">
        <w:rPr>
          <w:rFonts w:ascii="Browallia New" w:hAnsi="Browallia New" w:cs="Browallia New"/>
          <w:color w:val="auto"/>
          <w:sz w:val="28"/>
          <w:szCs w:val="28"/>
        </w:rPr>
        <w:br/>
      </w:r>
      <w:r w:rsidRPr="007957AF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762A564A" w14:textId="77777777" w:rsidR="002A3170" w:rsidRPr="006E0DB5" w:rsidRDefault="002A3170" w:rsidP="002A3170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1D9192AD" w14:textId="473BE4F0" w:rsidR="002525A3" w:rsidRPr="006E0DB5" w:rsidRDefault="002525A3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>3</w:t>
      </w:r>
      <w:r w:rsidR="00440048" w:rsidRPr="007A2507">
        <w:rPr>
          <w:rFonts w:ascii="Browallia New" w:hAnsi="Browallia New" w:cs="Browallia New"/>
          <w:sz w:val="28"/>
          <w:szCs w:val="28"/>
        </w:rPr>
        <w:t>0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875CBA" w:rsidRPr="00875CBA">
        <w:rPr>
          <w:rFonts w:ascii="Browallia New" w:hAnsi="Browallia New" w:cs="Browallia New"/>
          <w:sz w:val="28"/>
          <w:szCs w:val="28"/>
          <w:cs/>
          <w:lang w:val="th-TH"/>
        </w:rPr>
        <w:t>กันยายน</w:t>
      </w:r>
      <w:r w:rsidR="004A0AAA" w:rsidRPr="006E0DB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A0AAA" w:rsidRPr="006E0DB5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6E0DB5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5362044A" w14:textId="280349F6" w:rsidR="0010648E" w:rsidRPr="00875CBA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1344"/>
        <w:gridCol w:w="1347"/>
        <w:gridCol w:w="1346"/>
        <w:gridCol w:w="1350"/>
      </w:tblGrid>
      <w:tr w:rsidR="004D4C3A" w:rsidRPr="006E0DB5" w14:paraId="5842998B" w14:textId="77777777" w:rsidTr="00083674">
        <w:trPr>
          <w:trHeight w:val="20"/>
        </w:trPr>
        <w:tc>
          <w:tcPr>
            <w:tcW w:w="2976" w:type="dxa"/>
          </w:tcPr>
          <w:p w14:paraId="7D59461F" w14:textId="77777777" w:rsidR="0010648E" w:rsidRPr="006E0DB5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  <w:hideMark/>
          </w:tcPr>
          <w:p w14:paraId="64E40214" w14:textId="77777777" w:rsidR="0010648E" w:rsidRPr="006E0DB5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3" w:type="dxa"/>
            <w:gridSpan w:val="3"/>
            <w:hideMark/>
          </w:tcPr>
          <w:p w14:paraId="1A30ABFC" w14:textId="1A6E43AA" w:rsidR="0010648E" w:rsidRPr="006E0DB5" w:rsidRDefault="00C83085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10648E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การเงินรวม </w:t>
            </w:r>
          </w:p>
        </w:tc>
      </w:tr>
      <w:tr w:rsidR="004D4C3A" w:rsidRPr="006E0DB5" w14:paraId="3625D618" w14:textId="77777777" w:rsidTr="00083674">
        <w:trPr>
          <w:trHeight w:val="20"/>
        </w:trPr>
        <w:tc>
          <w:tcPr>
            <w:tcW w:w="2976" w:type="dxa"/>
          </w:tcPr>
          <w:p w14:paraId="0E094FC7" w14:textId="77777777" w:rsidR="0010648E" w:rsidRPr="006E0DB5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  <w:hideMark/>
          </w:tcPr>
          <w:p w14:paraId="16463673" w14:textId="77777777" w:rsidR="0010648E" w:rsidRPr="006E0DB5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47" w:type="dxa"/>
            <w:hideMark/>
          </w:tcPr>
          <w:p w14:paraId="1EA39340" w14:textId="77777777" w:rsidR="0010648E" w:rsidRPr="006E0DB5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46" w:type="dxa"/>
            <w:hideMark/>
          </w:tcPr>
          <w:p w14:paraId="0454BDF1" w14:textId="77777777" w:rsidR="0010648E" w:rsidRPr="006E0DB5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347" w:type="dxa"/>
            <w:hideMark/>
          </w:tcPr>
          <w:p w14:paraId="4207892A" w14:textId="77777777" w:rsidR="0010648E" w:rsidRPr="006E0DB5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4D4C3A" w:rsidRPr="006E0DB5" w14:paraId="5E5A3556" w14:textId="77777777" w:rsidTr="00083674">
        <w:trPr>
          <w:trHeight w:val="20"/>
        </w:trPr>
        <w:tc>
          <w:tcPr>
            <w:tcW w:w="2976" w:type="dxa"/>
            <w:hideMark/>
          </w:tcPr>
          <w:p w14:paraId="64931548" w14:textId="77777777" w:rsidR="0010648E" w:rsidRPr="006E0DB5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</w:tcPr>
          <w:p w14:paraId="79A45EB1" w14:textId="77777777" w:rsidR="0010648E" w:rsidRPr="006E0DB5" w:rsidRDefault="0010648E" w:rsidP="004F6F6F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vAlign w:val="center"/>
          </w:tcPr>
          <w:p w14:paraId="31D1AFF3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6" w:type="dxa"/>
            <w:vAlign w:val="center"/>
          </w:tcPr>
          <w:p w14:paraId="5457DCA9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vAlign w:val="center"/>
          </w:tcPr>
          <w:p w14:paraId="49B92200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D4C3A" w:rsidRPr="006E0DB5" w14:paraId="0ECA978C" w14:textId="77777777" w:rsidTr="00083674">
        <w:trPr>
          <w:trHeight w:val="20"/>
        </w:trPr>
        <w:tc>
          <w:tcPr>
            <w:tcW w:w="2976" w:type="dxa"/>
          </w:tcPr>
          <w:p w14:paraId="45BD0E31" w14:textId="77777777" w:rsidR="0010648E" w:rsidRPr="006E0DB5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344" w:type="dxa"/>
          </w:tcPr>
          <w:p w14:paraId="00D64180" w14:textId="77777777" w:rsidR="0010648E" w:rsidRPr="006E0DB5" w:rsidRDefault="0010648E" w:rsidP="004F6F6F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vAlign w:val="center"/>
          </w:tcPr>
          <w:p w14:paraId="369B7ADB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6" w:type="dxa"/>
            <w:vAlign w:val="center"/>
          </w:tcPr>
          <w:p w14:paraId="05C4F59C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vAlign w:val="center"/>
          </w:tcPr>
          <w:p w14:paraId="700F1CA3" w14:textId="77777777" w:rsidR="0010648E" w:rsidRPr="006E0DB5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937E58" w:rsidRPr="006E0DB5" w14:paraId="788FB9F0" w14:textId="77777777" w:rsidTr="00083674">
        <w:trPr>
          <w:trHeight w:val="20"/>
        </w:trPr>
        <w:tc>
          <w:tcPr>
            <w:tcW w:w="2976" w:type="dxa"/>
          </w:tcPr>
          <w:p w14:paraId="08F102A6" w14:textId="42099124" w:rsidR="00937E58" w:rsidRPr="006E0DB5" w:rsidRDefault="00937E58" w:rsidP="00937E5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344" w:type="dxa"/>
            <w:shd w:val="clear" w:color="auto" w:fill="auto"/>
          </w:tcPr>
          <w:p w14:paraId="20FF55F3" w14:textId="1D9312AF" w:rsidR="00937E58" w:rsidRPr="006E0DB5" w:rsidRDefault="00937E58" w:rsidP="00937E58">
            <w:pPr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347" w:type="dxa"/>
            <w:shd w:val="clear" w:color="auto" w:fill="auto"/>
          </w:tcPr>
          <w:p w14:paraId="7E91153A" w14:textId="5B31AFF7" w:rsidR="00937E58" w:rsidRPr="006E0DB5" w:rsidRDefault="00EA6092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324</w:t>
            </w:r>
            <w:r w:rsidR="00210D73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346" w:type="dxa"/>
            <w:shd w:val="clear" w:color="auto" w:fill="auto"/>
          </w:tcPr>
          <w:p w14:paraId="1EE85CFD" w14:textId="3EFFF5C1" w:rsidR="00937E58" w:rsidRPr="006E0DB5" w:rsidRDefault="009B07EA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11,097</w:t>
            </w:r>
          </w:p>
        </w:tc>
        <w:tc>
          <w:tcPr>
            <w:tcW w:w="1347" w:type="dxa"/>
            <w:shd w:val="clear" w:color="auto" w:fill="auto"/>
          </w:tcPr>
          <w:p w14:paraId="534426C2" w14:textId="2E580C86" w:rsidR="00937E58" w:rsidRPr="006E0DB5" w:rsidRDefault="009B07EA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312,903</w:t>
            </w:r>
          </w:p>
        </w:tc>
      </w:tr>
      <w:bookmarkEnd w:id="10"/>
      <w:bookmarkEnd w:id="11"/>
    </w:tbl>
    <w:p w14:paraId="7FD4B1F1" w14:textId="77777777" w:rsidR="00831117" w:rsidRDefault="00831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55BE4FD5" w14:textId="77777777" w:rsidR="00440048" w:rsidRDefault="004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261425DC" w14:textId="77777777" w:rsidR="00440048" w:rsidRDefault="004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1344"/>
        <w:gridCol w:w="1347"/>
        <w:gridCol w:w="1346"/>
        <w:gridCol w:w="1350"/>
      </w:tblGrid>
      <w:tr w:rsidR="00440048" w:rsidRPr="006E0DB5" w14:paraId="1AF02BD4" w14:textId="77777777" w:rsidTr="00083674">
        <w:trPr>
          <w:trHeight w:val="20"/>
        </w:trPr>
        <w:tc>
          <w:tcPr>
            <w:tcW w:w="2976" w:type="dxa"/>
          </w:tcPr>
          <w:p w14:paraId="09C692D4" w14:textId="77777777" w:rsidR="00440048" w:rsidRPr="006E0DB5" w:rsidRDefault="00440048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</w:tcPr>
          <w:p w14:paraId="21FB918E" w14:textId="77777777" w:rsidR="00440048" w:rsidRPr="006E0DB5" w:rsidRDefault="004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3" w:type="dxa"/>
            <w:gridSpan w:val="3"/>
            <w:shd w:val="clear" w:color="auto" w:fill="auto"/>
          </w:tcPr>
          <w:p w14:paraId="4B0BB373" w14:textId="7C6CB1F3" w:rsidR="00440048" w:rsidRPr="006E0DB5" w:rsidRDefault="00C83085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440048"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440048" w:rsidRPr="006E0DB5" w14:paraId="44109308" w14:textId="77777777" w:rsidTr="0098555B">
        <w:trPr>
          <w:trHeight w:val="20"/>
        </w:trPr>
        <w:tc>
          <w:tcPr>
            <w:tcW w:w="2976" w:type="dxa"/>
          </w:tcPr>
          <w:p w14:paraId="0ACE30D2" w14:textId="77777777" w:rsidR="00440048" w:rsidRPr="006E0DB5" w:rsidRDefault="00440048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</w:tcPr>
          <w:p w14:paraId="2333A2BC" w14:textId="77777777" w:rsidR="00440048" w:rsidRPr="006E0DB5" w:rsidRDefault="00440048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47" w:type="dxa"/>
            <w:shd w:val="clear" w:color="auto" w:fill="auto"/>
          </w:tcPr>
          <w:p w14:paraId="0EF6D3DA" w14:textId="77777777" w:rsidR="00440048" w:rsidRPr="006E0DB5" w:rsidRDefault="00440048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46" w:type="dxa"/>
            <w:shd w:val="clear" w:color="auto" w:fill="auto"/>
          </w:tcPr>
          <w:p w14:paraId="2E2A0599" w14:textId="77777777" w:rsidR="00440048" w:rsidRPr="006E0DB5" w:rsidRDefault="0044004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350" w:type="dxa"/>
            <w:shd w:val="clear" w:color="auto" w:fill="auto"/>
          </w:tcPr>
          <w:p w14:paraId="1D25894A" w14:textId="77777777" w:rsidR="00440048" w:rsidRPr="006E0DB5" w:rsidRDefault="0044004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440048" w:rsidRPr="006E0DB5" w14:paraId="1FB08FCD" w14:textId="77777777" w:rsidTr="0098555B">
        <w:trPr>
          <w:trHeight w:val="20"/>
        </w:trPr>
        <w:tc>
          <w:tcPr>
            <w:tcW w:w="2976" w:type="dxa"/>
          </w:tcPr>
          <w:p w14:paraId="4AE567C2" w14:textId="77777777" w:rsidR="00440048" w:rsidRPr="006E0DB5" w:rsidRDefault="00440048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44" w:type="dxa"/>
          </w:tcPr>
          <w:p w14:paraId="5DCA4CC0" w14:textId="77777777" w:rsidR="00440048" w:rsidRPr="006E0DB5" w:rsidRDefault="00440048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34EF4255" w14:textId="77777777" w:rsidR="00440048" w:rsidRPr="006E0DB5" w:rsidRDefault="00440048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9D095E3" w14:textId="77777777" w:rsidR="00440048" w:rsidRPr="006E0DB5" w:rsidRDefault="00440048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130B98" w14:textId="77777777" w:rsidR="00440048" w:rsidRPr="006E0DB5" w:rsidRDefault="00440048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40048" w:rsidRPr="006E0DB5" w14:paraId="0D52F832" w14:textId="77777777" w:rsidTr="0098555B">
        <w:trPr>
          <w:trHeight w:val="20"/>
        </w:trPr>
        <w:tc>
          <w:tcPr>
            <w:tcW w:w="2976" w:type="dxa"/>
          </w:tcPr>
          <w:p w14:paraId="53896D2F" w14:textId="77777777" w:rsidR="00440048" w:rsidRPr="006E0DB5" w:rsidRDefault="0044004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344" w:type="dxa"/>
          </w:tcPr>
          <w:p w14:paraId="5A2E8960" w14:textId="77777777" w:rsidR="00440048" w:rsidRPr="006E0DB5" w:rsidRDefault="00440048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14:paraId="465917E5" w14:textId="77777777" w:rsidR="00440048" w:rsidRPr="006E0DB5" w:rsidRDefault="00440048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2F674DF" w14:textId="77777777" w:rsidR="00440048" w:rsidRPr="006E0DB5" w:rsidRDefault="00440048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EE7032" w14:textId="77777777" w:rsidR="00440048" w:rsidRPr="006E0DB5" w:rsidRDefault="00440048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40048" w:rsidRPr="006E0DB5" w14:paraId="71DA3FC0" w14:textId="77777777" w:rsidTr="0098555B">
        <w:trPr>
          <w:trHeight w:val="20"/>
        </w:trPr>
        <w:tc>
          <w:tcPr>
            <w:tcW w:w="2976" w:type="dxa"/>
          </w:tcPr>
          <w:p w14:paraId="43085B53" w14:textId="77777777" w:rsidR="00440048" w:rsidRPr="006E0DB5" w:rsidRDefault="0044004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344" w:type="dxa"/>
          </w:tcPr>
          <w:p w14:paraId="32A44BBB" w14:textId="77777777" w:rsidR="00440048" w:rsidRPr="006E0DB5" w:rsidRDefault="00440048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6E0DB5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347" w:type="dxa"/>
            <w:shd w:val="clear" w:color="auto" w:fill="auto"/>
          </w:tcPr>
          <w:p w14:paraId="63FA10D6" w14:textId="721905B2" w:rsidR="00440048" w:rsidRPr="006E0DB5" w:rsidRDefault="006E008E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>204</w:t>
            </w:r>
            <w:r w:rsidR="00210D73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1346" w:type="dxa"/>
            <w:shd w:val="clear" w:color="auto" w:fill="auto"/>
          </w:tcPr>
          <w:p w14:paraId="0B64BBA9" w14:textId="58C4846F" w:rsidR="00440048" w:rsidRPr="006E0DB5" w:rsidRDefault="009B07E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11,097</w:t>
            </w:r>
          </w:p>
        </w:tc>
        <w:tc>
          <w:tcPr>
            <w:tcW w:w="1350" w:type="dxa"/>
            <w:shd w:val="clear" w:color="auto" w:fill="auto"/>
          </w:tcPr>
          <w:p w14:paraId="327FF4AC" w14:textId="2CF0904D" w:rsidR="00440048" w:rsidRPr="006E0DB5" w:rsidRDefault="009B07E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192,903</w:t>
            </w:r>
          </w:p>
        </w:tc>
      </w:tr>
    </w:tbl>
    <w:p w14:paraId="4BD8F08A" w14:textId="77777777" w:rsidR="00440048" w:rsidRPr="006E0DB5" w:rsidRDefault="004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BAB08AC" w14:textId="7E576F99" w:rsidR="00BC1249" w:rsidRPr="006E0DB5" w:rsidRDefault="00645126" w:rsidP="009A4A36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E0DB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คดีฟ้องร้อง</w:t>
      </w:r>
    </w:p>
    <w:p w14:paraId="76C45A19" w14:textId="53082B71" w:rsidR="005405A7" w:rsidRPr="006E0DB5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B777FDD" w14:textId="46D93D25" w:rsidR="00A1796E" w:rsidRPr="006E0DB5" w:rsidRDefault="00376A79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ณ วันที่ 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>3</w:t>
      </w:r>
      <w:r w:rsidR="00440048" w:rsidRPr="007A2507">
        <w:rPr>
          <w:rFonts w:ascii="Browallia New" w:hAnsi="Browallia New" w:cs="Browallia New"/>
          <w:sz w:val="28"/>
          <w:szCs w:val="28"/>
        </w:rPr>
        <w:t>0</w:t>
      </w:r>
      <w:r w:rsidR="00440048" w:rsidRPr="007A2507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151412" w:rsidRPr="00151412">
        <w:rPr>
          <w:rFonts w:ascii="Browallia New" w:hAnsi="Browallia New" w:cs="Browallia New"/>
          <w:sz w:val="28"/>
          <w:szCs w:val="28"/>
          <w:cs/>
          <w:lang w:val="th-TH"/>
        </w:rPr>
        <w:t>กันยายน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2567 </w:t>
      </w:r>
      <w:r w:rsidR="003D33AB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</w:t>
      </w:r>
      <w:r w:rsidR="0020563A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มีคดีความ</w:t>
      </w:r>
      <w:r w:rsidR="00F9057A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61305F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ดังนี้</w:t>
      </w:r>
    </w:p>
    <w:p w14:paraId="72FDD4A9" w14:textId="26ED3ACE" w:rsidR="00C13671" w:rsidRPr="006E0DB5" w:rsidRDefault="00C13671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DAB9D21" w14:textId="77777777" w:rsidR="00CC211B" w:rsidRPr="006E0DB5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2BB7D19B" w14:textId="77777777" w:rsidR="00CC211B" w:rsidRPr="006E0DB5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5F10040" w14:textId="34CEE87C" w:rsidR="00CC211B" w:rsidRPr="006E0DB5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เมื่อวันที่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17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กันยายน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2560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5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275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และชำระดอกเบี้ยอัตราร้อยละ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7.50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ต่อปี ของเงินต้นจำนวน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242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ให้แก่โจทก์ ซึ่งเมื่อวันที่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30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เมษายน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2562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ศาลชั้นต้นมี</w:t>
      </w:r>
      <w:r w:rsidR="00050F4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คำพิพากษาให้สัญญาซื้อขายหุ้นเป็นโมฆะ อย่างไรก็ตาม บริษัทไม่เห็นด้วยกับคำพิพากษาของศาลชั้นต้น</w:t>
      </w:r>
      <w:r w:rsidR="0015141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050F4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</w:p>
    <w:p w14:paraId="49A36207" w14:textId="77777777" w:rsidR="00CC211B" w:rsidRPr="006E0DB5" w:rsidRDefault="00CC211B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2B3F1B4F" w14:textId="4B0972F6" w:rsidR="00612AA9" w:rsidRPr="006E0DB5" w:rsidRDefault="00CC211B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เมื่อวันที่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12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มิถุนายน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2563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 ซึ่งบริษัทไม่เห็นด้วยกับคำพิพากษาของ</w:t>
      </w:r>
      <w:r w:rsidR="00C10A9E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ศาลอุทธรณ์ จึงได้ยื่นฎีกา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คัดค้าน</w:t>
      </w:r>
      <w:r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คำพิพากษาศาลอุทธรณ์เมื่อวันที่</w:t>
      </w:r>
      <w:r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16 </w:t>
      </w:r>
      <w:r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พฤศจิกายน</w:t>
      </w:r>
      <w:r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2563 </w:t>
      </w:r>
      <w:r w:rsidR="005D66E8"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และเมื่อวันที่ </w:t>
      </w:r>
      <w:r w:rsidR="005D66E8"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</w:t>
      </w:r>
      <w:r w:rsidR="00DC481C"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7</w:t>
      </w:r>
      <w:r w:rsidR="00DC481C"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ตุลาคม </w:t>
      </w:r>
      <w:r w:rsidR="00DC481C" w:rsidRPr="006E0DB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2565</w:t>
      </w:r>
      <w:r w:rsidR="00DC481C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15508B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ศาลฎีกามีคำสั่งรับคำร้องขออนุญาตฎีกาและฎีกาของบริษัท </w:t>
      </w:r>
    </w:p>
    <w:p w14:paraId="1ADE809D" w14:textId="77777777" w:rsidR="00D305B6" w:rsidRPr="006E0DB5" w:rsidRDefault="00D305B6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09B6215" w14:textId="4CC4F54A" w:rsidR="00356578" w:rsidRPr="006E0DB5" w:rsidRDefault="006E3E52" w:rsidP="00356578">
      <w:pPr>
        <w:pStyle w:val="CordiaNew"/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ณ 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วันที่ </w:t>
      </w:r>
      <w:r w:rsidR="00356578" w:rsidRPr="006E0DB5">
        <w:rPr>
          <w:rFonts w:ascii="Browallia New" w:hAnsi="Browallia New" w:cs="Browallia New"/>
          <w:color w:val="auto"/>
          <w:sz w:val="27"/>
          <w:szCs w:val="27"/>
          <w:lang w:val="en-GB"/>
        </w:rPr>
        <w:t>3</w:t>
      </w:r>
      <w:r w:rsidR="00B42B10" w:rsidRPr="006E0DB5">
        <w:rPr>
          <w:rFonts w:ascii="Browallia New" w:hAnsi="Browallia New" w:cs="Browallia New"/>
          <w:color w:val="auto"/>
          <w:sz w:val="27"/>
          <w:szCs w:val="27"/>
          <w:lang w:val="en-GB"/>
        </w:rPr>
        <w:t xml:space="preserve">0 </w:t>
      </w:r>
      <w:r w:rsidR="00F30011" w:rsidRPr="006E0DB5">
        <w:rPr>
          <w:rFonts w:ascii="Browallia New" w:hAnsi="Browallia New" w:cs="Browallia New"/>
          <w:color w:val="auto"/>
          <w:sz w:val="27"/>
          <w:szCs w:val="27"/>
          <w:cs/>
          <w:lang w:val="en-GB"/>
        </w:rPr>
        <w:t>กันยายน</w:t>
      </w:r>
      <w:r w:rsidR="00356578" w:rsidRPr="006E0DB5">
        <w:rPr>
          <w:rFonts w:ascii="Browallia New" w:hAnsi="Browallia New" w:cs="Browallia New"/>
          <w:color w:val="auto"/>
          <w:sz w:val="27"/>
          <w:szCs w:val="27"/>
          <w:cs/>
          <w:lang w:val="en-GB"/>
        </w:rPr>
        <w:t xml:space="preserve"> </w:t>
      </w:r>
      <w:r w:rsidR="00356578" w:rsidRPr="006E0DB5">
        <w:rPr>
          <w:rFonts w:ascii="Browallia New" w:hAnsi="Browallia New" w:cs="Browallia New"/>
          <w:color w:val="auto"/>
          <w:sz w:val="27"/>
          <w:szCs w:val="27"/>
        </w:rPr>
        <w:t>256</w:t>
      </w:r>
      <w:r w:rsidR="00551D04">
        <w:rPr>
          <w:rFonts w:ascii="Browallia New" w:hAnsi="Browallia New" w:cs="Browallia New"/>
          <w:color w:val="auto"/>
          <w:sz w:val="27"/>
          <w:szCs w:val="27"/>
        </w:rPr>
        <w:t>7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บริษัทมีเงินฝากธนาคารซึ่งธนาคารแจ้งว่าได้ถูกกรมบังคับคดีอายัดไว้จากคดีดังกล่าวจำนวน </w:t>
      </w:r>
      <w:r w:rsidR="00E21AED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121.98 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ซึ่งจำนวนเงินดังกล่าวแสดงอยู่ภายใต้เงินฝากธนาคารที่มีข้อจำกัดการใช้ อย่างไรก็ตาม บริษัทยื่นคัดค้านการบังคับคดีของโจทก์และดำเนินคดีกับโจทก์ทั้งทางแพ่งและอาญา โดยเมื่อวันที่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กรกฎาคม 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="0035657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บริษัทดำเนินคดีอาญากับโจทก์ เนื่องจากการกระทำของโจทก์เป็นการใช้สิทธิไม่สุจริตและไม่ชอบด้วยกฎหมาย</w:t>
      </w:r>
      <w:r w:rsidR="00D305B6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041A5A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ซึ่งศาล</w:t>
      </w:r>
      <w:r w:rsidR="00FB44ED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มีคำสั่งประทับรับฟ้องคดีที่บริษัทฟ้องโจทก์ในคดีความเกี่ยวกับ</w:t>
      </w:r>
      <w:r w:rsidR="00BC57A5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การซื้อขายหุ้น เมื่อวันที่ </w:t>
      </w:r>
      <w:r w:rsidR="00BC57A5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7 </w:t>
      </w:r>
      <w:r w:rsidR="00BC57A5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กุมภาพันธ์ </w:t>
      </w:r>
      <w:r w:rsidR="00BC57A5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2566</w:t>
      </w:r>
      <w:r w:rsidR="00ED5EB6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ED5EB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อย่างไรก็ตาม เมื่อวันที่ </w:t>
      </w:r>
      <w:r w:rsidR="00ED5EB6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 </w:t>
      </w:r>
      <w:r w:rsidR="00ED5EB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กันยายน </w:t>
      </w:r>
      <w:r w:rsidR="00ED5EB6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2567 </w:t>
      </w:r>
      <w:r w:rsidR="00ED5EB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ศาลชั้นต้นมีคำพิพากษายกฟ้องในคดี</w:t>
      </w:r>
      <w:r w:rsidR="00334D7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ความ</w:t>
      </w:r>
      <w:r w:rsidR="00ED5EB6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ที่บริษัทฟ้องโจทก์</w:t>
      </w:r>
      <w:r w:rsidR="00334D7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ตามข้างต้น ทั้งนี้</w:t>
      </w:r>
      <w:r w:rsidR="009B211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บริษัทอยู่ระหว่างดำเนินการเพื่อยื่นอุทธรณ์คัดค้านคำพิพากษาของศาลชั้นต้น</w:t>
      </w:r>
    </w:p>
    <w:p w14:paraId="436DE9B3" w14:textId="22A4604B" w:rsidR="00356578" w:rsidRPr="006E0DB5" w:rsidRDefault="00356578" w:rsidP="00AB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43975C5" w14:textId="7834FF1E" w:rsidR="005422CA" w:rsidRPr="006E0DB5" w:rsidRDefault="007F4FE6" w:rsidP="003A5AA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ที่ปรึกษาทางกฎหมายมีความเห็นว่าบริษัทมีหลักฐานสำคัญที่จะโต้แย้งข้อกล่าวหาในการต่อสู้คดี และเชื่อมั่นว่าจะ</w:t>
      </w:r>
      <w:r w:rsidR="0015141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ชนะคดี ดังนั้น</w:t>
      </w:r>
      <w:r w:rsidR="00B941B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บริษัทจึงไม่ได้บันทึกหนี้สินที่อาจจะเกิดขึ้นจากคดีดังกล่าวในงบการเงิน</w:t>
      </w:r>
      <w:r w:rsidR="00C15C59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ระหว่า</w:t>
      </w:r>
      <w:r w:rsidR="008646F8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งกาล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ปัจจุบันคดีเกี่ยวกับการซื้อขายหุ้นดังกล่าวอยู่ระหว่างการพิจารณาของศาลฎีกา</w:t>
      </w:r>
      <w:r w:rsidR="00CC211B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</w:p>
    <w:p w14:paraId="0F862EEA" w14:textId="112813D9" w:rsidR="00970CB1" w:rsidRDefault="00970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2A66D44" w14:textId="2D5CC975" w:rsidR="00440048" w:rsidRPr="006E0DB5" w:rsidRDefault="00B7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E4EDE87" w14:textId="77777777" w:rsidR="00CC211B" w:rsidRPr="006E0DB5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lastRenderedPageBreak/>
        <w:t>คดีความเกี่ยวกับเรื่องการซื้อขายที่ดินพร้อมสิ่งปลูกสร้างและการจำนอง</w:t>
      </w:r>
    </w:p>
    <w:p w14:paraId="52BBA959" w14:textId="77777777" w:rsidR="00CC211B" w:rsidRPr="006E0DB5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5CE30D15" w14:textId="77777777" w:rsidR="00286A4C" w:rsidRPr="006E0DB5" w:rsidRDefault="00CC211B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5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 พร้อมด้วยบุคคลอื่นอีก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val="en-AU" w:eastAsia="en-US"/>
        </w:rPr>
        <w:t xml:space="preserve">3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ราย ถูกโจทก์ฟ้องเป็นคดีแพ่งให้ศาลมีคำสั่งเพิกถอนการ</w:t>
      </w:r>
      <w:r w:rsidR="00154717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154717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และขอให้เพิกถอนการจำนองที่ดินพร้อมสิ่งปลูกสร้าง กับเจ้าหนี้สถาบันการเงินแห่งหนึ่ง </w:t>
      </w:r>
    </w:p>
    <w:p w14:paraId="0CCF434D" w14:textId="77777777" w:rsidR="00196DE3" w:rsidRPr="006E0DB5" w:rsidRDefault="00196DE3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D86ECA7" w14:textId="7897C7F7" w:rsidR="00CC211B" w:rsidRPr="006E0DB5" w:rsidRDefault="00AA3705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19 </w:t>
      </w:r>
      <w:r w:rsidR="000E5E94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กันยายน</w:t>
      </w:r>
      <w:r w:rsidR="009C5B84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9C5B84"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2566 </w:t>
      </w:r>
      <w:r w:rsidR="005F3E15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</w:t>
      </w:r>
      <w:r w:rsidR="00196DE3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ชั้นต้น</w:t>
      </w:r>
      <w:r w:rsidR="00E75CCD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ได้มีคำพิพากษายกฟ้อง</w:t>
      </w:r>
      <w:r w:rsidR="000850EE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โจทก์ เนื่องจากโจท</w:t>
      </w:r>
      <w:r w:rsidR="00D118D9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ก์</w:t>
      </w:r>
      <w:r w:rsidR="00865704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ไม่มีหลักฐาน</w:t>
      </w:r>
      <w:r w:rsidR="00A07905"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มาสนับสนุนคำฟ้องของโจทก์</w:t>
      </w:r>
    </w:p>
    <w:p w14:paraId="75C0A239" w14:textId="77777777" w:rsidR="000413FA" w:rsidRPr="006E0DB5" w:rsidRDefault="000413FA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D4336CA" w14:textId="089C01AF" w:rsidR="000413FA" w:rsidRPr="006E0DB5" w:rsidRDefault="000413FA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19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กุมภาพันธ์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2567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โจทก์ไม่ได้ยื่นอุทธรณ์คำพิพากษาศาลชั้นต้นตามที่กำหนด จึงถือว่าคดีถึงที่สุดสิ้นและบริษัทเป็นฝ่ายชนะคดี บริษัทจึงยังคงมีกรรมสิทธิ์ในที่ดินและสิ่งปลูกสร้างตามสัญญาซื้อขายฉบับวันที่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31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มีนาคม </w:t>
      </w:r>
      <w:r w:rsidRPr="006E0DB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</w:p>
    <w:sectPr w:rsidR="000413FA" w:rsidRPr="006E0DB5" w:rsidSect="00F756B3">
      <w:headerReference w:type="default" r:id="rId11"/>
      <w:footerReference w:type="default" r:id="rId12"/>
      <w:pgSz w:w="11909" w:h="16834" w:code="9"/>
      <w:pgMar w:top="1259" w:right="1134" w:bottom="357" w:left="1418" w:header="567" w:footer="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EDFC7" w14:textId="77777777" w:rsidR="00830AD6" w:rsidRDefault="00830AD6">
      <w:r>
        <w:separator/>
      </w:r>
    </w:p>
  </w:endnote>
  <w:endnote w:type="continuationSeparator" w:id="0">
    <w:p w14:paraId="0E04C996" w14:textId="77777777" w:rsidR="00830AD6" w:rsidRDefault="00830AD6">
      <w:r>
        <w:continuationSeparator/>
      </w:r>
    </w:p>
  </w:endnote>
  <w:endnote w:type="continuationNotice" w:id="1">
    <w:p w14:paraId="3426BF3A" w14:textId="77777777" w:rsidR="00830AD6" w:rsidRDefault="00830A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444F5DB" w:rsidR="004B38B0" w:rsidRDefault="004B38B0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</w:t>
        </w:r>
        <w:r>
          <w:rPr>
            <w:rFonts w:ascii="Browallia New" w:hAnsi="Browallia New" w:cs="Browallia New"/>
            <w:sz w:val="28"/>
            <w:szCs w:val="28"/>
          </w:rPr>
          <w:t>_____</w:t>
        </w:r>
        <w:r w:rsidRPr="007B0FCE">
          <w:rPr>
            <w:rFonts w:ascii="Browallia New" w:hAnsi="Browallia New" w:cs="Browallia New" w:hint="cs"/>
            <w:sz w:val="28"/>
            <w:szCs w:val="28"/>
          </w:rPr>
          <w:t>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</w:t>
        </w:r>
        <w:r>
          <w:rPr>
            <w:rFonts w:ascii="Browallia New" w:hAnsi="Browallia New" w:cs="Browallia New"/>
            <w:sz w:val="28"/>
            <w:szCs w:val="28"/>
          </w:rPr>
          <w:t xml:space="preserve">  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4641DAF2" w:rsidR="004B38B0" w:rsidRPr="00B5115E" w:rsidRDefault="004B38B0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       )</w:t>
        </w:r>
      </w:p>
    </w:sdtContent>
  </w:sdt>
  <w:p w14:paraId="7E777565" w14:textId="3FD15E69" w:rsidR="004B38B0" w:rsidRPr="00145EC5" w:rsidRDefault="004B38B0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21428" w14:textId="77777777" w:rsidR="00830AD6" w:rsidRDefault="00830AD6">
      <w:r>
        <w:separator/>
      </w:r>
    </w:p>
  </w:footnote>
  <w:footnote w:type="continuationSeparator" w:id="0">
    <w:p w14:paraId="39CAF5CA" w14:textId="77777777" w:rsidR="00830AD6" w:rsidRDefault="00830AD6">
      <w:r>
        <w:continuationSeparator/>
      </w:r>
    </w:p>
  </w:footnote>
  <w:footnote w:type="continuationNotice" w:id="1">
    <w:p w14:paraId="5EC3A859" w14:textId="77777777" w:rsidR="00830AD6" w:rsidRDefault="00830AD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7CE7C" w14:textId="77777777" w:rsidR="004B38B0" w:rsidRPr="00963849" w:rsidRDefault="004B38B0" w:rsidP="00CD417C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963849">
      <w:rPr>
        <w:rFonts w:ascii="Browallia New" w:hAnsi="Browallia New" w:cs="Browallia New"/>
        <w:b/>
        <w:bCs/>
        <w:sz w:val="28"/>
        <w:szCs w:val="28"/>
        <w:cs/>
      </w:rPr>
      <w:t>บริษัท อี ฟอร์ แอล เอม</w:t>
    </w:r>
    <w:r w:rsidRPr="00963849">
      <w:rPr>
        <w:rFonts w:ascii="Browallia New" w:hAnsi="Browallia New" w:cs="Browallia New"/>
        <w:sz w:val="28"/>
        <w:szCs w:val="28"/>
        <w:cs/>
      </w:rPr>
      <w:t xml:space="preserve"> </w:t>
    </w:r>
    <w:r w:rsidRPr="00963849">
      <w:rPr>
        <w:rFonts w:ascii="Browallia New" w:hAnsi="Browallia New" w:cs="Browallia New"/>
        <w:b/>
        <w:bCs/>
        <w:sz w:val="28"/>
        <w:szCs w:val="28"/>
        <w:cs/>
      </w:rPr>
      <w:t xml:space="preserve">จำกัด </w:t>
    </w:r>
    <w:r w:rsidRPr="00963849">
      <w:rPr>
        <w:rFonts w:ascii="Browallia New" w:hAnsi="Browallia New" w:cs="Browallia New"/>
        <w:b/>
        <w:bCs/>
        <w:sz w:val="28"/>
        <w:szCs w:val="28"/>
      </w:rPr>
      <w:t>(</w:t>
    </w:r>
    <w:r w:rsidRPr="00963849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963849">
      <w:rPr>
        <w:rFonts w:ascii="Browallia New" w:hAnsi="Browallia New" w:cs="Browallia New"/>
        <w:b/>
        <w:bCs/>
        <w:sz w:val="28"/>
        <w:szCs w:val="28"/>
      </w:rPr>
      <w:t xml:space="preserve">) </w:t>
    </w:r>
    <w:r w:rsidRPr="00963849">
      <w:rPr>
        <w:rFonts w:ascii="Browallia New" w:hAnsi="Browallia New" w:cs="Browallia New"/>
        <w:b/>
        <w:bCs/>
        <w:sz w:val="28"/>
        <w:szCs w:val="28"/>
        <w:cs/>
      </w:rPr>
      <w:t xml:space="preserve">และบริษัทย่อย </w:t>
    </w:r>
  </w:p>
  <w:p w14:paraId="4DF958AB" w14:textId="33033BBE" w:rsidR="004B38B0" w:rsidRPr="00963849" w:rsidRDefault="004B38B0" w:rsidP="006F0B73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963849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หมายเหตุประกอบงบการเงินระหว่างกาลแบบย่อ</w:t>
    </w:r>
    <w:r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963849">
      <w:rPr>
        <w:rFonts w:ascii="Browallia New" w:hAnsi="Browallia New" w:cs="Browallia New"/>
        <w:b/>
        <w:bCs/>
        <w:sz w:val="28"/>
        <w:szCs w:val="28"/>
        <w:cs/>
      </w:rPr>
      <w:t>(ยังไม่ได้ตรวจสอบ แต่สอบทานแล้ว)</w:t>
    </w:r>
  </w:p>
  <w:p w14:paraId="71CB67FE" w14:textId="0DCC4E9E" w:rsidR="004B38B0" w:rsidRPr="00963849" w:rsidRDefault="004B38B0" w:rsidP="00CD417C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</w:rPr>
    </w:pPr>
    <w:r w:rsidRPr="008B4496">
      <w:rPr>
        <w:rFonts w:ascii="Browallia New" w:hAnsi="Browallia New" w:cs="Browallia New"/>
        <w:b/>
        <w:bCs/>
        <w:sz w:val="28"/>
        <w:szCs w:val="28"/>
        <w:cs/>
      </w:rPr>
      <w:t>สำหรับงวดสามเดือน</w:t>
    </w:r>
    <w:r>
      <w:rPr>
        <w:rFonts w:ascii="Browallia New" w:hAnsi="Browallia New" w:cs="Browallia New" w:hint="cs"/>
        <w:b/>
        <w:bCs/>
        <w:sz w:val="28"/>
        <w:szCs w:val="28"/>
        <w:cs/>
      </w:rPr>
      <w:t>และเก้าเดือน</w:t>
    </w:r>
    <w:r w:rsidRPr="008B4496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8B4496">
      <w:rPr>
        <w:rFonts w:ascii="Browallia New" w:hAnsi="Browallia New" w:cs="Browallia New"/>
        <w:b/>
        <w:bCs/>
        <w:sz w:val="28"/>
        <w:szCs w:val="28"/>
        <w:lang w:val="en-GB"/>
      </w:rPr>
      <w:t>3</w:t>
    </w:r>
    <w:r>
      <w:rPr>
        <w:rFonts w:ascii="Browallia New" w:hAnsi="Browallia New" w:cs="Browallia New"/>
        <w:b/>
        <w:bCs/>
        <w:sz w:val="28"/>
        <w:szCs w:val="28"/>
      </w:rPr>
      <w:t>0</w:t>
    </w:r>
    <w:r>
      <w:rPr>
        <w:rFonts w:ascii="Browallia New" w:hAnsi="Browallia New" w:cs="Browallia New" w:hint="cs"/>
        <w:b/>
        <w:bCs/>
        <w:sz w:val="28"/>
        <w:szCs w:val="28"/>
        <w:cs/>
      </w:rPr>
      <w:t xml:space="preserve"> กันยายน</w:t>
    </w:r>
    <w:r w:rsidRPr="008B4496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8B4496">
      <w:rPr>
        <w:rFonts w:ascii="Browallia New" w:hAnsi="Browallia New" w:cs="Browallia New"/>
        <w:b/>
        <w:bCs/>
        <w:sz w:val="28"/>
        <w:szCs w:val="28"/>
      </w:rPr>
      <w:t>256</w:t>
    </w:r>
    <w:r>
      <w:rPr>
        <w:rFonts w:ascii="Browallia New" w:hAnsi="Browallia New" w:cs="Browallia New"/>
        <w:b/>
        <w:bCs/>
        <w:sz w:val="28"/>
        <w:szCs w:val="28"/>
      </w:rPr>
      <w:t>7</w:t>
    </w:r>
    <w:r w:rsidRPr="008B4496">
      <w:rPr>
        <w:rFonts w:ascii="Browallia New" w:hAnsi="Browallia New" w:cs="Browallia New"/>
        <w:b/>
        <w:bCs/>
        <w:sz w:val="28"/>
        <w:szCs w:val="28"/>
      </w:rPr>
      <w:t xml:space="preserve"> </w:t>
    </w:r>
  </w:p>
  <w:p w14:paraId="281089D3" w14:textId="77777777" w:rsidR="004B38B0" w:rsidRPr="00CD417C" w:rsidRDefault="004B38B0" w:rsidP="00CD417C">
    <w:pPr>
      <w:pStyle w:val="Header"/>
      <w:ind w:left="926"/>
    </w:pPr>
    <w:r w:rsidRPr="00CD417C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842E35" wp14:editId="72ED76D3">
              <wp:simplePos x="0" y="0"/>
              <wp:positionH relativeFrom="column">
                <wp:posOffset>0</wp:posOffset>
              </wp:positionH>
              <wp:positionV relativeFrom="paragraph">
                <wp:posOffset>90952</wp:posOffset>
              </wp:positionV>
              <wp:extent cx="5929532" cy="0"/>
              <wp:effectExtent l="0" t="0" r="0" b="0"/>
              <wp:wrapNone/>
              <wp:docPr id="167025437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9532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2BE105D6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15pt" to="466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" strokecolor="#7030a0" strokeweight="2pt"/>
          </w:pict>
        </mc:Fallback>
      </mc:AlternateContent>
    </w:r>
  </w:p>
  <w:p w14:paraId="6DC98BDD" w14:textId="77777777" w:rsidR="004B38B0" w:rsidRDefault="004B38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4A6C9AA6"/>
    <w:lvl w:ilvl="0" w:tplc="18805B54">
      <w:start w:val="1"/>
      <w:numFmt w:val="decimal"/>
      <w:lvlText w:val="20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555F7"/>
    <w:multiLevelType w:val="hybridMultilevel"/>
    <w:tmpl w:val="4154AEDE"/>
    <w:lvl w:ilvl="0" w:tplc="2836F322">
      <w:start w:val="1"/>
      <w:numFmt w:val="decimal"/>
      <w:lvlText w:val="23.%1"/>
      <w:lvlJc w:val="left"/>
      <w:pPr>
        <w:ind w:left="171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2" w15:restartNumberingAfterBreak="0">
    <w:nsid w:val="14496D0F"/>
    <w:multiLevelType w:val="hybridMultilevel"/>
    <w:tmpl w:val="F418D690"/>
    <w:lvl w:ilvl="0" w:tplc="EBF46E74">
      <w:start w:val="1"/>
      <w:numFmt w:val="decimal"/>
      <w:lvlText w:val="22.%1"/>
      <w:lvlJc w:val="left"/>
      <w:pPr>
        <w:ind w:left="15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66E17"/>
    <w:multiLevelType w:val="hybridMultilevel"/>
    <w:tmpl w:val="6E02B73E"/>
    <w:lvl w:ilvl="0" w:tplc="D864070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7D20DFC"/>
    <w:multiLevelType w:val="hybridMultilevel"/>
    <w:tmpl w:val="BA560A2E"/>
    <w:lvl w:ilvl="0" w:tplc="719E42EC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21C777E7"/>
    <w:multiLevelType w:val="hybridMultilevel"/>
    <w:tmpl w:val="95D6A39C"/>
    <w:lvl w:ilvl="0" w:tplc="171008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2F0703A"/>
    <w:multiLevelType w:val="hybridMultilevel"/>
    <w:tmpl w:val="0AAEEF4A"/>
    <w:lvl w:ilvl="0" w:tplc="F0987D00">
      <w:start w:val="1"/>
      <w:numFmt w:val="decimal"/>
      <w:lvlText w:val="22.%1"/>
      <w:lvlJc w:val="left"/>
      <w:pPr>
        <w:ind w:left="720" w:hanging="360"/>
      </w:pPr>
      <w:rPr>
        <w:rFonts w:cs="Times New Roman"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958A2"/>
    <w:multiLevelType w:val="multilevel"/>
    <w:tmpl w:val="2D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A1C7BF1"/>
    <w:multiLevelType w:val="hybridMultilevel"/>
    <w:tmpl w:val="44889EDC"/>
    <w:lvl w:ilvl="0" w:tplc="F0F0B51A">
      <w:start w:val="15"/>
      <w:numFmt w:val="bullet"/>
      <w:lvlText w:val="-"/>
      <w:lvlJc w:val="left"/>
      <w:pPr>
        <w:ind w:left="786" w:hanging="360"/>
      </w:pPr>
      <w:rPr>
        <w:rFonts w:ascii="BrowalliaUPC" w:eastAsia="Times New Roman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A4405B4"/>
    <w:multiLevelType w:val="multilevel"/>
    <w:tmpl w:val="72DCEE2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3B10235B"/>
    <w:multiLevelType w:val="hybridMultilevel"/>
    <w:tmpl w:val="3F48F6BE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ED0200"/>
    <w:multiLevelType w:val="hybridMultilevel"/>
    <w:tmpl w:val="BD34F228"/>
    <w:lvl w:ilvl="0" w:tplc="A536B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3F9D2C0C"/>
    <w:multiLevelType w:val="multilevel"/>
    <w:tmpl w:val="B8EE1E78"/>
    <w:lvl w:ilvl="0">
      <w:start w:val="26"/>
      <w:numFmt w:val="decimal"/>
      <w:lvlText w:val="%1"/>
      <w:lvlJc w:val="left"/>
      <w:pPr>
        <w:ind w:left="372" w:hanging="372"/>
      </w:pPr>
      <w:rPr>
        <w:rFonts w:cstheme="minorBidi" w:hint="default"/>
      </w:rPr>
    </w:lvl>
    <w:lvl w:ilvl="1">
      <w:start w:val="1"/>
      <w:numFmt w:val="decimal"/>
      <w:lvlText w:val="27.%2"/>
      <w:lvlJc w:val="left"/>
      <w:pPr>
        <w:ind w:left="798" w:hanging="372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theme="minorBidi" w:hint="default"/>
      </w:rPr>
    </w:lvl>
  </w:abstractNum>
  <w:abstractNum w:abstractNumId="32" w15:restartNumberingAfterBreak="0">
    <w:nsid w:val="442E694C"/>
    <w:multiLevelType w:val="multilevel"/>
    <w:tmpl w:val="0B587FBC"/>
    <w:lvl w:ilvl="0">
      <w:start w:val="1"/>
      <w:numFmt w:val="decimal"/>
      <w:lvlText w:val="19.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7F6682A"/>
    <w:multiLevelType w:val="hybridMultilevel"/>
    <w:tmpl w:val="6BBA21F4"/>
    <w:lvl w:ilvl="0" w:tplc="F6748034">
      <w:start w:val="1"/>
      <w:numFmt w:val="decimal"/>
      <w:lvlText w:val="4.%1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87F6A97"/>
    <w:multiLevelType w:val="multilevel"/>
    <w:tmpl w:val="F74CBC5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83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5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7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54F0524"/>
    <w:multiLevelType w:val="multilevel"/>
    <w:tmpl w:val="192AAFE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7"/>
      <w:numFmt w:val="bullet"/>
      <w:lvlText w:val="-"/>
      <w:lvlJc w:val="left"/>
      <w:pPr>
        <w:ind w:left="1170" w:hanging="360"/>
      </w:pPr>
      <w:rPr>
        <w:rFonts w:ascii="Garamond" w:eastAsia="Times New Roman" w:hAnsi="Garamond" w:cs="Angsana New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55E0459C"/>
    <w:multiLevelType w:val="hybridMultilevel"/>
    <w:tmpl w:val="8EA861C0"/>
    <w:lvl w:ilvl="0" w:tplc="A1EA2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B4D70E">
      <w:start w:val="1"/>
      <w:numFmt w:val="decimal"/>
      <w:lvlText w:val="3.2.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4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2D7FEE"/>
    <w:multiLevelType w:val="hybridMultilevel"/>
    <w:tmpl w:val="27065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4173AC"/>
    <w:multiLevelType w:val="multilevel"/>
    <w:tmpl w:val="C51C64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69506475"/>
    <w:multiLevelType w:val="hybridMultilevel"/>
    <w:tmpl w:val="48EAC6DE"/>
    <w:lvl w:ilvl="0" w:tplc="8214ADD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6D577FF3"/>
    <w:multiLevelType w:val="multilevel"/>
    <w:tmpl w:val="CB1C7CF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48" w15:restartNumberingAfterBreak="0">
    <w:nsid w:val="6D883A9D"/>
    <w:multiLevelType w:val="hybridMultilevel"/>
    <w:tmpl w:val="35EE41F2"/>
    <w:lvl w:ilvl="0" w:tplc="457032C0"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A82184"/>
    <w:multiLevelType w:val="hybridMultilevel"/>
    <w:tmpl w:val="C296979A"/>
    <w:lvl w:ilvl="0" w:tplc="E2AEB4F6">
      <w:numFmt w:val="bullet"/>
      <w:lvlText w:val="-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 w15:restartNumberingAfterBreak="0">
    <w:nsid w:val="71B27CAB"/>
    <w:multiLevelType w:val="hybridMultilevel"/>
    <w:tmpl w:val="DD8CD696"/>
    <w:lvl w:ilvl="0" w:tplc="07FCBA18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2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3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5" w15:restartNumberingAfterBreak="0">
    <w:nsid w:val="7FEBD875"/>
    <w:multiLevelType w:val="hybridMultilevel"/>
    <w:tmpl w:val="1BC0EAF8"/>
    <w:lvl w:ilvl="0" w:tplc="BF384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A1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80E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CD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E6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2A4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0D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FE2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AB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241296">
    <w:abstractNumId w:val="55"/>
  </w:num>
  <w:num w:numId="2" w16cid:durableId="519011360">
    <w:abstractNumId w:val="6"/>
  </w:num>
  <w:num w:numId="3" w16cid:durableId="528878982">
    <w:abstractNumId w:val="5"/>
  </w:num>
  <w:num w:numId="4" w16cid:durableId="1831410191">
    <w:abstractNumId w:val="9"/>
  </w:num>
  <w:num w:numId="5" w16cid:durableId="463502712">
    <w:abstractNumId w:val="7"/>
  </w:num>
  <w:num w:numId="6" w16cid:durableId="497042767">
    <w:abstractNumId w:val="8"/>
  </w:num>
  <w:num w:numId="7" w16cid:durableId="1791704779">
    <w:abstractNumId w:val="3"/>
  </w:num>
  <w:num w:numId="8" w16cid:durableId="563296897">
    <w:abstractNumId w:val="2"/>
  </w:num>
  <w:num w:numId="9" w16cid:durableId="1465351665">
    <w:abstractNumId w:val="0"/>
  </w:num>
  <w:num w:numId="10" w16cid:durableId="1802191715">
    <w:abstractNumId w:val="1"/>
  </w:num>
  <w:num w:numId="11" w16cid:durableId="949705789">
    <w:abstractNumId w:val="4"/>
  </w:num>
  <w:num w:numId="12" w16cid:durableId="129980913">
    <w:abstractNumId w:val="25"/>
  </w:num>
  <w:num w:numId="13" w16cid:durableId="2146310523">
    <w:abstractNumId w:val="18"/>
  </w:num>
  <w:num w:numId="14" w16cid:durableId="2042631135">
    <w:abstractNumId w:val="45"/>
  </w:num>
  <w:num w:numId="15" w16cid:durableId="703361503">
    <w:abstractNumId w:val="21"/>
  </w:num>
  <w:num w:numId="16" w16cid:durableId="1898930373">
    <w:abstractNumId w:val="30"/>
  </w:num>
  <w:num w:numId="17" w16cid:durableId="1500194397">
    <w:abstractNumId w:val="51"/>
  </w:num>
  <w:num w:numId="18" w16cid:durableId="1053041159">
    <w:abstractNumId w:val="53"/>
  </w:num>
  <w:num w:numId="19" w16cid:durableId="1682968501">
    <w:abstractNumId w:val="40"/>
  </w:num>
  <w:num w:numId="20" w16cid:durableId="1511748964">
    <w:abstractNumId w:val="37"/>
  </w:num>
  <w:num w:numId="21" w16cid:durableId="1610507024">
    <w:abstractNumId w:val="36"/>
  </w:num>
  <w:num w:numId="22" w16cid:durableId="1753504142">
    <w:abstractNumId w:val="52"/>
  </w:num>
  <w:num w:numId="23" w16cid:durableId="933367994">
    <w:abstractNumId w:val="28"/>
  </w:num>
  <w:num w:numId="24" w16cid:durableId="1266694410">
    <w:abstractNumId w:val="54"/>
  </w:num>
  <w:num w:numId="25" w16cid:durableId="2085638750">
    <w:abstractNumId w:val="19"/>
  </w:num>
  <w:num w:numId="26" w16cid:durableId="2144229603">
    <w:abstractNumId w:val="26"/>
  </w:num>
  <w:num w:numId="27" w16cid:durableId="1221288157">
    <w:abstractNumId w:val="42"/>
  </w:num>
  <w:num w:numId="28" w16cid:durableId="611471579">
    <w:abstractNumId w:val="16"/>
  </w:num>
  <w:num w:numId="29" w16cid:durableId="1226988630">
    <w:abstractNumId w:val="15"/>
  </w:num>
  <w:num w:numId="30" w16cid:durableId="1442531524">
    <w:abstractNumId w:val="35"/>
  </w:num>
  <w:num w:numId="31" w16cid:durableId="1576432528">
    <w:abstractNumId w:val="10"/>
  </w:num>
  <w:num w:numId="32" w16cid:durableId="433674977">
    <w:abstractNumId w:val="48"/>
  </w:num>
  <w:num w:numId="33" w16cid:durableId="1251693887">
    <w:abstractNumId w:val="31"/>
  </w:num>
  <w:num w:numId="34" w16cid:durableId="673386194">
    <w:abstractNumId w:val="22"/>
  </w:num>
  <w:num w:numId="35" w16cid:durableId="435172773">
    <w:abstractNumId w:val="13"/>
  </w:num>
  <w:num w:numId="36" w16cid:durableId="234633075">
    <w:abstractNumId w:val="43"/>
  </w:num>
  <w:num w:numId="37" w16cid:durableId="1029334145">
    <w:abstractNumId w:val="27"/>
  </w:num>
  <w:num w:numId="38" w16cid:durableId="1439637230">
    <w:abstractNumId w:val="12"/>
  </w:num>
  <w:num w:numId="39" w16cid:durableId="1184393920">
    <w:abstractNumId w:val="17"/>
  </w:num>
  <w:num w:numId="40" w16cid:durableId="700252293">
    <w:abstractNumId w:val="46"/>
  </w:num>
  <w:num w:numId="41" w16cid:durableId="484470154">
    <w:abstractNumId w:val="44"/>
  </w:num>
  <w:num w:numId="42" w16cid:durableId="1372538823">
    <w:abstractNumId w:val="11"/>
  </w:num>
  <w:num w:numId="43" w16cid:durableId="2147353809">
    <w:abstractNumId w:val="32"/>
  </w:num>
  <w:num w:numId="44" w16cid:durableId="733359580">
    <w:abstractNumId w:val="24"/>
  </w:num>
  <w:num w:numId="45" w16cid:durableId="1078944337">
    <w:abstractNumId w:val="33"/>
  </w:num>
  <w:num w:numId="46" w16cid:durableId="523716893">
    <w:abstractNumId w:val="23"/>
  </w:num>
  <w:num w:numId="47" w16cid:durableId="60715238">
    <w:abstractNumId w:val="38"/>
  </w:num>
  <w:num w:numId="48" w16cid:durableId="1973168946">
    <w:abstractNumId w:val="20"/>
  </w:num>
  <w:num w:numId="49" w16cid:durableId="1884557443">
    <w:abstractNumId w:val="39"/>
  </w:num>
  <w:num w:numId="50" w16cid:durableId="77756484">
    <w:abstractNumId w:val="34"/>
  </w:num>
  <w:num w:numId="51" w16cid:durableId="876041103">
    <w:abstractNumId w:val="47"/>
  </w:num>
  <w:num w:numId="52" w16cid:durableId="513568517">
    <w:abstractNumId w:val="49"/>
  </w:num>
  <w:num w:numId="53" w16cid:durableId="1887520136">
    <w:abstractNumId w:val="14"/>
  </w:num>
  <w:num w:numId="54" w16cid:durableId="2027712536">
    <w:abstractNumId w:val="50"/>
  </w:num>
  <w:num w:numId="55" w16cid:durableId="388113606">
    <w:abstractNumId w:val="41"/>
  </w:num>
  <w:num w:numId="56" w16cid:durableId="1962227903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214"/>
    <w:rsid w:val="0000063B"/>
    <w:rsid w:val="000006B0"/>
    <w:rsid w:val="00001054"/>
    <w:rsid w:val="00001128"/>
    <w:rsid w:val="0000119F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8A"/>
    <w:rsid w:val="000024D4"/>
    <w:rsid w:val="0000254D"/>
    <w:rsid w:val="00002897"/>
    <w:rsid w:val="00002931"/>
    <w:rsid w:val="00002C65"/>
    <w:rsid w:val="00002D3E"/>
    <w:rsid w:val="00002ECA"/>
    <w:rsid w:val="000032BF"/>
    <w:rsid w:val="000035E7"/>
    <w:rsid w:val="0000366C"/>
    <w:rsid w:val="000037C4"/>
    <w:rsid w:val="000038E7"/>
    <w:rsid w:val="00003901"/>
    <w:rsid w:val="00003942"/>
    <w:rsid w:val="00003AF5"/>
    <w:rsid w:val="00003B27"/>
    <w:rsid w:val="00003B9D"/>
    <w:rsid w:val="00003C2C"/>
    <w:rsid w:val="00003C35"/>
    <w:rsid w:val="00003C6D"/>
    <w:rsid w:val="00003F8F"/>
    <w:rsid w:val="00003FE4"/>
    <w:rsid w:val="00004144"/>
    <w:rsid w:val="000045E5"/>
    <w:rsid w:val="000045FF"/>
    <w:rsid w:val="00004863"/>
    <w:rsid w:val="00004D19"/>
    <w:rsid w:val="00004E3E"/>
    <w:rsid w:val="00005357"/>
    <w:rsid w:val="00005398"/>
    <w:rsid w:val="0000542A"/>
    <w:rsid w:val="00005475"/>
    <w:rsid w:val="0000552C"/>
    <w:rsid w:val="000056B1"/>
    <w:rsid w:val="00005803"/>
    <w:rsid w:val="000058EE"/>
    <w:rsid w:val="00005AC7"/>
    <w:rsid w:val="00005BDB"/>
    <w:rsid w:val="00005C37"/>
    <w:rsid w:val="00005CB8"/>
    <w:rsid w:val="00005D10"/>
    <w:rsid w:val="00005DA8"/>
    <w:rsid w:val="0000601F"/>
    <w:rsid w:val="0000603F"/>
    <w:rsid w:val="00006164"/>
    <w:rsid w:val="00006355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491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53C"/>
    <w:rsid w:val="000116CE"/>
    <w:rsid w:val="00011777"/>
    <w:rsid w:val="000117CD"/>
    <w:rsid w:val="00011BC8"/>
    <w:rsid w:val="00011C79"/>
    <w:rsid w:val="00011CEE"/>
    <w:rsid w:val="00011E06"/>
    <w:rsid w:val="00012144"/>
    <w:rsid w:val="00012333"/>
    <w:rsid w:val="00012557"/>
    <w:rsid w:val="000125CA"/>
    <w:rsid w:val="000125F7"/>
    <w:rsid w:val="000126D2"/>
    <w:rsid w:val="00012810"/>
    <w:rsid w:val="00012983"/>
    <w:rsid w:val="000129E1"/>
    <w:rsid w:val="00012DD1"/>
    <w:rsid w:val="00012F2A"/>
    <w:rsid w:val="0001301C"/>
    <w:rsid w:val="0001327B"/>
    <w:rsid w:val="000132ED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D9E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C94"/>
    <w:rsid w:val="00014CFE"/>
    <w:rsid w:val="00014D66"/>
    <w:rsid w:val="00014F36"/>
    <w:rsid w:val="00014FD6"/>
    <w:rsid w:val="00014FE2"/>
    <w:rsid w:val="000151E2"/>
    <w:rsid w:val="00015326"/>
    <w:rsid w:val="000153ED"/>
    <w:rsid w:val="00015781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4E2"/>
    <w:rsid w:val="000178DC"/>
    <w:rsid w:val="00017A02"/>
    <w:rsid w:val="00017C77"/>
    <w:rsid w:val="00017E9C"/>
    <w:rsid w:val="00017F75"/>
    <w:rsid w:val="00017FD3"/>
    <w:rsid w:val="00020099"/>
    <w:rsid w:val="000201F6"/>
    <w:rsid w:val="000202C8"/>
    <w:rsid w:val="00020861"/>
    <w:rsid w:val="00020883"/>
    <w:rsid w:val="0002095A"/>
    <w:rsid w:val="00020963"/>
    <w:rsid w:val="0002099A"/>
    <w:rsid w:val="00020F57"/>
    <w:rsid w:val="0002117E"/>
    <w:rsid w:val="000215EF"/>
    <w:rsid w:val="0002174F"/>
    <w:rsid w:val="000217EA"/>
    <w:rsid w:val="000218F4"/>
    <w:rsid w:val="000218F8"/>
    <w:rsid w:val="00021A42"/>
    <w:rsid w:val="00021A8B"/>
    <w:rsid w:val="00021AE1"/>
    <w:rsid w:val="00021B2B"/>
    <w:rsid w:val="00021B67"/>
    <w:rsid w:val="00021BD9"/>
    <w:rsid w:val="00021D05"/>
    <w:rsid w:val="00021F86"/>
    <w:rsid w:val="000220FF"/>
    <w:rsid w:val="0002245E"/>
    <w:rsid w:val="0002246A"/>
    <w:rsid w:val="000226E5"/>
    <w:rsid w:val="0002277F"/>
    <w:rsid w:val="00022B04"/>
    <w:rsid w:val="00022B26"/>
    <w:rsid w:val="00022BD7"/>
    <w:rsid w:val="00022D14"/>
    <w:rsid w:val="00022D25"/>
    <w:rsid w:val="00022EBB"/>
    <w:rsid w:val="000230E9"/>
    <w:rsid w:val="0002339A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7DD"/>
    <w:rsid w:val="00024873"/>
    <w:rsid w:val="000248A4"/>
    <w:rsid w:val="0002491D"/>
    <w:rsid w:val="0002497D"/>
    <w:rsid w:val="00024A5B"/>
    <w:rsid w:val="00024C62"/>
    <w:rsid w:val="00024E55"/>
    <w:rsid w:val="00025152"/>
    <w:rsid w:val="0002534B"/>
    <w:rsid w:val="00025398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15A"/>
    <w:rsid w:val="0002634B"/>
    <w:rsid w:val="00026607"/>
    <w:rsid w:val="00026702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5E3"/>
    <w:rsid w:val="00027601"/>
    <w:rsid w:val="000276FE"/>
    <w:rsid w:val="000277F4"/>
    <w:rsid w:val="000278C8"/>
    <w:rsid w:val="0002791A"/>
    <w:rsid w:val="00027ABF"/>
    <w:rsid w:val="00027BD0"/>
    <w:rsid w:val="00027BD1"/>
    <w:rsid w:val="00027D9D"/>
    <w:rsid w:val="00027E0B"/>
    <w:rsid w:val="00027E66"/>
    <w:rsid w:val="00027F50"/>
    <w:rsid w:val="000300E2"/>
    <w:rsid w:val="00030393"/>
    <w:rsid w:val="0003046C"/>
    <w:rsid w:val="0003050B"/>
    <w:rsid w:val="000306E1"/>
    <w:rsid w:val="0003092B"/>
    <w:rsid w:val="00030BCE"/>
    <w:rsid w:val="00030C0B"/>
    <w:rsid w:val="00030D81"/>
    <w:rsid w:val="00030E37"/>
    <w:rsid w:val="00030F44"/>
    <w:rsid w:val="00030F6D"/>
    <w:rsid w:val="00030FF0"/>
    <w:rsid w:val="00031006"/>
    <w:rsid w:val="00031294"/>
    <w:rsid w:val="0003133D"/>
    <w:rsid w:val="000316C2"/>
    <w:rsid w:val="00031749"/>
    <w:rsid w:val="00031919"/>
    <w:rsid w:val="0003195F"/>
    <w:rsid w:val="000319EE"/>
    <w:rsid w:val="00031AE1"/>
    <w:rsid w:val="00031C2E"/>
    <w:rsid w:val="00031C52"/>
    <w:rsid w:val="00031D23"/>
    <w:rsid w:val="00031DCB"/>
    <w:rsid w:val="00031DCF"/>
    <w:rsid w:val="00032115"/>
    <w:rsid w:val="000321AD"/>
    <w:rsid w:val="000322FB"/>
    <w:rsid w:val="000323B8"/>
    <w:rsid w:val="000323C1"/>
    <w:rsid w:val="00032465"/>
    <w:rsid w:val="00032812"/>
    <w:rsid w:val="00032D92"/>
    <w:rsid w:val="00032D9F"/>
    <w:rsid w:val="00032F73"/>
    <w:rsid w:val="00032FFA"/>
    <w:rsid w:val="000331FE"/>
    <w:rsid w:val="0003336A"/>
    <w:rsid w:val="00033413"/>
    <w:rsid w:val="00033520"/>
    <w:rsid w:val="000335F1"/>
    <w:rsid w:val="0003368F"/>
    <w:rsid w:val="00033975"/>
    <w:rsid w:val="00033ADB"/>
    <w:rsid w:val="00033B01"/>
    <w:rsid w:val="00033BCA"/>
    <w:rsid w:val="00033C30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A6D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592"/>
    <w:rsid w:val="00036760"/>
    <w:rsid w:val="000368AC"/>
    <w:rsid w:val="000368BB"/>
    <w:rsid w:val="00036942"/>
    <w:rsid w:val="00036A2C"/>
    <w:rsid w:val="00036A4C"/>
    <w:rsid w:val="00036B0E"/>
    <w:rsid w:val="00036E22"/>
    <w:rsid w:val="000370B1"/>
    <w:rsid w:val="00037216"/>
    <w:rsid w:val="000377A4"/>
    <w:rsid w:val="00037832"/>
    <w:rsid w:val="00037A0A"/>
    <w:rsid w:val="00037A53"/>
    <w:rsid w:val="00037B32"/>
    <w:rsid w:val="00037C89"/>
    <w:rsid w:val="00037D29"/>
    <w:rsid w:val="00037ECF"/>
    <w:rsid w:val="000400A1"/>
    <w:rsid w:val="000402F7"/>
    <w:rsid w:val="000403AF"/>
    <w:rsid w:val="0004070E"/>
    <w:rsid w:val="00040909"/>
    <w:rsid w:val="0004093C"/>
    <w:rsid w:val="00040BF6"/>
    <w:rsid w:val="00040E42"/>
    <w:rsid w:val="00040ED0"/>
    <w:rsid w:val="00040F92"/>
    <w:rsid w:val="000411D3"/>
    <w:rsid w:val="0004127D"/>
    <w:rsid w:val="000413F9"/>
    <w:rsid w:val="000413FA"/>
    <w:rsid w:val="000414F6"/>
    <w:rsid w:val="00041605"/>
    <w:rsid w:val="000417E3"/>
    <w:rsid w:val="00041875"/>
    <w:rsid w:val="00041A5A"/>
    <w:rsid w:val="00041B30"/>
    <w:rsid w:val="00041D98"/>
    <w:rsid w:val="00041DA6"/>
    <w:rsid w:val="00041E61"/>
    <w:rsid w:val="00041E8B"/>
    <w:rsid w:val="00042242"/>
    <w:rsid w:val="00042459"/>
    <w:rsid w:val="00042486"/>
    <w:rsid w:val="00042499"/>
    <w:rsid w:val="0004250C"/>
    <w:rsid w:val="0004270F"/>
    <w:rsid w:val="000428D8"/>
    <w:rsid w:val="00042926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72B"/>
    <w:rsid w:val="00044753"/>
    <w:rsid w:val="000447BF"/>
    <w:rsid w:val="00044B43"/>
    <w:rsid w:val="00044C07"/>
    <w:rsid w:val="0004526E"/>
    <w:rsid w:val="00045313"/>
    <w:rsid w:val="000455F4"/>
    <w:rsid w:val="00045860"/>
    <w:rsid w:val="00045A1B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33"/>
    <w:rsid w:val="000474E7"/>
    <w:rsid w:val="00047546"/>
    <w:rsid w:val="00047715"/>
    <w:rsid w:val="00047965"/>
    <w:rsid w:val="00047A46"/>
    <w:rsid w:val="00047AE9"/>
    <w:rsid w:val="00047C47"/>
    <w:rsid w:val="00047CD9"/>
    <w:rsid w:val="00047E9A"/>
    <w:rsid w:val="00047F33"/>
    <w:rsid w:val="00050006"/>
    <w:rsid w:val="0005060E"/>
    <w:rsid w:val="00050659"/>
    <w:rsid w:val="000509E9"/>
    <w:rsid w:val="00050ADF"/>
    <w:rsid w:val="00050D0C"/>
    <w:rsid w:val="00050D68"/>
    <w:rsid w:val="00050F4F"/>
    <w:rsid w:val="00050F55"/>
    <w:rsid w:val="00050FBF"/>
    <w:rsid w:val="000511D6"/>
    <w:rsid w:val="0005140A"/>
    <w:rsid w:val="0005142B"/>
    <w:rsid w:val="00051528"/>
    <w:rsid w:val="000515FC"/>
    <w:rsid w:val="000516AF"/>
    <w:rsid w:val="0005196D"/>
    <w:rsid w:val="00051FEC"/>
    <w:rsid w:val="000521DF"/>
    <w:rsid w:val="00052412"/>
    <w:rsid w:val="0005242C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EED"/>
    <w:rsid w:val="00052F6B"/>
    <w:rsid w:val="00053167"/>
    <w:rsid w:val="000531E4"/>
    <w:rsid w:val="00053363"/>
    <w:rsid w:val="000533CE"/>
    <w:rsid w:val="00053518"/>
    <w:rsid w:val="000535BC"/>
    <w:rsid w:val="0005362C"/>
    <w:rsid w:val="000537A6"/>
    <w:rsid w:val="00053B82"/>
    <w:rsid w:val="00053C5E"/>
    <w:rsid w:val="00054097"/>
    <w:rsid w:val="00054123"/>
    <w:rsid w:val="000541AB"/>
    <w:rsid w:val="000546E6"/>
    <w:rsid w:val="000547A9"/>
    <w:rsid w:val="00054A28"/>
    <w:rsid w:val="00054AB8"/>
    <w:rsid w:val="00054AF2"/>
    <w:rsid w:val="00054CDB"/>
    <w:rsid w:val="00054CDF"/>
    <w:rsid w:val="00054E1D"/>
    <w:rsid w:val="00054E64"/>
    <w:rsid w:val="00054FF5"/>
    <w:rsid w:val="0005500C"/>
    <w:rsid w:val="0005507A"/>
    <w:rsid w:val="00055180"/>
    <w:rsid w:val="00055219"/>
    <w:rsid w:val="0005523F"/>
    <w:rsid w:val="000553F5"/>
    <w:rsid w:val="000554E0"/>
    <w:rsid w:val="000555F4"/>
    <w:rsid w:val="0005567D"/>
    <w:rsid w:val="000557C2"/>
    <w:rsid w:val="0005591A"/>
    <w:rsid w:val="00055A2F"/>
    <w:rsid w:val="00055A6D"/>
    <w:rsid w:val="00055B53"/>
    <w:rsid w:val="00055C51"/>
    <w:rsid w:val="00055D6F"/>
    <w:rsid w:val="00055D89"/>
    <w:rsid w:val="00056036"/>
    <w:rsid w:val="00056128"/>
    <w:rsid w:val="000564D0"/>
    <w:rsid w:val="00056573"/>
    <w:rsid w:val="000565AB"/>
    <w:rsid w:val="000568D1"/>
    <w:rsid w:val="00056AA2"/>
    <w:rsid w:val="00056B4C"/>
    <w:rsid w:val="00056BCC"/>
    <w:rsid w:val="00056C6D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8F7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B2E"/>
    <w:rsid w:val="00060B5D"/>
    <w:rsid w:val="00060C35"/>
    <w:rsid w:val="00061182"/>
    <w:rsid w:val="000613AE"/>
    <w:rsid w:val="00061605"/>
    <w:rsid w:val="00061749"/>
    <w:rsid w:val="0006187D"/>
    <w:rsid w:val="00061EF9"/>
    <w:rsid w:val="00061FF4"/>
    <w:rsid w:val="000623B9"/>
    <w:rsid w:val="00062579"/>
    <w:rsid w:val="0006257A"/>
    <w:rsid w:val="00062647"/>
    <w:rsid w:val="00062831"/>
    <w:rsid w:val="000628DF"/>
    <w:rsid w:val="000628F0"/>
    <w:rsid w:val="00062AA7"/>
    <w:rsid w:val="00062B1E"/>
    <w:rsid w:val="00062BCC"/>
    <w:rsid w:val="00062CBA"/>
    <w:rsid w:val="000631CA"/>
    <w:rsid w:val="00063338"/>
    <w:rsid w:val="0006334F"/>
    <w:rsid w:val="00063407"/>
    <w:rsid w:val="00063462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977"/>
    <w:rsid w:val="00064AB8"/>
    <w:rsid w:val="00064B0E"/>
    <w:rsid w:val="00064CCC"/>
    <w:rsid w:val="00064E34"/>
    <w:rsid w:val="00065044"/>
    <w:rsid w:val="00065173"/>
    <w:rsid w:val="00065604"/>
    <w:rsid w:val="0006596B"/>
    <w:rsid w:val="000659F6"/>
    <w:rsid w:val="00065A7D"/>
    <w:rsid w:val="00065B6F"/>
    <w:rsid w:val="00065C7D"/>
    <w:rsid w:val="00065DF7"/>
    <w:rsid w:val="00065EEC"/>
    <w:rsid w:val="00065FEE"/>
    <w:rsid w:val="0006621E"/>
    <w:rsid w:val="000666A5"/>
    <w:rsid w:val="00066732"/>
    <w:rsid w:val="000668C2"/>
    <w:rsid w:val="00066AC9"/>
    <w:rsid w:val="00067002"/>
    <w:rsid w:val="000670FD"/>
    <w:rsid w:val="000671DC"/>
    <w:rsid w:val="000671F1"/>
    <w:rsid w:val="0006728C"/>
    <w:rsid w:val="0006731F"/>
    <w:rsid w:val="00067427"/>
    <w:rsid w:val="0006762C"/>
    <w:rsid w:val="00067841"/>
    <w:rsid w:val="00067921"/>
    <w:rsid w:val="0006798F"/>
    <w:rsid w:val="00067A2D"/>
    <w:rsid w:val="00067A72"/>
    <w:rsid w:val="00067A7F"/>
    <w:rsid w:val="00067C08"/>
    <w:rsid w:val="00067CFA"/>
    <w:rsid w:val="00067EB2"/>
    <w:rsid w:val="00067EEF"/>
    <w:rsid w:val="0007032E"/>
    <w:rsid w:val="000703B0"/>
    <w:rsid w:val="0007049E"/>
    <w:rsid w:val="000704A8"/>
    <w:rsid w:val="0007064A"/>
    <w:rsid w:val="000708B9"/>
    <w:rsid w:val="000709DE"/>
    <w:rsid w:val="000709E1"/>
    <w:rsid w:val="00070B8D"/>
    <w:rsid w:val="00070B9F"/>
    <w:rsid w:val="00070C0E"/>
    <w:rsid w:val="00070CB3"/>
    <w:rsid w:val="00070CD5"/>
    <w:rsid w:val="00070FB3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8"/>
    <w:rsid w:val="000720FA"/>
    <w:rsid w:val="0007220A"/>
    <w:rsid w:val="00072569"/>
    <w:rsid w:val="00072578"/>
    <w:rsid w:val="00072734"/>
    <w:rsid w:val="0007277A"/>
    <w:rsid w:val="00072B4A"/>
    <w:rsid w:val="00072B87"/>
    <w:rsid w:val="00072D16"/>
    <w:rsid w:val="00072EA1"/>
    <w:rsid w:val="0007310A"/>
    <w:rsid w:val="00073364"/>
    <w:rsid w:val="000736F6"/>
    <w:rsid w:val="00073723"/>
    <w:rsid w:val="000737A1"/>
    <w:rsid w:val="000738BC"/>
    <w:rsid w:val="00073922"/>
    <w:rsid w:val="00073B73"/>
    <w:rsid w:val="00073BD5"/>
    <w:rsid w:val="00073CCA"/>
    <w:rsid w:val="00073FD1"/>
    <w:rsid w:val="000741AE"/>
    <w:rsid w:val="00074367"/>
    <w:rsid w:val="000743E4"/>
    <w:rsid w:val="00074474"/>
    <w:rsid w:val="00074879"/>
    <w:rsid w:val="0007494B"/>
    <w:rsid w:val="000749CF"/>
    <w:rsid w:val="00074B26"/>
    <w:rsid w:val="00074B5D"/>
    <w:rsid w:val="00074C79"/>
    <w:rsid w:val="00074CD4"/>
    <w:rsid w:val="00074F68"/>
    <w:rsid w:val="00074F95"/>
    <w:rsid w:val="0007506A"/>
    <w:rsid w:val="0007509A"/>
    <w:rsid w:val="000750BB"/>
    <w:rsid w:val="000751FC"/>
    <w:rsid w:val="00075228"/>
    <w:rsid w:val="00075271"/>
    <w:rsid w:val="000755C1"/>
    <w:rsid w:val="000756A0"/>
    <w:rsid w:val="000757D4"/>
    <w:rsid w:val="000759F5"/>
    <w:rsid w:val="00075A4D"/>
    <w:rsid w:val="00075BF4"/>
    <w:rsid w:val="000760AE"/>
    <w:rsid w:val="0007676B"/>
    <w:rsid w:val="000768BB"/>
    <w:rsid w:val="00076A9C"/>
    <w:rsid w:val="00076B52"/>
    <w:rsid w:val="00076B6F"/>
    <w:rsid w:val="00076BA6"/>
    <w:rsid w:val="00076BF8"/>
    <w:rsid w:val="00076D6D"/>
    <w:rsid w:val="00076D8F"/>
    <w:rsid w:val="00076E99"/>
    <w:rsid w:val="00076F1E"/>
    <w:rsid w:val="000770BF"/>
    <w:rsid w:val="000770F5"/>
    <w:rsid w:val="000771A0"/>
    <w:rsid w:val="000773FE"/>
    <w:rsid w:val="0007750A"/>
    <w:rsid w:val="00077872"/>
    <w:rsid w:val="0007791B"/>
    <w:rsid w:val="00077959"/>
    <w:rsid w:val="00077B8D"/>
    <w:rsid w:val="00077BDA"/>
    <w:rsid w:val="00077BDB"/>
    <w:rsid w:val="00077FBE"/>
    <w:rsid w:val="00080172"/>
    <w:rsid w:val="000801CD"/>
    <w:rsid w:val="00080299"/>
    <w:rsid w:val="000802A8"/>
    <w:rsid w:val="000802B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3CF"/>
    <w:rsid w:val="0008154D"/>
    <w:rsid w:val="000817CC"/>
    <w:rsid w:val="00081859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71"/>
    <w:rsid w:val="00082277"/>
    <w:rsid w:val="0008240B"/>
    <w:rsid w:val="00082479"/>
    <w:rsid w:val="000824EA"/>
    <w:rsid w:val="00082819"/>
    <w:rsid w:val="0008282B"/>
    <w:rsid w:val="00082889"/>
    <w:rsid w:val="000829EF"/>
    <w:rsid w:val="00082B25"/>
    <w:rsid w:val="00082C68"/>
    <w:rsid w:val="00082CFC"/>
    <w:rsid w:val="00082D5E"/>
    <w:rsid w:val="00082DDD"/>
    <w:rsid w:val="00082E9A"/>
    <w:rsid w:val="00083138"/>
    <w:rsid w:val="00083198"/>
    <w:rsid w:val="000831A6"/>
    <w:rsid w:val="000832C1"/>
    <w:rsid w:val="0008342F"/>
    <w:rsid w:val="00083550"/>
    <w:rsid w:val="00083674"/>
    <w:rsid w:val="000836DA"/>
    <w:rsid w:val="00083CB2"/>
    <w:rsid w:val="00083FE1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036"/>
    <w:rsid w:val="000850EE"/>
    <w:rsid w:val="00085603"/>
    <w:rsid w:val="00085696"/>
    <w:rsid w:val="000856AA"/>
    <w:rsid w:val="00085B3F"/>
    <w:rsid w:val="00085B82"/>
    <w:rsid w:val="00085E79"/>
    <w:rsid w:val="00085EFD"/>
    <w:rsid w:val="00085F77"/>
    <w:rsid w:val="00086065"/>
    <w:rsid w:val="000862B7"/>
    <w:rsid w:val="00086305"/>
    <w:rsid w:val="00086424"/>
    <w:rsid w:val="00086571"/>
    <w:rsid w:val="0008663B"/>
    <w:rsid w:val="0008666A"/>
    <w:rsid w:val="0008667A"/>
    <w:rsid w:val="00086750"/>
    <w:rsid w:val="0008677C"/>
    <w:rsid w:val="00086A15"/>
    <w:rsid w:val="00086B2B"/>
    <w:rsid w:val="00086DFD"/>
    <w:rsid w:val="00087328"/>
    <w:rsid w:val="0008737E"/>
    <w:rsid w:val="00087382"/>
    <w:rsid w:val="00087719"/>
    <w:rsid w:val="000877BF"/>
    <w:rsid w:val="000878E9"/>
    <w:rsid w:val="00087A7C"/>
    <w:rsid w:val="00087C12"/>
    <w:rsid w:val="00087CCC"/>
    <w:rsid w:val="00087CDA"/>
    <w:rsid w:val="00087DEE"/>
    <w:rsid w:val="00087F7D"/>
    <w:rsid w:val="000901EE"/>
    <w:rsid w:val="00090257"/>
    <w:rsid w:val="00090291"/>
    <w:rsid w:val="000904AB"/>
    <w:rsid w:val="0009067B"/>
    <w:rsid w:val="00090893"/>
    <w:rsid w:val="00090961"/>
    <w:rsid w:val="000909D2"/>
    <w:rsid w:val="000909D9"/>
    <w:rsid w:val="00090AD7"/>
    <w:rsid w:val="00090B5B"/>
    <w:rsid w:val="00090B61"/>
    <w:rsid w:val="00090E15"/>
    <w:rsid w:val="00090E2A"/>
    <w:rsid w:val="00091036"/>
    <w:rsid w:val="000910A2"/>
    <w:rsid w:val="0009128E"/>
    <w:rsid w:val="000912AA"/>
    <w:rsid w:val="00091329"/>
    <w:rsid w:val="0009137D"/>
    <w:rsid w:val="00091394"/>
    <w:rsid w:val="0009140A"/>
    <w:rsid w:val="0009160C"/>
    <w:rsid w:val="00091710"/>
    <w:rsid w:val="00091855"/>
    <w:rsid w:val="0009186F"/>
    <w:rsid w:val="00091870"/>
    <w:rsid w:val="000919AA"/>
    <w:rsid w:val="00091C23"/>
    <w:rsid w:val="00091C93"/>
    <w:rsid w:val="00091EBA"/>
    <w:rsid w:val="000921A8"/>
    <w:rsid w:val="000923E4"/>
    <w:rsid w:val="000926D8"/>
    <w:rsid w:val="0009275A"/>
    <w:rsid w:val="0009285C"/>
    <w:rsid w:val="0009297B"/>
    <w:rsid w:val="00092A1B"/>
    <w:rsid w:val="00092E12"/>
    <w:rsid w:val="00093069"/>
    <w:rsid w:val="00093105"/>
    <w:rsid w:val="00093154"/>
    <w:rsid w:val="000933EE"/>
    <w:rsid w:val="00093506"/>
    <w:rsid w:val="0009360A"/>
    <w:rsid w:val="000936EA"/>
    <w:rsid w:val="00093B90"/>
    <w:rsid w:val="00093BB5"/>
    <w:rsid w:val="00093C6D"/>
    <w:rsid w:val="00093CB6"/>
    <w:rsid w:val="00093E57"/>
    <w:rsid w:val="00093E7F"/>
    <w:rsid w:val="00093FDF"/>
    <w:rsid w:val="00094873"/>
    <w:rsid w:val="00094899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797"/>
    <w:rsid w:val="00095824"/>
    <w:rsid w:val="000958B3"/>
    <w:rsid w:val="000958F4"/>
    <w:rsid w:val="00095914"/>
    <w:rsid w:val="000959BA"/>
    <w:rsid w:val="00095A2E"/>
    <w:rsid w:val="00095A3C"/>
    <w:rsid w:val="00095C22"/>
    <w:rsid w:val="00095D2C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C3C"/>
    <w:rsid w:val="00096D02"/>
    <w:rsid w:val="00096D5F"/>
    <w:rsid w:val="00096FB4"/>
    <w:rsid w:val="00097196"/>
    <w:rsid w:val="00097201"/>
    <w:rsid w:val="00097275"/>
    <w:rsid w:val="000974B8"/>
    <w:rsid w:val="000976CD"/>
    <w:rsid w:val="0009785B"/>
    <w:rsid w:val="00097951"/>
    <w:rsid w:val="000A00B8"/>
    <w:rsid w:val="000A0113"/>
    <w:rsid w:val="000A01AC"/>
    <w:rsid w:val="000A02C1"/>
    <w:rsid w:val="000A034C"/>
    <w:rsid w:val="000A060F"/>
    <w:rsid w:val="000A089B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2118"/>
    <w:rsid w:val="000A2194"/>
    <w:rsid w:val="000A22A0"/>
    <w:rsid w:val="000A22BC"/>
    <w:rsid w:val="000A243E"/>
    <w:rsid w:val="000A24EA"/>
    <w:rsid w:val="000A2571"/>
    <w:rsid w:val="000A27E4"/>
    <w:rsid w:val="000A2B03"/>
    <w:rsid w:val="000A2C48"/>
    <w:rsid w:val="000A305B"/>
    <w:rsid w:val="000A317A"/>
    <w:rsid w:val="000A33D2"/>
    <w:rsid w:val="000A35DF"/>
    <w:rsid w:val="000A35E8"/>
    <w:rsid w:val="000A39EB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ACC"/>
    <w:rsid w:val="000A4AF1"/>
    <w:rsid w:val="000A4B19"/>
    <w:rsid w:val="000A4BEC"/>
    <w:rsid w:val="000A4C6B"/>
    <w:rsid w:val="000A4D5B"/>
    <w:rsid w:val="000A4D73"/>
    <w:rsid w:val="000A5250"/>
    <w:rsid w:val="000A525A"/>
    <w:rsid w:val="000A5457"/>
    <w:rsid w:val="000A54CF"/>
    <w:rsid w:val="000A5569"/>
    <w:rsid w:val="000A568B"/>
    <w:rsid w:val="000A56F3"/>
    <w:rsid w:val="000A588E"/>
    <w:rsid w:val="000A58BA"/>
    <w:rsid w:val="000A59FD"/>
    <w:rsid w:val="000A5ADD"/>
    <w:rsid w:val="000A5BE3"/>
    <w:rsid w:val="000A5C70"/>
    <w:rsid w:val="000A5DC2"/>
    <w:rsid w:val="000A5DD2"/>
    <w:rsid w:val="000A5FBD"/>
    <w:rsid w:val="000A627B"/>
    <w:rsid w:val="000A6303"/>
    <w:rsid w:val="000A6374"/>
    <w:rsid w:val="000A646A"/>
    <w:rsid w:val="000A64B3"/>
    <w:rsid w:val="000A6859"/>
    <w:rsid w:val="000A6E29"/>
    <w:rsid w:val="000A6ED3"/>
    <w:rsid w:val="000A7090"/>
    <w:rsid w:val="000A7154"/>
    <w:rsid w:val="000A7204"/>
    <w:rsid w:val="000A7222"/>
    <w:rsid w:val="000A7681"/>
    <w:rsid w:val="000A76A7"/>
    <w:rsid w:val="000A7773"/>
    <w:rsid w:val="000A792C"/>
    <w:rsid w:val="000A799E"/>
    <w:rsid w:val="000A7ACC"/>
    <w:rsid w:val="000A7B25"/>
    <w:rsid w:val="000A7EB1"/>
    <w:rsid w:val="000B0078"/>
    <w:rsid w:val="000B02F6"/>
    <w:rsid w:val="000B0334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523"/>
    <w:rsid w:val="000B16B8"/>
    <w:rsid w:val="000B179F"/>
    <w:rsid w:val="000B17C1"/>
    <w:rsid w:val="000B1985"/>
    <w:rsid w:val="000B1D15"/>
    <w:rsid w:val="000B1DA3"/>
    <w:rsid w:val="000B1DCB"/>
    <w:rsid w:val="000B1E22"/>
    <w:rsid w:val="000B1ED5"/>
    <w:rsid w:val="000B2052"/>
    <w:rsid w:val="000B211A"/>
    <w:rsid w:val="000B21B6"/>
    <w:rsid w:val="000B21E4"/>
    <w:rsid w:val="000B220E"/>
    <w:rsid w:val="000B23AB"/>
    <w:rsid w:val="000B24AA"/>
    <w:rsid w:val="000B27E5"/>
    <w:rsid w:val="000B27F9"/>
    <w:rsid w:val="000B28CE"/>
    <w:rsid w:val="000B297E"/>
    <w:rsid w:val="000B2A7E"/>
    <w:rsid w:val="000B2B04"/>
    <w:rsid w:val="000B2B65"/>
    <w:rsid w:val="000B2DC7"/>
    <w:rsid w:val="000B2DC9"/>
    <w:rsid w:val="000B321E"/>
    <w:rsid w:val="000B32E0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29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6043"/>
    <w:rsid w:val="000B6102"/>
    <w:rsid w:val="000B6479"/>
    <w:rsid w:val="000B6529"/>
    <w:rsid w:val="000B6639"/>
    <w:rsid w:val="000B6645"/>
    <w:rsid w:val="000B67D6"/>
    <w:rsid w:val="000B68A4"/>
    <w:rsid w:val="000B68E9"/>
    <w:rsid w:val="000B6937"/>
    <w:rsid w:val="000B6BA4"/>
    <w:rsid w:val="000B6C33"/>
    <w:rsid w:val="000B6DED"/>
    <w:rsid w:val="000B72EE"/>
    <w:rsid w:val="000B74BA"/>
    <w:rsid w:val="000B75C3"/>
    <w:rsid w:val="000B7602"/>
    <w:rsid w:val="000B78AC"/>
    <w:rsid w:val="000B7B9B"/>
    <w:rsid w:val="000B7CE4"/>
    <w:rsid w:val="000B7D0D"/>
    <w:rsid w:val="000B7DA8"/>
    <w:rsid w:val="000B7DD1"/>
    <w:rsid w:val="000B7EBD"/>
    <w:rsid w:val="000B7FC6"/>
    <w:rsid w:val="000C04E0"/>
    <w:rsid w:val="000C056A"/>
    <w:rsid w:val="000C070B"/>
    <w:rsid w:val="000C0F42"/>
    <w:rsid w:val="000C1140"/>
    <w:rsid w:val="000C1393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7E5"/>
    <w:rsid w:val="000C1803"/>
    <w:rsid w:val="000C1950"/>
    <w:rsid w:val="000C198C"/>
    <w:rsid w:val="000C1994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763"/>
    <w:rsid w:val="000C3998"/>
    <w:rsid w:val="000C3A5D"/>
    <w:rsid w:val="000C3B0B"/>
    <w:rsid w:val="000C3C0D"/>
    <w:rsid w:val="000C40FF"/>
    <w:rsid w:val="000C44EE"/>
    <w:rsid w:val="000C46CB"/>
    <w:rsid w:val="000C48A3"/>
    <w:rsid w:val="000C48E4"/>
    <w:rsid w:val="000C4C8C"/>
    <w:rsid w:val="000C4D35"/>
    <w:rsid w:val="000C4EDA"/>
    <w:rsid w:val="000C4F23"/>
    <w:rsid w:val="000C4F69"/>
    <w:rsid w:val="000C5045"/>
    <w:rsid w:val="000C505C"/>
    <w:rsid w:val="000C50F4"/>
    <w:rsid w:val="000C51AB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906"/>
    <w:rsid w:val="000C5BD3"/>
    <w:rsid w:val="000C5D4D"/>
    <w:rsid w:val="000C5F7C"/>
    <w:rsid w:val="000C6071"/>
    <w:rsid w:val="000C60A0"/>
    <w:rsid w:val="000C62F7"/>
    <w:rsid w:val="000C63C2"/>
    <w:rsid w:val="000C6509"/>
    <w:rsid w:val="000C6591"/>
    <w:rsid w:val="000C6730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6F24"/>
    <w:rsid w:val="000C71EF"/>
    <w:rsid w:val="000C7240"/>
    <w:rsid w:val="000C72E1"/>
    <w:rsid w:val="000C7414"/>
    <w:rsid w:val="000C754B"/>
    <w:rsid w:val="000C7555"/>
    <w:rsid w:val="000C7572"/>
    <w:rsid w:val="000C7771"/>
    <w:rsid w:val="000C777C"/>
    <w:rsid w:val="000C7883"/>
    <w:rsid w:val="000C78ED"/>
    <w:rsid w:val="000C7AD2"/>
    <w:rsid w:val="000C7B05"/>
    <w:rsid w:val="000C7B28"/>
    <w:rsid w:val="000C7B60"/>
    <w:rsid w:val="000C7B7F"/>
    <w:rsid w:val="000C7C51"/>
    <w:rsid w:val="000C7C96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87"/>
    <w:rsid w:val="000D0CD4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ABF"/>
    <w:rsid w:val="000D1B1A"/>
    <w:rsid w:val="000D1D07"/>
    <w:rsid w:val="000D1DCC"/>
    <w:rsid w:val="000D2024"/>
    <w:rsid w:val="000D2054"/>
    <w:rsid w:val="000D20FE"/>
    <w:rsid w:val="000D2247"/>
    <w:rsid w:val="000D235F"/>
    <w:rsid w:val="000D23E3"/>
    <w:rsid w:val="000D259D"/>
    <w:rsid w:val="000D263C"/>
    <w:rsid w:val="000D2792"/>
    <w:rsid w:val="000D29F7"/>
    <w:rsid w:val="000D2AC8"/>
    <w:rsid w:val="000D2B35"/>
    <w:rsid w:val="000D2BC5"/>
    <w:rsid w:val="000D2C1D"/>
    <w:rsid w:val="000D2D30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4D8"/>
    <w:rsid w:val="000D4762"/>
    <w:rsid w:val="000D477C"/>
    <w:rsid w:val="000D482B"/>
    <w:rsid w:val="000D483C"/>
    <w:rsid w:val="000D4964"/>
    <w:rsid w:val="000D4B49"/>
    <w:rsid w:val="000D4E4A"/>
    <w:rsid w:val="000D4EEC"/>
    <w:rsid w:val="000D4FD2"/>
    <w:rsid w:val="000D5155"/>
    <w:rsid w:val="000D5163"/>
    <w:rsid w:val="000D52F6"/>
    <w:rsid w:val="000D56A2"/>
    <w:rsid w:val="000D56FE"/>
    <w:rsid w:val="000D57A9"/>
    <w:rsid w:val="000D5A30"/>
    <w:rsid w:val="000D5CBE"/>
    <w:rsid w:val="000D5D55"/>
    <w:rsid w:val="000D5D73"/>
    <w:rsid w:val="000D5E57"/>
    <w:rsid w:val="000D61EF"/>
    <w:rsid w:val="000D6611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6FF8"/>
    <w:rsid w:val="000D73AA"/>
    <w:rsid w:val="000D74D6"/>
    <w:rsid w:val="000D751E"/>
    <w:rsid w:val="000D7654"/>
    <w:rsid w:val="000D7879"/>
    <w:rsid w:val="000D7919"/>
    <w:rsid w:val="000D79DA"/>
    <w:rsid w:val="000D7AC9"/>
    <w:rsid w:val="000D7E5E"/>
    <w:rsid w:val="000E017B"/>
    <w:rsid w:val="000E0185"/>
    <w:rsid w:val="000E025C"/>
    <w:rsid w:val="000E0356"/>
    <w:rsid w:val="000E0362"/>
    <w:rsid w:val="000E0435"/>
    <w:rsid w:val="000E0795"/>
    <w:rsid w:val="000E0985"/>
    <w:rsid w:val="000E0CE3"/>
    <w:rsid w:val="000E0DB7"/>
    <w:rsid w:val="000E0E7E"/>
    <w:rsid w:val="000E11C0"/>
    <w:rsid w:val="000E11F3"/>
    <w:rsid w:val="000E145A"/>
    <w:rsid w:val="000E1481"/>
    <w:rsid w:val="000E1A24"/>
    <w:rsid w:val="000E1A50"/>
    <w:rsid w:val="000E1B95"/>
    <w:rsid w:val="000E210A"/>
    <w:rsid w:val="000E2360"/>
    <w:rsid w:val="000E2499"/>
    <w:rsid w:val="000E24A9"/>
    <w:rsid w:val="000E274C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05"/>
    <w:rsid w:val="000E3AEE"/>
    <w:rsid w:val="000E3B30"/>
    <w:rsid w:val="000E3C0E"/>
    <w:rsid w:val="000E3D11"/>
    <w:rsid w:val="000E3DFC"/>
    <w:rsid w:val="000E3F09"/>
    <w:rsid w:val="000E43A4"/>
    <w:rsid w:val="000E450B"/>
    <w:rsid w:val="000E4529"/>
    <w:rsid w:val="000E4612"/>
    <w:rsid w:val="000E4630"/>
    <w:rsid w:val="000E4755"/>
    <w:rsid w:val="000E475B"/>
    <w:rsid w:val="000E485A"/>
    <w:rsid w:val="000E48B1"/>
    <w:rsid w:val="000E4A37"/>
    <w:rsid w:val="000E4B82"/>
    <w:rsid w:val="000E4E14"/>
    <w:rsid w:val="000E4E57"/>
    <w:rsid w:val="000E518C"/>
    <w:rsid w:val="000E519E"/>
    <w:rsid w:val="000E51BA"/>
    <w:rsid w:val="000E549B"/>
    <w:rsid w:val="000E54F8"/>
    <w:rsid w:val="000E5595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5E94"/>
    <w:rsid w:val="000E6092"/>
    <w:rsid w:val="000E6199"/>
    <w:rsid w:val="000E6595"/>
    <w:rsid w:val="000E67CF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331"/>
    <w:rsid w:val="000F03F7"/>
    <w:rsid w:val="000F04DF"/>
    <w:rsid w:val="000F04E8"/>
    <w:rsid w:val="000F050A"/>
    <w:rsid w:val="000F0783"/>
    <w:rsid w:val="000F085F"/>
    <w:rsid w:val="000F0950"/>
    <w:rsid w:val="000F0A88"/>
    <w:rsid w:val="000F0D2D"/>
    <w:rsid w:val="000F0F83"/>
    <w:rsid w:val="000F112E"/>
    <w:rsid w:val="000F1260"/>
    <w:rsid w:val="000F136C"/>
    <w:rsid w:val="000F14D9"/>
    <w:rsid w:val="000F1528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0F"/>
    <w:rsid w:val="000F24C0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50F"/>
    <w:rsid w:val="000F40F2"/>
    <w:rsid w:val="000F41EB"/>
    <w:rsid w:val="000F42AB"/>
    <w:rsid w:val="000F4444"/>
    <w:rsid w:val="000F456D"/>
    <w:rsid w:val="000F45B4"/>
    <w:rsid w:val="000F468E"/>
    <w:rsid w:val="000F46C0"/>
    <w:rsid w:val="000F4880"/>
    <w:rsid w:val="000F48A9"/>
    <w:rsid w:val="000F4933"/>
    <w:rsid w:val="000F498E"/>
    <w:rsid w:val="000F4CCA"/>
    <w:rsid w:val="000F4D86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B6"/>
    <w:rsid w:val="000F5830"/>
    <w:rsid w:val="000F5B02"/>
    <w:rsid w:val="000F5B67"/>
    <w:rsid w:val="000F5BB8"/>
    <w:rsid w:val="000F5D4D"/>
    <w:rsid w:val="000F5DA5"/>
    <w:rsid w:val="000F5E5C"/>
    <w:rsid w:val="000F5F38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6FB9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708"/>
    <w:rsid w:val="001007CB"/>
    <w:rsid w:val="0010080E"/>
    <w:rsid w:val="0010081A"/>
    <w:rsid w:val="0010089C"/>
    <w:rsid w:val="001008C6"/>
    <w:rsid w:val="001009A5"/>
    <w:rsid w:val="001009A8"/>
    <w:rsid w:val="00100A36"/>
    <w:rsid w:val="00100A71"/>
    <w:rsid w:val="00100BB0"/>
    <w:rsid w:val="00100E0F"/>
    <w:rsid w:val="00100FCA"/>
    <w:rsid w:val="00100FFB"/>
    <w:rsid w:val="00101351"/>
    <w:rsid w:val="0010138D"/>
    <w:rsid w:val="001013BD"/>
    <w:rsid w:val="001013F6"/>
    <w:rsid w:val="001015B8"/>
    <w:rsid w:val="00101805"/>
    <w:rsid w:val="00101C0A"/>
    <w:rsid w:val="00101F95"/>
    <w:rsid w:val="00102016"/>
    <w:rsid w:val="001020C6"/>
    <w:rsid w:val="00102417"/>
    <w:rsid w:val="001024D9"/>
    <w:rsid w:val="001025FB"/>
    <w:rsid w:val="0010268B"/>
    <w:rsid w:val="0010291B"/>
    <w:rsid w:val="001029E9"/>
    <w:rsid w:val="00102A0C"/>
    <w:rsid w:val="00102BC1"/>
    <w:rsid w:val="00102D65"/>
    <w:rsid w:val="00102D8D"/>
    <w:rsid w:val="00102EEF"/>
    <w:rsid w:val="00103087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3F9"/>
    <w:rsid w:val="00104556"/>
    <w:rsid w:val="001045A8"/>
    <w:rsid w:val="0010468F"/>
    <w:rsid w:val="0010473D"/>
    <w:rsid w:val="00104786"/>
    <w:rsid w:val="001047B8"/>
    <w:rsid w:val="0010493D"/>
    <w:rsid w:val="00104B27"/>
    <w:rsid w:val="00104B7F"/>
    <w:rsid w:val="001051B0"/>
    <w:rsid w:val="00105240"/>
    <w:rsid w:val="001053A1"/>
    <w:rsid w:val="001055C8"/>
    <w:rsid w:val="0010563A"/>
    <w:rsid w:val="00105756"/>
    <w:rsid w:val="001058D4"/>
    <w:rsid w:val="001058D5"/>
    <w:rsid w:val="0010590B"/>
    <w:rsid w:val="00105BAD"/>
    <w:rsid w:val="00105CDE"/>
    <w:rsid w:val="00105D38"/>
    <w:rsid w:val="00105E55"/>
    <w:rsid w:val="001060D9"/>
    <w:rsid w:val="00106215"/>
    <w:rsid w:val="00106420"/>
    <w:rsid w:val="0010648E"/>
    <w:rsid w:val="001064FE"/>
    <w:rsid w:val="0010669B"/>
    <w:rsid w:val="001066F9"/>
    <w:rsid w:val="001068A4"/>
    <w:rsid w:val="00106A13"/>
    <w:rsid w:val="00106B9A"/>
    <w:rsid w:val="00106C74"/>
    <w:rsid w:val="00106CC6"/>
    <w:rsid w:val="00106D2A"/>
    <w:rsid w:val="00106D47"/>
    <w:rsid w:val="00106E99"/>
    <w:rsid w:val="00107110"/>
    <w:rsid w:val="0010712E"/>
    <w:rsid w:val="001071F8"/>
    <w:rsid w:val="001072BC"/>
    <w:rsid w:val="00107667"/>
    <w:rsid w:val="0010792D"/>
    <w:rsid w:val="00107961"/>
    <w:rsid w:val="001079CF"/>
    <w:rsid w:val="00107A80"/>
    <w:rsid w:val="00107BAA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BF1"/>
    <w:rsid w:val="00110C90"/>
    <w:rsid w:val="00110DA8"/>
    <w:rsid w:val="00110EDD"/>
    <w:rsid w:val="00110F59"/>
    <w:rsid w:val="00111024"/>
    <w:rsid w:val="0011125D"/>
    <w:rsid w:val="00111317"/>
    <w:rsid w:val="001114DD"/>
    <w:rsid w:val="00111535"/>
    <w:rsid w:val="00111581"/>
    <w:rsid w:val="0011174A"/>
    <w:rsid w:val="00111A2C"/>
    <w:rsid w:val="00111C47"/>
    <w:rsid w:val="00111E52"/>
    <w:rsid w:val="00111E8E"/>
    <w:rsid w:val="00112131"/>
    <w:rsid w:val="0011239B"/>
    <w:rsid w:val="00112514"/>
    <w:rsid w:val="001127A2"/>
    <w:rsid w:val="00112A73"/>
    <w:rsid w:val="00112D90"/>
    <w:rsid w:val="00112E08"/>
    <w:rsid w:val="00112F02"/>
    <w:rsid w:val="001130E2"/>
    <w:rsid w:val="001132A8"/>
    <w:rsid w:val="001133D9"/>
    <w:rsid w:val="001133E0"/>
    <w:rsid w:val="001134F2"/>
    <w:rsid w:val="00113521"/>
    <w:rsid w:val="00113710"/>
    <w:rsid w:val="00113AB2"/>
    <w:rsid w:val="00113B7A"/>
    <w:rsid w:val="00113BDA"/>
    <w:rsid w:val="00113CD0"/>
    <w:rsid w:val="00113ED6"/>
    <w:rsid w:val="0011412F"/>
    <w:rsid w:val="00114171"/>
    <w:rsid w:val="001141EE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289"/>
    <w:rsid w:val="00115516"/>
    <w:rsid w:val="00115693"/>
    <w:rsid w:val="00115716"/>
    <w:rsid w:val="00115763"/>
    <w:rsid w:val="00115848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D5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BFC"/>
    <w:rsid w:val="00120CA2"/>
    <w:rsid w:val="00121180"/>
    <w:rsid w:val="001212DC"/>
    <w:rsid w:val="0012181F"/>
    <w:rsid w:val="00121908"/>
    <w:rsid w:val="0012197C"/>
    <w:rsid w:val="00121A7D"/>
    <w:rsid w:val="00121C84"/>
    <w:rsid w:val="00121D13"/>
    <w:rsid w:val="00121D77"/>
    <w:rsid w:val="00122056"/>
    <w:rsid w:val="001220AD"/>
    <w:rsid w:val="0012221B"/>
    <w:rsid w:val="0012235E"/>
    <w:rsid w:val="00122384"/>
    <w:rsid w:val="001224C0"/>
    <w:rsid w:val="001226CB"/>
    <w:rsid w:val="001226ED"/>
    <w:rsid w:val="0012290A"/>
    <w:rsid w:val="00122974"/>
    <w:rsid w:val="00122A63"/>
    <w:rsid w:val="00122AF0"/>
    <w:rsid w:val="00122DF9"/>
    <w:rsid w:val="00122FEC"/>
    <w:rsid w:val="001230EA"/>
    <w:rsid w:val="0012332B"/>
    <w:rsid w:val="00123386"/>
    <w:rsid w:val="0012344E"/>
    <w:rsid w:val="0012347B"/>
    <w:rsid w:val="001234CC"/>
    <w:rsid w:val="00123502"/>
    <w:rsid w:val="00123C62"/>
    <w:rsid w:val="00123CC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89E"/>
    <w:rsid w:val="00124A35"/>
    <w:rsid w:val="00124DC6"/>
    <w:rsid w:val="00125025"/>
    <w:rsid w:val="00125451"/>
    <w:rsid w:val="00125667"/>
    <w:rsid w:val="001256D1"/>
    <w:rsid w:val="001259F3"/>
    <w:rsid w:val="00125A1B"/>
    <w:rsid w:val="00125AA4"/>
    <w:rsid w:val="00125AC2"/>
    <w:rsid w:val="00125AD2"/>
    <w:rsid w:val="0012621D"/>
    <w:rsid w:val="001264E8"/>
    <w:rsid w:val="0012660E"/>
    <w:rsid w:val="00126834"/>
    <w:rsid w:val="00126924"/>
    <w:rsid w:val="00126B4A"/>
    <w:rsid w:val="00126BFD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27E8F"/>
    <w:rsid w:val="00127F99"/>
    <w:rsid w:val="00130003"/>
    <w:rsid w:val="0013003C"/>
    <w:rsid w:val="001301C9"/>
    <w:rsid w:val="001303D6"/>
    <w:rsid w:val="001304D4"/>
    <w:rsid w:val="00130507"/>
    <w:rsid w:val="00130530"/>
    <w:rsid w:val="00130877"/>
    <w:rsid w:val="001308E7"/>
    <w:rsid w:val="001309D7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827"/>
    <w:rsid w:val="00131866"/>
    <w:rsid w:val="001318AF"/>
    <w:rsid w:val="00131908"/>
    <w:rsid w:val="00131ACE"/>
    <w:rsid w:val="00131B40"/>
    <w:rsid w:val="00131C2A"/>
    <w:rsid w:val="00131D20"/>
    <w:rsid w:val="00131F12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FBE"/>
    <w:rsid w:val="00134230"/>
    <w:rsid w:val="001342E6"/>
    <w:rsid w:val="00134312"/>
    <w:rsid w:val="0013439F"/>
    <w:rsid w:val="001344D8"/>
    <w:rsid w:val="0013454B"/>
    <w:rsid w:val="001345DD"/>
    <w:rsid w:val="00134799"/>
    <w:rsid w:val="001348B5"/>
    <w:rsid w:val="00134A4A"/>
    <w:rsid w:val="00134D1C"/>
    <w:rsid w:val="0013505C"/>
    <w:rsid w:val="00135394"/>
    <w:rsid w:val="001353F4"/>
    <w:rsid w:val="00135462"/>
    <w:rsid w:val="00135593"/>
    <w:rsid w:val="0013585F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837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6CA"/>
    <w:rsid w:val="001409EF"/>
    <w:rsid w:val="00140CDB"/>
    <w:rsid w:val="00140CFD"/>
    <w:rsid w:val="00140F70"/>
    <w:rsid w:val="0014106D"/>
    <w:rsid w:val="00141181"/>
    <w:rsid w:val="001411D7"/>
    <w:rsid w:val="001413B6"/>
    <w:rsid w:val="001413E6"/>
    <w:rsid w:val="00141455"/>
    <w:rsid w:val="00141516"/>
    <w:rsid w:val="00141542"/>
    <w:rsid w:val="001416A1"/>
    <w:rsid w:val="0014190A"/>
    <w:rsid w:val="00141D06"/>
    <w:rsid w:val="00141DC1"/>
    <w:rsid w:val="00141EDB"/>
    <w:rsid w:val="0014246A"/>
    <w:rsid w:val="001425AC"/>
    <w:rsid w:val="001425C4"/>
    <w:rsid w:val="001426D8"/>
    <w:rsid w:val="0014290F"/>
    <w:rsid w:val="00142962"/>
    <w:rsid w:val="00142964"/>
    <w:rsid w:val="001429DB"/>
    <w:rsid w:val="00142AD7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D9"/>
    <w:rsid w:val="00143A3E"/>
    <w:rsid w:val="00143A5A"/>
    <w:rsid w:val="00143AEF"/>
    <w:rsid w:val="00143AF6"/>
    <w:rsid w:val="00143D61"/>
    <w:rsid w:val="00143E37"/>
    <w:rsid w:val="00143E52"/>
    <w:rsid w:val="00143E9E"/>
    <w:rsid w:val="00143EA8"/>
    <w:rsid w:val="00144104"/>
    <w:rsid w:val="00144465"/>
    <w:rsid w:val="00144466"/>
    <w:rsid w:val="0014448B"/>
    <w:rsid w:val="0014490A"/>
    <w:rsid w:val="001449A4"/>
    <w:rsid w:val="00144A8F"/>
    <w:rsid w:val="00144C3A"/>
    <w:rsid w:val="001451C6"/>
    <w:rsid w:val="001452EC"/>
    <w:rsid w:val="0014535D"/>
    <w:rsid w:val="00145365"/>
    <w:rsid w:val="001453DD"/>
    <w:rsid w:val="00145896"/>
    <w:rsid w:val="00145E9E"/>
    <w:rsid w:val="00145EC5"/>
    <w:rsid w:val="0014603B"/>
    <w:rsid w:val="00146071"/>
    <w:rsid w:val="00146201"/>
    <w:rsid w:val="001462D9"/>
    <w:rsid w:val="001463D6"/>
    <w:rsid w:val="001464FF"/>
    <w:rsid w:val="0014665D"/>
    <w:rsid w:val="00146E28"/>
    <w:rsid w:val="00146F18"/>
    <w:rsid w:val="00147188"/>
    <w:rsid w:val="00147321"/>
    <w:rsid w:val="001474C3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AF4"/>
    <w:rsid w:val="00150B51"/>
    <w:rsid w:val="00150B6F"/>
    <w:rsid w:val="00150CE8"/>
    <w:rsid w:val="00150E04"/>
    <w:rsid w:val="00150E35"/>
    <w:rsid w:val="00150E7E"/>
    <w:rsid w:val="00150E9E"/>
    <w:rsid w:val="00150F43"/>
    <w:rsid w:val="00150FD2"/>
    <w:rsid w:val="00151078"/>
    <w:rsid w:val="001512A1"/>
    <w:rsid w:val="00151412"/>
    <w:rsid w:val="00151491"/>
    <w:rsid w:val="0015156C"/>
    <w:rsid w:val="0015156F"/>
    <w:rsid w:val="0015176A"/>
    <w:rsid w:val="00151918"/>
    <w:rsid w:val="00151B9A"/>
    <w:rsid w:val="00151BF0"/>
    <w:rsid w:val="00151DB5"/>
    <w:rsid w:val="00151DF6"/>
    <w:rsid w:val="00151E83"/>
    <w:rsid w:val="00151F69"/>
    <w:rsid w:val="0015242D"/>
    <w:rsid w:val="00152465"/>
    <w:rsid w:val="00152C3C"/>
    <w:rsid w:val="00152CEE"/>
    <w:rsid w:val="00152E0C"/>
    <w:rsid w:val="00152E77"/>
    <w:rsid w:val="0015308E"/>
    <w:rsid w:val="00153350"/>
    <w:rsid w:val="001536EE"/>
    <w:rsid w:val="001539D6"/>
    <w:rsid w:val="00153CCB"/>
    <w:rsid w:val="00153E03"/>
    <w:rsid w:val="00153ED9"/>
    <w:rsid w:val="001540A2"/>
    <w:rsid w:val="001541CD"/>
    <w:rsid w:val="00154248"/>
    <w:rsid w:val="001542A4"/>
    <w:rsid w:val="0015447F"/>
    <w:rsid w:val="0015452B"/>
    <w:rsid w:val="0015455B"/>
    <w:rsid w:val="0015462E"/>
    <w:rsid w:val="00154717"/>
    <w:rsid w:val="00154820"/>
    <w:rsid w:val="0015483A"/>
    <w:rsid w:val="0015483E"/>
    <w:rsid w:val="00154898"/>
    <w:rsid w:val="0015498F"/>
    <w:rsid w:val="00154A1F"/>
    <w:rsid w:val="00154A2F"/>
    <w:rsid w:val="00154C4C"/>
    <w:rsid w:val="00154E30"/>
    <w:rsid w:val="00154F02"/>
    <w:rsid w:val="00155028"/>
    <w:rsid w:val="0015508B"/>
    <w:rsid w:val="00155113"/>
    <w:rsid w:val="00155177"/>
    <w:rsid w:val="001556FB"/>
    <w:rsid w:val="00155701"/>
    <w:rsid w:val="00155763"/>
    <w:rsid w:val="001557D2"/>
    <w:rsid w:val="001558B2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48"/>
    <w:rsid w:val="001560DB"/>
    <w:rsid w:val="00156358"/>
    <w:rsid w:val="0015653A"/>
    <w:rsid w:val="0015663A"/>
    <w:rsid w:val="0015684B"/>
    <w:rsid w:val="001569B1"/>
    <w:rsid w:val="00156CA7"/>
    <w:rsid w:val="00156D0B"/>
    <w:rsid w:val="00156DCD"/>
    <w:rsid w:val="00156F48"/>
    <w:rsid w:val="00156F79"/>
    <w:rsid w:val="00156FB8"/>
    <w:rsid w:val="001570C2"/>
    <w:rsid w:val="00157294"/>
    <w:rsid w:val="00157383"/>
    <w:rsid w:val="0015752F"/>
    <w:rsid w:val="0015754A"/>
    <w:rsid w:val="001575C2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7E1"/>
    <w:rsid w:val="001618AC"/>
    <w:rsid w:val="001618C8"/>
    <w:rsid w:val="00161D96"/>
    <w:rsid w:val="00161E68"/>
    <w:rsid w:val="0016205E"/>
    <w:rsid w:val="00162145"/>
    <w:rsid w:val="0016240B"/>
    <w:rsid w:val="001624C2"/>
    <w:rsid w:val="00162565"/>
    <w:rsid w:val="001625E1"/>
    <w:rsid w:val="00162965"/>
    <w:rsid w:val="001629AF"/>
    <w:rsid w:val="00162C67"/>
    <w:rsid w:val="00162D12"/>
    <w:rsid w:val="00163036"/>
    <w:rsid w:val="001630A9"/>
    <w:rsid w:val="0016320E"/>
    <w:rsid w:val="00163212"/>
    <w:rsid w:val="00163230"/>
    <w:rsid w:val="0016325D"/>
    <w:rsid w:val="00163441"/>
    <w:rsid w:val="0016344E"/>
    <w:rsid w:val="00163689"/>
    <w:rsid w:val="001636DE"/>
    <w:rsid w:val="00163791"/>
    <w:rsid w:val="001637B2"/>
    <w:rsid w:val="0016389F"/>
    <w:rsid w:val="001638BD"/>
    <w:rsid w:val="001638E0"/>
    <w:rsid w:val="00163CB0"/>
    <w:rsid w:val="00163F97"/>
    <w:rsid w:val="00164302"/>
    <w:rsid w:val="001643C3"/>
    <w:rsid w:val="001644D3"/>
    <w:rsid w:val="0016454D"/>
    <w:rsid w:val="0016454E"/>
    <w:rsid w:val="001646A1"/>
    <w:rsid w:val="00164786"/>
    <w:rsid w:val="00164A14"/>
    <w:rsid w:val="00164B76"/>
    <w:rsid w:val="00164C28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5E4"/>
    <w:rsid w:val="00166945"/>
    <w:rsid w:val="00166ABD"/>
    <w:rsid w:val="00166EDF"/>
    <w:rsid w:val="00166F5B"/>
    <w:rsid w:val="00166FC0"/>
    <w:rsid w:val="00167055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13B"/>
    <w:rsid w:val="001701C6"/>
    <w:rsid w:val="001702E8"/>
    <w:rsid w:val="00170330"/>
    <w:rsid w:val="00170447"/>
    <w:rsid w:val="001708BE"/>
    <w:rsid w:val="001708EA"/>
    <w:rsid w:val="001709FE"/>
    <w:rsid w:val="00170CA0"/>
    <w:rsid w:val="00170E71"/>
    <w:rsid w:val="001711A1"/>
    <w:rsid w:val="001711C6"/>
    <w:rsid w:val="0017127F"/>
    <w:rsid w:val="0017147F"/>
    <w:rsid w:val="001714C6"/>
    <w:rsid w:val="001714C8"/>
    <w:rsid w:val="00171723"/>
    <w:rsid w:val="00171D5A"/>
    <w:rsid w:val="00171FE3"/>
    <w:rsid w:val="001720EC"/>
    <w:rsid w:val="001720F4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1C"/>
    <w:rsid w:val="00173180"/>
    <w:rsid w:val="001731E9"/>
    <w:rsid w:val="001731F0"/>
    <w:rsid w:val="00173349"/>
    <w:rsid w:val="00173366"/>
    <w:rsid w:val="001735E9"/>
    <w:rsid w:val="00173809"/>
    <w:rsid w:val="00173855"/>
    <w:rsid w:val="00173940"/>
    <w:rsid w:val="0017399E"/>
    <w:rsid w:val="00173A3F"/>
    <w:rsid w:val="00173D09"/>
    <w:rsid w:val="00173DF9"/>
    <w:rsid w:val="001743DB"/>
    <w:rsid w:val="00174461"/>
    <w:rsid w:val="0017457F"/>
    <w:rsid w:val="001745B5"/>
    <w:rsid w:val="001745BF"/>
    <w:rsid w:val="00174761"/>
    <w:rsid w:val="001747FA"/>
    <w:rsid w:val="00174A29"/>
    <w:rsid w:val="00174A41"/>
    <w:rsid w:val="00174A4D"/>
    <w:rsid w:val="00174A94"/>
    <w:rsid w:val="00174BDB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723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8D8"/>
    <w:rsid w:val="00177976"/>
    <w:rsid w:val="0017799E"/>
    <w:rsid w:val="00177E16"/>
    <w:rsid w:val="00177F10"/>
    <w:rsid w:val="00177F42"/>
    <w:rsid w:val="00177F86"/>
    <w:rsid w:val="00177FEF"/>
    <w:rsid w:val="00180074"/>
    <w:rsid w:val="001800AC"/>
    <w:rsid w:val="00180179"/>
    <w:rsid w:val="00180307"/>
    <w:rsid w:val="00180586"/>
    <w:rsid w:val="0018067C"/>
    <w:rsid w:val="001808B8"/>
    <w:rsid w:val="001809B9"/>
    <w:rsid w:val="00180AF1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52"/>
    <w:rsid w:val="00182066"/>
    <w:rsid w:val="0018212C"/>
    <w:rsid w:val="00182139"/>
    <w:rsid w:val="0018214D"/>
    <w:rsid w:val="0018248B"/>
    <w:rsid w:val="00182654"/>
    <w:rsid w:val="00182754"/>
    <w:rsid w:val="0018280D"/>
    <w:rsid w:val="00182A28"/>
    <w:rsid w:val="00182CDE"/>
    <w:rsid w:val="00182D0A"/>
    <w:rsid w:val="00182F2D"/>
    <w:rsid w:val="0018330E"/>
    <w:rsid w:val="0018333F"/>
    <w:rsid w:val="001833BF"/>
    <w:rsid w:val="001835BC"/>
    <w:rsid w:val="001835C2"/>
    <w:rsid w:val="001838BF"/>
    <w:rsid w:val="00183908"/>
    <w:rsid w:val="0018393C"/>
    <w:rsid w:val="0018397D"/>
    <w:rsid w:val="00183BF0"/>
    <w:rsid w:val="00183C49"/>
    <w:rsid w:val="00183CA4"/>
    <w:rsid w:val="00183FB1"/>
    <w:rsid w:val="0018422B"/>
    <w:rsid w:val="00184237"/>
    <w:rsid w:val="001844DD"/>
    <w:rsid w:val="00184562"/>
    <w:rsid w:val="00184574"/>
    <w:rsid w:val="001845CF"/>
    <w:rsid w:val="00184808"/>
    <w:rsid w:val="0018483B"/>
    <w:rsid w:val="00184868"/>
    <w:rsid w:val="0018492C"/>
    <w:rsid w:val="00184C77"/>
    <w:rsid w:val="00184C81"/>
    <w:rsid w:val="00184DA7"/>
    <w:rsid w:val="00184F72"/>
    <w:rsid w:val="00185030"/>
    <w:rsid w:val="00185044"/>
    <w:rsid w:val="00185186"/>
    <w:rsid w:val="00185511"/>
    <w:rsid w:val="001857BB"/>
    <w:rsid w:val="00185892"/>
    <w:rsid w:val="001858B2"/>
    <w:rsid w:val="001858CF"/>
    <w:rsid w:val="00185917"/>
    <w:rsid w:val="00185961"/>
    <w:rsid w:val="00185B57"/>
    <w:rsid w:val="00185BC1"/>
    <w:rsid w:val="00185E0E"/>
    <w:rsid w:val="0018609F"/>
    <w:rsid w:val="0018627A"/>
    <w:rsid w:val="00186334"/>
    <w:rsid w:val="001867A7"/>
    <w:rsid w:val="001868ED"/>
    <w:rsid w:val="0018694B"/>
    <w:rsid w:val="00186958"/>
    <w:rsid w:val="00186AF8"/>
    <w:rsid w:val="00186C87"/>
    <w:rsid w:val="00186F52"/>
    <w:rsid w:val="0018767F"/>
    <w:rsid w:val="0018792C"/>
    <w:rsid w:val="00187BCE"/>
    <w:rsid w:val="00187C7F"/>
    <w:rsid w:val="00187C8C"/>
    <w:rsid w:val="00187D2C"/>
    <w:rsid w:val="00187E08"/>
    <w:rsid w:val="00187E88"/>
    <w:rsid w:val="00187EEA"/>
    <w:rsid w:val="0019049D"/>
    <w:rsid w:val="00190509"/>
    <w:rsid w:val="00190627"/>
    <w:rsid w:val="001907D0"/>
    <w:rsid w:val="001908FE"/>
    <w:rsid w:val="001909BD"/>
    <w:rsid w:val="00190A58"/>
    <w:rsid w:val="00190B74"/>
    <w:rsid w:val="00190BC8"/>
    <w:rsid w:val="00190F21"/>
    <w:rsid w:val="0019113A"/>
    <w:rsid w:val="00191149"/>
    <w:rsid w:val="001911D8"/>
    <w:rsid w:val="0019137E"/>
    <w:rsid w:val="001914E5"/>
    <w:rsid w:val="0019155E"/>
    <w:rsid w:val="001916C2"/>
    <w:rsid w:val="001916D1"/>
    <w:rsid w:val="00191864"/>
    <w:rsid w:val="00191A16"/>
    <w:rsid w:val="00191AC5"/>
    <w:rsid w:val="0019216D"/>
    <w:rsid w:val="001921DC"/>
    <w:rsid w:val="00192316"/>
    <w:rsid w:val="0019233A"/>
    <w:rsid w:val="001928CE"/>
    <w:rsid w:val="001928DC"/>
    <w:rsid w:val="001928F7"/>
    <w:rsid w:val="0019293B"/>
    <w:rsid w:val="00192C44"/>
    <w:rsid w:val="00192D92"/>
    <w:rsid w:val="00192E72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CF"/>
    <w:rsid w:val="00193823"/>
    <w:rsid w:val="00193ACF"/>
    <w:rsid w:val="00193AE0"/>
    <w:rsid w:val="00193B32"/>
    <w:rsid w:val="00193B3B"/>
    <w:rsid w:val="00193BC6"/>
    <w:rsid w:val="00193D16"/>
    <w:rsid w:val="00193E87"/>
    <w:rsid w:val="00193EC2"/>
    <w:rsid w:val="00193FE8"/>
    <w:rsid w:val="0019414C"/>
    <w:rsid w:val="001941F0"/>
    <w:rsid w:val="00194365"/>
    <w:rsid w:val="001946BB"/>
    <w:rsid w:val="00194957"/>
    <w:rsid w:val="00194A2E"/>
    <w:rsid w:val="00194B85"/>
    <w:rsid w:val="00194E1E"/>
    <w:rsid w:val="00194E79"/>
    <w:rsid w:val="00194FB3"/>
    <w:rsid w:val="00195051"/>
    <w:rsid w:val="001951A6"/>
    <w:rsid w:val="0019543F"/>
    <w:rsid w:val="0019544C"/>
    <w:rsid w:val="0019570B"/>
    <w:rsid w:val="00195962"/>
    <w:rsid w:val="00195979"/>
    <w:rsid w:val="00195A24"/>
    <w:rsid w:val="00195BE4"/>
    <w:rsid w:val="00195DC0"/>
    <w:rsid w:val="00195F18"/>
    <w:rsid w:val="00196160"/>
    <w:rsid w:val="001961EC"/>
    <w:rsid w:val="00196215"/>
    <w:rsid w:val="00196317"/>
    <w:rsid w:val="001963DC"/>
    <w:rsid w:val="00196453"/>
    <w:rsid w:val="00196845"/>
    <w:rsid w:val="001968CB"/>
    <w:rsid w:val="00196992"/>
    <w:rsid w:val="00196A3C"/>
    <w:rsid w:val="00196B79"/>
    <w:rsid w:val="00196DB6"/>
    <w:rsid w:val="00196DE3"/>
    <w:rsid w:val="00196F50"/>
    <w:rsid w:val="0019702C"/>
    <w:rsid w:val="001972D7"/>
    <w:rsid w:val="001972FD"/>
    <w:rsid w:val="00197309"/>
    <w:rsid w:val="001975A0"/>
    <w:rsid w:val="001975C8"/>
    <w:rsid w:val="0019773D"/>
    <w:rsid w:val="00197986"/>
    <w:rsid w:val="00197B89"/>
    <w:rsid w:val="00197B93"/>
    <w:rsid w:val="00197DB2"/>
    <w:rsid w:val="00197F85"/>
    <w:rsid w:val="001A0022"/>
    <w:rsid w:val="001A005A"/>
    <w:rsid w:val="001A0328"/>
    <w:rsid w:val="001A0335"/>
    <w:rsid w:val="001A036F"/>
    <w:rsid w:val="001A03EC"/>
    <w:rsid w:val="001A04E8"/>
    <w:rsid w:val="001A05B7"/>
    <w:rsid w:val="001A05F7"/>
    <w:rsid w:val="001A06F4"/>
    <w:rsid w:val="001A0826"/>
    <w:rsid w:val="001A0AB5"/>
    <w:rsid w:val="001A0B51"/>
    <w:rsid w:val="001A0C4D"/>
    <w:rsid w:val="001A0D28"/>
    <w:rsid w:val="001A0E96"/>
    <w:rsid w:val="001A0EA8"/>
    <w:rsid w:val="001A1053"/>
    <w:rsid w:val="001A1272"/>
    <w:rsid w:val="001A1399"/>
    <w:rsid w:val="001A1751"/>
    <w:rsid w:val="001A1A0A"/>
    <w:rsid w:val="001A1AF0"/>
    <w:rsid w:val="001A1BE2"/>
    <w:rsid w:val="001A1CDB"/>
    <w:rsid w:val="001A1F8C"/>
    <w:rsid w:val="001A1FAB"/>
    <w:rsid w:val="001A2049"/>
    <w:rsid w:val="001A2336"/>
    <w:rsid w:val="001A241C"/>
    <w:rsid w:val="001A2691"/>
    <w:rsid w:val="001A2A9C"/>
    <w:rsid w:val="001A2C47"/>
    <w:rsid w:val="001A2EC9"/>
    <w:rsid w:val="001A3247"/>
    <w:rsid w:val="001A3320"/>
    <w:rsid w:val="001A3501"/>
    <w:rsid w:val="001A360F"/>
    <w:rsid w:val="001A3685"/>
    <w:rsid w:val="001A3DBE"/>
    <w:rsid w:val="001A3E20"/>
    <w:rsid w:val="001A4020"/>
    <w:rsid w:val="001A403C"/>
    <w:rsid w:val="001A4093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D9E"/>
    <w:rsid w:val="001A4E3E"/>
    <w:rsid w:val="001A5070"/>
    <w:rsid w:val="001A5302"/>
    <w:rsid w:val="001A583C"/>
    <w:rsid w:val="001A5942"/>
    <w:rsid w:val="001A5A63"/>
    <w:rsid w:val="001A5B77"/>
    <w:rsid w:val="001A5BF7"/>
    <w:rsid w:val="001A5D6C"/>
    <w:rsid w:val="001A5D92"/>
    <w:rsid w:val="001A5FE2"/>
    <w:rsid w:val="001A61AC"/>
    <w:rsid w:val="001A6321"/>
    <w:rsid w:val="001A63EA"/>
    <w:rsid w:val="001A674F"/>
    <w:rsid w:val="001A6909"/>
    <w:rsid w:val="001A6CDD"/>
    <w:rsid w:val="001A6FF0"/>
    <w:rsid w:val="001A7039"/>
    <w:rsid w:val="001A70FC"/>
    <w:rsid w:val="001A7329"/>
    <w:rsid w:val="001A73A7"/>
    <w:rsid w:val="001A73C1"/>
    <w:rsid w:val="001A7454"/>
    <w:rsid w:val="001A7471"/>
    <w:rsid w:val="001A75D5"/>
    <w:rsid w:val="001A7739"/>
    <w:rsid w:val="001A77E1"/>
    <w:rsid w:val="001A783A"/>
    <w:rsid w:val="001A78CE"/>
    <w:rsid w:val="001A7A48"/>
    <w:rsid w:val="001A7AE2"/>
    <w:rsid w:val="001A7BE1"/>
    <w:rsid w:val="001A7D1A"/>
    <w:rsid w:val="001A7D9B"/>
    <w:rsid w:val="001A7FBA"/>
    <w:rsid w:val="001B024C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5F2"/>
    <w:rsid w:val="001B289D"/>
    <w:rsid w:val="001B295A"/>
    <w:rsid w:val="001B2AB6"/>
    <w:rsid w:val="001B2C8E"/>
    <w:rsid w:val="001B2D90"/>
    <w:rsid w:val="001B2D9C"/>
    <w:rsid w:val="001B2DAF"/>
    <w:rsid w:val="001B2E28"/>
    <w:rsid w:val="001B328E"/>
    <w:rsid w:val="001B32BD"/>
    <w:rsid w:val="001B32C9"/>
    <w:rsid w:val="001B3465"/>
    <w:rsid w:val="001B3486"/>
    <w:rsid w:val="001B348D"/>
    <w:rsid w:val="001B3529"/>
    <w:rsid w:val="001B3538"/>
    <w:rsid w:val="001B3681"/>
    <w:rsid w:val="001B37E3"/>
    <w:rsid w:val="001B38B4"/>
    <w:rsid w:val="001B38DA"/>
    <w:rsid w:val="001B3FBE"/>
    <w:rsid w:val="001B40B6"/>
    <w:rsid w:val="001B40E9"/>
    <w:rsid w:val="001B4128"/>
    <w:rsid w:val="001B41D4"/>
    <w:rsid w:val="001B4289"/>
    <w:rsid w:val="001B4333"/>
    <w:rsid w:val="001B4365"/>
    <w:rsid w:val="001B437B"/>
    <w:rsid w:val="001B453A"/>
    <w:rsid w:val="001B4883"/>
    <w:rsid w:val="001B4A80"/>
    <w:rsid w:val="001B4C74"/>
    <w:rsid w:val="001B516A"/>
    <w:rsid w:val="001B51D8"/>
    <w:rsid w:val="001B528B"/>
    <w:rsid w:val="001B552F"/>
    <w:rsid w:val="001B57BC"/>
    <w:rsid w:val="001B58A0"/>
    <w:rsid w:val="001B59BD"/>
    <w:rsid w:val="001B5A73"/>
    <w:rsid w:val="001B5EFB"/>
    <w:rsid w:val="001B5F00"/>
    <w:rsid w:val="001B5FFE"/>
    <w:rsid w:val="001B6037"/>
    <w:rsid w:val="001B6092"/>
    <w:rsid w:val="001B616D"/>
    <w:rsid w:val="001B61ED"/>
    <w:rsid w:val="001B6343"/>
    <w:rsid w:val="001B63C2"/>
    <w:rsid w:val="001B6510"/>
    <w:rsid w:val="001B6759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B7D9C"/>
    <w:rsid w:val="001B7F86"/>
    <w:rsid w:val="001C014A"/>
    <w:rsid w:val="001C0564"/>
    <w:rsid w:val="001C063C"/>
    <w:rsid w:val="001C067A"/>
    <w:rsid w:val="001C080B"/>
    <w:rsid w:val="001C084F"/>
    <w:rsid w:val="001C0854"/>
    <w:rsid w:val="001C0A21"/>
    <w:rsid w:val="001C0B18"/>
    <w:rsid w:val="001C0B92"/>
    <w:rsid w:val="001C10A0"/>
    <w:rsid w:val="001C1168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E5"/>
    <w:rsid w:val="001C397B"/>
    <w:rsid w:val="001C3AE5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F8A"/>
    <w:rsid w:val="001C5111"/>
    <w:rsid w:val="001C55DE"/>
    <w:rsid w:val="001C56F9"/>
    <w:rsid w:val="001C57FC"/>
    <w:rsid w:val="001C589C"/>
    <w:rsid w:val="001C59C0"/>
    <w:rsid w:val="001C5BAF"/>
    <w:rsid w:val="001C5CB1"/>
    <w:rsid w:val="001C5F9D"/>
    <w:rsid w:val="001C6184"/>
    <w:rsid w:val="001C65B4"/>
    <w:rsid w:val="001C65B9"/>
    <w:rsid w:val="001C6696"/>
    <w:rsid w:val="001C679E"/>
    <w:rsid w:val="001C67A1"/>
    <w:rsid w:val="001C67A9"/>
    <w:rsid w:val="001C68BC"/>
    <w:rsid w:val="001C68CE"/>
    <w:rsid w:val="001C69A3"/>
    <w:rsid w:val="001C6A46"/>
    <w:rsid w:val="001C6BEA"/>
    <w:rsid w:val="001C6E9D"/>
    <w:rsid w:val="001C6E9F"/>
    <w:rsid w:val="001C6F94"/>
    <w:rsid w:val="001C714C"/>
    <w:rsid w:val="001C71AB"/>
    <w:rsid w:val="001C72ED"/>
    <w:rsid w:val="001C730E"/>
    <w:rsid w:val="001C7443"/>
    <w:rsid w:val="001C7818"/>
    <w:rsid w:val="001C7AF4"/>
    <w:rsid w:val="001C7CD8"/>
    <w:rsid w:val="001C7EE9"/>
    <w:rsid w:val="001C7FA8"/>
    <w:rsid w:val="001D004E"/>
    <w:rsid w:val="001D00C2"/>
    <w:rsid w:val="001D0130"/>
    <w:rsid w:val="001D015B"/>
    <w:rsid w:val="001D034E"/>
    <w:rsid w:val="001D03EB"/>
    <w:rsid w:val="001D0419"/>
    <w:rsid w:val="001D05BE"/>
    <w:rsid w:val="001D0622"/>
    <w:rsid w:val="001D06BE"/>
    <w:rsid w:val="001D06FF"/>
    <w:rsid w:val="001D0805"/>
    <w:rsid w:val="001D0EC8"/>
    <w:rsid w:val="001D0F91"/>
    <w:rsid w:val="001D0FA2"/>
    <w:rsid w:val="001D10DA"/>
    <w:rsid w:val="001D15B0"/>
    <w:rsid w:val="001D1789"/>
    <w:rsid w:val="001D1864"/>
    <w:rsid w:val="001D1AF5"/>
    <w:rsid w:val="001D1B58"/>
    <w:rsid w:val="001D1D82"/>
    <w:rsid w:val="001D1DCC"/>
    <w:rsid w:val="001D1DFC"/>
    <w:rsid w:val="001D1F91"/>
    <w:rsid w:val="001D224E"/>
    <w:rsid w:val="001D22C1"/>
    <w:rsid w:val="001D238A"/>
    <w:rsid w:val="001D250C"/>
    <w:rsid w:val="001D2574"/>
    <w:rsid w:val="001D25B7"/>
    <w:rsid w:val="001D2652"/>
    <w:rsid w:val="001D2A31"/>
    <w:rsid w:val="001D2D9D"/>
    <w:rsid w:val="001D2FFB"/>
    <w:rsid w:val="001D3014"/>
    <w:rsid w:val="001D31E5"/>
    <w:rsid w:val="001D3214"/>
    <w:rsid w:val="001D33A1"/>
    <w:rsid w:val="001D33B6"/>
    <w:rsid w:val="001D3477"/>
    <w:rsid w:val="001D348F"/>
    <w:rsid w:val="001D3603"/>
    <w:rsid w:val="001D3723"/>
    <w:rsid w:val="001D3B9F"/>
    <w:rsid w:val="001D3C3A"/>
    <w:rsid w:val="001D3C82"/>
    <w:rsid w:val="001D3E14"/>
    <w:rsid w:val="001D3F42"/>
    <w:rsid w:val="001D3F5A"/>
    <w:rsid w:val="001D413C"/>
    <w:rsid w:val="001D417B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02A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0C1"/>
    <w:rsid w:val="001D7445"/>
    <w:rsid w:val="001D779F"/>
    <w:rsid w:val="001D7911"/>
    <w:rsid w:val="001D7D53"/>
    <w:rsid w:val="001D7ED1"/>
    <w:rsid w:val="001D7F5C"/>
    <w:rsid w:val="001D7F7C"/>
    <w:rsid w:val="001E017C"/>
    <w:rsid w:val="001E0223"/>
    <w:rsid w:val="001E0427"/>
    <w:rsid w:val="001E0495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2DC"/>
    <w:rsid w:val="001E13CA"/>
    <w:rsid w:val="001E14BC"/>
    <w:rsid w:val="001E15A7"/>
    <w:rsid w:val="001E15B4"/>
    <w:rsid w:val="001E1630"/>
    <w:rsid w:val="001E19F5"/>
    <w:rsid w:val="001E1AA7"/>
    <w:rsid w:val="001E1AB9"/>
    <w:rsid w:val="001E1C93"/>
    <w:rsid w:val="001E1D45"/>
    <w:rsid w:val="001E1DAB"/>
    <w:rsid w:val="001E203E"/>
    <w:rsid w:val="001E20B0"/>
    <w:rsid w:val="001E21B7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3C7E"/>
    <w:rsid w:val="001E3F91"/>
    <w:rsid w:val="001E401B"/>
    <w:rsid w:val="001E4098"/>
    <w:rsid w:val="001E429A"/>
    <w:rsid w:val="001E4441"/>
    <w:rsid w:val="001E46C4"/>
    <w:rsid w:val="001E4951"/>
    <w:rsid w:val="001E4954"/>
    <w:rsid w:val="001E4BF6"/>
    <w:rsid w:val="001E4DE8"/>
    <w:rsid w:val="001E4F2E"/>
    <w:rsid w:val="001E51D3"/>
    <w:rsid w:val="001E53AE"/>
    <w:rsid w:val="001E53B6"/>
    <w:rsid w:val="001E55A1"/>
    <w:rsid w:val="001E5652"/>
    <w:rsid w:val="001E57EB"/>
    <w:rsid w:val="001E59BD"/>
    <w:rsid w:val="001E5DDB"/>
    <w:rsid w:val="001E6057"/>
    <w:rsid w:val="001E625B"/>
    <w:rsid w:val="001E62EB"/>
    <w:rsid w:val="001E6375"/>
    <w:rsid w:val="001E639A"/>
    <w:rsid w:val="001E653A"/>
    <w:rsid w:val="001E656D"/>
    <w:rsid w:val="001E6575"/>
    <w:rsid w:val="001E68B2"/>
    <w:rsid w:val="001E68D0"/>
    <w:rsid w:val="001E6B18"/>
    <w:rsid w:val="001E6B8C"/>
    <w:rsid w:val="001E6C7C"/>
    <w:rsid w:val="001E6EF3"/>
    <w:rsid w:val="001E6FCA"/>
    <w:rsid w:val="001E7121"/>
    <w:rsid w:val="001E7225"/>
    <w:rsid w:val="001E75B3"/>
    <w:rsid w:val="001E7851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BF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0"/>
    <w:rsid w:val="001F1AC2"/>
    <w:rsid w:val="001F1B35"/>
    <w:rsid w:val="001F1BCE"/>
    <w:rsid w:val="001F1EE8"/>
    <w:rsid w:val="001F1F50"/>
    <w:rsid w:val="001F223B"/>
    <w:rsid w:val="001F2270"/>
    <w:rsid w:val="001F24E7"/>
    <w:rsid w:val="001F2585"/>
    <w:rsid w:val="001F2792"/>
    <w:rsid w:val="001F29B3"/>
    <w:rsid w:val="001F2A86"/>
    <w:rsid w:val="001F2C83"/>
    <w:rsid w:val="001F2E9F"/>
    <w:rsid w:val="001F2F31"/>
    <w:rsid w:val="001F3278"/>
    <w:rsid w:val="001F32C8"/>
    <w:rsid w:val="001F3515"/>
    <w:rsid w:val="001F3669"/>
    <w:rsid w:val="001F36AE"/>
    <w:rsid w:val="001F3778"/>
    <w:rsid w:val="001F3A47"/>
    <w:rsid w:val="001F3CAE"/>
    <w:rsid w:val="001F3F26"/>
    <w:rsid w:val="001F40E4"/>
    <w:rsid w:val="001F4500"/>
    <w:rsid w:val="001F4929"/>
    <w:rsid w:val="001F4CDD"/>
    <w:rsid w:val="001F4D6C"/>
    <w:rsid w:val="001F4E06"/>
    <w:rsid w:val="001F4EF8"/>
    <w:rsid w:val="001F5134"/>
    <w:rsid w:val="001F51B6"/>
    <w:rsid w:val="001F5316"/>
    <w:rsid w:val="001F541F"/>
    <w:rsid w:val="001F5424"/>
    <w:rsid w:val="001F5477"/>
    <w:rsid w:val="001F563A"/>
    <w:rsid w:val="001F57C3"/>
    <w:rsid w:val="001F57FF"/>
    <w:rsid w:val="001F5890"/>
    <w:rsid w:val="001F5945"/>
    <w:rsid w:val="001F59EB"/>
    <w:rsid w:val="001F5A3A"/>
    <w:rsid w:val="001F5A52"/>
    <w:rsid w:val="001F5B22"/>
    <w:rsid w:val="001F5CC3"/>
    <w:rsid w:val="001F5D3C"/>
    <w:rsid w:val="001F6042"/>
    <w:rsid w:val="001F605B"/>
    <w:rsid w:val="001F608B"/>
    <w:rsid w:val="001F625F"/>
    <w:rsid w:val="001F6363"/>
    <w:rsid w:val="001F6579"/>
    <w:rsid w:val="001F65D9"/>
    <w:rsid w:val="001F67D2"/>
    <w:rsid w:val="001F6B47"/>
    <w:rsid w:val="001F6BBC"/>
    <w:rsid w:val="001F6BBD"/>
    <w:rsid w:val="001F6F76"/>
    <w:rsid w:val="001F70C6"/>
    <w:rsid w:val="001F718E"/>
    <w:rsid w:val="001F74A2"/>
    <w:rsid w:val="001F763B"/>
    <w:rsid w:val="001F7A82"/>
    <w:rsid w:val="001F7B7F"/>
    <w:rsid w:val="001F7CC5"/>
    <w:rsid w:val="001F7D56"/>
    <w:rsid w:val="001F7DDE"/>
    <w:rsid w:val="002004F0"/>
    <w:rsid w:val="0020056C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E6"/>
    <w:rsid w:val="00200FF4"/>
    <w:rsid w:val="0020149A"/>
    <w:rsid w:val="002017A3"/>
    <w:rsid w:val="002018B9"/>
    <w:rsid w:val="00201951"/>
    <w:rsid w:val="002019EE"/>
    <w:rsid w:val="002019EF"/>
    <w:rsid w:val="00201A53"/>
    <w:rsid w:val="00201B9A"/>
    <w:rsid w:val="00201CA4"/>
    <w:rsid w:val="00201CB3"/>
    <w:rsid w:val="00201E96"/>
    <w:rsid w:val="00201EFF"/>
    <w:rsid w:val="00202190"/>
    <w:rsid w:val="002022EA"/>
    <w:rsid w:val="002022EC"/>
    <w:rsid w:val="00202388"/>
    <w:rsid w:val="0020238B"/>
    <w:rsid w:val="0020247E"/>
    <w:rsid w:val="00202497"/>
    <w:rsid w:val="00202582"/>
    <w:rsid w:val="0020278C"/>
    <w:rsid w:val="00202866"/>
    <w:rsid w:val="00202C29"/>
    <w:rsid w:val="00202C6A"/>
    <w:rsid w:val="00202EB0"/>
    <w:rsid w:val="00202FF6"/>
    <w:rsid w:val="00203326"/>
    <w:rsid w:val="00203533"/>
    <w:rsid w:val="0020359C"/>
    <w:rsid w:val="00203682"/>
    <w:rsid w:val="002038C3"/>
    <w:rsid w:val="00203903"/>
    <w:rsid w:val="002039D5"/>
    <w:rsid w:val="00203BF0"/>
    <w:rsid w:val="00203D67"/>
    <w:rsid w:val="00203E26"/>
    <w:rsid w:val="00204028"/>
    <w:rsid w:val="00204195"/>
    <w:rsid w:val="002041EC"/>
    <w:rsid w:val="0020425E"/>
    <w:rsid w:val="00204273"/>
    <w:rsid w:val="002042E4"/>
    <w:rsid w:val="002047C7"/>
    <w:rsid w:val="002048ED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63A"/>
    <w:rsid w:val="00205710"/>
    <w:rsid w:val="00205821"/>
    <w:rsid w:val="00205878"/>
    <w:rsid w:val="002058EF"/>
    <w:rsid w:val="00205BA7"/>
    <w:rsid w:val="00205CFE"/>
    <w:rsid w:val="00205E22"/>
    <w:rsid w:val="00205EEE"/>
    <w:rsid w:val="00205F99"/>
    <w:rsid w:val="0020634C"/>
    <w:rsid w:val="0020634F"/>
    <w:rsid w:val="002063CE"/>
    <w:rsid w:val="002065E2"/>
    <w:rsid w:val="002066C0"/>
    <w:rsid w:val="0020687E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56"/>
    <w:rsid w:val="002073FA"/>
    <w:rsid w:val="002074EC"/>
    <w:rsid w:val="00207785"/>
    <w:rsid w:val="0020782C"/>
    <w:rsid w:val="0020784D"/>
    <w:rsid w:val="002078E2"/>
    <w:rsid w:val="00207AD5"/>
    <w:rsid w:val="00207B0D"/>
    <w:rsid w:val="00207B5F"/>
    <w:rsid w:val="00207C54"/>
    <w:rsid w:val="00207DD2"/>
    <w:rsid w:val="00207ED0"/>
    <w:rsid w:val="00210480"/>
    <w:rsid w:val="00210556"/>
    <w:rsid w:val="002106C7"/>
    <w:rsid w:val="002108AB"/>
    <w:rsid w:val="00210B84"/>
    <w:rsid w:val="00210D0B"/>
    <w:rsid w:val="00210D34"/>
    <w:rsid w:val="00210D73"/>
    <w:rsid w:val="00210D74"/>
    <w:rsid w:val="00210E8C"/>
    <w:rsid w:val="00210F13"/>
    <w:rsid w:val="00210F94"/>
    <w:rsid w:val="0021105C"/>
    <w:rsid w:val="002110B0"/>
    <w:rsid w:val="00211110"/>
    <w:rsid w:val="00211273"/>
    <w:rsid w:val="002112FC"/>
    <w:rsid w:val="00211483"/>
    <w:rsid w:val="00211525"/>
    <w:rsid w:val="0021181B"/>
    <w:rsid w:val="00211831"/>
    <w:rsid w:val="0021183C"/>
    <w:rsid w:val="002119BA"/>
    <w:rsid w:val="00211C80"/>
    <w:rsid w:val="00211C88"/>
    <w:rsid w:val="00211EEA"/>
    <w:rsid w:val="00211F79"/>
    <w:rsid w:val="00212083"/>
    <w:rsid w:val="002120DD"/>
    <w:rsid w:val="00212293"/>
    <w:rsid w:val="002122B4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2BB"/>
    <w:rsid w:val="002134A7"/>
    <w:rsid w:val="00213559"/>
    <w:rsid w:val="0021361D"/>
    <w:rsid w:val="00213629"/>
    <w:rsid w:val="002139A1"/>
    <w:rsid w:val="002139D0"/>
    <w:rsid w:val="00213AD6"/>
    <w:rsid w:val="00213CFB"/>
    <w:rsid w:val="00213E59"/>
    <w:rsid w:val="00213F5E"/>
    <w:rsid w:val="0021406C"/>
    <w:rsid w:val="0021438E"/>
    <w:rsid w:val="002143D9"/>
    <w:rsid w:val="0021442C"/>
    <w:rsid w:val="0021449D"/>
    <w:rsid w:val="00214597"/>
    <w:rsid w:val="0021469C"/>
    <w:rsid w:val="00214723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6E5"/>
    <w:rsid w:val="00215ABE"/>
    <w:rsid w:val="00215D31"/>
    <w:rsid w:val="002160CB"/>
    <w:rsid w:val="0021633C"/>
    <w:rsid w:val="0021645F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4D0"/>
    <w:rsid w:val="002175B6"/>
    <w:rsid w:val="0021769C"/>
    <w:rsid w:val="002176A9"/>
    <w:rsid w:val="002177D1"/>
    <w:rsid w:val="002179BD"/>
    <w:rsid w:val="00217A38"/>
    <w:rsid w:val="00217B7F"/>
    <w:rsid w:val="00217C2D"/>
    <w:rsid w:val="002201AC"/>
    <w:rsid w:val="0022023D"/>
    <w:rsid w:val="00220418"/>
    <w:rsid w:val="00220529"/>
    <w:rsid w:val="00220547"/>
    <w:rsid w:val="002207C2"/>
    <w:rsid w:val="0022087F"/>
    <w:rsid w:val="002208E7"/>
    <w:rsid w:val="002208F9"/>
    <w:rsid w:val="00220A6E"/>
    <w:rsid w:val="00220AC0"/>
    <w:rsid w:val="00220AE8"/>
    <w:rsid w:val="00220B40"/>
    <w:rsid w:val="00220C2D"/>
    <w:rsid w:val="00220CAF"/>
    <w:rsid w:val="00220CDE"/>
    <w:rsid w:val="00220E24"/>
    <w:rsid w:val="00220FC6"/>
    <w:rsid w:val="002210F3"/>
    <w:rsid w:val="002212C7"/>
    <w:rsid w:val="00221314"/>
    <w:rsid w:val="002213CE"/>
    <w:rsid w:val="002216B5"/>
    <w:rsid w:val="00221812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E48"/>
    <w:rsid w:val="00222E56"/>
    <w:rsid w:val="00222F31"/>
    <w:rsid w:val="00222F43"/>
    <w:rsid w:val="002232B6"/>
    <w:rsid w:val="00223409"/>
    <w:rsid w:val="0022386C"/>
    <w:rsid w:val="002238E8"/>
    <w:rsid w:val="0022391A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504"/>
    <w:rsid w:val="00224705"/>
    <w:rsid w:val="002248C5"/>
    <w:rsid w:val="00224927"/>
    <w:rsid w:val="00224941"/>
    <w:rsid w:val="00224A74"/>
    <w:rsid w:val="00224ABE"/>
    <w:rsid w:val="00224C98"/>
    <w:rsid w:val="002255DD"/>
    <w:rsid w:val="00225807"/>
    <w:rsid w:val="00225993"/>
    <w:rsid w:val="00225A62"/>
    <w:rsid w:val="00225C42"/>
    <w:rsid w:val="0022602C"/>
    <w:rsid w:val="0022619F"/>
    <w:rsid w:val="00226461"/>
    <w:rsid w:val="002267CF"/>
    <w:rsid w:val="0022682E"/>
    <w:rsid w:val="002268C9"/>
    <w:rsid w:val="00226A2B"/>
    <w:rsid w:val="00226A88"/>
    <w:rsid w:val="00226C35"/>
    <w:rsid w:val="00226CA0"/>
    <w:rsid w:val="00226E05"/>
    <w:rsid w:val="00226E40"/>
    <w:rsid w:val="00227073"/>
    <w:rsid w:val="00227094"/>
    <w:rsid w:val="0022715E"/>
    <w:rsid w:val="002271B6"/>
    <w:rsid w:val="0022724F"/>
    <w:rsid w:val="00227259"/>
    <w:rsid w:val="0022729B"/>
    <w:rsid w:val="002273E4"/>
    <w:rsid w:val="00227939"/>
    <w:rsid w:val="00227A18"/>
    <w:rsid w:val="00227AF9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477"/>
    <w:rsid w:val="0023050A"/>
    <w:rsid w:val="00230BBF"/>
    <w:rsid w:val="00230C20"/>
    <w:rsid w:val="0023105D"/>
    <w:rsid w:val="00231188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24"/>
    <w:rsid w:val="0023219D"/>
    <w:rsid w:val="002323E3"/>
    <w:rsid w:val="0023245C"/>
    <w:rsid w:val="002327C3"/>
    <w:rsid w:val="00232953"/>
    <w:rsid w:val="00232AC0"/>
    <w:rsid w:val="00232F53"/>
    <w:rsid w:val="002332D6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3F8F"/>
    <w:rsid w:val="00234108"/>
    <w:rsid w:val="0023417B"/>
    <w:rsid w:val="00234819"/>
    <w:rsid w:val="0023490C"/>
    <w:rsid w:val="00234967"/>
    <w:rsid w:val="00234B0B"/>
    <w:rsid w:val="00234E71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5E08"/>
    <w:rsid w:val="002360A8"/>
    <w:rsid w:val="00236205"/>
    <w:rsid w:val="00236340"/>
    <w:rsid w:val="002364AE"/>
    <w:rsid w:val="00236614"/>
    <w:rsid w:val="00236A5B"/>
    <w:rsid w:val="00236D30"/>
    <w:rsid w:val="00236DE1"/>
    <w:rsid w:val="00236E72"/>
    <w:rsid w:val="002374A0"/>
    <w:rsid w:val="00237A0E"/>
    <w:rsid w:val="00237BBC"/>
    <w:rsid w:val="00237BC4"/>
    <w:rsid w:val="00237C0A"/>
    <w:rsid w:val="00237CC2"/>
    <w:rsid w:val="00237D7C"/>
    <w:rsid w:val="00237EA3"/>
    <w:rsid w:val="00237EE6"/>
    <w:rsid w:val="00240134"/>
    <w:rsid w:val="00240239"/>
    <w:rsid w:val="00240279"/>
    <w:rsid w:val="00240423"/>
    <w:rsid w:val="002405E9"/>
    <w:rsid w:val="0024075F"/>
    <w:rsid w:val="00240837"/>
    <w:rsid w:val="00240A9D"/>
    <w:rsid w:val="00240AD6"/>
    <w:rsid w:val="00240B20"/>
    <w:rsid w:val="00240BED"/>
    <w:rsid w:val="00240D23"/>
    <w:rsid w:val="00240D25"/>
    <w:rsid w:val="00240DCC"/>
    <w:rsid w:val="00240E3E"/>
    <w:rsid w:val="00240EC3"/>
    <w:rsid w:val="002411A6"/>
    <w:rsid w:val="002412C1"/>
    <w:rsid w:val="00241346"/>
    <w:rsid w:val="00241488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D9E"/>
    <w:rsid w:val="00241DCC"/>
    <w:rsid w:val="00242156"/>
    <w:rsid w:val="002422B2"/>
    <w:rsid w:val="002422FF"/>
    <w:rsid w:val="0024256E"/>
    <w:rsid w:val="00242573"/>
    <w:rsid w:val="00242821"/>
    <w:rsid w:val="00242845"/>
    <w:rsid w:val="0024284E"/>
    <w:rsid w:val="00242AE0"/>
    <w:rsid w:val="00242B5B"/>
    <w:rsid w:val="00242E34"/>
    <w:rsid w:val="00242F57"/>
    <w:rsid w:val="00242F81"/>
    <w:rsid w:val="00243094"/>
    <w:rsid w:val="0024309D"/>
    <w:rsid w:val="0024329A"/>
    <w:rsid w:val="002433F1"/>
    <w:rsid w:val="002434A6"/>
    <w:rsid w:val="00243806"/>
    <w:rsid w:val="00243A93"/>
    <w:rsid w:val="00243DC7"/>
    <w:rsid w:val="002442DE"/>
    <w:rsid w:val="00244901"/>
    <w:rsid w:val="0024493A"/>
    <w:rsid w:val="002449BE"/>
    <w:rsid w:val="00244B57"/>
    <w:rsid w:val="00244BBF"/>
    <w:rsid w:val="00244D0B"/>
    <w:rsid w:val="00244D87"/>
    <w:rsid w:val="00244DBF"/>
    <w:rsid w:val="00244FE5"/>
    <w:rsid w:val="00245095"/>
    <w:rsid w:val="002452BB"/>
    <w:rsid w:val="0024531D"/>
    <w:rsid w:val="0024547B"/>
    <w:rsid w:val="00245498"/>
    <w:rsid w:val="00245623"/>
    <w:rsid w:val="00245817"/>
    <w:rsid w:val="0024582C"/>
    <w:rsid w:val="0024583B"/>
    <w:rsid w:val="00245A2D"/>
    <w:rsid w:val="00245C5A"/>
    <w:rsid w:val="00245CF0"/>
    <w:rsid w:val="00245EC7"/>
    <w:rsid w:val="0024609C"/>
    <w:rsid w:val="0024613B"/>
    <w:rsid w:val="00246151"/>
    <w:rsid w:val="00246254"/>
    <w:rsid w:val="00246261"/>
    <w:rsid w:val="002466BE"/>
    <w:rsid w:val="00246A15"/>
    <w:rsid w:val="00246A42"/>
    <w:rsid w:val="00246AB0"/>
    <w:rsid w:val="00246B95"/>
    <w:rsid w:val="00246CE3"/>
    <w:rsid w:val="00246E73"/>
    <w:rsid w:val="00246EB8"/>
    <w:rsid w:val="0024700C"/>
    <w:rsid w:val="00247157"/>
    <w:rsid w:val="00247556"/>
    <w:rsid w:val="00247609"/>
    <w:rsid w:val="00247B20"/>
    <w:rsid w:val="00247BFC"/>
    <w:rsid w:val="00247E94"/>
    <w:rsid w:val="00247F7B"/>
    <w:rsid w:val="00250015"/>
    <w:rsid w:val="0025008B"/>
    <w:rsid w:val="002503E2"/>
    <w:rsid w:val="002504E8"/>
    <w:rsid w:val="0025066B"/>
    <w:rsid w:val="002509DC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34"/>
    <w:rsid w:val="00251D49"/>
    <w:rsid w:val="00251DBD"/>
    <w:rsid w:val="00251E0B"/>
    <w:rsid w:val="00251E19"/>
    <w:rsid w:val="00252102"/>
    <w:rsid w:val="002521E9"/>
    <w:rsid w:val="002522A9"/>
    <w:rsid w:val="002522E5"/>
    <w:rsid w:val="002523FE"/>
    <w:rsid w:val="002525A3"/>
    <w:rsid w:val="00252718"/>
    <w:rsid w:val="00252719"/>
    <w:rsid w:val="00252853"/>
    <w:rsid w:val="002528AC"/>
    <w:rsid w:val="0025299F"/>
    <w:rsid w:val="00252A5B"/>
    <w:rsid w:val="00252D0F"/>
    <w:rsid w:val="00252E58"/>
    <w:rsid w:val="00252F7E"/>
    <w:rsid w:val="0025307F"/>
    <w:rsid w:val="002531E3"/>
    <w:rsid w:val="00253329"/>
    <w:rsid w:val="002534FD"/>
    <w:rsid w:val="00253540"/>
    <w:rsid w:val="0025359A"/>
    <w:rsid w:val="0025363D"/>
    <w:rsid w:val="002536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C4"/>
    <w:rsid w:val="002547DC"/>
    <w:rsid w:val="00254818"/>
    <w:rsid w:val="00254912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B58"/>
    <w:rsid w:val="00255B98"/>
    <w:rsid w:val="00255C39"/>
    <w:rsid w:val="00255E06"/>
    <w:rsid w:val="00255F1C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D6C"/>
    <w:rsid w:val="00256E44"/>
    <w:rsid w:val="00256F0D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57EC5"/>
    <w:rsid w:val="00260012"/>
    <w:rsid w:val="002602DA"/>
    <w:rsid w:val="00260324"/>
    <w:rsid w:val="0026048E"/>
    <w:rsid w:val="00260569"/>
    <w:rsid w:val="002606E2"/>
    <w:rsid w:val="00260737"/>
    <w:rsid w:val="0026084A"/>
    <w:rsid w:val="00260995"/>
    <w:rsid w:val="00260A7E"/>
    <w:rsid w:val="00260BDD"/>
    <w:rsid w:val="00260C6B"/>
    <w:rsid w:val="00260D2B"/>
    <w:rsid w:val="00260D5B"/>
    <w:rsid w:val="00260EAD"/>
    <w:rsid w:val="00260FD6"/>
    <w:rsid w:val="002610C2"/>
    <w:rsid w:val="0026165B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599"/>
    <w:rsid w:val="0026390A"/>
    <w:rsid w:val="00263B72"/>
    <w:rsid w:val="00263D30"/>
    <w:rsid w:val="00263EA3"/>
    <w:rsid w:val="00263EA7"/>
    <w:rsid w:val="00263EEA"/>
    <w:rsid w:val="00263EFB"/>
    <w:rsid w:val="00263F4C"/>
    <w:rsid w:val="00264047"/>
    <w:rsid w:val="002644C3"/>
    <w:rsid w:val="0026466C"/>
    <w:rsid w:val="002647D1"/>
    <w:rsid w:val="002648B8"/>
    <w:rsid w:val="0026493A"/>
    <w:rsid w:val="00264982"/>
    <w:rsid w:val="00264BA8"/>
    <w:rsid w:val="00264BC9"/>
    <w:rsid w:val="00264C04"/>
    <w:rsid w:val="00264C1B"/>
    <w:rsid w:val="00265089"/>
    <w:rsid w:val="00265158"/>
    <w:rsid w:val="00265525"/>
    <w:rsid w:val="00265619"/>
    <w:rsid w:val="002656DD"/>
    <w:rsid w:val="002659BF"/>
    <w:rsid w:val="00265CB1"/>
    <w:rsid w:val="00265DA3"/>
    <w:rsid w:val="00265EAA"/>
    <w:rsid w:val="002660FB"/>
    <w:rsid w:val="00266133"/>
    <w:rsid w:val="002662DB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278"/>
    <w:rsid w:val="002704AF"/>
    <w:rsid w:val="00270567"/>
    <w:rsid w:val="00270625"/>
    <w:rsid w:val="00270681"/>
    <w:rsid w:val="00270B18"/>
    <w:rsid w:val="00270BC3"/>
    <w:rsid w:val="00270E21"/>
    <w:rsid w:val="00271211"/>
    <w:rsid w:val="0027129E"/>
    <w:rsid w:val="002714DF"/>
    <w:rsid w:val="002715F7"/>
    <w:rsid w:val="0027173B"/>
    <w:rsid w:val="002717BC"/>
    <w:rsid w:val="00271871"/>
    <w:rsid w:val="00271A25"/>
    <w:rsid w:val="00271A75"/>
    <w:rsid w:val="00271ABE"/>
    <w:rsid w:val="00271AC4"/>
    <w:rsid w:val="00271B77"/>
    <w:rsid w:val="00271BEE"/>
    <w:rsid w:val="00271D31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81A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452"/>
    <w:rsid w:val="0027345E"/>
    <w:rsid w:val="0027357F"/>
    <w:rsid w:val="00273590"/>
    <w:rsid w:val="002737A8"/>
    <w:rsid w:val="002737FF"/>
    <w:rsid w:val="0027393F"/>
    <w:rsid w:val="0027427D"/>
    <w:rsid w:val="00274492"/>
    <w:rsid w:val="00274688"/>
    <w:rsid w:val="0027488D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6A"/>
    <w:rsid w:val="00275E7E"/>
    <w:rsid w:val="00275E9A"/>
    <w:rsid w:val="00275EDE"/>
    <w:rsid w:val="002761D6"/>
    <w:rsid w:val="00276372"/>
    <w:rsid w:val="00276521"/>
    <w:rsid w:val="00276543"/>
    <w:rsid w:val="00276713"/>
    <w:rsid w:val="00276886"/>
    <w:rsid w:val="00276B62"/>
    <w:rsid w:val="00276BCD"/>
    <w:rsid w:val="00276EE7"/>
    <w:rsid w:val="0027700A"/>
    <w:rsid w:val="002770C0"/>
    <w:rsid w:val="00277121"/>
    <w:rsid w:val="0027722A"/>
    <w:rsid w:val="0027749D"/>
    <w:rsid w:val="002775EE"/>
    <w:rsid w:val="0027796D"/>
    <w:rsid w:val="00277A69"/>
    <w:rsid w:val="00277A8D"/>
    <w:rsid w:val="00277ACF"/>
    <w:rsid w:val="00277CAB"/>
    <w:rsid w:val="00277CAD"/>
    <w:rsid w:val="00277E7A"/>
    <w:rsid w:val="0028001B"/>
    <w:rsid w:val="002800F4"/>
    <w:rsid w:val="00280266"/>
    <w:rsid w:val="00280500"/>
    <w:rsid w:val="00280739"/>
    <w:rsid w:val="00280760"/>
    <w:rsid w:val="002809F5"/>
    <w:rsid w:val="00280A9F"/>
    <w:rsid w:val="00280ABE"/>
    <w:rsid w:val="00280B32"/>
    <w:rsid w:val="00280BE6"/>
    <w:rsid w:val="00280DAD"/>
    <w:rsid w:val="00280F33"/>
    <w:rsid w:val="00281062"/>
    <w:rsid w:val="0028112F"/>
    <w:rsid w:val="00281186"/>
    <w:rsid w:val="002811F4"/>
    <w:rsid w:val="002814B9"/>
    <w:rsid w:val="002817C9"/>
    <w:rsid w:val="00281ACA"/>
    <w:rsid w:val="00281C1D"/>
    <w:rsid w:val="00281C27"/>
    <w:rsid w:val="00281D64"/>
    <w:rsid w:val="00281E81"/>
    <w:rsid w:val="00281F77"/>
    <w:rsid w:val="002820B1"/>
    <w:rsid w:val="00282263"/>
    <w:rsid w:val="002822C5"/>
    <w:rsid w:val="002824E6"/>
    <w:rsid w:val="00282541"/>
    <w:rsid w:val="002825EB"/>
    <w:rsid w:val="0028266A"/>
    <w:rsid w:val="00282862"/>
    <w:rsid w:val="00282898"/>
    <w:rsid w:val="00282AD2"/>
    <w:rsid w:val="00282B18"/>
    <w:rsid w:val="00282B91"/>
    <w:rsid w:val="00282CB0"/>
    <w:rsid w:val="00282D98"/>
    <w:rsid w:val="00282E47"/>
    <w:rsid w:val="00282E63"/>
    <w:rsid w:val="002831F0"/>
    <w:rsid w:val="00283468"/>
    <w:rsid w:val="002835CC"/>
    <w:rsid w:val="00283D63"/>
    <w:rsid w:val="00283D95"/>
    <w:rsid w:val="00283E0F"/>
    <w:rsid w:val="00284027"/>
    <w:rsid w:val="0028419E"/>
    <w:rsid w:val="002843DA"/>
    <w:rsid w:val="002846E6"/>
    <w:rsid w:val="00284718"/>
    <w:rsid w:val="00284963"/>
    <w:rsid w:val="00284D14"/>
    <w:rsid w:val="00284E45"/>
    <w:rsid w:val="00284F18"/>
    <w:rsid w:val="00284F71"/>
    <w:rsid w:val="00285011"/>
    <w:rsid w:val="00285060"/>
    <w:rsid w:val="00285110"/>
    <w:rsid w:val="00285112"/>
    <w:rsid w:val="002851D0"/>
    <w:rsid w:val="00285261"/>
    <w:rsid w:val="002855BC"/>
    <w:rsid w:val="002856B6"/>
    <w:rsid w:val="00285C4C"/>
    <w:rsid w:val="00286072"/>
    <w:rsid w:val="0028609D"/>
    <w:rsid w:val="002860ED"/>
    <w:rsid w:val="00286292"/>
    <w:rsid w:val="0028640B"/>
    <w:rsid w:val="0028653D"/>
    <w:rsid w:val="00286660"/>
    <w:rsid w:val="00286A4C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87EE8"/>
    <w:rsid w:val="00287F86"/>
    <w:rsid w:val="002900BA"/>
    <w:rsid w:val="002901F3"/>
    <w:rsid w:val="002902A6"/>
    <w:rsid w:val="002904CF"/>
    <w:rsid w:val="0029066A"/>
    <w:rsid w:val="002907F1"/>
    <w:rsid w:val="00290EBD"/>
    <w:rsid w:val="00290F26"/>
    <w:rsid w:val="00290F43"/>
    <w:rsid w:val="00291401"/>
    <w:rsid w:val="002914A3"/>
    <w:rsid w:val="00291869"/>
    <w:rsid w:val="00291875"/>
    <w:rsid w:val="00291973"/>
    <w:rsid w:val="00291D01"/>
    <w:rsid w:val="00291D10"/>
    <w:rsid w:val="00291D6F"/>
    <w:rsid w:val="00291DA2"/>
    <w:rsid w:val="0029218A"/>
    <w:rsid w:val="00292255"/>
    <w:rsid w:val="002922F5"/>
    <w:rsid w:val="00292336"/>
    <w:rsid w:val="002923B8"/>
    <w:rsid w:val="002925C2"/>
    <w:rsid w:val="00292716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14"/>
    <w:rsid w:val="00293B5D"/>
    <w:rsid w:val="00293EFC"/>
    <w:rsid w:val="002940CF"/>
    <w:rsid w:val="00294134"/>
    <w:rsid w:val="00294181"/>
    <w:rsid w:val="0029437F"/>
    <w:rsid w:val="002946D4"/>
    <w:rsid w:val="00294967"/>
    <w:rsid w:val="00294A9C"/>
    <w:rsid w:val="00294AFE"/>
    <w:rsid w:val="00294BBE"/>
    <w:rsid w:val="00294BCA"/>
    <w:rsid w:val="00294BE7"/>
    <w:rsid w:val="0029500B"/>
    <w:rsid w:val="00295013"/>
    <w:rsid w:val="00295130"/>
    <w:rsid w:val="002954C4"/>
    <w:rsid w:val="0029555A"/>
    <w:rsid w:val="0029561A"/>
    <w:rsid w:val="00295702"/>
    <w:rsid w:val="002957D1"/>
    <w:rsid w:val="0029585A"/>
    <w:rsid w:val="002958E0"/>
    <w:rsid w:val="0029593D"/>
    <w:rsid w:val="00295B72"/>
    <w:rsid w:val="00295C05"/>
    <w:rsid w:val="00295DFB"/>
    <w:rsid w:val="00295F24"/>
    <w:rsid w:val="00296000"/>
    <w:rsid w:val="0029636D"/>
    <w:rsid w:val="002963D9"/>
    <w:rsid w:val="00296465"/>
    <w:rsid w:val="00296562"/>
    <w:rsid w:val="0029661F"/>
    <w:rsid w:val="00296643"/>
    <w:rsid w:val="002966BD"/>
    <w:rsid w:val="0029685A"/>
    <w:rsid w:val="00296987"/>
    <w:rsid w:val="00296D58"/>
    <w:rsid w:val="0029706A"/>
    <w:rsid w:val="002970D2"/>
    <w:rsid w:val="00297224"/>
    <w:rsid w:val="00297386"/>
    <w:rsid w:val="00297657"/>
    <w:rsid w:val="002976A6"/>
    <w:rsid w:val="0029779E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12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202"/>
    <w:rsid w:val="002A1261"/>
    <w:rsid w:val="002A1822"/>
    <w:rsid w:val="002A18D3"/>
    <w:rsid w:val="002A1980"/>
    <w:rsid w:val="002A1A74"/>
    <w:rsid w:val="002A1AB0"/>
    <w:rsid w:val="002A1B7C"/>
    <w:rsid w:val="002A1B98"/>
    <w:rsid w:val="002A1EA4"/>
    <w:rsid w:val="002A1FB5"/>
    <w:rsid w:val="002A2077"/>
    <w:rsid w:val="002A21DD"/>
    <w:rsid w:val="002A2263"/>
    <w:rsid w:val="002A22E3"/>
    <w:rsid w:val="002A23D2"/>
    <w:rsid w:val="002A2547"/>
    <w:rsid w:val="002A278F"/>
    <w:rsid w:val="002A27D9"/>
    <w:rsid w:val="002A2803"/>
    <w:rsid w:val="002A290E"/>
    <w:rsid w:val="002A2928"/>
    <w:rsid w:val="002A2AB4"/>
    <w:rsid w:val="002A2B39"/>
    <w:rsid w:val="002A2CE3"/>
    <w:rsid w:val="002A2D20"/>
    <w:rsid w:val="002A2DC2"/>
    <w:rsid w:val="002A2E23"/>
    <w:rsid w:val="002A2F04"/>
    <w:rsid w:val="002A3057"/>
    <w:rsid w:val="002A3170"/>
    <w:rsid w:val="002A31AC"/>
    <w:rsid w:val="002A31D3"/>
    <w:rsid w:val="002A3450"/>
    <w:rsid w:val="002A357C"/>
    <w:rsid w:val="002A3957"/>
    <w:rsid w:val="002A3A5B"/>
    <w:rsid w:val="002A3C77"/>
    <w:rsid w:val="002A3DCB"/>
    <w:rsid w:val="002A4113"/>
    <w:rsid w:val="002A41D7"/>
    <w:rsid w:val="002A427A"/>
    <w:rsid w:val="002A4374"/>
    <w:rsid w:val="002A439E"/>
    <w:rsid w:val="002A43CF"/>
    <w:rsid w:val="002A46D7"/>
    <w:rsid w:val="002A4709"/>
    <w:rsid w:val="002A4726"/>
    <w:rsid w:val="002A4893"/>
    <w:rsid w:val="002A48A7"/>
    <w:rsid w:val="002A4945"/>
    <w:rsid w:val="002A4B39"/>
    <w:rsid w:val="002A4B4D"/>
    <w:rsid w:val="002A4C29"/>
    <w:rsid w:val="002A4C4F"/>
    <w:rsid w:val="002A4C64"/>
    <w:rsid w:val="002A4EA4"/>
    <w:rsid w:val="002A4FAE"/>
    <w:rsid w:val="002A502F"/>
    <w:rsid w:val="002A52A8"/>
    <w:rsid w:val="002A539D"/>
    <w:rsid w:val="002A581C"/>
    <w:rsid w:val="002A5869"/>
    <w:rsid w:val="002A5A4D"/>
    <w:rsid w:val="002A5F32"/>
    <w:rsid w:val="002A6152"/>
    <w:rsid w:val="002A615B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6E3"/>
    <w:rsid w:val="002A7746"/>
    <w:rsid w:val="002A7924"/>
    <w:rsid w:val="002A7930"/>
    <w:rsid w:val="002A7FE0"/>
    <w:rsid w:val="002B0164"/>
    <w:rsid w:val="002B01C7"/>
    <w:rsid w:val="002B0326"/>
    <w:rsid w:val="002B0B2B"/>
    <w:rsid w:val="002B0BC6"/>
    <w:rsid w:val="002B0C1D"/>
    <w:rsid w:val="002B0E78"/>
    <w:rsid w:val="002B0EC1"/>
    <w:rsid w:val="002B0EF8"/>
    <w:rsid w:val="002B1045"/>
    <w:rsid w:val="002B11A0"/>
    <w:rsid w:val="002B13D6"/>
    <w:rsid w:val="002B1951"/>
    <w:rsid w:val="002B19BD"/>
    <w:rsid w:val="002B1A57"/>
    <w:rsid w:val="002B1B12"/>
    <w:rsid w:val="002B1BD3"/>
    <w:rsid w:val="002B1E16"/>
    <w:rsid w:val="002B1F94"/>
    <w:rsid w:val="002B1FF2"/>
    <w:rsid w:val="002B20AA"/>
    <w:rsid w:val="002B20F3"/>
    <w:rsid w:val="002B215B"/>
    <w:rsid w:val="002B225F"/>
    <w:rsid w:val="002B22B3"/>
    <w:rsid w:val="002B2323"/>
    <w:rsid w:val="002B2446"/>
    <w:rsid w:val="002B253D"/>
    <w:rsid w:val="002B275C"/>
    <w:rsid w:val="002B27B7"/>
    <w:rsid w:val="002B2C79"/>
    <w:rsid w:val="002B2D7F"/>
    <w:rsid w:val="002B2F18"/>
    <w:rsid w:val="002B2F3A"/>
    <w:rsid w:val="002B30E6"/>
    <w:rsid w:val="002B32DA"/>
    <w:rsid w:val="002B34C6"/>
    <w:rsid w:val="002B3599"/>
    <w:rsid w:val="002B3613"/>
    <w:rsid w:val="002B36BB"/>
    <w:rsid w:val="002B3921"/>
    <w:rsid w:val="002B3A96"/>
    <w:rsid w:val="002B3C32"/>
    <w:rsid w:val="002B3C90"/>
    <w:rsid w:val="002B3C97"/>
    <w:rsid w:val="002B3D58"/>
    <w:rsid w:val="002B3E5E"/>
    <w:rsid w:val="002B3FA8"/>
    <w:rsid w:val="002B4203"/>
    <w:rsid w:val="002B4435"/>
    <w:rsid w:val="002B4A9A"/>
    <w:rsid w:val="002B4E4C"/>
    <w:rsid w:val="002B4F27"/>
    <w:rsid w:val="002B50CE"/>
    <w:rsid w:val="002B551B"/>
    <w:rsid w:val="002B56EA"/>
    <w:rsid w:val="002B5819"/>
    <w:rsid w:val="002B5B13"/>
    <w:rsid w:val="002B5C09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CB7"/>
    <w:rsid w:val="002B6D3A"/>
    <w:rsid w:val="002B6EE9"/>
    <w:rsid w:val="002B6FF7"/>
    <w:rsid w:val="002B709D"/>
    <w:rsid w:val="002B71DD"/>
    <w:rsid w:val="002B71EA"/>
    <w:rsid w:val="002B7223"/>
    <w:rsid w:val="002B7271"/>
    <w:rsid w:val="002B735C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B7F1C"/>
    <w:rsid w:val="002B7F59"/>
    <w:rsid w:val="002C0030"/>
    <w:rsid w:val="002C0376"/>
    <w:rsid w:val="002C05B8"/>
    <w:rsid w:val="002C05F8"/>
    <w:rsid w:val="002C06BD"/>
    <w:rsid w:val="002C0970"/>
    <w:rsid w:val="002C09EB"/>
    <w:rsid w:val="002C0D54"/>
    <w:rsid w:val="002C0D6A"/>
    <w:rsid w:val="002C0F76"/>
    <w:rsid w:val="002C12FE"/>
    <w:rsid w:val="002C1399"/>
    <w:rsid w:val="002C13F7"/>
    <w:rsid w:val="002C142A"/>
    <w:rsid w:val="002C14CB"/>
    <w:rsid w:val="002C153C"/>
    <w:rsid w:val="002C15A4"/>
    <w:rsid w:val="002C162C"/>
    <w:rsid w:val="002C170A"/>
    <w:rsid w:val="002C17BC"/>
    <w:rsid w:val="002C198A"/>
    <w:rsid w:val="002C19E5"/>
    <w:rsid w:val="002C1A2C"/>
    <w:rsid w:val="002C1C0A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269"/>
    <w:rsid w:val="002C437A"/>
    <w:rsid w:val="002C43B6"/>
    <w:rsid w:val="002C4731"/>
    <w:rsid w:val="002C493E"/>
    <w:rsid w:val="002C49A0"/>
    <w:rsid w:val="002C49CE"/>
    <w:rsid w:val="002C4D47"/>
    <w:rsid w:val="002C4E9E"/>
    <w:rsid w:val="002C4EBB"/>
    <w:rsid w:val="002C4F4F"/>
    <w:rsid w:val="002C50F0"/>
    <w:rsid w:val="002C5122"/>
    <w:rsid w:val="002C5148"/>
    <w:rsid w:val="002C51C4"/>
    <w:rsid w:val="002C53C3"/>
    <w:rsid w:val="002C53D8"/>
    <w:rsid w:val="002C54C0"/>
    <w:rsid w:val="002C560F"/>
    <w:rsid w:val="002C57D9"/>
    <w:rsid w:val="002C58E9"/>
    <w:rsid w:val="002C5934"/>
    <w:rsid w:val="002C5A81"/>
    <w:rsid w:val="002C5B4E"/>
    <w:rsid w:val="002C5B5E"/>
    <w:rsid w:val="002C5CAB"/>
    <w:rsid w:val="002C5E25"/>
    <w:rsid w:val="002C5E57"/>
    <w:rsid w:val="002C5F90"/>
    <w:rsid w:val="002C6229"/>
    <w:rsid w:val="002C66AE"/>
    <w:rsid w:val="002C6994"/>
    <w:rsid w:val="002C69A9"/>
    <w:rsid w:val="002C6B8E"/>
    <w:rsid w:val="002C6CF4"/>
    <w:rsid w:val="002C6E67"/>
    <w:rsid w:val="002C6FDC"/>
    <w:rsid w:val="002C7032"/>
    <w:rsid w:val="002C705B"/>
    <w:rsid w:val="002C7197"/>
    <w:rsid w:val="002C74CC"/>
    <w:rsid w:val="002C74D6"/>
    <w:rsid w:val="002C75D2"/>
    <w:rsid w:val="002C78EA"/>
    <w:rsid w:val="002C7A45"/>
    <w:rsid w:val="002C7B8A"/>
    <w:rsid w:val="002C7CE8"/>
    <w:rsid w:val="002C7D3A"/>
    <w:rsid w:val="002C7E1B"/>
    <w:rsid w:val="002C7FCC"/>
    <w:rsid w:val="002D01AB"/>
    <w:rsid w:val="002D0482"/>
    <w:rsid w:val="002D069A"/>
    <w:rsid w:val="002D06FA"/>
    <w:rsid w:val="002D070D"/>
    <w:rsid w:val="002D0750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18"/>
    <w:rsid w:val="002D181D"/>
    <w:rsid w:val="002D1851"/>
    <w:rsid w:val="002D1C2D"/>
    <w:rsid w:val="002D2008"/>
    <w:rsid w:val="002D2443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633"/>
    <w:rsid w:val="002D39D3"/>
    <w:rsid w:val="002D3CFD"/>
    <w:rsid w:val="002D3D24"/>
    <w:rsid w:val="002D4026"/>
    <w:rsid w:val="002D416A"/>
    <w:rsid w:val="002D4478"/>
    <w:rsid w:val="002D4875"/>
    <w:rsid w:val="002D4880"/>
    <w:rsid w:val="002D4929"/>
    <w:rsid w:val="002D49DF"/>
    <w:rsid w:val="002D4AD6"/>
    <w:rsid w:val="002D4B2C"/>
    <w:rsid w:val="002D4DB8"/>
    <w:rsid w:val="002D5115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6FD3"/>
    <w:rsid w:val="002D7015"/>
    <w:rsid w:val="002D709F"/>
    <w:rsid w:val="002D731A"/>
    <w:rsid w:val="002D754D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341"/>
    <w:rsid w:val="002E04AE"/>
    <w:rsid w:val="002E058B"/>
    <w:rsid w:val="002E0875"/>
    <w:rsid w:val="002E0943"/>
    <w:rsid w:val="002E094F"/>
    <w:rsid w:val="002E0B08"/>
    <w:rsid w:val="002E0BE7"/>
    <w:rsid w:val="002E0C8A"/>
    <w:rsid w:val="002E0D19"/>
    <w:rsid w:val="002E121C"/>
    <w:rsid w:val="002E1236"/>
    <w:rsid w:val="002E1269"/>
    <w:rsid w:val="002E12D0"/>
    <w:rsid w:val="002E12F2"/>
    <w:rsid w:val="002E160D"/>
    <w:rsid w:val="002E1741"/>
    <w:rsid w:val="002E1753"/>
    <w:rsid w:val="002E18B1"/>
    <w:rsid w:val="002E19A8"/>
    <w:rsid w:val="002E1AA2"/>
    <w:rsid w:val="002E1B51"/>
    <w:rsid w:val="002E1B97"/>
    <w:rsid w:val="002E1BB9"/>
    <w:rsid w:val="002E1C05"/>
    <w:rsid w:val="002E1EDB"/>
    <w:rsid w:val="002E1EE5"/>
    <w:rsid w:val="002E1F7F"/>
    <w:rsid w:val="002E200E"/>
    <w:rsid w:val="002E2043"/>
    <w:rsid w:val="002E20C0"/>
    <w:rsid w:val="002E2100"/>
    <w:rsid w:val="002E2115"/>
    <w:rsid w:val="002E227B"/>
    <w:rsid w:val="002E2493"/>
    <w:rsid w:val="002E2560"/>
    <w:rsid w:val="002E2714"/>
    <w:rsid w:val="002E2A99"/>
    <w:rsid w:val="002E2C71"/>
    <w:rsid w:val="002E2D04"/>
    <w:rsid w:val="002E2E32"/>
    <w:rsid w:val="002E3247"/>
    <w:rsid w:val="002E325D"/>
    <w:rsid w:val="002E3503"/>
    <w:rsid w:val="002E3556"/>
    <w:rsid w:val="002E3759"/>
    <w:rsid w:val="002E39D1"/>
    <w:rsid w:val="002E3A81"/>
    <w:rsid w:val="002E3BAE"/>
    <w:rsid w:val="002E3E07"/>
    <w:rsid w:val="002E3E80"/>
    <w:rsid w:val="002E4059"/>
    <w:rsid w:val="002E421B"/>
    <w:rsid w:val="002E4591"/>
    <w:rsid w:val="002E473E"/>
    <w:rsid w:val="002E4814"/>
    <w:rsid w:val="002E49AF"/>
    <w:rsid w:val="002E4E35"/>
    <w:rsid w:val="002E4F41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29"/>
    <w:rsid w:val="002E6354"/>
    <w:rsid w:val="002E65C5"/>
    <w:rsid w:val="002E66F8"/>
    <w:rsid w:val="002E6766"/>
    <w:rsid w:val="002E695D"/>
    <w:rsid w:val="002E6979"/>
    <w:rsid w:val="002E6C14"/>
    <w:rsid w:val="002E72DA"/>
    <w:rsid w:val="002E72EC"/>
    <w:rsid w:val="002E74C0"/>
    <w:rsid w:val="002E75C4"/>
    <w:rsid w:val="002E76A4"/>
    <w:rsid w:val="002E7773"/>
    <w:rsid w:val="002E77C1"/>
    <w:rsid w:val="002E7811"/>
    <w:rsid w:val="002E7A2D"/>
    <w:rsid w:val="002E7A3A"/>
    <w:rsid w:val="002E7F5A"/>
    <w:rsid w:val="002E7FDC"/>
    <w:rsid w:val="002F0193"/>
    <w:rsid w:val="002F01B1"/>
    <w:rsid w:val="002F01D5"/>
    <w:rsid w:val="002F01FF"/>
    <w:rsid w:val="002F0399"/>
    <w:rsid w:val="002F059B"/>
    <w:rsid w:val="002F078D"/>
    <w:rsid w:val="002F08ED"/>
    <w:rsid w:val="002F0BF7"/>
    <w:rsid w:val="002F0C4A"/>
    <w:rsid w:val="002F0E96"/>
    <w:rsid w:val="002F0EB4"/>
    <w:rsid w:val="002F0EC6"/>
    <w:rsid w:val="002F0EF3"/>
    <w:rsid w:val="002F10F8"/>
    <w:rsid w:val="002F14A3"/>
    <w:rsid w:val="002F14CE"/>
    <w:rsid w:val="002F1652"/>
    <w:rsid w:val="002F1752"/>
    <w:rsid w:val="002F1926"/>
    <w:rsid w:val="002F1994"/>
    <w:rsid w:val="002F1AC2"/>
    <w:rsid w:val="002F1AEC"/>
    <w:rsid w:val="002F1AF9"/>
    <w:rsid w:val="002F1BA3"/>
    <w:rsid w:val="002F1D45"/>
    <w:rsid w:val="002F1DFD"/>
    <w:rsid w:val="002F1F68"/>
    <w:rsid w:val="002F20A2"/>
    <w:rsid w:val="002F210D"/>
    <w:rsid w:val="002F253B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58"/>
    <w:rsid w:val="002F3664"/>
    <w:rsid w:val="002F3921"/>
    <w:rsid w:val="002F3BE6"/>
    <w:rsid w:val="002F3CB7"/>
    <w:rsid w:val="002F3EAE"/>
    <w:rsid w:val="002F401D"/>
    <w:rsid w:val="002F4117"/>
    <w:rsid w:val="002F411A"/>
    <w:rsid w:val="002F424C"/>
    <w:rsid w:val="002F4327"/>
    <w:rsid w:val="002F4433"/>
    <w:rsid w:val="002F4640"/>
    <w:rsid w:val="002F4766"/>
    <w:rsid w:val="002F47AB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93C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BEE"/>
    <w:rsid w:val="002F6CFC"/>
    <w:rsid w:val="002F713B"/>
    <w:rsid w:val="002F7231"/>
    <w:rsid w:val="002F729B"/>
    <w:rsid w:val="002F72B0"/>
    <w:rsid w:val="002F744C"/>
    <w:rsid w:val="002F75C5"/>
    <w:rsid w:val="002F7726"/>
    <w:rsid w:val="002F7964"/>
    <w:rsid w:val="002F7ECB"/>
    <w:rsid w:val="002F7F49"/>
    <w:rsid w:val="002F7FF3"/>
    <w:rsid w:val="0030015B"/>
    <w:rsid w:val="00300258"/>
    <w:rsid w:val="00300480"/>
    <w:rsid w:val="00300633"/>
    <w:rsid w:val="003007BE"/>
    <w:rsid w:val="003008C3"/>
    <w:rsid w:val="00300939"/>
    <w:rsid w:val="00300A94"/>
    <w:rsid w:val="00300B51"/>
    <w:rsid w:val="00300B7A"/>
    <w:rsid w:val="00300B9A"/>
    <w:rsid w:val="00300F1E"/>
    <w:rsid w:val="0030107D"/>
    <w:rsid w:val="00301414"/>
    <w:rsid w:val="00301476"/>
    <w:rsid w:val="0030160F"/>
    <w:rsid w:val="003018B0"/>
    <w:rsid w:val="00301B4B"/>
    <w:rsid w:val="00301DBB"/>
    <w:rsid w:val="00301DF1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D5B"/>
    <w:rsid w:val="00302DA8"/>
    <w:rsid w:val="00302E15"/>
    <w:rsid w:val="00302E8C"/>
    <w:rsid w:val="00302EB8"/>
    <w:rsid w:val="00302F80"/>
    <w:rsid w:val="003031D4"/>
    <w:rsid w:val="00303284"/>
    <w:rsid w:val="003032B9"/>
    <w:rsid w:val="003033BD"/>
    <w:rsid w:val="0030341B"/>
    <w:rsid w:val="003034E9"/>
    <w:rsid w:val="0030371B"/>
    <w:rsid w:val="003039C0"/>
    <w:rsid w:val="00303A19"/>
    <w:rsid w:val="00303B40"/>
    <w:rsid w:val="00303CCE"/>
    <w:rsid w:val="00303DFF"/>
    <w:rsid w:val="00303FC2"/>
    <w:rsid w:val="003040D6"/>
    <w:rsid w:val="003040F9"/>
    <w:rsid w:val="003040FD"/>
    <w:rsid w:val="00304118"/>
    <w:rsid w:val="00304120"/>
    <w:rsid w:val="003041C4"/>
    <w:rsid w:val="00304277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4FBB"/>
    <w:rsid w:val="00304FD0"/>
    <w:rsid w:val="00304FD6"/>
    <w:rsid w:val="0030500F"/>
    <w:rsid w:val="0030504C"/>
    <w:rsid w:val="003050A1"/>
    <w:rsid w:val="003051B2"/>
    <w:rsid w:val="003052B4"/>
    <w:rsid w:val="00305314"/>
    <w:rsid w:val="00305751"/>
    <w:rsid w:val="003058A0"/>
    <w:rsid w:val="00305936"/>
    <w:rsid w:val="00305B66"/>
    <w:rsid w:val="00305D0E"/>
    <w:rsid w:val="00305D78"/>
    <w:rsid w:val="00305DAE"/>
    <w:rsid w:val="00305EC1"/>
    <w:rsid w:val="00305EF7"/>
    <w:rsid w:val="00305F73"/>
    <w:rsid w:val="0030619A"/>
    <w:rsid w:val="00306243"/>
    <w:rsid w:val="003062F3"/>
    <w:rsid w:val="00306708"/>
    <w:rsid w:val="00306E9A"/>
    <w:rsid w:val="003070E3"/>
    <w:rsid w:val="003072F9"/>
    <w:rsid w:val="00307457"/>
    <w:rsid w:val="003074AF"/>
    <w:rsid w:val="0030765B"/>
    <w:rsid w:val="0030769E"/>
    <w:rsid w:val="003076C0"/>
    <w:rsid w:val="003076ED"/>
    <w:rsid w:val="003077C7"/>
    <w:rsid w:val="0030786C"/>
    <w:rsid w:val="00307999"/>
    <w:rsid w:val="00307ACF"/>
    <w:rsid w:val="00307E19"/>
    <w:rsid w:val="00307E24"/>
    <w:rsid w:val="0031041F"/>
    <w:rsid w:val="00310543"/>
    <w:rsid w:val="003105C8"/>
    <w:rsid w:val="0031083C"/>
    <w:rsid w:val="003108A2"/>
    <w:rsid w:val="003109D3"/>
    <w:rsid w:val="00310AF1"/>
    <w:rsid w:val="00310AF9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1D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404"/>
    <w:rsid w:val="00313527"/>
    <w:rsid w:val="003139A3"/>
    <w:rsid w:val="00313B27"/>
    <w:rsid w:val="00313C1D"/>
    <w:rsid w:val="00314276"/>
    <w:rsid w:val="003145F3"/>
    <w:rsid w:val="0031467A"/>
    <w:rsid w:val="003148B7"/>
    <w:rsid w:val="003149BC"/>
    <w:rsid w:val="00314B0A"/>
    <w:rsid w:val="00314B78"/>
    <w:rsid w:val="00314C99"/>
    <w:rsid w:val="00314E92"/>
    <w:rsid w:val="00314E99"/>
    <w:rsid w:val="00315172"/>
    <w:rsid w:val="00315777"/>
    <w:rsid w:val="003157B6"/>
    <w:rsid w:val="00315843"/>
    <w:rsid w:val="00315C79"/>
    <w:rsid w:val="00315D17"/>
    <w:rsid w:val="00315EFE"/>
    <w:rsid w:val="003161FB"/>
    <w:rsid w:val="00316487"/>
    <w:rsid w:val="0031657C"/>
    <w:rsid w:val="00316676"/>
    <w:rsid w:val="003166B0"/>
    <w:rsid w:val="003167C0"/>
    <w:rsid w:val="003169A8"/>
    <w:rsid w:val="00316C95"/>
    <w:rsid w:val="00316CC3"/>
    <w:rsid w:val="00316EF6"/>
    <w:rsid w:val="0031708A"/>
    <w:rsid w:val="003170A9"/>
    <w:rsid w:val="003170F1"/>
    <w:rsid w:val="00317104"/>
    <w:rsid w:val="003172CE"/>
    <w:rsid w:val="00317402"/>
    <w:rsid w:val="003174D0"/>
    <w:rsid w:val="0031752F"/>
    <w:rsid w:val="00317AB7"/>
    <w:rsid w:val="00317B19"/>
    <w:rsid w:val="00317C41"/>
    <w:rsid w:val="00317EE1"/>
    <w:rsid w:val="0032026A"/>
    <w:rsid w:val="00320339"/>
    <w:rsid w:val="00320479"/>
    <w:rsid w:val="003204CF"/>
    <w:rsid w:val="0032063E"/>
    <w:rsid w:val="003207A2"/>
    <w:rsid w:val="00320875"/>
    <w:rsid w:val="003208CB"/>
    <w:rsid w:val="003208DF"/>
    <w:rsid w:val="00320C68"/>
    <w:rsid w:val="0032114C"/>
    <w:rsid w:val="003212BF"/>
    <w:rsid w:val="003212DB"/>
    <w:rsid w:val="003213E7"/>
    <w:rsid w:val="00321576"/>
    <w:rsid w:val="00321723"/>
    <w:rsid w:val="00321779"/>
    <w:rsid w:val="003217D7"/>
    <w:rsid w:val="00321895"/>
    <w:rsid w:val="00321E0B"/>
    <w:rsid w:val="0032203F"/>
    <w:rsid w:val="00322076"/>
    <w:rsid w:val="0032237D"/>
    <w:rsid w:val="00322513"/>
    <w:rsid w:val="00322798"/>
    <w:rsid w:val="00322808"/>
    <w:rsid w:val="00322CC0"/>
    <w:rsid w:val="00322DCB"/>
    <w:rsid w:val="003232D1"/>
    <w:rsid w:val="003233AD"/>
    <w:rsid w:val="003233C6"/>
    <w:rsid w:val="00323445"/>
    <w:rsid w:val="003237A8"/>
    <w:rsid w:val="0032388E"/>
    <w:rsid w:val="00323AA7"/>
    <w:rsid w:val="00323ACC"/>
    <w:rsid w:val="00323B04"/>
    <w:rsid w:val="00323B3B"/>
    <w:rsid w:val="00323F10"/>
    <w:rsid w:val="00323F5E"/>
    <w:rsid w:val="00323F7B"/>
    <w:rsid w:val="0032409E"/>
    <w:rsid w:val="003240C5"/>
    <w:rsid w:val="003241A0"/>
    <w:rsid w:val="0032471B"/>
    <w:rsid w:val="003247F7"/>
    <w:rsid w:val="0032482D"/>
    <w:rsid w:val="00324870"/>
    <w:rsid w:val="003248F4"/>
    <w:rsid w:val="0032493C"/>
    <w:rsid w:val="0032495A"/>
    <w:rsid w:val="003249A7"/>
    <w:rsid w:val="00324CC5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9B0"/>
    <w:rsid w:val="00325A9A"/>
    <w:rsid w:val="00325C58"/>
    <w:rsid w:val="00325CB2"/>
    <w:rsid w:val="00325D52"/>
    <w:rsid w:val="00325E0E"/>
    <w:rsid w:val="00325E48"/>
    <w:rsid w:val="00325E64"/>
    <w:rsid w:val="00325E6E"/>
    <w:rsid w:val="00325E89"/>
    <w:rsid w:val="00325FCA"/>
    <w:rsid w:val="00325FD5"/>
    <w:rsid w:val="0032601D"/>
    <w:rsid w:val="0032616D"/>
    <w:rsid w:val="003262C5"/>
    <w:rsid w:val="00326609"/>
    <w:rsid w:val="003266F1"/>
    <w:rsid w:val="0032674C"/>
    <w:rsid w:val="00326911"/>
    <w:rsid w:val="00326915"/>
    <w:rsid w:val="003269FC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B9"/>
    <w:rsid w:val="003275F4"/>
    <w:rsid w:val="00327E36"/>
    <w:rsid w:val="00327F4C"/>
    <w:rsid w:val="00330106"/>
    <w:rsid w:val="0033011F"/>
    <w:rsid w:val="003304B0"/>
    <w:rsid w:val="00330530"/>
    <w:rsid w:val="0033075C"/>
    <w:rsid w:val="00330841"/>
    <w:rsid w:val="003308B4"/>
    <w:rsid w:val="003309AC"/>
    <w:rsid w:val="00330B07"/>
    <w:rsid w:val="00330DB1"/>
    <w:rsid w:val="00330E4E"/>
    <w:rsid w:val="00330EF3"/>
    <w:rsid w:val="00331124"/>
    <w:rsid w:val="00331342"/>
    <w:rsid w:val="00331448"/>
    <w:rsid w:val="003315E6"/>
    <w:rsid w:val="00331A9A"/>
    <w:rsid w:val="00331B4C"/>
    <w:rsid w:val="00331C26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3E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6B9"/>
    <w:rsid w:val="00333897"/>
    <w:rsid w:val="00333943"/>
    <w:rsid w:val="0033395A"/>
    <w:rsid w:val="00333DD7"/>
    <w:rsid w:val="00333E62"/>
    <w:rsid w:val="00333ECB"/>
    <w:rsid w:val="00334077"/>
    <w:rsid w:val="00334097"/>
    <w:rsid w:val="00334104"/>
    <w:rsid w:val="00334187"/>
    <w:rsid w:val="00334350"/>
    <w:rsid w:val="003344F1"/>
    <w:rsid w:val="0033458E"/>
    <w:rsid w:val="003345F2"/>
    <w:rsid w:val="003346E2"/>
    <w:rsid w:val="003347B2"/>
    <w:rsid w:val="0033495F"/>
    <w:rsid w:val="00334A39"/>
    <w:rsid w:val="00334CBB"/>
    <w:rsid w:val="00334D7C"/>
    <w:rsid w:val="00335060"/>
    <w:rsid w:val="00335074"/>
    <w:rsid w:val="003350C5"/>
    <w:rsid w:val="00335557"/>
    <w:rsid w:val="0033559A"/>
    <w:rsid w:val="003355A1"/>
    <w:rsid w:val="003356D8"/>
    <w:rsid w:val="00335888"/>
    <w:rsid w:val="00335A04"/>
    <w:rsid w:val="00335CDD"/>
    <w:rsid w:val="00335F19"/>
    <w:rsid w:val="00336310"/>
    <w:rsid w:val="003363A3"/>
    <w:rsid w:val="003364BE"/>
    <w:rsid w:val="00336630"/>
    <w:rsid w:val="00336636"/>
    <w:rsid w:val="00336857"/>
    <w:rsid w:val="00336939"/>
    <w:rsid w:val="00336979"/>
    <w:rsid w:val="00336B5A"/>
    <w:rsid w:val="00336CFB"/>
    <w:rsid w:val="00336E3A"/>
    <w:rsid w:val="00336F21"/>
    <w:rsid w:val="0033744D"/>
    <w:rsid w:val="0033748A"/>
    <w:rsid w:val="00337809"/>
    <w:rsid w:val="003379DF"/>
    <w:rsid w:val="00337D6B"/>
    <w:rsid w:val="00337D90"/>
    <w:rsid w:val="00337F22"/>
    <w:rsid w:val="00340013"/>
    <w:rsid w:val="0034004A"/>
    <w:rsid w:val="003400B7"/>
    <w:rsid w:val="00340222"/>
    <w:rsid w:val="003402C9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50"/>
    <w:rsid w:val="003410C3"/>
    <w:rsid w:val="00341571"/>
    <w:rsid w:val="00341607"/>
    <w:rsid w:val="0034160E"/>
    <w:rsid w:val="003416F8"/>
    <w:rsid w:val="00341792"/>
    <w:rsid w:val="0034191A"/>
    <w:rsid w:val="00341CF9"/>
    <w:rsid w:val="00341DC9"/>
    <w:rsid w:val="00341FB8"/>
    <w:rsid w:val="003420E1"/>
    <w:rsid w:val="003420E7"/>
    <w:rsid w:val="003422E9"/>
    <w:rsid w:val="003423F7"/>
    <w:rsid w:val="003424AD"/>
    <w:rsid w:val="003424D4"/>
    <w:rsid w:val="0034272D"/>
    <w:rsid w:val="00342A4D"/>
    <w:rsid w:val="00342ABF"/>
    <w:rsid w:val="00342B91"/>
    <w:rsid w:val="00342EDA"/>
    <w:rsid w:val="003431F3"/>
    <w:rsid w:val="003432F4"/>
    <w:rsid w:val="0034351A"/>
    <w:rsid w:val="00343521"/>
    <w:rsid w:val="003438C7"/>
    <w:rsid w:val="00343A64"/>
    <w:rsid w:val="00343ADE"/>
    <w:rsid w:val="00343F62"/>
    <w:rsid w:val="00344046"/>
    <w:rsid w:val="003443AA"/>
    <w:rsid w:val="00344400"/>
    <w:rsid w:val="00344660"/>
    <w:rsid w:val="003446D2"/>
    <w:rsid w:val="0034475A"/>
    <w:rsid w:val="00344838"/>
    <w:rsid w:val="00344A35"/>
    <w:rsid w:val="00344B09"/>
    <w:rsid w:val="00344CDB"/>
    <w:rsid w:val="00344EDB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971"/>
    <w:rsid w:val="00345B31"/>
    <w:rsid w:val="00345B8B"/>
    <w:rsid w:val="00345BB2"/>
    <w:rsid w:val="00345BB6"/>
    <w:rsid w:val="00345C64"/>
    <w:rsid w:val="00345EF2"/>
    <w:rsid w:val="00345FE6"/>
    <w:rsid w:val="003461C9"/>
    <w:rsid w:val="003463FA"/>
    <w:rsid w:val="003464EF"/>
    <w:rsid w:val="00346826"/>
    <w:rsid w:val="00346888"/>
    <w:rsid w:val="0034690C"/>
    <w:rsid w:val="00346A44"/>
    <w:rsid w:val="00346A4A"/>
    <w:rsid w:val="00346BE9"/>
    <w:rsid w:val="00346CA5"/>
    <w:rsid w:val="00346EB1"/>
    <w:rsid w:val="00346F9C"/>
    <w:rsid w:val="00347149"/>
    <w:rsid w:val="003472F3"/>
    <w:rsid w:val="0034736F"/>
    <w:rsid w:val="003477BE"/>
    <w:rsid w:val="003477FA"/>
    <w:rsid w:val="00347B97"/>
    <w:rsid w:val="00347D8E"/>
    <w:rsid w:val="00347F76"/>
    <w:rsid w:val="00350099"/>
    <w:rsid w:val="0035024F"/>
    <w:rsid w:val="00350405"/>
    <w:rsid w:val="00350576"/>
    <w:rsid w:val="00350622"/>
    <w:rsid w:val="00350709"/>
    <w:rsid w:val="003508F6"/>
    <w:rsid w:val="0035091E"/>
    <w:rsid w:val="00350A42"/>
    <w:rsid w:val="00350AB2"/>
    <w:rsid w:val="00350DCF"/>
    <w:rsid w:val="00350E35"/>
    <w:rsid w:val="00350E79"/>
    <w:rsid w:val="00350FA8"/>
    <w:rsid w:val="00351099"/>
    <w:rsid w:val="0035133A"/>
    <w:rsid w:val="00351365"/>
    <w:rsid w:val="00351638"/>
    <w:rsid w:val="00351657"/>
    <w:rsid w:val="00351BBD"/>
    <w:rsid w:val="00351CBD"/>
    <w:rsid w:val="00351E36"/>
    <w:rsid w:val="00351E3D"/>
    <w:rsid w:val="00351E49"/>
    <w:rsid w:val="00351FA7"/>
    <w:rsid w:val="00351FE0"/>
    <w:rsid w:val="0035211A"/>
    <w:rsid w:val="0035216F"/>
    <w:rsid w:val="00352214"/>
    <w:rsid w:val="00352228"/>
    <w:rsid w:val="00352247"/>
    <w:rsid w:val="00352297"/>
    <w:rsid w:val="003523A6"/>
    <w:rsid w:val="003526D4"/>
    <w:rsid w:val="00352711"/>
    <w:rsid w:val="0035279F"/>
    <w:rsid w:val="00352B01"/>
    <w:rsid w:val="00352C2A"/>
    <w:rsid w:val="00352CAF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3D9"/>
    <w:rsid w:val="00354561"/>
    <w:rsid w:val="00354713"/>
    <w:rsid w:val="00354920"/>
    <w:rsid w:val="00354ACB"/>
    <w:rsid w:val="00354B28"/>
    <w:rsid w:val="00354BCB"/>
    <w:rsid w:val="00354CA5"/>
    <w:rsid w:val="0035534D"/>
    <w:rsid w:val="00355523"/>
    <w:rsid w:val="003557FE"/>
    <w:rsid w:val="00355930"/>
    <w:rsid w:val="003559C4"/>
    <w:rsid w:val="00355B85"/>
    <w:rsid w:val="00355C45"/>
    <w:rsid w:val="00355C4C"/>
    <w:rsid w:val="00355CA3"/>
    <w:rsid w:val="00355F07"/>
    <w:rsid w:val="00356075"/>
    <w:rsid w:val="003560B1"/>
    <w:rsid w:val="00356138"/>
    <w:rsid w:val="003561A6"/>
    <w:rsid w:val="00356365"/>
    <w:rsid w:val="00356548"/>
    <w:rsid w:val="00356578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D9C"/>
    <w:rsid w:val="00357F3B"/>
    <w:rsid w:val="00357F51"/>
    <w:rsid w:val="003601D9"/>
    <w:rsid w:val="003603BB"/>
    <w:rsid w:val="00360515"/>
    <w:rsid w:val="00360643"/>
    <w:rsid w:val="003606B3"/>
    <w:rsid w:val="003606F1"/>
    <w:rsid w:val="0036071D"/>
    <w:rsid w:val="003607E0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E4"/>
    <w:rsid w:val="003618EB"/>
    <w:rsid w:val="003619BE"/>
    <w:rsid w:val="00361A2E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2F52"/>
    <w:rsid w:val="003630E2"/>
    <w:rsid w:val="0036326E"/>
    <w:rsid w:val="00363529"/>
    <w:rsid w:val="0036364E"/>
    <w:rsid w:val="00363692"/>
    <w:rsid w:val="003636DE"/>
    <w:rsid w:val="003637A1"/>
    <w:rsid w:val="003637C4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4A6"/>
    <w:rsid w:val="00364728"/>
    <w:rsid w:val="00364B63"/>
    <w:rsid w:val="00364B90"/>
    <w:rsid w:val="00364C8C"/>
    <w:rsid w:val="00364D35"/>
    <w:rsid w:val="00364DE0"/>
    <w:rsid w:val="00364EA2"/>
    <w:rsid w:val="00364F17"/>
    <w:rsid w:val="0036504F"/>
    <w:rsid w:val="003652AA"/>
    <w:rsid w:val="0036552A"/>
    <w:rsid w:val="0036575F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71"/>
    <w:rsid w:val="003665C2"/>
    <w:rsid w:val="00366675"/>
    <w:rsid w:val="0036678E"/>
    <w:rsid w:val="0036682A"/>
    <w:rsid w:val="00366B50"/>
    <w:rsid w:val="00366C6A"/>
    <w:rsid w:val="00366CFE"/>
    <w:rsid w:val="00366D99"/>
    <w:rsid w:val="00366FB7"/>
    <w:rsid w:val="0036712D"/>
    <w:rsid w:val="003674CF"/>
    <w:rsid w:val="00367507"/>
    <w:rsid w:val="00367839"/>
    <w:rsid w:val="00367B02"/>
    <w:rsid w:val="00367B25"/>
    <w:rsid w:val="00367C95"/>
    <w:rsid w:val="00367D0B"/>
    <w:rsid w:val="0037028B"/>
    <w:rsid w:val="003704A3"/>
    <w:rsid w:val="003704B2"/>
    <w:rsid w:val="0037057E"/>
    <w:rsid w:val="0037062B"/>
    <w:rsid w:val="0037082D"/>
    <w:rsid w:val="003709FF"/>
    <w:rsid w:val="00370C85"/>
    <w:rsid w:val="00370D78"/>
    <w:rsid w:val="00370DB0"/>
    <w:rsid w:val="00370DD5"/>
    <w:rsid w:val="00370F3A"/>
    <w:rsid w:val="00371177"/>
    <w:rsid w:val="0037119C"/>
    <w:rsid w:val="003713C0"/>
    <w:rsid w:val="00371469"/>
    <w:rsid w:val="00371552"/>
    <w:rsid w:val="0037171D"/>
    <w:rsid w:val="003718B8"/>
    <w:rsid w:val="003719C1"/>
    <w:rsid w:val="00371AF8"/>
    <w:rsid w:val="00371C7F"/>
    <w:rsid w:val="00371FF2"/>
    <w:rsid w:val="00372019"/>
    <w:rsid w:val="0037213E"/>
    <w:rsid w:val="003726AB"/>
    <w:rsid w:val="00372981"/>
    <w:rsid w:val="00372A18"/>
    <w:rsid w:val="00372E6F"/>
    <w:rsid w:val="00372F7F"/>
    <w:rsid w:val="003730F5"/>
    <w:rsid w:val="003732C5"/>
    <w:rsid w:val="00373554"/>
    <w:rsid w:val="00373565"/>
    <w:rsid w:val="003736AB"/>
    <w:rsid w:val="003739F9"/>
    <w:rsid w:val="00373A11"/>
    <w:rsid w:val="00373AF4"/>
    <w:rsid w:val="00373B12"/>
    <w:rsid w:val="00373C2E"/>
    <w:rsid w:val="00373E45"/>
    <w:rsid w:val="00373ED0"/>
    <w:rsid w:val="00373FE4"/>
    <w:rsid w:val="0037404E"/>
    <w:rsid w:val="003740F6"/>
    <w:rsid w:val="0037433B"/>
    <w:rsid w:val="00374422"/>
    <w:rsid w:val="00374659"/>
    <w:rsid w:val="00374C41"/>
    <w:rsid w:val="00374CD9"/>
    <w:rsid w:val="00375008"/>
    <w:rsid w:val="00375366"/>
    <w:rsid w:val="00375569"/>
    <w:rsid w:val="003755EC"/>
    <w:rsid w:val="00375688"/>
    <w:rsid w:val="003756B3"/>
    <w:rsid w:val="003757E1"/>
    <w:rsid w:val="00375896"/>
    <w:rsid w:val="00375A18"/>
    <w:rsid w:val="00375AA7"/>
    <w:rsid w:val="00375AF7"/>
    <w:rsid w:val="00375B39"/>
    <w:rsid w:val="00375BCC"/>
    <w:rsid w:val="00375E13"/>
    <w:rsid w:val="00375F48"/>
    <w:rsid w:val="00375F75"/>
    <w:rsid w:val="00376014"/>
    <w:rsid w:val="003761C4"/>
    <w:rsid w:val="003761E7"/>
    <w:rsid w:val="003762BE"/>
    <w:rsid w:val="00376385"/>
    <w:rsid w:val="00376406"/>
    <w:rsid w:val="00376481"/>
    <w:rsid w:val="0037666D"/>
    <w:rsid w:val="00376A79"/>
    <w:rsid w:val="00376BF0"/>
    <w:rsid w:val="00376F14"/>
    <w:rsid w:val="00377101"/>
    <w:rsid w:val="0037718C"/>
    <w:rsid w:val="003772CD"/>
    <w:rsid w:val="003773B7"/>
    <w:rsid w:val="003774D2"/>
    <w:rsid w:val="003774D6"/>
    <w:rsid w:val="0037760F"/>
    <w:rsid w:val="00377730"/>
    <w:rsid w:val="00377A29"/>
    <w:rsid w:val="00377B5C"/>
    <w:rsid w:val="00377B7C"/>
    <w:rsid w:val="00377BF9"/>
    <w:rsid w:val="00377E16"/>
    <w:rsid w:val="00377E37"/>
    <w:rsid w:val="00377EB7"/>
    <w:rsid w:val="0038008B"/>
    <w:rsid w:val="003802E9"/>
    <w:rsid w:val="00380341"/>
    <w:rsid w:val="003804BD"/>
    <w:rsid w:val="003804E8"/>
    <w:rsid w:val="003805A5"/>
    <w:rsid w:val="00380730"/>
    <w:rsid w:val="00380799"/>
    <w:rsid w:val="003809CC"/>
    <w:rsid w:val="00380B03"/>
    <w:rsid w:val="00380F58"/>
    <w:rsid w:val="0038111B"/>
    <w:rsid w:val="00381245"/>
    <w:rsid w:val="00381402"/>
    <w:rsid w:val="00381480"/>
    <w:rsid w:val="00381490"/>
    <w:rsid w:val="003814A6"/>
    <w:rsid w:val="00381666"/>
    <w:rsid w:val="003817C4"/>
    <w:rsid w:val="0038187E"/>
    <w:rsid w:val="00381B91"/>
    <w:rsid w:val="0038204C"/>
    <w:rsid w:val="00382235"/>
    <w:rsid w:val="0038230F"/>
    <w:rsid w:val="0038238B"/>
    <w:rsid w:val="003824FC"/>
    <w:rsid w:val="00382642"/>
    <w:rsid w:val="0038265E"/>
    <w:rsid w:val="00382735"/>
    <w:rsid w:val="00382753"/>
    <w:rsid w:val="00382760"/>
    <w:rsid w:val="003827C0"/>
    <w:rsid w:val="00382CF7"/>
    <w:rsid w:val="00382E17"/>
    <w:rsid w:val="0038317A"/>
    <w:rsid w:val="0038325D"/>
    <w:rsid w:val="003832C8"/>
    <w:rsid w:val="003834AB"/>
    <w:rsid w:val="00383743"/>
    <w:rsid w:val="003838D2"/>
    <w:rsid w:val="00383B00"/>
    <w:rsid w:val="00383B27"/>
    <w:rsid w:val="00383C25"/>
    <w:rsid w:val="00383CEF"/>
    <w:rsid w:val="00383D5C"/>
    <w:rsid w:val="00383EA2"/>
    <w:rsid w:val="00384500"/>
    <w:rsid w:val="003849F8"/>
    <w:rsid w:val="00384BF4"/>
    <w:rsid w:val="00384C08"/>
    <w:rsid w:val="00384DB5"/>
    <w:rsid w:val="00384E12"/>
    <w:rsid w:val="00385253"/>
    <w:rsid w:val="003852D0"/>
    <w:rsid w:val="003854AB"/>
    <w:rsid w:val="00385513"/>
    <w:rsid w:val="003858DB"/>
    <w:rsid w:val="00385905"/>
    <w:rsid w:val="00385983"/>
    <w:rsid w:val="00385AE4"/>
    <w:rsid w:val="00385C09"/>
    <w:rsid w:val="00385C25"/>
    <w:rsid w:val="00385EE3"/>
    <w:rsid w:val="00385F01"/>
    <w:rsid w:val="00385F45"/>
    <w:rsid w:val="0038640B"/>
    <w:rsid w:val="003866E1"/>
    <w:rsid w:val="00386794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8EC"/>
    <w:rsid w:val="00387913"/>
    <w:rsid w:val="00387A69"/>
    <w:rsid w:val="00387A89"/>
    <w:rsid w:val="00387AD9"/>
    <w:rsid w:val="00387B08"/>
    <w:rsid w:val="00387CB7"/>
    <w:rsid w:val="00387D0E"/>
    <w:rsid w:val="00387D3D"/>
    <w:rsid w:val="00387ECC"/>
    <w:rsid w:val="00387F1A"/>
    <w:rsid w:val="00387F35"/>
    <w:rsid w:val="00390226"/>
    <w:rsid w:val="0039040A"/>
    <w:rsid w:val="00390428"/>
    <w:rsid w:val="00390443"/>
    <w:rsid w:val="003904EF"/>
    <w:rsid w:val="003906A4"/>
    <w:rsid w:val="0039079F"/>
    <w:rsid w:val="003907FC"/>
    <w:rsid w:val="00390807"/>
    <w:rsid w:val="00390839"/>
    <w:rsid w:val="0039083A"/>
    <w:rsid w:val="003908B0"/>
    <w:rsid w:val="00390971"/>
    <w:rsid w:val="00390D27"/>
    <w:rsid w:val="00391223"/>
    <w:rsid w:val="0039125F"/>
    <w:rsid w:val="00391368"/>
    <w:rsid w:val="0039172A"/>
    <w:rsid w:val="003917AE"/>
    <w:rsid w:val="00391BC7"/>
    <w:rsid w:val="00391C70"/>
    <w:rsid w:val="00391D26"/>
    <w:rsid w:val="00391F42"/>
    <w:rsid w:val="00392019"/>
    <w:rsid w:val="0039207F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2D5"/>
    <w:rsid w:val="0039347C"/>
    <w:rsid w:val="003934A7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503"/>
    <w:rsid w:val="00394C96"/>
    <w:rsid w:val="00394F2E"/>
    <w:rsid w:val="00394FBB"/>
    <w:rsid w:val="00395320"/>
    <w:rsid w:val="00395406"/>
    <w:rsid w:val="003957B3"/>
    <w:rsid w:val="00395973"/>
    <w:rsid w:val="003959C4"/>
    <w:rsid w:val="00395A44"/>
    <w:rsid w:val="00395B7A"/>
    <w:rsid w:val="00395CB1"/>
    <w:rsid w:val="00395DC0"/>
    <w:rsid w:val="00395FA2"/>
    <w:rsid w:val="00396077"/>
    <w:rsid w:val="0039635B"/>
    <w:rsid w:val="00396656"/>
    <w:rsid w:val="00396781"/>
    <w:rsid w:val="003968F5"/>
    <w:rsid w:val="00396F25"/>
    <w:rsid w:val="003975A0"/>
    <w:rsid w:val="003977E2"/>
    <w:rsid w:val="0039785F"/>
    <w:rsid w:val="00397A51"/>
    <w:rsid w:val="00397B13"/>
    <w:rsid w:val="00397B1C"/>
    <w:rsid w:val="00397BCD"/>
    <w:rsid w:val="00397C6D"/>
    <w:rsid w:val="00397D45"/>
    <w:rsid w:val="00397DFB"/>
    <w:rsid w:val="00397E8B"/>
    <w:rsid w:val="003A003D"/>
    <w:rsid w:val="003A0298"/>
    <w:rsid w:val="003A040E"/>
    <w:rsid w:val="003A0464"/>
    <w:rsid w:val="003A04E7"/>
    <w:rsid w:val="003A06E8"/>
    <w:rsid w:val="003A07A4"/>
    <w:rsid w:val="003A0F3E"/>
    <w:rsid w:val="003A1222"/>
    <w:rsid w:val="003A1476"/>
    <w:rsid w:val="003A1483"/>
    <w:rsid w:val="003A14CF"/>
    <w:rsid w:val="003A15A3"/>
    <w:rsid w:val="003A168C"/>
    <w:rsid w:val="003A183C"/>
    <w:rsid w:val="003A1911"/>
    <w:rsid w:val="003A1AAD"/>
    <w:rsid w:val="003A1C58"/>
    <w:rsid w:val="003A1D13"/>
    <w:rsid w:val="003A1DA7"/>
    <w:rsid w:val="003A1F65"/>
    <w:rsid w:val="003A2050"/>
    <w:rsid w:val="003A2105"/>
    <w:rsid w:val="003A2109"/>
    <w:rsid w:val="003A22B0"/>
    <w:rsid w:val="003A231B"/>
    <w:rsid w:val="003A23F0"/>
    <w:rsid w:val="003A25AE"/>
    <w:rsid w:val="003A26D4"/>
    <w:rsid w:val="003A294F"/>
    <w:rsid w:val="003A296F"/>
    <w:rsid w:val="003A2974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2FCF"/>
    <w:rsid w:val="003A3689"/>
    <w:rsid w:val="003A370C"/>
    <w:rsid w:val="003A372A"/>
    <w:rsid w:val="003A3789"/>
    <w:rsid w:val="003A3977"/>
    <w:rsid w:val="003A3BBA"/>
    <w:rsid w:val="003A3E3B"/>
    <w:rsid w:val="003A3EC4"/>
    <w:rsid w:val="003A429A"/>
    <w:rsid w:val="003A43B3"/>
    <w:rsid w:val="003A444A"/>
    <w:rsid w:val="003A4730"/>
    <w:rsid w:val="003A4798"/>
    <w:rsid w:val="003A485C"/>
    <w:rsid w:val="003A4878"/>
    <w:rsid w:val="003A4AFE"/>
    <w:rsid w:val="003A4B82"/>
    <w:rsid w:val="003A4CBD"/>
    <w:rsid w:val="003A4E42"/>
    <w:rsid w:val="003A4E86"/>
    <w:rsid w:val="003A53DB"/>
    <w:rsid w:val="003A5451"/>
    <w:rsid w:val="003A5538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2A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CF"/>
    <w:rsid w:val="003A7DFF"/>
    <w:rsid w:val="003A7E62"/>
    <w:rsid w:val="003A7F10"/>
    <w:rsid w:val="003B0226"/>
    <w:rsid w:val="003B044E"/>
    <w:rsid w:val="003B0812"/>
    <w:rsid w:val="003B0B23"/>
    <w:rsid w:val="003B0B75"/>
    <w:rsid w:val="003B0C20"/>
    <w:rsid w:val="003B0C53"/>
    <w:rsid w:val="003B0CE9"/>
    <w:rsid w:val="003B0D99"/>
    <w:rsid w:val="003B0EEB"/>
    <w:rsid w:val="003B14B3"/>
    <w:rsid w:val="003B14DD"/>
    <w:rsid w:val="003B1677"/>
    <w:rsid w:val="003B16B2"/>
    <w:rsid w:val="003B1787"/>
    <w:rsid w:val="003B188E"/>
    <w:rsid w:val="003B18FF"/>
    <w:rsid w:val="003B198A"/>
    <w:rsid w:val="003B19AC"/>
    <w:rsid w:val="003B19C9"/>
    <w:rsid w:val="003B19D8"/>
    <w:rsid w:val="003B1BE4"/>
    <w:rsid w:val="003B1C63"/>
    <w:rsid w:val="003B1F40"/>
    <w:rsid w:val="003B2087"/>
    <w:rsid w:val="003B23AC"/>
    <w:rsid w:val="003B2469"/>
    <w:rsid w:val="003B24A3"/>
    <w:rsid w:val="003B2509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2E0"/>
    <w:rsid w:val="003B36B2"/>
    <w:rsid w:val="003B37E2"/>
    <w:rsid w:val="003B390F"/>
    <w:rsid w:val="003B39C5"/>
    <w:rsid w:val="003B3AFE"/>
    <w:rsid w:val="003B3B14"/>
    <w:rsid w:val="003B3BE9"/>
    <w:rsid w:val="003B3D5A"/>
    <w:rsid w:val="003B4001"/>
    <w:rsid w:val="003B41DA"/>
    <w:rsid w:val="003B4324"/>
    <w:rsid w:val="003B4662"/>
    <w:rsid w:val="003B46FA"/>
    <w:rsid w:val="003B4A8A"/>
    <w:rsid w:val="003B4B1C"/>
    <w:rsid w:val="003B4D25"/>
    <w:rsid w:val="003B4D61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EBE"/>
    <w:rsid w:val="003B5F0D"/>
    <w:rsid w:val="003B6072"/>
    <w:rsid w:val="003B63AB"/>
    <w:rsid w:val="003B64CC"/>
    <w:rsid w:val="003B69A0"/>
    <w:rsid w:val="003B69DA"/>
    <w:rsid w:val="003B6ADB"/>
    <w:rsid w:val="003B6CDE"/>
    <w:rsid w:val="003B6CFB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33B"/>
    <w:rsid w:val="003C0554"/>
    <w:rsid w:val="003C07A9"/>
    <w:rsid w:val="003C08F5"/>
    <w:rsid w:val="003C0CFB"/>
    <w:rsid w:val="003C0D3F"/>
    <w:rsid w:val="003C0DE6"/>
    <w:rsid w:val="003C0F82"/>
    <w:rsid w:val="003C1016"/>
    <w:rsid w:val="003C1184"/>
    <w:rsid w:val="003C119C"/>
    <w:rsid w:val="003C11D8"/>
    <w:rsid w:val="003C1237"/>
    <w:rsid w:val="003C12FA"/>
    <w:rsid w:val="003C13E6"/>
    <w:rsid w:val="003C1477"/>
    <w:rsid w:val="003C149B"/>
    <w:rsid w:val="003C1805"/>
    <w:rsid w:val="003C1C40"/>
    <w:rsid w:val="003C1C44"/>
    <w:rsid w:val="003C1CE4"/>
    <w:rsid w:val="003C1D9A"/>
    <w:rsid w:val="003C20B5"/>
    <w:rsid w:val="003C21D2"/>
    <w:rsid w:val="003C21FC"/>
    <w:rsid w:val="003C232A"/>
    <w:rsid w:val="003C23C6"/>
    <w:rsid w:val="003C249E"/>
    <w:rsid w:val="003C264B"/>
    <w:rsid w:val="003C2834"/>
    <w:rsid w:val="003C28B5"/>
    <w:rsid w:val="003C2AE3"/>
    <w:rsid w:val="003C2C48"/>
    <w:rsid w:val="003C2CEE"/>
    <w:rsid w:val="003C2F7A"/>
    <w:rsid w:val="003C2FE4"/>
    <w:rsid w:val="003C3133"/>
    <w:rsid w:val="003C318F"/>
    <w:rsid w:val="003C3405"/>
    <w:rsid w:val="003C34AA"/>
    <w:rsid w:val="003C3619"/>
    <w:rsid w:val="003C36F1"/>
    <w:rsid w:val="003C39ED"/>
    <w:rsid w:val="003C3BA9"/>
    <w:rsid w:val="003C3BBB"/>
    <w:rsid w:val="003C3BD2"/>
    <w:rsid w:val="003C3C9D"/>
    <w:rsid w:val="003C3E32"/>
    <w:rsid w:val="003C3F4D"/>
    <w:rsid w:val="003C4008"/>
    <w:rsid w:val="003C400C"/>
    <w:rsid w:val="003C4466"/>
    <w:rsid w:val="003C451F"/>
    <w:rsid w:val="003C45F8"/>
    <w:rsid w:val="003C46B5"/>
    <w:rsid w:val="003C47D0"/>
    <w:rsid w:val="003C48BA"/>
    <w:rsid w:val="003C4D30"/>
    <w:rsid w:val="003C4D62"/>
    <w:rsid w:val="003C4D87"/>
    <w:rsid w:val="003C509C"/>
    <w:rsid w:val="003C5246"/>
    <w:rsid w:val="003C589C"/>
    <w:rsid w:val="003C58C8"/>
    <w:rsid w:val="003C5B19"/>
    <w:rsid w:val="003C5CAA"/>
    <w:rsid w:val="003C5D6B"/>
    <w:rsid w:val="003C5EF4"/>
    <w:rsid w:val="003C6415"/>
    <w:rsid w:val="003C64D2"/>
    <w:rsid w:val="003C656F"/>
    <w:rsid w:val="003C661D"/>
    <w:rsid w:val="003C6699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921"/>
    <w:rsid w:val="003C797B"/>
    <w:rsid w:val="003C79A2"/>
    <w:rsid w:val="003C7CBE"/>
    <w:rsid w:val="003C7D65"/>
    <w:rsid w:val="003C7E0F"/>
    <w:rsid w:val="003D0058"/>
    <w:rsid w:val="003D0073"/>
    <w:rsid w:val="003D00AD"/>
    <w:rsid w:val="003D01A1"/>
    <w:rsid w:val="003D0234"/>
    <w:rsid w:val="003D0405"/>
    <w:rsid w:val="003D0575"/>
    <w:rsid w:val="003D0637"/>
    <w:rsid w:val="003D0ABB"/>
    <w:rsid w:val="003D0C39"/>
    <w:rsid w:val="003D0E07"/>
    <w:rsid w:val="003D0EB5"/>
    <w:rsid w:val="003D10A5"/>
    <w:rsid w:val="003D128E"/>
    <w:rsid w:val="003D131A"/>
    <w:rsid w:val="003D1417"/>
    <w:rsid w:val="003D1494"/>
    <w:rsid w:val="003D14E1"/>
    <w:rsid w:val="003D14EE"/>
    <w:rsid w:val="003D173C"/>
    <w:rsid w:val="003D191E"/>
    <w:rsid w:val="003D1A4C"/>
    <w:rsid w:val="003D1C3C"/>
    <w:rsid w:val="003D1DD2"/>
    <w:rsid w:val="003D1FA1"/>
    <w:rsid w:val="003D2057"/>
    <w:rsid w:val="003D20BD"/>
    <w:rsid w:val="003D2512"/>
    <w:rsid w:val="003D255D"/>
    <w:rsid w:val="003D2686"/>
    <w:rsid w:val="003D27ED"/>
    <w:rsid w:val="003D283E"/>
    <w:rsid w:val="003D294D"/>
    <w:rsid w:val="003D2B2E"/>
    <w:rsid w:val="003D2BF8"/>
    <w:rsid w:val="003D2DE8"/>
    <w:rsid w:val="003D2E6E"/>
    <w:rsid w:val="003D31CA"/>
    <w:rsid w:val="003D31EF"/>
    <w:rsid w:val="003D325D"/>
    <w:rsid w:val="003D33AB"/>
    <w:rsid w:val="003D33E7"/>
    <w:rsid w:val="003D3504"/>
    <w:rsid w:val="003D3532"/>
    <w:rsid w:val="003D35C5"/>
    <w:rsid w:val="003D3727"/>
    <w:rsid w:val="003D3730"/>
    <w:rsid w:val="003D37F7"/>
    <w:rsid w:val="003D385E"/>
    <w:rsid w:val="003D39BE"/>
    <w:rsid w:val="003D39ED"/>
    <w:rsid w:val="003D3D90"/>
    <w:rsid w:val="003D4016"/>
    <w:rsid w:val="003D4024"/>
    <w:rsid w:val="003D4153"/>
    <w:rsid w:val="003D439A"/>
    <w:rsid w:val="003D43AE"/>
    <w:rsid w:val="003D4505"/>
    <w:rsid w:val="003D47B8"/>
    <w:rsid w:val="003D48A4"/>
    <w:rsid w:val="003D48CE"/>
    <w:rsid w:val="003D4A0C"/>
    <w:rsid w:val="003D4A94"/>
    <w:rsid w:val="003D4ACB"/>
    <w:rsid w:val="003D52FA"/>
    <w:rsid w:val="003D5455"/>
    <w:rsid w:val="003D570C"/>
    <w:rsid w:val="003D572C"/>
    <w:rsid w:val="003D582A"/>
    <w:rsid w:val="003D5EDB"/>
    <w:rsid w:val="003D6036"/>
    <w:rsid w:val="003D6037"/>
    <w:rsid w:val="003D60A2"/>
    <w:rsid w:val="003D6257"/>
    <w:rsid w:val="003D6460"/>
    <w:rsid w:val="003D6487"/>
    <w:rsid w:val="003D64BF"/>
    <w:rsid w:val="003D6735"/>
    <w:rsid w:val="003D6774"/>
    <w:rsid w:val="003D69D1"/>
    <w:rsid w:val="003D6A05"/>
    <w:rsid w:val="003D6A30"/>
    <w:rsid w:val="003D6A45"/>
    <w:rsid w:val="003D6AB5"/>
    <w:rsid w:val="003D6C38"/>
    <w:rsid w:val="003D6D00"/>
    <w:rsid w:val="003D7217"/>
    <w:rsid w:val="003D72A6"/>
    <w:rsid w:val="003D75DE"/>
    <w:rsid w:val="003D775E"/>
    <w:rsid w:val="003D77DC"/>
    <w:rsid w:val="003D78C2"/>
    <w:rsid w:val="003D78EF"/>
    <w:rsid w:val="003D7D72"/>
    <w:rsid w:val="003D7D7C"/>
    <w:rsid w:val="003E003A"/>
    <w:rsid w:val="003E00BD"/>
    <w:rsid w:val="003E029E"/>
    <w:rsid w:val="003E0326"/>
    <w:rsid w:val="003E0438"/>
    <w:rsid w:val="003E04A5"/>
    <w:rsid w:val="003E070B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6BA"/>
    <w:rsid w:val="003E1747"/>
    <w:rsid w:val="003E17FF"/>
    <w:rsid w:val="003E18C0"/>
    <w:rsid w:val="003E1A32"/>
    <w:rsid w:val="003E1B25"/>
    <w:rsid w:val="003E1B38"/>
    <w:rsid w:val="003E1C5C"/>
    <w:rsid w:val="003E1CD1"/>
    <w:rsid w:val="003E224E"/>
    <w:rsid w:val="003E2484"/>
    <w:rsid w:val="003E2493"/>
    <w:rsid w:val="003E26FE"/>
    <w:rsid w:val="003E274A"/>
    <w:rsid w:val="003E276E"/>
    <w:rsid w:val="003E2799"/>
    <w:rsid w:val="003E27CB"/>
    <w:rsid w:val="003E2873"/>
    <w:rsid w:val="003E2A90"/>
    <w:rsid w:val="003E2CD4"/>
    <w:rsid w:val="003E31E4"/>
    <w:rsid w:val="003E33F4"/>
    <w:rsid w:val="003E33F7"/>
    <w:rsid w:val="003E34D6"/>
    <w:rsid w:val="003E3612"/>
    <w:rsid w:val="003E3634"/>
    <w:rsid w:val="003E36AA"/>
    <w:rsid w:val="003E3B24"/>
    <w:rsid w:val="003E3B8E"/>
    <w:rsid w:val="003E3C36"/>
    <w:rsid w:val="003E3D03"/>
    <w:rsid w:val="003E3E5B"/>
    <w:rsid w:val="003E45F7"/>
    <w:rsid w:val="003E471B"/>
    <w:rsid w:val="003E49A0"/>
    <w:rsid w:val="003E49DE"/>
    <w:rsid w:val="003E4A85"/>
    <w:rsid w:val="003E4FFB"/>
    <w:rsid w:val="003E5084"/>
    <w:rsid w:val="003E54F6"/>
    <w:rsid w:val="003E570D"/>
    <w:rsid w:val="003E58FB"/>
    <w:rsid w:val="003E59E4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73A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D7"/>
    <w:rsid w:val="003E7DFB"/>
    <w:rsid w:val="003F00E0"/>
    <w:rsid w:val="003F0177"/>
    <w:rsid w:val="003F0373"/>
    <w:rsid w:val="003F054C"/>
    <w:rsid w:val="003F07C8"/>
    <w:rsid w:val="003F08D3"/>
    <w:rsid w:val="003F0914"/>
    <w:rsid w:val="003F09D3"/>
    <w:rsid w:val="003F0B79"/>
    <w:rsid w:val="003F1124"/>
    <w:rsid w:val="003F131F"/>
    <w:rsid w:val="003F13F5"/>
    <w:rsid w:val="003F147A"/>
    <w:rsid w:val="003F1638"/>
    <w:rsid w:val="003F182F"/>
    <w:rsid w:val="003F1CC9"/>
    <w:rsid w:val="003F1F22"/>
    <w:rsid w:val="003F1F32"/>
    <w:rsid w:val="003F2102"/>
    <w:rsid w:val="003F26DD"/>
    <w:rsid w:val="003F275C"/>
    <w:rsid w:val="003F291C"/>
    <w:rsid w:val="003F29A7"/>
    <w:rsid w:val="003F29B1"/>
    <w:rsid w:val="003F2BED"/>
    <w:rsid w:val="003F309B"/>
    <w:rsid w:val="003F31CB"/>
    <w:rsid w:val="003F3284"/>
    <w:rsid w:val="003F3289"/>
    <w:rsid w:val="003F34B0"/>
    <w:rsid w:val="003F365B"/>
    <w:rsid w:val="003F3688"/>
    <w:rsid w:val="003F37F6"/>
    <w:rsid w:val="003F3952"/>
    <w:rsid w:val="003F39D7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A3"/>
    <w:rsid w:val="003F46B1"/>
    <w:rsid w:val="003F473A"/>
    <w:rsid w:val="003F483B"/>
    <w:rsid w:val="003F48C0"/>
    <w:rsid w:val="003F48C2"/>
    <w:rsid w:val="003F4920"/>
    <w:rsid w:val="003F49ED"/>
    <w:rsid w:val="003F4A67"/>
    <w:rsid w:val="003F4A7C"/>
    <w:rsid w:val="003F4A7D"/>
    <w:rsid w:val="003F4BA6"/>
    <w:rsid w:val="003F4C57"/>
    <w:rsid w:val="003F4F7B"/>
    <w:rsid w:val="003F56EA"/>
    <w:rsid w:val="003F578F"/>
    <w:rsid w:val="003F57ED"/>
    <w:rsid w:val="003F59D2"/>
    <w:rsid w:val="003F5B9F"/>
    <w:rsid w:val="003F5BD3"/>
    <w:rsid w:val="003F5E30"/>
    <w:rsid w:val="003F5E54"/>
    <w:rsid w:val="003F5EEE"/>
    <w:rsid w:val="003F5FDF"/>
    <w:rsid w:val="003F63CD"/>
    <w:rsid w:val="003F690E"/>
    <w:rsid w:val="003F6953"/>
    <w:rsid w:val="003F69B7"/>
    <w:rsid w:val="003F6AAD"/>
    <w:rsid w:val="003F6B12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56C"/>
    <w:rsid w:val="003F777D"/>
    <w:rsid w:val="003F7A76"/>
    <w:rsid w:val="003F7E3A"/>
    <w:rsid w:val="003F7EF2"/>
    <w:rsid w:val="003F7F2B"/>
    <w:rsid w:val="003F7F7B"/>
    <w:rsid w:val="0040012C"/>
    <w:rsid w:val="0040013C"/>
    <w:rsid w:val="004003A4"/>
    <w:rsid w:val="004004FE"/>
    <w:rsid w:val="00400908"/>
    <w:rsid w:val="0040092B"/>
    <w:rsid w:val="00400C65"/>
    <w:rsid w:val="00400D67"/>
    <w:rsid w:val="00400E7F"/>
    <w:rsid w:val="004010E5"/>
    <w:rsid w:val="00401275"/>
    <w:rsid w:val="004013EB"/>
    <w:rsid w:val="0040147D"/>
    <w:rsid w:val="00401507"/>
    <w:rsid w:val="00401657"/>
    <w:rsid w:val="004016DA"/>
    <w:rsid w:val="004018BD"/>
    <w:rsid w:val="00401B6C"/>
    <w:rsid w:val="00401BA3"/>
    <w:rsid w:val="00402083"/>
    <w:rsid w:val="0040216E"/>
    <w:rsid w:val="00402384"/>
    <w:rsid w:val="004023D6"/>
    <w:rsid w:val="0040262A"/>
    <w:rsid w:val="004026AF"/>
    <w:rsid w:val="004027B0"/>
    <w:rsid w:val="00402926"/>
    <w:rsid w:val="004029A7"/>
    <w:rsid w:val="004029C4"/>
    <w:rsid w:val="00402A4C"/>
    <w:rsid w:val="00402CE9"/>
    <w:rsid w:val="00402E1E"/>
    <w:rsid w:val="00402EC6"/>
    <w:rsid w:val="00402EE4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D06"/>
    <w:rsid w:val="00403F35"/>
    <w:rsid w:val="004042B7"/>
    <w:rsid w:val="004042F6"/>
    <w:rsid w:val="00404310"/>
    <w:rsid w:val="004043E0"/>
    <w:rsid w:val="00404630"/>
    <w:rsid w:val="00404669"/>
    <w:rsid w:val="004048BD"/>
    <w:rsid w:val="00404958"/>
    <w:rsid w:val="00404BCB"/>
    <w:rsid w:val="00404CA3"/>
    <w:rsid w:val="00404DB7"/>
    <w:rsid w:val="004051F4"/>
    <w:rsid w:val="0040529B"/>
    <w:rsid w:val="0040531C"/>
    <w:rsid w:val="0040554B"/>
    <w:rsid w:val="004057AC"/>
    <w:rsid w:val="0040580E"/>
    <w:rsid w:val="004058B9"/>
    <w:rsid w:val="004058D2"/>
    <w:rsid w:val="00405C94"/>
    <w:rsid w:val="00405D29"/>
    <w:rsid w:val="00405D47"/>
    <w:rsid w:val="00405ED7"/>
    <w:rsid w:val="00405F63"/>
    <w:rsid w:val="00405FC6"/>
    <w:rsid w:val="004060F8"/>
    <w:rsid w:val="004062CD"/>
    <w:rsid w:val="0040634F"/>
    <w:rsid w:val="00406384"/>
    <w:rsid w:val="004065B3"/>
    <w:rsid w:val="00406857"/>
    <w:rsid w:val="004069E5"/>
    <w:rsid w:val="00406A4B"/>
    <w:rsid w:val="00406C90"/>
    <w:rsid w:val="00406DDE"/>
    <w:rsid w:val="00406F0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88"/>
    <w:rsid w:val="00407ED7"/>
    <w:rsid w:val="00410071"/>
    <w:rsid w:val="004101D9"/>
    <w:rsid w:val="00410288"/>
    <w:rsid w:val="004102D6"/>
    <w:rsid w:val="00410307"/>
    <w:rsid w:val="004103F4"/>
    <w:rsid w:val="0041047B"/>
    <w:rsid w:val="004104C8"/>
    <w:rsid w:val="004105CA"/>
    <w:rsid w:val="00410A24"/>
    <w:rsid w:val="00410BE8"/>
    <w:rsid w:val="00410CF2"/>
    <w:rsid w:val="00410D5E"/>
    <w:rsid w:val="00410E4D"/>
    <w:rsid w:val="00411011"/>
    <w:rsid w:val="0041117D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8A"/>
    <w:rsid w:val="004123D6"/>
    <w:rsid w:val="004124F2"/>
    <w:rsid w:val="00412533"/>
    <w:rsid w:val="004129BF"/>
    <w:rsid w:val="00412B61"/>
    <w:rsid w:val="00412BAD"/>
    <w:rsid w:val="00412D8E"/>
    <w:rsid w:val="00412D97"/>
    <w:rsid w:val="00412DC9"/>
    <w:rsid w:val="00412E63"/>
    <w:rsid w:val="00412F90"/>
    <w:rsid w:val="00413025"/>
    <w:rsid w:val="00413039"/>
    <w:rsid w:val="004130A3"/>
    <w:rsid w:val="00413195"/>
    <w:rsid w:val="00413237"/>
    <w:rsid w:val="0041378C"/>
    <w:rsid w:val="0041389C"/>
    <w:rsid w:val="0041396C"/>
    <w:rsid w:val="004139FA"/>
    <w:rsid w:val="00413EEE"/>
    <w:rsid w:val="00413F7A"/>
    <w:rsid w:val="00414078"/>
    <w:rsid w:val="00414623"/>
    <w:rsid w:val="00414646"/>
    <w:rsid w:val="00414662"/>
    <w:rsid w:val="004148C2"/>
    <w:rsid w:val="00414C36"/>
    <w:rsid w:val="00414D57"/>
    <w:rsid w:val="00415011"/>
    <w:rsid w:val="004150CB"/>
    <w:rsid w:val="00415167"/>
    <w:rsid w:val="00415249"/>
    <w:rsid w:val="004152CF"/>
    <w:rsid w:val="0041553C"/>
    <w:rsid w:val="004155A9"/>
    <w:rsid w:val="00415954"/>
    <w:rsid w:val="004159B0"/>
    <w:rsid w:val="00415CBD"/>
    <w:rsid w:val="00415E39"/>
    <w:rsid w:val="0041603E"/>
    <w:rsid w:val="00416277"/>
    <w:rsid w:val="0041637C"/>
    <w:rsid w:val="0041645B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2F9"/>
    <w:rsid w:val="00417310"/>
    <w:rsid w:val="0041782C"/>
    <w:rsid w:val="00417837"/>
    <w:rsid w:val="004178AA"/>
    <w:rsid w:val="00417999"/>
    <w:rsid w:val="00417CA4"/>
    <w:rsid w:val="00417D64"/>
    <w:rsid w:val="004201F5"/>
    <w:rsid w:val="00420268"/>
    <w:rsid w:val="00420281"/>
    <w:rsid w:val="0042029E"/>
    <w:rsid w:val="0042033E"/>
    <w:rsid w:val="004203DB"/>
    <w:rsid w:val="004205E6"/>
    <w:rsid w:val="004206AB"/>
    <w:rsid w:val="004208EA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72"/>
    <w:rsid w:val="00421AE2"/>
    <w:rsid w:val="00421B5C"/>
    <w:rsid w:val="00421B9C"/>
    <w:rsid w:val="00421E10"/>
    <w:rsid w:val="00421E5D"/>
    <w:rsid w:val="00421E6E"/>
    <w:rsid w:val="00421F47"/>
    <w:rsid w:val="00422106"/>
    <w:rsid w:val="00422175"/>
    <w:rsid w:val="0042225B"/>
    <w:rsid w:val="004224EF"/>
    <w:rsid w:val="004224FA"/>
    <w:rsid w:val="0042258A"/>
    <w:rsid w:val="004226DF"/>
    <w:rsid w:val="00422775"/>
    <w:rsid w:val="00422882"/>
    <w:rsid w:val="00422969"/>
    <w:rsid w:val="00422AA9"/>
    <w:rsid w:val="00422AEA"/>
    <w:rsid w:val="00422CD6"/>
    <w:rsid w:val="00422FE2"/>
    <w:rsid w:val="004233A8"/>
    <w:rsid w:val="00423AF7"/>
    <w:rsid w:val="00423B8B"/>
    <w:rsid w:val="00423DF8"/>
    <w:rsid w:val="00423E03"/>
    <w:rsid w:val="00424037"/>
    <w:rsid w:val="00424091"/>
    <w:rsid w:val="00424143"/>
    <w:rsid w:val="004243EB"/>
    <w:rsid w:val="004244C3"/>
    <w:rsid w:val="0042494E"/>
    <w:rsid w:val="004249F4"/>
    <w:rsid w:val="00424B39"/>
    <w:rsid w:val="00424C51"/>
    <w:rsid w:val="00424D9C"/>
    <w:rsid w:val="00424E9F"/>
    <w:rsid w:val="00424FE3"/>
    <w:rsid w:val="004256C2"/>
    <w:rsid w:val="00425871"/>
    <w:rsid w:val="0042597B"/>
    <w:rsid w:val="00425991"/>
    <w:rsid w:val="004259D0"/>
    <w:rsid w:val="004259E8"/>
    <w:rsid w:val="00425A12"/>
    <w:rsid w:val="00425ABF"/>
    <w:rsid w:val="00425B2C"/>
    <w:rsid w:val="00425B70"/>
    <w:rsid w:val="00425E5B"/>
    <w:rsid w:val="00426315"/>
    <w:rsid w:val="004264D7"/>
    <w:rsid w:val="00426593"/>
    <w:rsid w:val="00426618"/>
    <w:rsid w:val="004267C2"/>
    <w:rsid w:val="004267FB"/>
    <w:rsid w:val="00426809"/>
    <w:rsid w:val="00426859"/>
    <w:rsid w:val="00426A73"/>
    <w:rsid w:val="00426AEE"/>
    <w:rsid w:val="00426BC5"/>
    <w:rsid w:val="0042709F"/>
    <w:rsid w:val="004270BC"/>
    <w:rsid w:val="004270D2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27F88"/>
    <w:rsid w:val="004301E2"/>
    <w:rsid w:val="00430267"/>
    <w:rsid w:val="004302DB"/>
    <w:rsid w:val="004303A5"/>
    <w:rsid w:val="00430666"/>
    <w:rsid w:val="00430880"/>
    <w:rsid w:val="0043088D"/>
    <w:rsid w:val="00430933"/>
    <w:rsid w:val="00430AA1"/>
    <w:rsid w:val="00430AD8"/>
    <w:rsid w:val="00431218"/>
    <w:rsid w:val="00431342"/>
    <w:rsid w:val="0043135C"/>
    <w:rsid w:val="004313D8"/>
    <w:rsid w:val="0043141C"/>
    <w:rsid w:val="00431496"/>
    <w:rsid w:val="004317CB"/>
    <w:rsid w:val="00431840"/>
    <w:rsid w:val="00431A10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2F02"/>
    <w:rsid w:val="00432F31"/>
    <w:rsid w:val="0043317C"/>
    <w:rsid w:val="00433235"/>
    <w:rsid w:val="004332EE"/>
    <w:rsid w:val="00433344"/>
    <w:rsid w:val="00433368"/>
    <w:rsid w:val="0043358C"/>
    <w:rsid w:val="0043360E"/>
    <w:rsid w:val="0043363D"/>
    <w:rsid w:val="00433869"/>
    <w:rsid w:val="004338D2"/>
    <w:rsid w:val="004339F2"/>
    <w:rsid w:val="00433A15"/>
    <w:rsid w:val="00433D1A"/>
    <w:rsid w:val="004340CD"/>
    <w:rsid w:val="00434183"/>
    <w:rsid w:val="004341A6"/>
    <w:rsid w:val="00434208"/>
    <w:rsid w:val="00434252"/>
    <w:rsid w:val="004342BB"/>
    <w:rsid w:val="004344FC"/>
    <w:rsid w:val="004347A6"/>
    <w:rsid w:val="004347E0"/>
    <w:rsid w:val="004349DC"/>
    <w:rsid w:val="004349F9"/>
    <w:rsid w:val="00434BED"/>
    <w:rsid w:val="00434C62"/>
    <w:rsid w:val="00434DD7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652"/>
    <w:rsid w:val="00437827"/>
    <w:rsid w:val="004378A4"/>
    <w:rsid w:val="00437911"/>
    <w:rsid w:val="00437A17"/>
    <w:rsid w:val="00437C98"/>
    <w:rsid w:val="00437D80"/>
    <w:rsid w:val="00437E08"/>
    <w:rsid w:val="00437E87"/>
    <w:rsid w:val="00437FC1"/>
    <w:rsid w:val="00440048"/>
    <w:rsid w:val="0044045A"/>
    <w:rsid w:val="00440C07"/>
    <w:rsid w:val="00440C11"/>
    <w:rsid w:val="00440E20"/>
    <w:rsid w:val="0044103A"/>
    <w:rsid w:val="00441047"/>
    <w:rsid w:val="00441462"/>
    <w:rsid w:val="0044168A"/>
    <w:rsid w:val="0044168B"/>
    <w:rsid w:val="00441942"/>
    <w:rsid w:val="00441C29"/>
    <w:rsid w:val="00441C47"/>
    <w:rsid w:val="00441C50"/>
    <w:rsid w:val="004421AD"/>
    <w:rsid w:val="00442247"/>
    <w:rsid w:val="00442284"/>
    <w:rsid w:val="004424A4"/>
    <w:rsid w:val="004425E7"/>
    <w:rsid w:val="004425F8"/>
    <w:rsid w:val="004426AA"/>
    <w:rsid w:val="004427F6"/>
    <w:rsid w:val="004428EE"/>
    <w:rsid w:val="00442C21"/>
    <w:rsid w:val="00442C33"/>
    <w:rsid w:val="00442C37"/>
    <w:rsid w:val="00442D40"/>
    <w:rsid w:val="00442D7E"/>
    <w:rsid w:val="00442DDC"/>
    <w:rsid w:val="00442E9E"/>
    <w:rsid w:val="00442FFD"/>
    <w:rsid w:val="00443034"/>
    <w:rsid w:val="00443042"/>
    <w:rsid w:val="00443044"/>
    <w:rsid w:val="004430D0"/>
    <w:rsid w:val="004433BB"/>
    <w:rsid w:val="00443677"/>
    <w:rsid w:val="00443730"/>
    <w:rsid w:val="004437A5"/>
    <w:rsid w:val="0044390B"/>
    <w:rsid w:val="0044396F"/>
    <w:rsid w:val="00443999"/>
    <w:rsid w:val="00443AFC"/>
    <w:rsid w:val="00443B39"/>
    <w:rsid w:val="00443CC5"/>
    <w:rsid w:val="004447BB"/>
    <w:rsid w:val="004448F7"/>
    <w:rsid w:val="004449F9"/>
    <w:rsid w:val="00444D1B"/>
    <w:rsid w:val="00444D63"/>
    <w:rsid w:val="00444D69"/>
    <w:rsid w:val="00444EAE"/>
    <w:rsid w:val="00444F14"/>
    <w:rsid w:val="00444F18"/>
    <w:rsid w:val="0044516E"/>
    <w:rsid w:val="00445185"/>
    <w:rsid w:val="00445390"/>
    <w:rsid w:val="0044559A"/>
    <w:rsid w:val="004455E1"/>
    <w:rsid w:val="0044564E"/>
    <w:rsid w:val="00445C78"/>
    <w:rsid w:val="00445CFF"/>
    <w:rsid w:val="00445D3B"/>
    <w:rsid w:val="00445FE2"/>
    <w:rsid w:val="004461DE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412"/>
    <w:rsid w:val="004475BA"/>
    <w:rsid w:val="004478F8"/>
    <w:rsid w:val="004479C3"/>
    <w:rsid w:val="004479E8"/>
    <w:rsid w:val="00447B92"/>
    <w:rsid w:val="00447DB7"/>
    <w:rsid w:val="00447E25"/>
    <w:rsid w:val="00447F18"/>
    <w:rsid w:val="00447F99"/>
    <w:rsid w:val="004501B1"/>
    <w:rsid w:val="0045050C"/>
    <w:rsid w:val="0045089C"/>
    <w:rsid w:val="00450946"/>
    <w:rsid w:val="0045097B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6CF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50A"/>
    <w:rsid w:val="004526E6"/>
    <w:rsid w:val="00452728"/>
    <w:rsid w:val="00452778"/>
    <w:rsid w:val="00452B7E"/>
    <w:rsid w:val="00452BAF"/>
    <w:rsid w:val="00452D5E"/>
    <w:rsid w:val="00452F68"/>
    <w:rsid w:val="004530AF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4C4"/>
    <w:rsid w:val="00454A18"/>
    <w:rsid w:val="00454A94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0D4"/>
    <w:rsid w:val="0045729C"/>
    <w:rsid w:val="004575C8"/>
    <w:rsid w:val="004579AD"/>
    <w:rsid w:val="00457A91"/>
    <w:rsid w:val="00457B13"/>
    <w:rsid w:val="00457BAF"/>
    <w:rsid w:val="00457E6D"/>
    <w:rsid w:val="00457EC3"/>
    <w:rsid w:val="00457F83"/>
    <w:rsid w:val="0046029A"/>
    <w:rsid w:val="004602E7"/>
    <w:rsid w:val="00460346"/>
    <w:rsid w:val="0046068B"/>
    <w:rsid w:val="004607C1"/>
    <w:rsid w:val="00460A25"/>
    <w:rsid w:val="00460A45"/>
    <w:rsid w:val="00460B2C"/>
    <w:rsid w:val="00460B5E"/>
    <w:rsid w:val="00460D5C"/>
    <w:rsid w:val="00460EC8"/>
    <w:rsid w:val="00460F13"/>
    <w:rsid w:val="00460F9F"/>
    <w:rsid w:val="00460FBC"/>
    <w:rsid w:val="0046131B"/>
    <w:rsid w:val="00461535"/>
    <w:rsid w:val="004616B6"/>
    <w:rsid w:val="00461944"/>
    <w:rsid w:val="00461999"/>
    <w:rsid w:val="00461BC9"/>
    <w:rsid w:val="00461C93"/>
    <w:rsid w:val="00461E59"/>
    <w:rsid w:val="00461F42"/>
    <w:rsid w:val="0046209A"/>
    <w:rsid w:val="00462155"/>
    <w:rsid w:val="00462240"/>
    <w:rsid w:val="00462273"/>
    <w:rsid w:val="004622AD"/>
    <w:rsid w:val="00462794"/>
    <w:rsid w:val="00462CC7"/>
    <w:rsid w:val="00462D60"/>
    <w:rsid w:val="00462D8B"/>
    <w:rsid w:val="00462DCE"/>
    <w:rsid w:val="00462F67"/>
    <w:rsid w:val="00462F83"/>
    <w:rsid w:val="004630E7"/>
    <w:rsid w:val="00463101"/>
    <w:rsid w:val="004633B5"/>
    <w:rsid w:val="0046342E"/>
    <w:rsid w:val="0046348A"/>
    <w:rsid w:val="00463626"/>
    <w:rsid w:val="0046377F"/>
    <w:rsid w:val="004639A0"/>
    <w:rsid w:val="00464004"/>
    <w:rsid w:val="00464138"/>
    <w:rsid w:val="0046427C"/>
    <w:rsid w:val="004643D8"/>
    <w:rsid w:val="00464458"/>
    <w:rsid w:val="004645AC"/>
    <w:rsid w:val="00464633"/>
    <w:rsid w:val="00464784"/>
    <w:rsid w:val="00464864"/>
    <w:rsid w:val="00464C1B"/>
    <w:rsid w:val="00464C99"/>
    <w:rsid w:val="00464F87"/>
    <w:rsid w:val="00465264"/>
    <w:rsid w:val="004654B6"/>
    <w:rsid w:val="004657F8"/>
    <w:rsid w:val="00465852"/>
    <w:rsid w:val="004658D0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D4"/>
    <w:rsid w:val="00466C27"/>
    <w:rsid w:val="00466C36"/>
    <w:rsid w:val="00466C5C"/>
    <w:rsid w:val="00466CDB"/>
    <w:rsid w:val="00466D85"/>
    <w:rsid w:val="00466E5D"/>
    <w:rsid w:val="00466F85"/>
    <w:rsid w:val="0046704F"/>
    <w:rsid w:val="00467211"/>
    <w:rsid w:val="00467279"/>
    <w:rsid w:val="00467291"/>
    <w:rsid w:val="00467499"/>
    <w:rsid w:val="004675AD"/>
    <w:rsid w:val="0046767E"/>
    <w:rsid w:val="0046773D"/>
    <w:rsid w:val="004677DB"/>
    <w:rsid w:val="00467A05"/>
    <w:rsid w:val="00467ABD"/>
    <w:rsid w:val="00467B16"/>
    <w:rsid w:val="00467B3D"/>
    <w:rsid w:val="00467CB8"/>
    <w:rsid w:val="00467D1B"/>
    <w:rsid w:val="00467F38"/>
    <w:rsid w:val="00467FE2"/>
    <w:rsid w:val="0047010E"/>
    <w:rsid w:val="004702AA"/>
    <w:rsid w:val="004703D4"/>
    <w:rsid w:val="004704A7"/>
    <w:rsid w:val="0047074B"/>
    <w:rsid w:val="00470763"/>
    <w:rsid w:val="00470835"/>
    <w:rsid w:val="0047084D"/>
    <w:rsid w:val="00470870"/>
    <w:rsid w:val="00470B38"/>
    <w:rsid w:val="00470F0D"/>
    <w:rsid w:val="00470F63"/>
    <w:rsid w:val="00471118"/>
    <w:rsid w:val="00471286"/>
    <w:rsid w:val="004714C2"/>
    <w:rsid w:val="004714D7"/>
    <w:rsid w:val="00471654"/>
    <w:rsid w:val="004718FC"/>
    <w:rsid w:val="00471941"/>
    <w:rsid w:val="00471C18"/>
    <w:rsid w:val="004720D5"/>
    <w:rsid w:val="00472137"/>
    <w:rsid w:val="00472407"/>
    <w:rsid w:val="00472639"/>
    <w:rsid w:val="004729BB"/>
    <w:rsid w:val="00472CE3"/>
    <w:rsid w:val="00472EB5"/>
    <w:rsid w:val="004730DD"/>
    <w:rsid w:val="004732EC"/>
    <w:rsid w:val="00473502"/>
    <w:rsid w:val="004735DD"/>
    <w:rsid w:val="004736F6"/>
    <w:rsid w:val="00473809"/>
    <w:rsid w:val="0047395A"/>
    <w:rsid w:val="00473A2E"/>
    <w:rsid w:val="00473AFA"/>
    <w:rsid w:val="00473B7D"/>
    <w:rsid w:val="00473D13"/>
    <w:rsid w:val="004742C4"/>
    <w:rsid w:val="004742DD"/>
    <w:rsid w:val="0047437E"/>
    <w:rsid w:val="004743E5"/>
    <w:rsid w:val="004745DC"/>
    <w:rsid w:val="00474808"/>
    <w:rsid w:val="0047499C"/>
    <w:rsid w:val="004749E4"/>
    <w:rsid w:val="00474C37"/>
    <w:rsid w:val="00474CDD"/>
    <w:rsid w:val="00474F27"/>
    <w:rsid w:val="00474F9F"/>
    <w:rsid w:val="0047516F"/>
    <w:rsid w:val="00475204"/>
    <w:rsid w:val="00475389"/>
    <w:rsid w:val="00475639"/>
    <w:rsid w:val="00475729"/>
    <w:rsid w:val="00475776"/>
    <w:rsid w:val="00475797"/>
    <w:rsid w:val="004757F7"/>
    <w:rsid w:val="004759AC"/>
    <w:rsid w:val="00475AEB"/>
    <w:rsid w:val="00475B4D"/>
    <w:rsid w:val="00475CA0"/>
    <w:rsid w:val="00475F60"/>
    <w:rsid w:val="00475F85"/>
    <w:rsid w:val="00476348"/>
    <w:rsid w:val="004763D5"/>
    <w:rsid w:val="0047675E"/>
    <w:rsid w:val="004767A2"/>
    <w:rsid w:val="00476993"/>
    <w:rsid w:val="004769A2"/>
    <w:rsid w:val="00476A6E"/>
    <w:rsid w:val="00477143"/>
    <w:rsid w:val="004773DF"/>
    <w:rsid w:val="0047778C"/>
    <w:rsid w:val="00477878"/>
    <w:rsid w:val="00477ADD"/>
    <w:rsid w:val="00477B78"/>
    <w:rsid w:val="00477C3E"/>
    <w:rsid w:val="00477EFF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22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2"/>
    <w:rsid w:val="00481C4B"/>
    <w:rsid w:val="00481C87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950"/>
    <w:rsid w:val="00482A65"/>
    <w:rsid w:val="00482CB0"/>
    <w:rsid w:val="00482FB5"/>
    <w:rsid w:val="0048303D"/>
    <w:rsid w:val="00483121"/>
    <w:rsid w:val="004836E2"/>
    <w:rsid w:val="00483773"/>
    <w:rsid w:val="004837D5"/>
    <w:rsid w:val="0048395C"/>
    <w:rsid w:val="00483B2C"/>
    <w:rsid w:val="00483B98"/>
    <w:rsid w:val="00483C6B"/>
    <w:rsid w:val="00483D6A"/>
    <w:rsid w:val="00483DC6"/>
    <w:rsid w:val="00483DCA"/>
    <w:rsid w:val="00483EA8"/>
    <w:rsid w:val="00483F4C"/>
    <w:rsid w:val="00484008"/>
    <w:rsid w:val="0048407C"/>
    <w:rsid w:val="004841C1"/>
    <w:rsid w:val="0048427E"/>
    <w:rsid w:val="004847EE"/>
    <w:rsid w:val="00484930"/>
    <w:rsid w:val="00484A7E"/>
    <w:rsid w:val="00484AF0"/>
    <w:rsid w:val="00484DF7"/>
    <w:rsid w:val="00484E2F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9D2"/>
    <w:rsid w:val="00485BE0"/>
    <w:rsid w:val="0048600D"/>
    <w:rsid w:val="00486118"/>
    <w:rsid w:val="0048615A"/>
    <w:rsid w:val="00486178"/>
    <w:rsid w:val="00486222"/>
    <w:rsid w:val="00486272"/>
    <w:rsid w:val="004862D5"/>
    <w:rsid w:val="00486332"/>
    <w:rsid w:val="004863BE"/>
    <w:rsid w:val="0048667E"/>
    <w:rsid w:val="004866D3"/>
    <w:rsid w:val="00486DBD"/>
    <w:rsid w:val="0048774B"/>
    <w:rsid w:val="0048783C"/>
    <w:rsid w:val="00487990"/>
    <w:rsid w:val="00487BFD"/>
    <w:rsid w:val="00487D47"/>
    <w:rsid w:val="00487E25"/>
    <w:rsid w:val="00490680"/>
    <w:rsid w:val="0049072E"/>
    <w:rsid w:val="004907D6"/>
    <w:rsid w:val="00490974"/>
    <w:rsid w:val="00490BBB"/>
    <w:rsid w:val="00490BCD"/>
    <w:rsid w:val="00490C0A"/>
    <w:rsid w:val="00490C1F"/>
    <w:rsid w:val="00491014"/>
    <w:rsid w:val="0049102F"/>
    <w:rsid w:val="004910CA"/>
    <w:rsid w:val="0049123B"/>
    <w:rsid w:val="0049129D"/>
    <w:rsid w:val="004913B2"/>
    <w:rsid w:val="004916EE"/>
    <w:rsid w:val="0049172E"/>
    <w:rsid w:val="0049187B"/>
    <w:rsid w:val="00491BE3"/>
    <w:rsid w:val="00491F49"/>
    <w:rsid w:val="0049212D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6E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4262"/>
    <w:rsid w:val="0049435C"/>
    <w:rsid w:val="004943D0"/>
    <w:rsid w:val="00494491"/>
    <w:rsid w:val="0049462B"/>
    <w:rsid w:val="00494685"/>
    <w:rsid w:val="00494779"/>
    <w:rsid w:val="0049477C"/>
    <w:rsid w:val="00494964"/>
    <w:rsid w:val="00494B61"/>
    <w:rsid w:val="00494C4F"/>
    <w:rsid w:val="00494CC1"/>
    <w:rsid w:val="00494D66"/>
    <w:rsid w:val="00494E9C"/>
    <w:rsid w:val="00494F9F"/>
    <w:rsid w:val="00495101"/>
    <w:rsid w:val="00495125"/>
    <w:rsid w:val="00495198"/>
    <w:rsid w:val="004952C8"/>
    <w:rsid w:val="00495418"/>
    <w:rsid w:val="004954FF"/>
    <w:rsid w:val="00495515"/>
    <w:rsid w:val="0049554F"/>
    <w:rsid w:val="0049559F"/>
    <w:rsid w:val="00495708"/>
    <w:rsid w:val="00495804"/>
    <w:rsid w:val="004958ED"/>
    <w:rsid w:val="00495966"/>
    <w:rsid w:val="00495AF3"/>
    <w:rsid w:val="00495B27"/>
    <w:rsid w:val="00495CF0"/>
    <w:rsid w:val="00495DE8"/>
    <w:rsid w:val="0049633E"/>
    <w:rsid w:val="00496477"/>
    <w:rsid w:val="004964E2"/>
    <w:rsid w:val="00496937"/>
    <w:rsid w:val="00496989"/>
    <w:rsid w:val="004969C1"/>
    <w:rsid w:val="00496C2E"/>
    <w:rsid w:val="00496C86"/>
    <w:rsid w:val="00497029"/>
    <w:rsid w:val="004972C4"/>
    <w:rsid w:val="004973EB"/>
    <w:rsid w:val="004975C0"/>
    <w:rsid w:val="00497668"/>
    <w:rsid w:val="0049771F"/>
    <w:rsid w:val="0049786B"/>
    <w:rsid w:val="004979A0"/>
    <w:rsid w:val="00497D9E"/>
    <w:rsid w:val="00497E61"/>
    <w:rsid w:val="00497F0A"/>
    <w:rsid w:val="00497F3D"/>
    <w:rsid w:val="004A0024"/>
    <w:rsid w:val="004A00D4"/>
    <w:rsid w:val="004A0148"/>
    <w:rsid w:val="004A0199"/>
    <w:rsid w:val="004A01A6"/>
    <w:rsid w:val="004A0299"/>
    <w:rsid w:val="004A0426"/>
    <w:rsid w:val="004A07DB"/>
    <w:rsid w:val="004A0AAA"/>
    <w:rsid w:val="004A0CC6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B50"/>
    <w:rsid w:val="004A2CE0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3A"/>
    <w:rsid w:val="004A4DF5"/>
    <w:rsid w:val="004A4F38"/>
    <w:rsid w:val="004A4FC5"/>
    <w:rsid w:val="004A5068"/>
    <w:rsid w:val="004A5085"/>
    <w:rsid w:val="004A51A2"/>
    <w:rsid w:val="004A55BE"/>
    <w:rsid w:val="004A5904"/>
    <w:rsid w:val="004A59B9"/>
    <w:rsid w:val="004A59C8"/>
    <w:rsid w:val="004A5C11"/>
    <w:rsid w:val="004A5DDE"/>
    <w:rsid w:val="004A5E50"/>
    <w:rsid w:val="004A6013"/>
    <w:rsid w:val="004A62B1"/>
    <w:rsid w:val="004A634F"/>
    <w:rsid w:val="004A6728"/>
    <w:rsid w:val="004A6773"/>
    <w:rsid w:val="004A67FE"/>
    <w:rsid w:val="004A680D"/>
    <w:rsid w:val="004A68C0"/>
    <w:rsid w:val="004A696E"/>
    <w:rsid w:val="004A6AB0"/>
    <w:rsid w:val="004A6CC9"/>
    <w:rsid w:val="004A6E33"/>
    <w:rsid w:val="004A6F7A"/>
    <w:rsid w:val="004A7009"/>
    <w:rsid w:val="004A7BD1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23"/>
    <w:rsid w:val="004B0F96"/>
    <w:rsid w:val="004B1146"/>
    <w:rsid w:val="004B11DF"/>
    <w:rsid w:val="004B123A"/>
    <w:rsid w:val="004B1433"/>
    <w:rsid w:val="004B14E2"/>
    <w:rsid w:val="004B151C"/>
    <w:rsid w:val="004B199C"/>
    <w:rsid w:val="004B1BCA"/>
    <w:rsid w:val="004B1F9C"/>
    <w:rsid w:val="004B20E7"/>
    <w:rsid w:val="004B22F1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447"/>
    <w:rsid w:val="004B35A2"/>
    <w:rsid w:val="004B38B0"/>
    <w:rsid w:val="004B3A6F"/>
    <w:rsid w:val="004B3CDB"/>
    <w:rsid w:val="004B3D8C"/>
    <w:rsid w:val="004B3EF8"/>
    <w:rsid w:val="004B3EF9"/>
    <w:rsid w:val="004B427C"/>
    <w:rsid w:val="004B4388"/>
    <w:rsid w:val="004B43DA"/>
    <w:rsid w:val="004B4411"/>
    <w:rsid w:val="004B469D"/>
    <w:rsid w:val="004B4CCB"/>
    <w:rsid w:val="004B4CE3"/>
    <w:rsid w:val="004B52A4"/>
    <w:rsid w:val="004B53D9"/>
    <w:rsid w:val="004B563A"/>
    <w:rsid w:val="004B57A4"/>
    <w:rsid w:val="004B57C1"/>
    <w:rsid w:val="004B57CE"/>
    <w:rsid w:val="004B5A1E"/>
    <w:rsid w:val="004B5B1C"/>
    <w:rsid w:val="004B5CF1"/>
    <w:rsid w:val="004B5D58"/>
    <w:rsid w:val="004B644B"/>
    <w:rsid w:val="004B644E"/>
    <w:rsid w:val="004B6509"/>
    <w:rsid w:val="004B661C"/>
    <w:rsid w:val="004B6715"/>
    <w:rsid w:val="004B6869"/>
    <w:rsid w:val="004B68A9"/>
    <w:rsid w:val="004B68E5"/>
    <w:rsid w:val="004B68FE"/>
    <w:rsid w:val="004B6A0F"/>
    <w:rsid w:val="004B6B41"/>
    <w:rsid w:val="004B6BB8"/>
    <w:rsid w:val="004B6BC5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72C"/>
    <w:rsid w:val="004B78C7"/>
    <w:rsid w:val="004B7A58"/>
    <w:rsid w:val="004B7A66"/>
    <w:rsid w:val="004B7A7C"/>
    <w:rsid w:val="004B7A9B"/>
    <w:rsid w:val="004B7C0B"/>
    <w:rsid w:val="004B7C21"/>
    <w:rsid w:val="004B7D88"/>
    <w:rsid w:val="004B7DA5"/>
    <w:rsid w:val="004B7EB8"/>
    <w:rsid w:val="004B7F67"/>
    <w:rsid w:val="004C0362"/>
    <w:rsid w:val="004C039C"/>
    <w:rsid w:val="004C0535"/>
    <w:rsid w:val="004C053B"/>
    <w:rsid w:val="004C05DF"/>
    <w:rsid w:val="004C05F0"/>
    <w:rsid w:val="004C0771"/>
    <w:rsid w:val="004C07F2"/>
    <w:rsid w:val="004C07FF"/>
    <w:rsid w:val="004C0A20"/>
    <w:rsid w:val="004C0E28"/>
    <w:rsid w:val="004C0ECC"/>
    <w:rsid w:val="004C128E"/>
    <w:rsid w:val="004C12D7"/>
    <w:rsid w:val="004C1335"/>
    <w:rsid w:val="004C1368"/>
    <w:rsid w:val="004C144F"/>
    <w:rsid w:val="004C14D8"/>
    <w:rsid w:val="004C1638"/>
    <w:rsid w:val="004C17D9"/>
    <w:rsid w:val="004C1F16"/>
    <w:rsid w:val="004C20EA"/>
    <w:rsid w:val="004C23DD"/>
    <w:rsid w:val="004C23F8"/>
    <w:rsid w:val="004C2546"/>
    <w:rsid w:val="004C26E1"/>
    <w:rsid w:val="004C29B2"/>
    <w:rsid w:val="004C2B31"/>
    <w:rsid w:val="004C2CEC"/>
    <w:rsid w:val="004C2E1B"/>
    <w:rsid w:val="004C31B0"/>
    <w:rsid w:val="004C326D"/>
    <w:rsid w:val="004C32C3"/>
    <w:rsid w:val="004C32C4"/>
    <w:rsid w:val="004C3480"/>
    <w:rsid w:val="004C34B1"/>
    <w:rsid w:val="004C35DB"/>
    <w:rsid w:val="004C36F0"/>
    <w:rsid w:val="004C38B8"/>
    <w:rsid w:val="004C3A98"/>
    <w:rsid w:val="004C3E7E"/>
    <w:rsid w:val="004C427C"/>
    <w:rsid w:val="004C42C4"/>
    <w:rsid w:val="004C442C"/>
    <w:rsid w:val="004C4550"/>
    <w:rsid w:val="004C458A"/>
    <w:rsid w:val="004C45A8"/>
    <w:rsid w:val="004C4707"/>
    <w:rsid w:val="004C48A9"/>
    <w:rsid w:val="004C49C5"/>
    <w:rsid w:val="004C49EF"/>
    <w:rsid w:val="004C4A44"/>
    <w:rsid w:val="004C4A98"/>
    <w:rsid w:val="004C4B69"/>
    <w:rsid w:val="004C4B93"/>
    <w:rsid w:val="004C4C8A"/>
    <w:rsid w:val="004C4DAD"/>
    <w:rsid w:val="004C4E20"/>
    <w:rsid w:val="004C4F76"/>
    <w:rsid w:val="004C5196"/>
    <w:rsid w:val="004C523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CB"/>
    <w:rsid w:val="004C62FA"/>
    <w:rsid w:val="004C663B"/>
    <w:rsid w:val="004C69A4"/>
    <w:rsid w:val="004C69AB"/>
    <w:rsid w:val="004C6D3A"/>
    <w:rsid w:val="004C70B7"/>
    <w:rsid w:val="004C7149"/>
    <w:rsid w:val="004C73E5"/>
    <w:rsid w:val="004C76D7"/>
    <w:rsid w:val="004C7734"/>
    <w:rsid w:val="004C7799"/>
    <w:rsid w:val="004C77C4"/>
    <w:rsid w:val="004C7BF7"/>
    <w:rsid w:val="004C7C16"/>
    <w:rsid w:val="004C7FCB"/>
    <w:rsid w:val="004D00EF"/>
    <w:rsid w:val="004D0107"/>
    <w:rsid w:val="004D0339"/>
    <w:rsid w:val="004D03C2"/>
    <w:rsid w:val="004D03DA"/>
    <w:rsid w:val="004D064D"/>
    <w:rsid w:val="004D0661"/>
    <w:rsid w:val="004D06CB"/>
    <w:rsid w:val="004D084E"/>
    <w:rsid w:val="004D0991"/>
    <w:rsid w:val="004D0C51"/>
    <w:rsid w:val="004D0CDB"/>
    <w:rsid w:val="004D0D7B"/>
    <w:rsid w:val="004D0E87"/>
    <w:rsid w:val="004D0F71"/>
    <w:rsid w:val="004D0F8D"/>
    <w:rsid w:val="004D10C8"/>
    <w:rsid w:val="004D1250"/>
    <w:rsid w:val="004D1358"/>
    <w:rsid w:val="004D1559"/>
    <w:rsid w:val="004D16A2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1E5C"/>
    <w:rsid w:val="004D2200"/>
    <w:rsid w:val="004D22AC"/>
    <w:rsid w:val="004D2411"/>
    <w:rsid w:val="004D2469"/>
    <w:rsid w:val="004D248B"/>
    <w:rsid w:val="004D2761"/>
    <w:rsid w:val="004D286E"/>
    <w:rsid w:val="004D2A14"/>
    <w:rsid w:val="004D2A88"/>
    <w:rsid w:val="004D2ACE"/>
    <w:rsid w:val="004D2B43"/>
    <w:rsid w:val="004D2BF7"/>
    <w:rsid w:val="004D2D78"/>
    <w:rsid w:val="004D321E"/>
    <w:rsid w:val="004D32D9"/>
    <w:rsid w:val="004D35B8"/>
    <w:rsid w:val="004D377A"/>
    <w:rsid w:val="004D3AFF"/>
    <w:rsid w:val="004D3B58"/>
    <w:rsid w:val="004D3B92"/>
    <w:rsid w:val="004D3D3A"/>
    <w:rsid w:val="004D40BA"/>
    <w:rsid w:val="004D418E"/>
    <w:rsid w:val="004D433B"/>
    <w:rsid w:val="004D49C2"/>
    <w:rsid w:val="004D49EB"/>
    <w:rsid w:val="004D4C3A"/>
    <w:rsid w:val="004D4D8E"/>
    <w:rsid w:val="004D4E3D"/>
    <w:rsid w:val="004D4EA0"/>
    <w:rsid w:val="004D5770"/>
    <w:rsid w:val="004D5838"/>
    <w:rsid w:val="004D5963"/>
    <w:rsid w:val="004D5A42"/>
    <w:rsid w:val="004D5A75"/>
    <w:rsid w:val="004D5A98"/>
    <w:rsid w:val="004D5F05"/>
    <w:rsid w:val="004D5FA6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DD7"/>
    <w:rsid w:val="004D6EE4"/>
    <w:rsid w:val="004D6F7F"/>
    <w:rsid w:val="004D6F99"/>
    <w:rsid w:val="004D6FA0"/>
    <w:rsid w:val="004D6FFD"/>
    <w:rsid w:val="004D71C2"/>
    <w:rsid w:val="004D71DC"/>
    <w:rsid w:val="004D72CC"/>
    <w:rsid w:val="004D734E"/>
    <w:rsid w:val="004D73EA"/>
    <w:rsid w:val="004D75C4"/>
    <w:rsid w:val="004D763D"/>
    <w:rsid w:val="004D78ED"/>
    <w:rsid w:val="004D7DD1"/>
    <w:rsid w:val="004D7E62"/>
    <w:rsid w:val="004D7EFA"/>
    <w:rsid w:val="004E012F"/>
    <w:rsid w:val="004E0245"/>
    <w:rsid w:val="004E02C8"/>
    <w:rsid w:val="004E02DF"/>
    <w:rsid w:val="004E04F2"/>
    <w:rsid w:val="004E0626"/>
    <w:rsid w:val="004E09BE"/>
    <w:rsid w:val="004E0A55"/>
    <w:rsid w:val="004E0CF3"/>
    <w:rsid w:val="004E0DD9"/>
    <w:rsid w:val="004E0EA8"/>
    <w:rsid w:val="004E0F38"/>
    <w:rsid w:val="004E105A"/>
    <w:rsid w:val="004E10F8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CD5"/>
    <w:rsid w:val="004E1D75"/>
    <w:rsid w:val="004E1DF4"/>
    <w:rsid w:val="004E1E52"/>
    <w:rsid w:val="004E1E7A"/>
    <w:rsid w:val="004E1F54"/>
    <w:rsid w:val="004E22C1"/>
    <w:rsid w:val="004E2690"/>
    <w:rsid w:val="004E2706"/>
    <w:rsid w:val="004E2A50"/>
    <w:rsid w:val="004E2D89"/>
    <w:rsid w:val="004E2E81"/>
    <w:rsid w:val="004E2F77"/>
    <w:rsid w:val="004E3141"/>
    <w:rsid w:val="004E3202"/>
    <w:rsid w:val="004E334E"/>
    <w:rsid w:val="004E33FA"/>
    <w:rsid w:val="004E3470"/>
    <w:rsid w:val="004E360E"/>
    <w:rsid w:val="004E382A"/>
    <w:rsid w:val="004E3C7B"/>
    <w:rsid w:val="004E3DB5"/>
    <w:rsid w:val="004E3F34"/>
    <w:rsid w:val="004E3FD8"/>
    <w:rsid w:val="004E42B0"/>
    <w:rsid w:val="004E43C0"/>
    <w:rsid w:val="004E4547"/>
    <w:rsid w:val="004E46A7"/>
    <w:rsid w:val="004E489A"/>
    <w:rsid w:val="004E4C95"/>
    <w:rsid w:val="004E4D2B"/>
    <w:rsid w:val="004E4F3B"/>
    <w:rsid w:val="004E5003"/>
    <w:rsid w:val="004E50EF"/>
    <w:rsid w:val="004E549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7208"/>
    <w:rsid w:val="004E73FA"/>
    <w:rsid w:val="004E7839"/>
    <w:rsid w:val="004E7A6C"/>
    <w:rsid w:val="004E7A77"/>
    <w:rsid w:val="004E7B24"/>
    <w:rsid w:val="004E7FDF"/>
    <w:rsid w:val="004F001A"/>
    <w:rsid w:val="004F03C1"/>
    <w:rsid w:val="004F043B"/>
    <w:rsid w:val="004F04DF"/>
    <w:rsid w:val="004F070E"/>
    <w:rsid w:val="004F07EB"/>
    <w:rsid w:val="004F0AB0"/>
    <w:rsid w:val="004F0B34"/>
    <w:rsid w:val="004F0B7E"/>
    <w:rsid w:val="004F0C34"/>
    <w:rsid w:val="004F0D94"/>
    <w:rsid w:val="004F0E59"/>
    <w:rsid w:val="004F117A"/>
    <w:rsid w:val="004F12EB"/>
    <w:rsid w:val="004F137B"/>
    <w:rsid w:val="004F169A"/>
    <w:rsid w:val="004F16F7"/>
    <w:rsid w:val="004F1AFE"/>
    <w:rsid w:val="004F1CEF"/>
    <w:rsid w:val="004F1E89"/>
    <w:rsid w:val="004F1F0C"/>
    <w:rsid w:val="004F1F36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3D4"/>
    <w:rsid w:val="004F346B"/>
    <w:rsid w:val="004F352E"/>
    <w:rsid w:val="004F3643"/>
    <w:rsid w:val="004F3817"/>
    <w:rsid w:val="004F3823"/>
    <w:rsid w:val="004F3827"/>
    <w:rsid w:val="004F38F7"/>
    <w:rsid w:val="004F3A16"/>
    <w:rsid w:val="004F3B41"/>
    <w:rsid w:val="004F3D79"/>
    <w:rsid w:val="004F3E78"/>
    <w:rsid w:val="004F3F9B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BFB"/>
    <w:rsid w:val="004F4D90"/>
    <w:rsid w:val="004F4EE5"/>
    <w:rsid w:val="004F4F19"/>
    <w:rsid w:val="004F4F22"/>
    <w:rsid w:val="004F50D4"/>
    <w:rsid w:val="004F5210"/>
    <w:rsid w:val="004F52DE"/>
    <w:rsid w:val="004F53ED"/>
    <w:rsid w:val="004F57F1"/>
    <w:rsid w:val="004F581F"/>
    <w:rsid w:val="004F59B6"/>
    <w:rsid w:val="004F5A33"/>
    <w:rsid w:val="004F6084"/>
    <w:rsid w:val="004F614E"/>
    <w:rsid w:val="004F6227"/>
    <w:rsid w:val="004F6339"/>
    <w:rsid w:val="004F6375"/>
    <w:rsid w:val="004F637B"/>
    <w:rsid w:val="004F6399"/>
    <w:rsid w:val="004F6482"/>
    <w:rsid w:val="004F64DA"/>
    <w:rsid w:val="004F650C"/>
    <w:rsid w:val="004F65E2"/>
    <w:rsid w:val="004F673A"/>
    <w:rsid w:val="004F686B"/>
    <w:rsid w:val="004F68B6"/>
    <w:rsid w:val="004F6907"/>
    <w:rsid w:val="004F6B3F"/>
    <w:rsid w:val="004F6C7F"/>
    <w:rsid w:val="004F6CD4"/>
    <w:rsid w:val="004F6D3F"/>
    <w:rsid w:val="004F6E5F"/>
    <w:rsid w:val="004F6F6F"/>
    <w:rsid w:val="004F6FA7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6AA"/>
    <w:rsid w:val="004F78AA"/>
    <w:rsid w:val="004F7FE8"/>
    <w:rsid w:val="00500050"/>
    <w:rsid w:val="005000D1"/>
    <w:rsid w:val="0050014E"/>
    <w:rsid w:val="005001CF"/>
    <w:rsid w:val="005002DE"/>
    <w:rsid w:val="005002EB"/>
    <w:rsid w:val="005003D2"/>
    <w:rsid w:val="005004F7"/>
    <w:rsid w:val="005006C3"/>
    <w:rsid w:val="00500825"/>
    <w:rsid w:val="0050085E"/>
    <w:rsid w:val="005008D0"/>
    <w:rsid w:val="005008F2"/>
    <w:rsid w:val="00500B66"/>
    <w:rsid w:val="00500C17"/>
    <w:rsid w:val="00500E2C"/>
    <w:rsid w:val="0050149E"/>
    <w:rsid w:val="00501670"/>
    <w:rsid w:val="005016B8"/>
    <w:rsid w:val="005017DA"/>
    <w:rsid w:val="00501A2D"/>
    <w:rsid w:val="00501A72"/>
    <w:rsid w:val="00501ABF"/>
    <w:rsid w:val="00501B66"/>
    <w:rsid w:val="00501B8F"/>
    <w:rsid w:val="00501BAB"/>
    <w:rsid w:val="00501C8A"/>
    <w:rsid w:val="00501C8D"/>
    <w:rsid w:val="00501C94"/>
    <w:rsid w:val="00501D72"/>
    <w:rsid w:val="00501E3F"/>
    <w:rsid w:val="00502394"/>
    <w:rsid w:val="00502658"/>
    <w:rsid w:val="0050270C"/>
    <w:rsid w:val="00502A95"/>
    <w:rsid w:val="00502BC1"/>
    <w:rsid w:val="00502EBF"/>
    <w:rsid w:val="00503182"/>
    <w:rsid w:val="00503744"/>
    <w:rsid w:val="00503B3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B58"/>
    <w:rsid w:val="00504BDE"/>
    <w:rsid w:val="00504DBE"/>
    <w:rsid w:val="00504DD2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634"/>
    <w:rsid w:val="0050569D"/>
    <w:rsid w:val="00505782"/>
    <w:rsid w:val="005059F7"/>
    <w:rsid w:val="00505AAC"/>
    <w:rsid w:val="00505AB8"/>
    <w:rsid w:val="00505E46"/>
    <w:rsid w:val="00505E73"/>
    <w:rsid w:val="00505F9A"/>
    <w:rsid w:val="005065CD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450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73"/>
    <w:rsid w:val="00507D9E"/>
    <w:rsid w:val="00507E20"/>
    <w:rsid w:val="00507E87"/>
    <w:rsid w:val="00510216"/>
    <w:rsid w:val="0051027E"/>
    <w:rsid w:val="00510335"/>
    <w:rsid w:val="005103A5"/>
    <w:rsid w:val="00510508"/>
    <w:rsid w:val="0051050F"/>
    <w:rsid w:val="00510568"/>
    <w:rsid w:val="005105F3"/>
    <w:rsid w:val="0051061C"/>
    <w:rsid w:val="0051067E"/>
    <w:rsid w:val="0051067F"/>
    <w:rsid w:val="00510951"/>
    <w:rsid w:val="00510A3F"/>
    <w:rsid w:val="00510BF6"/>
    <w:rsid w:val="00510C4C"/>
    <w:rsid w:val="00510D6E"/>
    <w:rsid w:val="00510DCD"/>
    <w:rsid w:val="00510DDD"/>
    <w:rsid w:val="00510FAD"/>
    <w:rsid w:val="00511047"/>
    <w:rsid w:val="00511094"/>
    <w:rsid w:val="0051118E"/>
    <w:rsid w:val="0051133F"/>
    <w:rsid w:val="0051139A"/>
    <w:rsid w:val="005114E3"/>
    <w:rsid w:val="005115C3"/>
    <w:rsid w:val="005115C7"/>
    <w:rsid w:val="005115EF"/>
    <w:rsid w:val="005116B3"/>
    <w:rsid w:val="00511823"/>
    <w:rsid w:val="00511A0E"/>
    <w:rsid w:val="00511B91"/>
    <w:rsid w:val="00511C53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A9E"/>
    <w:rsid w:val="00512B76"/>
    <w:rsid w:val="00512DF3"/>
    <w:rsid w:val="00512F18"/>
    <w:rsid w:val="00513148"/>
    <w:rsid w:val="00513255"/>
    <w:rsid w:val="005138A0"/>
    <w:rsid w:val="005139AC"/>
    <w:rsid w:val="00513ACB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464"/>
    <w:rsid w:val="0051476D"/>
    <w:rsid w:val="00514911"/>
    <w:rsid w:val="0051497C"/>
    <w:rsid w:val="00514A30"/>
    <w:rsid w:val="00514C0A"/>
    <w:rsid w:val="00514C98"/>
    <w:rsid w:val="00514D5F"/>
    <w:rsid w:val="00514E0B"/>
    <w:rsid w:val="00514F5D"/>
    <w:rsid w:val="00514F85"/>
    <w:rsid w:val="00515549"/>
    <w:rsid w:val="00515725"/>
    <w:rsid w:val="005158E6"/>
    <w:rsid w:val="00515956"/>
    <w:rsid w:val="00515BC0"/>
    <w:rsid w:val="00515CFA"/>
    <w:rsid w:val="00515D55"/>
    <w:rsid w:val="00515D80"/>
    <w:rsid w:val="00515E34"/>
    <w:rsid w:val="00515E47"/>
    <w:rsid w:val="005160D7"/>
    <w:rsid w:val="005163B8"/>
    <w:rsid w:val="00516491"/>
    <w:rsid w:val="005166DA"/>
    <w:rsid w:val="0051670E"/>
    <w:rsid w:val="005167CD"/>
    <w:rsid w:val="0051680B"/>
    <w:rsid w:val="005168B3"/>
    <w:rsid w:val="00516ABC"/>
    <w:rsid w:val="00516AE0"/>
    <w:rsid w:val="00516AFB"/>
    <w:rsid w:val="00516B91"/>
    <w:rsid w:val="00516C1C"/>
    <w:rsid w:val="00516D13"/>
    <w:rsid w:val="00516D3B"/>
    <w:rsid w:val="00516FA5"/>
    <w:rsid w:val="0051714D"/>
    <w:rsid w:val="00517455"/>
    <w:rsid w:val="005174B8"/>
    <w:rsid w:val="00517528"/>
    <w:rsid w:val="00517621"/>
    <w:rsid w:val="00517699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54"/>
    <w:rsid w:val="005205D4"/>
    <w:rsid w:val="00520AA1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C22"/>
    <w:rsid w:val="00521C8C"/>
    <w:rsid w:val="00521E27"/>
    <w:rsid w:val="00521EC1"/>
    <w:rsid w:val="00521FE2"/>
    <w:rsid w:val="0052203F"/>
    <w:rsid w:val="005220EC"/>
    <w:rsid w:val="005227CF"/>
    <w:rsid w:val="005229B0"/>
    <w:rsid w:val="005229E2"/>
    <w:rsid w:val="00522A5B"/>
    <w:rsid w:val="00522B83"/>
    <w:rsid w:val="00522D39"/>
    <w:rsid w:val="00522D4A"/>
    <w:rsid w:val="00522DB5"/>
    <w:rsid w:val="00522E33"/>
    <w:rsid w:val="00522F6E"/>
    <w:rsid w:val="0052321C"/>
    <w:rsid w:val="0052339B"/>
    <w:rsid w:val="005234BB"/>
    <w:rsid w:val="00523506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953"/>
    <w:rsid w:val="005259BC"/>
    <w:rsid w:val="00525A9F"/>
    <w:rsid w:val="00525AD5"/>
    <w:rsid w:val="00525B68"/>
    <w:rsid w:val="00525B9D"/>
    <w:rsid w:val="00525EB8"/>
    <w:rsid w:val="00525EC6"/>
    <w:rsid w:val="0052619E"/>
    <w:rsid w:val="00526323"/>
    <w:rsid w:val="00526544"/>
    <w:rsid w:val="0052679A"/>
    <w:rsid w:val="00526844"/>
    <w:rsid w:val="00526A63"/>
    <w:rsid w:val="00526CD3"/>
    <w:rsid w:val="00526D1A"/>
    <w:rsid w:val="00526D5F"/>
    <w:rsid w:val="00527055"/>
    <w:rsid w:val="005270D8"/>
    <w:rsid w:val="00527130"/>
    <w:rsid w:val="00527192"/>
    <w:rsid w:val="005273D4"/>
    <w:rsid w:val="005276E8"/>
    <w:rsid w:val="005278BD"/>
    <w:rsid w:val="005278EA"/>
    <w:rsid w:val="00527B65"/>
    <w:rsid w:val="00527C30"/>
    <w:rsid w:val="00527E47"/>
    <w:rsid w:val="00527F5E"/>
    <w:rsid w:val="00527FCD"/>
    <w:rsid w:val="00530179"/>
    <w:rsid w:val="00530260"/>
    <w:rsid w:val="0053033A"/>
    <w:rsid w:val="0053033D"/>
    <w:rsid w:val="00530406"/>
    <w:rsid w:val="00530591"/>
    <w:rsid w:val="00530B96"/>
    <w:rsid w:val="00530E7A"/>
    <w:rsid w:val="00530FD6"/>
    <w:rsid w:val="005313BD"/>
    <w:rsid w:val="005315F2"/>
    <w:rsid w:val="00531614"/>
    <w:rsid w:val="00531838"/>
    <w:rsid w:val="005318DC"/>
    <w:rsid w:val="00531B6A"/>
    <w:rsid w:val="00531DA1"/>
    <w:rsid w:val="00531FC8"/>
    <w:rsid w:val="00532045"/>
    <w:rsid w:val="00532075"/>
    <w:rsid w:val="005324A5"/>
    <w:rsid w:val="005325CD"/>
    <w:rsid w:val="005325CF"/>
    <w:rsid w:val="00532A2F"/>
    <w:rsid w:val="00532A3D"/>
    <w:rsid w:val="00532B66"/>
    <w:rsid w:val="00532E2B"/>
    <w:rsid w:val="00532EF7"/>
    <w:rsid w:val="00532FC8"/>
    <w:rsid w:val="00533076"/>
    <w:rsid w:val="00533124"/>
    <w:rsid w:val="0053322C"/>
    <w:rsid w:val="0053322D"/>
    <w:rsid w:val="005332B7"/>
    <w:rsid w:val="0053366A"/>
    <w:rsid w:val="00533676"/>
    <w:rsid w:val="00533784"/>
    <w:rsid w:val="005337DE"/>
    <w:rsid w:val="0053395C"/>
    <w:rsid w:val="00533A71"/>
    <w:rsid w:val="00533B87"/>
    <w:rsid w:val="00533BB2"/>
    <w:rsid w:val="00533C07"/>
    <w:rsid w:val="00533C93"/>
    <w:rsid w:val="00533D3C"/>
    <w:rsid w:val="00533DA7"/>
    <w:rsid w:val="00534065"/>
    <w:rsid w:val="005341D4"/>
    <w:rsid w:val="00534418"/>
    <w:rsid w:val="00534487"/>
    <w:rsid w:val="00534645"/>
    <w:rsid w:val="00534851"/>
    <w:rsid w:val="00534870"/>
    <w:rsid w:val="00534921"/>
    <w:rsid w:val="00534955"/>
    <w:rsid w:val="00534958"/>
    <w:rsid w:val="0053497F"/>
    <w:rsid w:val="00534C8D"/>
    <w:rsid w:val="00534DEE"/>
    <w:rsid w:val="005350FD"/>
    <w:rsid w:val="005351BE"/>
    <w:rsid w:val="0053523E"/>
    <w:rsid w:val="00535400"/>
    <w:rsid w:val="005356C2"/>
    <w:rsid w:val="00535736"/>
    <w:rsid w:val="005357B9"/>
    <w:rsid w:val="00535821"/>
    <w:rsid w:val="0053593A"/>
    <w:rsid w:val="00535983"/>
    <w:rsid w:val="005359FD"/>
    <w:rsid w:val="00535A35"/>
    <w:rsid w:val="00535C93"/>
    <w:rsid w:val="00535D07"/>
    <w:rsid w:val="00535E13"/>
    <w:rsid w:val="00536296"/>
    <w:rsid w:val="00536398"/>
    <w:rsid w:val="005364B9"/>
    <w:rsid w:val="0053697C"/>
    <w:rsid w:val="00536A01"/>
    <w:rsid w:val="00536C44"/>
    <w:rsid w:val="00536D18"/>
    <w:rsid w:val="00536D32"/>
    <w:rsid w:val="00536EBF"/>
    <w:rsid w:val="0053717F"/>
    <w:rsid w:val="005371FA"/>
    <w:rsid w:val="00537239"/>
    <w:rsid w:val="005372B0"/>
    <w:rsid w:val="005372CC"/>
    <w:rsid w:val="00537373"/>
    <w:rsid w:val="00537671"/>
    <w:rsid w:val="005376EB"/>
    <w:rsid w:val="00537883"/>
    <w:rsid w:val="005378AB"/>
    <w:rsid w:val="00537BAF"/>
    <w:rsid w:val="00537DAE"/>
    <w:rsid w:val="00537E7B"/>
    <w:rsid w:val="00537F0F"/>
    <w:rsid w:val="00540021"/>
    <w:rsid w:val="0054003C"/>
    <w:rsid w:val="0054011F"/>
    <w:rsid w:val="00540269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E6"/>
    <w:rsid w:val="005413FF"/>
    <w:rsid w:val="00541C7B"/>
    <w:rsid w:val="00541E22"/>
    <w:rsid w:val="00542098"/>
    <w:rsid w:val="005420F5"/>
    <w:rsid w:val="005422CA"/>
    <w:rsid w:val="0054240C"/>
    <w:rsid w:val="0054267C"/>
    <w:rsid w:val="005426E7"/>
    <w:rsid w:val="00542805"/>
    <w:rsid w:val="005428CC"/>
    <w:rsid w:val="005428EB"/>
    <w:rsid w:val="0054299F"/>
    <w:rsid w:val="005429A0"/>
    <w:rsid w:val="005429E4"/>
    <w:rsid w:val="00542B0D"/>
    <w:rsid w:val="00542D76"/>
    <w:rsid w:val="00542E46"/>
    <w:rsid w:val="0054319A"/>
    <w:rsid w:val="00543521"/>
    <w:rsid w:val="00543741"/>
    <w:rsid w:val="00543933"/>
    <w:rsid w:val="005439BC"/>
    <w:rsid w:val="00543A70"/>
    <w:rsid w:val="00543AB0"/>
    <w:rsid w:val="00543D22"/>
    <w:rsid w:val="00543EBA"/>
    <w:rsid w:val="00543F11"/>
    <w:rsid w:val="00543F48"/>
    <w:rsid w:val="00543F8F"/>
    <w:rsid w:val="005442DC"/>
    <w:rsid w:val="005442F8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450"/>
    <w:rsid w:val="0054556D"/>
    <w:rsid w:val="0054574C"/>
    <w:rsid w:val="00545928"/>
    <w:rsid w:val="0054593A"/>
    <w:rsid w:val="00545A18"/>
    <w:rsid w:val="00545B4F"/>
    <w:rsid w:val="00545E0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7D2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0B59"/>
    <w:rsid w:val="00550C67"/>
    <w:rsid w:val="00550FA9"/>
    <w:rsid w:val="00551037"/>
    <w:rsid w:val="005510A2"/>
    <w:rsid w:val="00551168"/>
    <w:rsid w:val="005511AD"/>
    <w:rsid w:val="005514C8"/>
    <w:rsid w:val="00551598"/>
    <w:rsid w:val="005516E8"/>
    <w:rsid w:val="00551714"/>
    <w:rsid w:val="005518C7"/>
    <w:rsid w:val="00551AB8"/>
    <w:rsid w:val="00551B89"/>
    <w:rsid w:val="00551D04"/>
    <w:rsid w:val="00551D13"/>
    <w:rsid w:val="00551D23"/>
    <w:rsid w:val="00551D83"/>
    <w:rsid w:val="00551F61"/>
    <w:rsid w:val="005523C5"/>
    <w:rsid w:val="005524CF"/>
    <w:rsid w:val="005525B2"/>
    <w:rsid w:val="005525C0"/>
    <w:rsid w:val="005526E9"/>
    <w:rsid w:val="0055283F"/>
    <w:rsid w:val="005529B9"/>
    <w:rsid w:val="00552B7A"/>
    <w:rsid w:val="00552D76"/>
    <w:rsid w:val="00552EF4"/>
    <w:rsid w:val="00552FB7"/>
    <w:rsid w:val="0055303E"/>
    <w:rsid w:val="0055305F"/>
    <w:rsid w:val="0055313F"/>
    <w:rsid w:val="005532C9"/>
    <w:rsid w:val="00553D40"/>
    <w:rsid w:val="00553FB3"/>
    <w:rsid w:val="00554153"/>
    <w:rsid w:val="0055425B"/>
    <w:rsid w:val="0055472C"/>
    <w:rsid w:val="005547AF"/>
    <w:rsid w:val="00554855"/>
    <w:rsid w:val="00554A89"/>
    <w:rsid w:val="00554DE0"/>
    <w:rsid w:val="0055506D"/>
    <w:rsid w:val="00555178"/>
    <w:rsid w:val="00555397"/>
    <w:rsid w:val="005554E1"/>
    <w:rsid w:val="00555550"/>
    <w:rsid w:val="00555791"/>
    <w:rsid w:val="0055587F"/>
    <w:rsid w:val="0055588B"/>
    <w:rsid w:val="00555984"/>
    <w:rsid w:val="00555AB9"/>
    <w:rsid w:val="00555BE7"/>
    <w:rsid w:val="00555CDA"/>
    <w:rsid w:val="00555FB1"/>
    <w:rsid w:val="00556091"/>
    <w:rsid w:val="0055624A"/>
    <w:rsid w:val="005563C1"/>
    <w:rsid w:val="00556401"/>
    <w:rsid w:val="005564B8"/>
    <w:rsid w:val="005565BD"/>
    <w:rsid w:val="00556DA0"/>
    <w:rsid w:val="00557091"/>
    <w:rsid w:val="005570E9"/>
    <w:rsid w:val="0055714E"/>
    <w:rsid w:val="00557202"/>
    <w:rsid w:val="00557207"/>
    <w:rsid w:val="00557232"/>
    <w:rsid w:val="0055759A"/>
    <w:rsid w:val="005575FA"/>
    <w:rsid w:val="0055766E"/>
    <w:rsid w:val="0055791C"/>
    <w:rsid w:val="005579B7"/>
    <w:rsid w:val="00557A6C"/>
    <w:rsid w:val="00557AD7"/>
    <w:rsid w:val="00557DBE"/>
    <w:rsid w:val="00557E6E"/>
    <w:rsid w:val="00557ECC"/>
    <w:rsid w:val="00557EED"/>
    <w:rsid w:val="00557F95"/>
    <w:rsid w:val="00560011"/>
    <w:rsid w:val="005600E2"/>
    <w:rsid w:val="0056023C"/>
    <w:rsid w:val="00560418"/>
    <w:rsid w:val="00560433"/>
    <w:rsid w:val="00560639"/>
    <w:rsid w:val="00560843"/>
    <w:rsid w:val="005608D4"/>
    <w:rsid w:val="005608DB"/>
    <w:rsid w:val="00560D46"/>
    <w:rsid w:val="00560D71"/>
    <w:rsid w:val="00560FCE"/>
    <w:rsid w:val="0056113B"/>
    <w:rsid w:val="0056123B"/>
    <w:rsid w:val="00561400"/>
    <w:rsid w:val="005617D8"/>
    <w:rsid w:val="00561853"/>
    <w:rsid w:val="0056189C"/>
    <w:rsid w:val="005619D3"/>
    <w:rsid w:val="00561BE5"/>
    <w:rsid w:val="00561BFF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B8"/>
    <w:rsid w:val="005631AF"/>
    <w:rsid w:val="00563296"/>
    <w:rsid w:val="005632B4"/>
    <w:rsid w:val="00563389"/>
    <w:rsid w:val="005634BF"/>
    <w:rsid w:val="00563584"/>
    <w:rsid w:val="00563612"/>
    <w:rsid w:val="005636E6"/>
    <w:rsid w:val="005637C9"/>
    <w:rsid w:val="005637ED"/>
    <w:rsid w:val="00563962"/>
    <w:rsid w:val="00563A6C"/>
    <w:rsid w:val="00563B98"/>
    <w:rsid w:val="00563CAA"/>
    <w:rsid w:val="00563CDA"/>
    <w:rsid w:val="00563D87"/>
    <w:rsid w:val="00563DB7"/>
    <w:rsid w:val="00563E15"/>
    <w:rsid w:val="00563E7D"/>
    <w:rsid w:val="00563EF6"/>
    <w:rsid w:val="00563F7F"/>
    <w:rsid w:val="0056422B"/>
    <w:rsid w:val="005643C9"/>
    <w:rsid w:val="00564769"/>
    <w:rsid w:val="005647D0"/>
    <w:rsid w:val="005648C4"/>
    <w:rsid w:val="00564EA9"/>
    <w:rsid w:val="00564FBF"/>
    <w:rsid w:val="005650C0"/>
    <w:rsid w:val="005652B3"/>
    <w:rsid w:val="005652C7"/>
    <w:rsid w:val="005652E2"/>
    <w:rsid w:val="00565796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5C0"/>
    <w:rsid w:val="00566816"/>
    <w:rsid w:val="00566B2B"/>
    <w:rsid w:val="00566BF0"/>
    <w:rsid w:val="00566C7F"/>
    <w:rsid w:val="00566CB0"/>
    <w:rsid w:val="00566CE1"/>
    <w:rsid w:val="00566D94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1F0"/>
    <w:rsid w:val="005702DD"/>
    <w:rsid w:val="005704AB"/>
    <w:rsid w:val="005704E8"/>
    <w:rsid w:val="00570566"/>
    <w:rsid w:val="00570747"/>
    <w:rsid w:val="005708A7"/>
    <w:rsid w:val="00570A62"/>
    <w:rsid w:val="00570C01"/>
    <w:rsid w:val="00570DF1"/>
    <w:rsid w:val="00570E49"/>
    <w:rsid w:val="00570F5D"/>
    <w:rsid w:val="00570FE5"/>
    <w:rsid w:val="005712C9"/>
    <w:rsid w:val="005713B7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7"/>
    <w:rsid w:val="00573798"/>
    <w:rsid w:val="005738CD"/>
    <w:rsid w:val="00573B0B"/>
    <w:rsid w:val="00573B74"/>
    <w:rsid w:val="00573BA1"/>
    <w:rsid w:val="00573C1B"/>
    <w:rsid w:val="00573E83"/>
    <w:rsid w:val="00573E96"/>
    <w:rsid w:val="00573EA0"/>
    <w:rsid w:val="00573F6B"/>
    <w:rsid w:val="00573F92"/>
    <w:rsid w:val="00574010"/>
    <w:rsid w:val="00574129"/>
    <w:rsid w:val="005741E9"/>
    <w:rsid w:val="00574397"/>
    <w:rsid w:val="0057442C"/>
    <w:rsid w:val="005745FF"/>
    <w:rsid w:val="005747E0"/>
    <w:rsid w:val="0057498A"/>
    <w:rsid w:val="005749BF"/>
    <w:rsid w:val="00574B9F"/>
    <w:rsid w:val="00574BD1"/>
    <w:rsid w:val="00574F9E"/>
    <w:rsid w:val="00574FEF"/>
    <w:rsid w:val="00575296"/>
    <w:rsid w:val="005753E0"/>
    <w:rsid w:val="00575614"/>
    <w:rsid w:val="0057563E"/>
    <w:rsid w:val="0057566A"/>
    <w:rsid w:val="005757B7"/>
    <w:rsid w:val="005757C1"/>
    <w:rsid w:val="00575975"/>
    <w:rsid w:val="0057597D"/>
    <w:rsid w:val="00575BA5"/>
    <w:rsid w:val="00575BE8"/>
    <w:rsid w:val="00575F72"/>
    <w:rsid w:val="00576051"/>
    <w:rsid w:val="005760F6"/>
    <w:rsid w:val="00576115"/>
    <w:rsid w:val="0057635F"/>
    <w:rsid w:val="0057678B"/>
    <w:rsid w:val="005767F7"/>
    <w:rsid w:val="00576887"/>
    <w:rsid w:val="005768F7"/>
    <w:rsid w:val="00576975"/>
    <w:rsid w:val="00576A14"/>
    <w:rsid w:val="00576AA3"/>
    <w:rsid w:val="00576B42"/>
    <w:rsid w:val="00576D1A"/>
    <w:rsid w:val="00576F17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1A8"/>
    <w:rsid w:val="005802C4"/>
    <w:rsid w:val="0058043F"/>
    <w:rsid w:val="005804B4"/>
    <w:rsid w:val="005805FF"/>
    <w:rsid w:val="0058094C"/>
    <w:rsid w:val="005809DE"/>
    <w:rsid w:val="00580A9C"/>
    <w:rsid w:val="00580C84"/>
    <w:rsid w:val="00580CC8"/>
    <w:rsid w:val="00580E69"/>
    <w:rsid w:val="00580F7C"/>
    <w:rsid w:val="005811F4"/>
    <w:rsid w:val="0058147B"/>
    <w:rsid w:val="005814CB"/>
    <w:rsid w:val="005815E7"/>
    <w:rsid w:val="005815ED"/>
    <w:rsid w:val="0058166B"/>
    <w:rsid w:val="005816DB"/>
    <w:rsid w:val="005818A2"/>
    <w:rsid w:val="005819FA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6A8"/>
    <w:rsid w:val="00582733"/>
    <w:rsid w:val="00582834"/>
    <w:rsid w:val="005828F3"/>
    <w:rsid w:val="00582EF7"/>
    <w:rsid w:val="00582FCD"/>
    <w:rsid w:val="005830C0"/>
    <w:rsid w:val="005831CC"/>
    <w:rsid w:val="00583218"/>
    <w:rsid w:val="005832A2"/>
    <w:rsid w:val="005832BD"/>
    <w:rsid w:val="00583374"/>
    <w:rsid w:val="005833AB"/>
    <w:rsid w:val="005834E9"/>
    <w:rsid w:val="0058370D"/>
    <w:rsid w:val="00583A30"/>
    <w:rsid w:val="00583B1B"/>
    <w:rsid w:val="00583CCE"/>
    <w:rsid w:val="00583DED"/>
    <w:rsid w:val="00583E4C"/>
    <w:rsid w:val="00583F82"/>
    <w:rsid w:val="00583F8D"/>
    <w:rsid w:val="00584042"/>
    <w:rsid w:val="00584043"/>
    <w:rsid w:val="0058407A"/>
    <w:rsid w:val="005841B8"/>
    <w:rsid w:val="005841ED"/>
    <w:rsid w:val="005842D1"/>
    <w:rsid w:val="0058456D"/>
    <w:rsid w:val="00584B29"/>
    <w:rsid w:val="00584BB6"/>
    <w:rsid w:val="00584BB8"/>
    <w:rsid w:val="00584BDB"/>
    <w:rsid w:val="00584BE3"/>
    <w:rsid w:val="00584C30"/>
    <w:rsid w:val="00584CC9"/>
    <w:rsid w:val="00584FE3"/>
    <w:rsid w:val="0058503D"/>
    <w:rsid w:val="005851E2"/>
    <w:rsid w:val="00585310"/>
    <w:rsid w:val="005853E6"/>
    <w:rsid w:val="00585930"/>
    <w:rsid w:val="005859F4"/>
    <w:rsid w:val="00585D75"/>
    <w:rsid w:val="00585DB8"/>
    <w:rsid w:val="005861CC"/>
    <w:rsid w:val="0058628E"/>
    <w:rsid w:val="005862F1"/>
    <w:rsid w:val="0058656A"/>
    <w:rsid w:val="0058665D"/>
    <w:rsid w:val="005866D1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A30"/>
    <w:rsid w:val="00587AFD"/>
    <w:rsid w:val="00587D0E"/>
    <w:rsid w:val="00587D18"/>
    <w:rsid w:val="00590037"/>
    <w:rsid w:val="00590066"/>
    <w:rsid w:val="0059006A"/>
    <w:rsid w:val="005900D3"/>
    <w:rsid w:val="00590345"/>
    <w:rsid w:val="0059042F"/>
    <w:rsid w:val="005909B2"/>
    <w:rsid w:val="005909D6"/>
    <w:rsid w:val="00590D13"/>
    <w:rsid w:val="00590DD7"/>
    <w:rsid w:val="00590F11"/>
    <w:rsid w:val="00590F3B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00D"/>
    <w:rsid w:val="00592179"/>
    <w:rsid w:val="005921D8"/>
    <w:rsid w:val="00592330"/>
    <w:rsid w:val="005923AE"/>
    <w:rsid w:val="005923D7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0E4"/>
    <w:rsid w:val="0059314A"/>
    <w:rsid w:val="00593170"/>
    <w:rsid w:val="005931AA"/>
    <w:rsid w:val="00593306"/>
    <w:rsid w:val="00593332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C99"/>
    <w:rsid w:val="00595EDD"/>
    <w:rsid w:val="005960AD"/>
    <w:rsid w:val="0059618A"/>
    <w:rsid w:val="0059619E"/>
    <w:rsid w:val="005962C7"/>
    <w:rsid w:val="005965FC"/>
    <w:rsid w:val="00596736"/>
    <w:rsid w:val="00596891"/>
    <w:rsid w:val="00596B7E"/>
    <w:rsid w:val="00596B97"/>
    <w:rsid w:val="00596C7B"/>
    <w:rsid w:val="00596CAB"/>
    <w:rsid w:val="00596FBC"/>
    <w:rsid w:val="00597019"/>
    <w:rsid w:val="0059722F"/>
    <w:rsid w:val="005976F0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2C2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AAE"/>
    <w:rsid w:val="005A1BAE"/>
    <w:rsid w:val="005A1C4E"/>
    <w:rsid w:val="005A1DE9"/>
    <w:rsid w:val="005A1F13"/>
    <w:rsid w:val="005A1F60"/>
    <w:rsid w:val="005A1FA7"/>
    <w:rsid w:val="005A21BE"/>
    <w:rsid w:val="005A244D"/>
    <w:rsid w:val="005A2487"/>
    <w:rsid w:val="005A25C0"/>
    <w:rsid w:val="005A2650"/>
    <w:rsid w:val="005A2828"/>
    <w:rsid w:val="005A2B7C"/>
    <w:rsid w:val="005A2BF8"/>
    <w:rsid w:val="005A2C98"/>
    <w:rsid w:val="005A2D57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892"/>
    <w:rsid w:val="005A49DB"/>
    <w:rsid w:val="005A4FA6"/>
    <w:rsid w:val="005A50EF"/>
    <w:rsid w:val="005A554A"/>
    <w:rsid w:val="005A5670"/>
    <w:rsid w:val="005A56B6"/>
    <w:rsid w:val="005A576B"/>
    <w:rsid w:val="005A5847"/>
    <w:rsid w:val="005A5B4B"/>
    <w:rsid w:val="005A5DE0"/>
    <w:rsid w:val="005A5F74"/>
    <w:rsid w:val="005A6068"/>
    <w:rsid w:val="005A6132"/>
    <w:rsid w:val="005A624E"/>
    <w:rsid w:val="005A62B7"/>
    <w:rsid w:val="005A632E"/>
    <w:rsid w:val="005A6463"/>
    <w:rsid w:val="005A6491"/>
    <w:rsid w:val="005A6609"/>
    <w:rsid w:val="005A6638"/>
    <w:rsid w:val="005A66C2"/>
    <w:rsid w:val="005A6A3D"/>
    <w:rsid w:val="005A6B42"/>
    <w:rsid w:val="005A6B4D"/>
    <w:rsid w:val="005A6EFC"/>
    <w:rsid w:val="005A6F7D"/>
    <w:rsid w:val="005A6FE9"/>
    <w:rsid w:val="005A707E"/>
    <w:rsid w:val="005A7090"/>
    <w:rsid w:val="005A719B"/>
    <w:rsid w:val="005A7299"/>
    <w:rsid w:val="005A72A1"/>
    <w:rsid w:val="005A759B"/>
    <w:rsid w:val="005A7660"/>
    <w:rsid w:val="005A76A0"/>
    <w:rsid w:val="005A7793"/>
    <w:rsid w:val="005A7B58"/>
    <w:rsid w:val="005B019A"/>
    <w:rsid w:val="005B02EC"/>
    <w:rsid w:val="005B0451"/>
    <w:rsid w:val="005B04CB"/>
    <w:rsid w:val="005B04D8"/>
    <w:rsid w:val="005B0768"/>
    <w:rsid w:val="005B0815"/>
    <w:rsid w:val="005B0982"/>
    <w:rsid w:val="005B0A7B"/>
    <w:rsid w:val="005B0EB6"/>
    <w:rsid w:val="005B0F7F"/>
    <w:rsid w:val="005B1098"/>
    <w:rsid w:val="005B10A8"/>
    <w:rsid w:val="005B1100"/>
    <w:rsid w:val="005B1306"/>
    <w:rsid w:val="005B1375"/>
    <w:rsid w:val="005B13C3"/>
    <w:rsid w:val="005B13D3"/>
    <w:rsid w:val="005B14AD"/>
    <w:rsid w:val="005B14F2"/>
    <w:rsid w:val="005B1597"/>
    <w:rsid w:val="005B1C72"/>
    <w:rsid w:val="005B1D2B"/>
    <w:rsid w:val="005B1E66"/>
    <w:rsid w:val="005B1F2E"/>
    <w:rsid w:val="005B2046"/>
    <w:rsid w:val="005B20E5"/>
    <w:rsid w:val="005B2424"/>
    <w:rsid w:val="005B252C"/>
    <w:rsid w:val="005B25EE"/>
    <w:rsid w:val="005B261F"/>
    <w:rsid w:val="005B27D5"/>
    <w:rsid w:val="005B28CE"/>
    <w:rsid w:val="005B2943"/>
    <w:rsid w:val="005B2AFE"/>
    <w:rsid w:val="005B2B9C"/>
    <w:rsid w:val="005B2CCC"/>
    <w:rsid w:val="005B2D09"/>
    <w:rsid w:val="005B2DB9"/>
    <w:rsid w:val="005B2DC8"/>
    <w:rsid w:val="005B2E5A"/>
    <w:rsid w:val="005B2EC2"/>
    <w:rsid w:val="005B2FC9"/>
    <w:rsid w:val="005B2FDF"/>
    <w:rsid w:val="005B3123"/>
    <w:rsid w:val="005B332F"/>
    <w:rsid w:val="005B333C"/>
    <w:rsid w:val="005B3488"/>
    <w:rsid w:val="005B35A7"/>
    <w:rsid w:val="005B380B"/>
    <w:rsid w:val="005B393D"/>
    <w:rsid w:val="005B3D8E"/>
    <w:rsid w:val="005B3EA6"/>
    <w:rsid w:val="005B3FE6"/>
    <w:rsid w:val="005B4079"/>
    <w:rsid w:val="005B4238"/>
    <w:rsid w:val="005B47DC"/>
    <w:rsid w:val="005B4955"/>
    <w:rsid w:val="005B4B0E"/>
    <w:rsid w:val="005B4F75"/>
    <w:rsid w:val="005B50C1"/>
    <w:rsid w:val="005B54E2"/>
    <w:rsid w:val="005B55C7"/>
    <w:rsid w:val="005B590E"/>
    <w:rsid w:val="005B5A0C"/>
    <w:rsid w:val="005B5AFD"/>
    <w:rsid w:val="005B5B78"/>
    <w:rsid w:val="005B5BDA"/>
    <w:rsid w:val="005B5D0D"/>
    <w:rsid w:val="005B5D65"/>
    <w:rsid w:val="005B5EBF"/>
    <w:rsid w:val="005B602E"/>
    <w:rsid w:val="005B60C2"/>
    <w:rsid w:val="005B6163"/>
    <w:rsid w:val="005B65CE"/>
    <w:rsid w:val="005B66B7"/>
    <w:rsid w:val="005B6866"/>
    <w:rsid w:val="005B6F44"/>
    <w:rsid w:val="005B7011"/>
    <w:rsid w:val="005B75E5"/>
    <w:rsid w:val="005B764F"/>
    <w:rsid w:val="005B7A3B"/>
    <w:rsid w:val="005B7A9F"/>
    <w:rsid w:val="005B7ABA"/>
    <w:rsid w:val="005B7B23"/>
    <w:rsid w:val="005B7E18"/>
    <w:rsid w:val="005B7ED6"/>
    <w:rsid w:val="005B7FC4"/>
    <w:rsid w:val="005C03F1"/>
    <w:rsid w:val="005C048D"/>
    <w:rsid w:val="005C056C"/>
    <w:rsid w:val="005C068A"/>
    <w:rsid w:val="005C0699"/>
    <w:rsid w:val="005C0C12"/>
    <w:rsid w:val="005C0D0D"/>
    <w:rsid w:val="005C0D15"/>
    <w:rsid w:val="005C0D87"/>
    <w:rsid w:val="005C0F36"/>
    <w:rsid w:val="005C10A7"/>
    <w:rsid w:val="005C133F"/>
    <w:rsid w:val="005C15FE"/>
    <w:rsid w:val="005C1B77"/>
    <w:rsid w:val="005C1B83"/>
    <w:rsid w:val="005C1DB8"/>
    <w:rsid w:val="005C1E1D"/>
    <w:rsid w:val="005C1EB0"/>
    <w:rsid w:val="005C2443"/>
    <w:rsid w:val="005C2817"/>
    <w:rsid w:val="005C28F0"/>
    <w:rsid w:val="005C2B54"/>
    <w:rsid w:val="005C3309"/>
    <w:rsid w:val="005C332F"/>
    <w:rsid w:val="005C337F"/>
    <w:rsid w:val="005C342B"/>
    <w:rsid w:val="005C35BE"/>
    <w:rsid w:val="005C3682"/>
    <w:rsid w:val="005C36D8"/>
    <w:rsid w:val="005C36FB"/>
    <w:rsid w:val="005C3740"/>
    <w:rsid w:val="005C3759"/>
    <w:rsid w:val="005C392A"/>
    <w:rsid w:val="005C399B"/>
    <w:rsid w:val="005C3CCA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5D7"/>
    <w:rsid w:val="005C5713"/>
    <w:rsid w:val="005C57CD"/>
    <w:rsid w:val="005C587B"/>
    <w:rsid w:val="005C5A9B"/>
    <w:rsid w:val="005C5C96"/>
    <w:rsid w:val="005C5D69"/>
    <w:rsid w:val="005C5DA2"/>
    <w:rsid w:val="005C5F20"/>
    <w:rsid w:val="005C5FBC"/>
    <w:rsid w:val="005C62D7"/>
    <w:rsid w:val="005C6302"/>
    <w:rsid w:val="005C6338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740"/>
    <w:rsid w:val="005D07C6"/>
    <w:rsid w:val="005D08EA"/>
    <w:rsid w:val="005D0911"/>
    <w:rsid w:val="005D0C3A"/>
    <w:rsid w:val="005D0C72"/>
    <w:rsid w:val="005D1055"/>
    <w:rsid w:val="005D1325"/>
    <w:rsid w:val="005D15DD"/>
    <w:rsid w:val="005D16CE"/>
    <w:rsid w:val="005D19AB"/>
    <w:rsid w:val="005D1DB6"/>
    <w:rsid w:val="005D1F41"/>
    <w:rsid w:val="005D2009"/>
    <w:rsid w:val="005D2139"/>
    <w:rsid w:val="005D21B0"/>
    <w:rsid w:val="005D2355"/>
    <w:rsid w:val="005D23EE"/>
    <w:rsid w:val="005D27F4"/>
    <w:rsid w:val="005D2A59"/>
    <w:rsid w:val="005D2A9F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584"/>
    <w:rsid w:val="005D3728"/>
    <w:rsid w:val="005D3EA4"/>
    <w:rsid w:val="005D404B"/>
    <w:rsid w:val="005D4135"/>
    <w:rsid w:val="005D41E8"/>
    <w:rsid w:val="005D421B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CA7"/>
    <w:rsid w:val="005D4D52"/>
    <w:rsid w:val="005D4DE3"/>
    <w:rsid w:val="005D4E54"/>
    <w:rsid w:val="005D506E"/>
    <w:rsid w:val="005D512C"/>
    <w:rsid w:val="005D5277"/>
    <w:rsid w:val="005D55BB"/>
    <w:rsid w:val="005D57AA"/>
    <w:rsid w:val="005D5B53"/>
    <w:rsid w:val="005D5BB9"/>
    <w:rsid w:val="005D5D57"/>
    <w:rsid w:val="005D5EBE"/>
    <w:rsid w:val="005D5F27"/>
    <w:rsid w:val="005D5F6E"/>
    <w:rsid w:val="005D5FEA"/>
    <w:rsid w:val="005D629D"/>
    <w:rsid w:val="005D63DC"/>
    <w:rsid w:val="005D640E"/>
    <w:rsid w:val="005D6424"/>
    <w:rsid w:val="005D66E8"/>
    <w:rsid w:val="005D678C"/>
    <w:rsid w:val="005D6A73"/>
    <w:rsid w:val="005D6AEC"/>
    <w:rsid w:val="005D6D40"/>
    <w:rsid w:val="005D6E61"/>
    <w:rsid w:val="005D6F1C"/>
    <w:rsid w:val="005D70C0"/>
    <w:rsid w:val="005D71D8"/>
    <w:rsid w:val="005D7350"/>
    <w:rsid w:val="005D7363"/>
    <w:rsid w:val="005D7407"/>
    <w:rsid w:val="005D7487"/>
    <w:rsid w:val="005D75EC"/>
    <w:rsid w:val="005D76D1"/>
    <w:rsid w:val="005D7A10"/>
    <w:rsid w:val="005D7B04"/>
    <w:rsid w:val="005D7F14"/>
    <w:rsid w:val="005E0127"/>
    <w:rsid w:val="005E0195"/>
    <w:rsid w:val="005E0234"/>
    <w:rsid w:val="005E02BF"/>
    <w:rsid w:val="005E05D5"/>
    <w:rsid w:val="005E0720"/>
    <w:rsid w:val="005E0A51"/>
    <w:rsid w:val="005E0BCA"/>
    <w:rsid w:val="005E0C31"/>
    <w:rsid w:val="005E0C5D"/>
    <w:rsid w:val="005E0C63"/>
    <w:rsid w:val="005E0CE6"/>
    <w:rsid w:val="005E0D27"/>
    <w:rsid w:val="005E0D62"/>
    <w:rsid w:val="005E0F8E"/>
    <w:rsid w:val="005E0FFA"/>
    <w:rsid w:val="005E1293"/>
    <w:rsid w:val="005E1618"/>
    <w:rsid w:val="005E188A"/>
    <w:rsid w:val="005E1A69"/>
    <w:rsid w:val="005E1B48"/>
    <w:rsid w:val="005E1B65"/>
    <w:rsid w:val="005E1BB4"/>
    <w:rsid w:val="005E1C59"/>
    <w:rsid w:val="005E2057"/>
    <w:rsid w:val="005E2125"/>
    <w:rsid w:val="005E2369"/>
    <w:rsid w:val="005E23D9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3F38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B73"/>
    <w:rsid w:val="005E4D6B"/>
    <w:rsid w:val="005E4D75"/>
    <w:rsid w:val="005E4E52"/>
    <w:rsid w:val="005E4FAC"/>
    <w:rsid w:val="005E50FB"/>
    <w:rsid w:val="005E5257"/>
    <w:rsid w:val="005E5495"/>
    <w:rsid w:val="005E56BD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319"/>
    <w:rsid w:val="005E6382"/>
    <w:rsid w:val="005E66A1"/>
    <w:rsid w:val="005E6C74"/>
    <w:rsid w:val="005E6E11"/>
    <w:rsid w:val="005E6E4C"/>
    <w:rsid w:val="005E6E8A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4E"/>
    <w:rsid w:val="005E7BE3"/>
    <w:rsid w:val="005E7C05"/>
    <w:rsid w:val="005F00CF"/>
    <w:rsid w:val="005F034C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008"/>
    <w:rsid w:val="005F2259"/>
    <w:rsid w:val="005F226A"/>
    <w:rsid w:val="005F23B6"/>
    <w:rsid w:val="005F28AF"/>
    <w:rsid w:val="005F2FF2"/>
    <w:rsid w:val="005F34A0"/>
    <w:rsid w:val="005F353E"/>
    <w:rsid w:val="005F3735"/>
    <w:rsid w:val="005F3737"/>
    <w:rsid w:val="005F3CDB"/>
    <w:rsid w:val="005F3DDA"/>
    <w:rsid w:val="005F3E15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9E5"/>
    <w:rsid w:val="005F4A28"/>
    <w:rsid w:val="005F4B37"/>
    <w:rsid w:val="005F5047"/>
    <w:rsid w:val="005F5328"/>
    <w:rsid w:val="005F532D"/>
    <w:rsid w:val="005F542D"/>
    <w:rsid w:val="005F5486"/>
    <w:rsid w:val="005F58F5"/>
    <w:rsid w:val="005F5942"/>
    <w:rsid w:val="005F59AC"/>
    <w:rsid w:val="005F5A59"/>
    <w:rsid w:val="005F5DF6"/>
    <w:rsid w:val="005F5E29"/>
    <w:rsid w:val="005F6015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A34"/>
    <w:rsid w:val="005F7A58"/>
    <w:rsid w:val="005F7C6C"/>
    <w:rsid w:val="005F7C76"/>
    <w:rsid w:val="005F7FBA"/>
    <w:rsid w:val="005F7FF6"/>
    <w:rsid w:val="00600005"/>
    <w:rsid w:val="00600215"/>
    <w:rsid w:val="006002EE"/>
    <w:rsid w:val="006005FC"/>
    <w:rsid w:val="00600659"/>
    <w:rsid w:val="00600914"/>
    <w:rsid w:val="0060099A"/>
    <w:rsid w:val="006009E5"/>
    <w:rsid w:val="00600A28"/>
    <w:rsid w:val="00600AFA"/>
    <w:rsid w:val="00600BA9"/>
    <w:rsid w:val="00600C48"/>
    <w:rsid w:val="00600CAF"/>
    <w:rsid w:val="00600D1E"/>
    <w:rsid w:val="00600F02"/>
    <w:rsid w:val="00600FFD"/>
    <w:rsid w:val="006011C4"/>
    <w:rsid w:val="006013C8"/>
    <w:rsid w:val="006013D6"/>
    <w:rsid w:val="006014AC"/>
    <w:rsid w:val="006014EA"/>
    <w:rsid w:val="006015CF"/>
    <w:rsid w:val="006015FC"/>
    <w:rsid w:val="00601723"/>
    <w:rsid w:val="00601797"/>
    <w:rsid w:val="00601BDC"/>
    <w:rsid w:val="00601DF1"/>
    <w:rsid w:val="00601E1D"/>
    <w:rsid w:val="00601E73"/>
    <w:rsid w:val="00601F07"/>
    <w:rsid w:val="0060206C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08A"/>
    <w:rsid w:val="00604181"/>
    <w:rsid w:val="00604203"/>
    <w:rsid w:val="00604312"/>
    <w:rsid w:val="0060440F"/>
    <w:rsid w:val="00604574"/>
    <w:rsid w:val="00604714"/>
    <w:rsid w:val="006047BA"/>
    <w:rsid w:val="00604921"/>
    <w:rsid w:val="00604E94"/>
    <w:rsid w:val="006051E0"/>
    <w:rsid w:val="006052D7"/>
    <w:rsid w:val="006053DC"/>
    <w:rsid w:val="00605435"/>
    <w:rsid w:val="00605567"/>
    <w:rsid w:val="0060588E"/>
    <w:rsid w:val="006058BC"/>
    <w:rsid w:val="006058D1"/>
    <w:rsid w:val="00605A11"/>
    <w:rsid w:val="00605B0B"/>
    <w:rsid w:val="00605B48"/>
    <w:rsid w:val="00605C60"/>
    <w:rsid w:val="00605C97"/>
    <w:rsid w:val="00605CA4"/>
    <w:rsid w:val="00605E2F"/>
    <w:rsid w:val="00605FFA"/>
    <w:rsid w:val="00606567"/>
    <w:rsid w:val="006066EA"/>
    <w:rsid w:val="006066ED"/>
    <w:rsid w:val="00606751"/>
    <w:rsid w:val="006067E6"/>
    <w:rsid w:val="006068A0"/>
    <w:rsid w:val="00606ABF"/>
    <w:rsid w:val="00606F66"/>
    <w:rsid w:val="00606FAC"/>
    <w:rsid w:val="00607026"/>
    <w:rsid w:val="006070FC"/>
    <w:rsid w:val="00607349"/>
    <w:rsid w:val="006074F4"/>
    <w:rsid w:val="006076E3"/>
    <w:rsid w:val="00607B54"/>
    <w:rsid w:val="00607E42"/>
    <w:rsid w:val="00607FB6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69B"/>
    <w:rsid w:val="00610735"/>
    <w:rsid w:val="0061080C"/>
    <w:rsid w:val="00610935"/>
    <w:rsid w:val="006109A6"/>
    <w:rsid w:val="00610A25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8AB"/>
    <w:rsid w:val="006119EF"/>
    <w:rsid w:val="00611A35"/>
    <w:rsid w:val="00611C62"/>
    <w:rsid w:val="00611DF1"/>
    <w:rsid w:val="00611EC1"/>
    <w:rsid w:val="006120DC"/>
    <w:rsid w:val="006120DF"/>
    <w:rsid w:val="00612116"/>
    <w:rsid w:val="00612200"/>
    <w:rsid w:val="006123C9"/>
    <w:rsid w:val="00612457"/>
    <w:rsid w:val="006124E8"/>
    <w:rsid w:val="006124F4"/>
    <w:rsid w:val="00612965"/>
    <w:rsid w:val="00612A33"/>
    <w:rsid w:val="00612AA9"/>
    <w:rsid w:val="00612BD3"/>
    <w:rsid w:val="00612C8B"/>
    <w:rsid w:val="00612DE0"/>
    <w:rsid w:val="00612EF4"/>
    <w:rsid w:val="00612F57"/>
    <w:rsid w:val="0061305F"/>
    <w:rsid w:val="006130C0"/>
    <w:rsid w:val="006135D4"/>
    <w:rsid w:val="006136F7"/>
    <w:rsid w:val="0061376E"/>
    <w:rsid w:val="00613859"/>
    <w:rsid w:val="00613872"/>
    <w:rsid w:val="0061390A"/>
    <w:rsid w:val="006139D2"/>
    <w:rsid w:val="006139EC"/>
    <w:rsid w:val="00613AF5"/>
    <w:rsid w:val="00613B96"/>
    <w:rsid w:val="00613D36"/>
    <w:rsid w:val="00613DD6"/>
    <w:rsid w:val="00613DF3"/>
    <w:rsid w:val="00613EB8"/>
    <w:rsid w:val="0061405B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10"/>
    <w:rsid w:val="00615230"/>
    <w:rsid w:val="00615763"/>
    <w:rsid w:val="00615942"/>
    <w:rsid w:val="006159A3"/>
    <w:rsid w:val="00615A96"/>
    <w:rsid w:val="00615B0C"/>
    <w:rsid w:val="00615B28"/>
    <w:rsid w:val="00615D15"/>
    <w:rsid w:val="00615DBE"/>
    <w:rsid w:val="00615E38"/>
    <w:rsid w:val="00616021"/>
    <w:rsid w:val="0061603E"/>
    <w:rsid w:val="0061616D"/>
    <w:rsid w:val="00616410"/>
    <w:rsid w:val="00616417"/>
    <w:rsid w:val="0061645A"/>
    <w:rsid w:val="00616A16"/>
    <w:rsid w:val="00616A95"/>
    <w:rsid w:val="00616B23"/>
    <w:rsid w:val="00616CE4"/>
    <w:rsid w:val="00617043"/>
    <w:rsid w:val="00617134"/>
    <w:rsid w:val="00617155"/>
    <w:rsid w:val="00617213"/>
    <w:rsid w:val="0061737F"/>
    <w:rsid w:val="0061750D"/>
    <w:rsid w:val="00617617"/>
    <w:rsid w:val="0061763D"/>
    <w:rsid w:val="00617674"/>
    <w:rsid w:val="006176CE"/>
    <w:rsid w:val="0061774C"/>
    <w:rsid w:val="00617AB8"/>
    <w:rsid w:val="00617B8F"/>
    <w:rsid w:val="00617C31"/>
    <w:rsid w:val="00617C4D"/>
    <w:rsid w:val="00617E73"/>
    <w:rsid w:val="00617F9E"/>
    <w:rsid w:val="00620082"/>
    <w:rsid w:val="0062074D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184"/>
    <w:rsid w:val="00621258"/>
    <w:rsid w:val="00621415"/>
    <w:rsid w:val="006216D6"/>
    <w:rsid w:val="006218BA"/>
    <w:rsid w:val="006219F8"/>
    <w:rsid w:val="00621BA8"/>
    <w:rsid w:val="00621D7D"/>
    <w:rsid w:val="00621E6A"/>
    <w:rsid w:val="00621FF0"/>
    <w:rsid w:val="00622053"/>
    <w:rsid w:val="006220A9"/>
    <w:rsid w:val="006221D4"/>
    <w:rsid w:val="0062227F"/>
    <w:rsid w:val="006223F5"/>
    <w:rsid w:val="0062252D"/>
    <w:rsid w:val="00622684"/>
    <w:rsid w:val="006226D2"/>
    <w:rsid w:val="0062274B"/>
    <w:rsid w:val="00622803"/>
    <w:rsid w:val="0062286C"/>
    <w:rsid w:val="00622945"/>
    <w:rsid w:val="00622A08"/>
    <w:rsid w:val="00622ADE"/>
    <w:rsid w:val="00622CAB"/>
    <w:rsid w:val="00622E17"/>
    <w:rsid w:val="00622F72"/>
    <w:rsid w:val="006230A3"/>
    <w:rsid w:val="006231D9"/>
    <w:rsid w:val="006231FD"/>
    <w:rsid w:val="006232C4"/>
    <w:rsid w:val="00623423"/>
    <w:rsid w:val="00623571"/>
    <w:rsid w:val="0062367D"/>
    <w:rsid w:val="00623822"/>
    <w:rsid w:val="0062398B"/>
    <w:rsid w:val="00623A07"/>
    <w:rsid w:val="00623A93"/>
    <w:rsid w:val="00623D36"/>
    <w:rsid w:val="00623E5B"/>
    <w:rsid w:val="00624094"/>
    <w:rsid w:val="006244DE"/>
    <w:rsid w:val="00624871"/>
    <w:rsid w:val="00624AAE"/>
    <w:rsid w:val="00624BE5"/>
    <w:rsid w:val="00624EF7"/>
    <w:rsid w:val="00624F10"/>
    <w:rsid w:val="00624F77"/>
    <w:rsid w:val="00625285"/>
    <w:rsid w:val="006252DB"/>
    <w:rsid w:val="006254F9"/>
    <w:rsid w:val="0062562B"/>
    <w:rsid w:val="0062578A"/>
    <w:rsid w:val="006257A0"/>
    <w:rsid w:val="006258F1"/>
    <w:rsid w:val="006259D4"/>
    <w:rsid w:val="00625B25"/>
    <w:rsid w:val="00625B47"/>
    <w:rsid w:val="00625CC4"/>
    <w:rsid w:val="006260F8"/>
    <w:rsid w:val="0062650F"/>
    <w:rsid w:val="00626723"/>
    <w:rsid w:val="00626821"/>
    <w:rsid w:val="00626857"/>
    <w:rsid w:val="0062694D"/>
    <w:rsid w:val="0062697A"/>
    <w:rsid w:val="00626A54"/>
    <w:rsid w:val="00626B87"/>
    <w:rsid w:val="00626CF7"/>
    <w:rsid w:val="00626E9E"/>
    <w:rsid w:val="00626FB3"/>
    <w:rsid w:val="00627391"/>
    <w:rsid w:val="00627849"/>
    <w:rsid w:val="0062789E"/>
    <w:rsid w:val="00627AF9"/>
    <w:rsid w:val="00627D55"/>
    <w:rsid w:val="00627F7C"/>
    <w:rsid w:val="0063005D"/>
    <w:rsid w:val="006300E9"/>
    <w:rsid w:val="00630334"/>
    <w:rsid w:val="00630367"/>
    <w:rsid w:val="00630443"/>
    <w:rsid w:val="006304A8"/>
    <w:rsid w:val="00630675"/>
    <w:rsid w:val="006306ED"/>
    <w:rsid w:val="006308E8"/>
    <w:rsid w:val="00630909"/>
    <w:rsid w:val="006309E9"/>
    <w:rsid w:val="00630A07"/>
    <w:rsid w:val="00630B05"/>
    <w:rsid w:val="00630C8A"/>
    <w:rsid w:val="00630D4A"/>
    <w:rsid w:val="00630E01"/>
    <w:rsid w:val="00630E61"/>
    <w:rsid w:val="00630EDB"/>
    <w:rsid w:val="00630FE6"/>
    <w:rsid w:val="00631118"/>
    <w:rsid w:val="0063111A"/>
    <w:rsid w:val="0063123F"/>
    <w:rsid w:val="00631272"/>
    <w:rsid w:val="00631431"/>
    <w:rsid w:val="006314A5"/>
    <w:rsid w:val="0063171E"/>
    <w:rsid w:val="00631813"/>
    <w:rsid w:val="00631B63"/>
    <w:rsid w:val="00631C60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4B"/>
    <w:rsid w:val="006334CF"/>
    <w:rsid w:val="006335E3"/>
    <w:rsid w:val="0063360F"/>
    <w:rsid w:val="0063364B"/>
    <w:rsid w:val="00633771"/>
    <w:rsid w:val="0063396C"/>
    <w:rsid w:val="00633A64"/>
    <w:rsid w:val="00633AC3"/>
    <w:rsid w:val="00633BB8"/>
    <w:rsid w:val="00633C03"/>
    <w:rsid w:val="00633F47"/>
    <w:rsid w:val="0063415D"/>
    <w:rsid w:val="00634391"/>
    <w:rsid w:val="00634513"/>
    <w:rsid w:val="00634611"/>
    <w:rsid w:val="00634660"/>
    <w:rsid w:val="0063468E"/>
    <w:rsid w:val="0063473F"/>
    <w:rsid w:val="006347AE"/>
    <w:rsid w:val="006348D7"/>
    <w:rsid w:val="0063493D"/>
    <w:rsid w:val="0063497D"/>
    <w:rsid w:val="00634A3F"/>
    <w:rsid w:val="00634B5F"/>
    <w:rsid w:val="00634B82"/>
    <w:rsid w:val="00634DED"/>
    <w:rsid w:val="0063500B"/>
    <w:rsid w:val="0063520F"/>
    <w:rsid w:val="0063526C"/>
    <w:rsid w:val="0063527F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994"/>
    <w:rsid w:val="00637B5A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B7E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97"/>
    <w:rsid w:val="006435AC"/>
    <w:rsid w:val="006435BE"/>
    <w:rsid w:val="00643854"/>
    <w:rsid w:val="006438AA"/>
    <w:rsid w:val="006439F3"/>
    <w:rsid w:val="00643A3F"/>
    <w:rsid w:val="00643C53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507E"/>
    <w:rsid w:val="00645126"/>
    <w:rsid w:val="00645150"/>
    <w:rsid w:val="006452FE"/>
    <w:rsid w:val="0064555F"/>
    <w:rsid w:val="00645881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6F5"/>
    <w:rsid w:val="00646887"/>
    <w:rsid w:val="00646E64"/>
    <w:rsid w:val="00646F17"/>
    <w:rsid w:val="00646F18"/>
    <w:rsid w:val="0064708E"/>
    <w:rsid w:val="006471AE"/>
    <w:rsid w:val="006471E1"/>
    <w:rsid w:val="0064753B"/>
    <w:rsid w:val="00647985"/>
    <w:rsid w:val="00647BA3"/>
    <w:rsid w:val="00647C93"/>
    <w:rsid w:val="00647E45"/>
    <w:rsid w:val="00647FA9"/>
    <w:rsid w:val="006500A5"/>
    <w:rsid w:val="006502F5"/>
    <w:rsid w:val="006505D0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E8"/>
    <w:rsid w:val="006512DC"/>
    <w:rsid w:val="0065143E"/>
    <w:rsid w:val="00651610"/>
    <w:rsid w:val="00651A4F"/>
    <w:rsid w:val="00651A55"/>
    <w:rsid w:val="00651B7B"/>
    <w:rsid w:val="00651E4E"/>
    <w:rsid w:val="00651F91"/>
    <w:rsid w:val="00651FA7"/>
    <w:rsid w:val="00652026"/>
    <w:rsid w:val="006520F0"/>
    <w:rsid w:val="006521D3"/>
    <w:rsid w:val="006522DD"/>
    <w:rsid w:val="006524C3"/>
    <w:rsid w:val="00652688"/>
    <w:rsid w:val="006527C4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68F"/>
    <w:rsid w:val="006537AF"/>
    <w:rsid w:val="006537CF"/>
    <w:rsid w:val="006539DC"/>
    <w:rsid w:val="006539F9"/>
    <w:rsid w:val="00653ACC"/>
    <w:rsid w:val="00653AFB"/>
    <w:rsid w:val="00653EFE"/>
    <w:rsid w:val="00654038"/>
    <w:rsid w:val="006540CB"/>
    <w:rsid w:val="0065428D"/>
    <w:rsid w:val="00654348"/>
    <w:rsid w:val="006543BE"/>
    <w:rsid w:val="0065460B"/>
    <w:rsid w:val="00654767"/>
    <w:rsid w:val="006549C0"/>
    <w:rsid w:val="00654B8B"/>
    <w:rsid w:val="00654BB4"/>
    <w:rsid w:val="00654DE9"/>
    <w:rsid w:val="00654F4C"/>
    <w:rsid w:val="00655076"/>
    <w:rsid w:val="006550F3"/>
    <w:rsid w:val="00655376"/>
    <w:rsid w:val="00655498"/>
    <w:rsid w:val="0065552A"/>
    <w:rsid w:val="0065565B"/>
    <w:rsid w:val="006556E2"/>
    <w:rsid w:val="00655735"/>
    <w:rsid w:val="0065591C"/>
    <w:rsid w:val="00655A5C"/>
    <w:rsid w:val="00655BDB"/>
    <w:rsid w:val="00655C01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083"/>
    <w:rsid w:val="00657210"/>
    <w:rsid w:val="0065726A"/>
    <w:rsid w:val="006572FD"/>
    <w:rsid w:val="006573EA"/>
    <w:rsid w:val="00657644"/>
    <w:rsid w:val="0065767D"/>
    <w:rsid w:val="006577C6"/>
    <w:rsid w:val="0065784C"/>
    <w:rsid w:val="00657915"/>
    <w:rsid w:val="006579DC"/>
    <w:rsid w:val="00657C4D"/>
    <w:rsid w:val="00657CF9"/>
    <w:rsid w:val="00657D80"/>
    <w:rsid w:val="00657EAB"/>
    <w:rsid w:val="00657EC6"/>
    <w:rsid w:val="00657FAA"/>
    <w:rsid w:val="006602F8"/>
    <w:rsid w:val="0066030C"/>
    <w:rsid w:val="00660341"/>
    <w:rsid w:val="006603E6"/>
    <w:rsid w:val="00660811"/>
    <w:rsid w:val="00660930"/>
    <w:rsid w:val="00660B93"/>
    <w:rsid w:val="00660D54"/>
    <w:rsid w:val="00660D85"/>
    <w:rsid w:val="00660F1E"/>
    <w:rsid w:val="006610CD"/>
    <w:rsid w:val="006611FF"/>
    <w:rsid w:val="006614B5"/>
    <w:rsid w:val="00661713"/>
    <w:rsid w:val="00661728"/>
    <w:rsid w:val="00661821"/>
    <w:rsid w:val="00661BBE"/>
    <w:rsid w:val="00661BE0"/>
    <w:rsid w:val="00661C59"/>
    <w:rsid w:val="00661E1C"/>
    <w:rsid w:val="00662146"/>
    <w:rsid w:val="006621A2"/>
    <w:rsid w:val="00662351"/>
    <w:rsid w:val="0066246B"/>
    <w:rsid w:val="006624C2"/>
    <w:rsid w:val="00662569"/>
    <w:rsid w:val="0066285A"/>
    <w:rsid w:val="00662D9E"/>
    <w:rsid w:val="00662EE2"/>
    <w:rsid w:val="00663233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526"/>
    <w:rsid w:val="006646A6"/>
    <w:rsid w:val="006646AD"/>
    <w:rsid w:val="006646CA"/>
    <w:rsid w:val="006648A6"/>
    <w:rsid w:val="006649EB"/>
    <w:rsid w:val="00664BE9"/>
    <w:rsid w:val="00664CB6"/>
    <w:rsid w:val="006650B7"/>
    <w:rsid w:val="00665308"/>
    <w:rsid w:val="0066569E"/>
    <w:rsid w:val="006656BC"/>
    <w:rsid w:val="00665A9A"/>
    <w:rsid w:val="00665BAE"/>
    <w:rsid w:val="00665C17"/>
    <w:rsid w:val="00665C46"/>
    <w:rsid w:val="00665CA5"/>
    <w:rsid w:val="00665CE2"/>
    <w:rsid w:val="00666071"/>
    <w:rsid w:val="006660FA"/>
    <w:rsid w:val="00666102"/>
    <w:rsid w:val="00666315"/>
    <w:rsid w:val="0066661E"/>
    <w:rsid w:val="006666A3"/>
    <w:rsid w:val="00666797"/>
    <w:rsid w:val="00666831"/>
    <w:rsid w:val="00666D3A"/>
    <w:rsid w:val="00666DD6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607"/>
    <w:rsid w:val="00667919"/>
    <w:rsid w:val="00667932"/>
    <w:rsid w:val="00667941"/>
    <w:rsid w:val="006679AB"/>
    <w:rsid w:val="00667A8C"/>
    <w:rsid w:val="00667B8A"/>
    <w:rsid w:val="00667C31"/>
    <w:rsid w:val="00667C7D"/>
    <w:rsid w:val="00667D10"/>
    <w:rsid w:val="00667D15"/>
    <w:rsid w:val="00667F0D"/>
    <w:rsid w:val="00667F64"/>
    <w:rsid w:val="0067002F"/>
    <w:rsid w:val="006700B5"/>
    <w:rsid w:val="0067020C"/>
    <w:rsid w:val="00670233"/>
    <w:rsid w:val="0067025C"/>
    <w:rsid w:val="006704EE"/>
    <w:rsid w:val="00671091"/>
    <w:rsid w:val="0067117B"/>
    <w:rsid w:val="0067118B"/>
    <w:rsid w:val="006713B4"/>
    <w:rsid w:val="006714B6"/>
    <w:rsid w:val="00671595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E1"/>
    <w:rsid w:val="0067368D"/>
    <w:rsid w:val="00673917"/>
    <w:rsid w:val="00673CB4"/>
    <w:rsid w:val="00673D79"/>
    <w:rsid w:val="00673FF9"/>
    <w:rsid w:val="0067407E"/>
    <w:rsid w:val="00674210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27A"/>
    <w:rsid w:val="0067543C"/>
    <w:rsid w:val="00675497"/>
    <w:rsid w:val="00675541"/>
    <w:rsid w:val="00675623"/>
    <w:rsid w:val="0067562B"/>
    <w:rsid w:val="006757D9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01"/>
    <w:rsid w:val="0067653D"/>
    <w:rsid w:val="006766B2"/>
    <w:rsid w:val="00676B6C"/>
    <w:rsid w:val="00676C02"/>
    <w:rsid w:val="00676D83"/>
    <w:rsid w:val="00676DDA"/>
    <w:rsid w:val="00677082"/>
    <w:rsid w:val="0067710B"/>
    <w:rsid w:val="006771FA"/>
    <w:rsid w:val="00677515"/>
    <w:rsid w:val="0067765B"/>
    <w:rsid w:val="00677864"/>
    <w:rsid w:val="00677C2F"/>
    <w:rsid w:val="00677C5A"/>
    <w:rsid w:val="00677D20"/>
    <w:rsid w:val="00677E46"/>
    <w:rsid w:val="00680399"/>
    <w:rsid w:val="00680401"/>
    <w:rsid w:val="006805E5"/>
    <w:rsid w:val="0068096F"/>
    <w:rsid w:val="006809D7"/>
    <w:rsid w:val="00680B0C"/>
    <w:rsid w:val="00680D56"/>
    <w:rsid w:val="00680DB7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1D17"/>
    <w:rsid w:val="00681F7E"/>
    <w:rsid w:val="00682120"/>
    <w:rsid w:val="006824B9"/>
    <w:rsid w:val="006825D9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9EE"/>
    <w:rsid w:val="00683AEC"/>
    <w:rsid w:val="00683B1F"/>
    <w:rsid w:val="00683B49"/>
    <w:rsid w:val="00683C11"/>
    <w:rsid w:val="00683D64"/>
    <w:rsid w:val="00683E58"/>
    <w:rsid w:val="00684015"/>
    <w:rsid w:val="00684064"/>
    <w:rsid w:val="00684099"/>
    <w:rsid w:val="0068410D"/>
    <w:rsid w:val="00684208"/>
    <w:rsid w:val="00684218"/>
    <w:rsid w:val="006842FF"/>
    <w:rsid w:val="006843F6"/>
    <w:rsid w:val="00684506"/>
    <w:rsid w:val="00684733"/>
    <w:rsid w:val="0068491A"/>
    <w:rsid w:val="00684924"/>
    <w:rsid w:val="00684A5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DF5"/>
    <w:rsid w:val="00685FE3"/>
    <w:rsid w:val="006861A5"/>
    <w:rsid w:val="006863B1"/>
    <w:rsid w:val="006863FE"/>
    <w:rsid w:val="0068643D"/>
    <w:rsid w:val="00686511"/>
    <w:rsid w:val="0068653D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1E9"/>
    <w:rsid w:val="006872AC"/>
    <w:rsid w:val="0068751C"/>
    <w:rsid w:val="00687721"/>
    <w:rsid w:val="00687749"/>
    <w:rsid w:val="00687781"/>
    <w:rsid w:val="00687908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10F0"/>
    <w:rsid w:val="00691156"/>
    <w:rsid w:val="00691223"/>
    <w:rsid w:val="00691550"/>
    <w:rsid w:val="006915B0"/>
    <w:rsid w:val="0069165D"/>
    <w:rsid w:val="0069166A"/>
    <w:rsid w:val="0069187F"/>
    <w:rsid w:val="00691B76"/>
    <w:rsid w:val="00691C13"/>
    <w:rsid w:val="00691D21"/>
    <w:rsid w:val="00691D36"/>
    <w:rsid w:val="00691D3C"/>
    <w:rsid w:val="00691EFC"/>
    <w:rsid w:val="00691F8A"/>
    <w:rsid w:val="00692275"/>
    <w:rsid w:val="006929AF"/>
    <w:rsid w:val="00692C25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676"/>
    <w:rsid w:val="0069371D"/>
    <w:rsid w:val="00693824"/>
    <w:rsid w:val="00693F34"/>
    <w:rsid w:val="00694322"/>
    <w:rsid w:val="006943F4"/>
    <w:rsid w:val="0069453B"/>
    <w:rsid w:val="0069462C"/>
    <w:rsid w:val="006946B4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8A"/>
    <w:rsid w:val="006961D3"/>
    <w:rsid w:val="006963EA"/>
    <w:rsid w:val="0069646B"/>
    <w:rsid w:val="006968B2"/>
    <w:rsid w:val="00696A28"/>
    <w:rsid w:val="00696CBD"/>
    <w:rsid w:val="00696D59"/>
    <w:rsid w:val="00696D6C"/>
    <w:rsid w:val="00696DE6"/>
    <w:rsid w:val="00697300"/>
    <w:rsid w:val="0069756F"/>
    <w:rsid w:val="006976A0"/>
    <w:rsid w:val="00697769"/>
    <w:rsid w:val="00697B13"/>
    <w:rsid w:val="00697B30"/>
    <w:rsid w:val="00697DF2"/>
    <w:rsid w:val="00697F35"/>
    <w:rsid w:val="006A000B"/>
    <w:rsid w:val="006A0123"/>
    <w:rsid w:val="006A014F"/>
    <w:rsid w:val="006A0163"/>
    <w:rsid w:val="006A024E"/>
    <w:rsid w:val="006A03DF"/>
    <w:rsid w:val="006A0404"/>
    <w:rsid w:val="006A04C8"/>
    <w:rsid w:val="006A080C"/>
    <w:rsid w:val="006A0A4C"/>
    <w:rsid w:val="006A0B19"/>
    <w:rsid w:val="006A0C13"/>
    <w:rsid w:val="006A0CF0"/>
    <w:rsid w:val="006A0E1B"/>
    <w:rsid w:val="006A1086"/>
    <w:rsid w:val="006A10F3"/>
    <w:rsid w:val="006A1364"/>
    <w:rsid w:val="006A1504"/>
    <w:rsid w:val="006A1861"/>
    <w:rsid w:val="006A188F"/>
    <w:rsid w:val="006A18F9"/>
    <w:rsid w:val="006A1971"/>
    <w:rsid w:val="006A1C6B"/>
    <w:rsid w:val="006A1D38"/>
    <w:rsid w:val="006A1E4D"/>
    <w:rsid w:val="006A1FD7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975"/>
    <w:rsid w:val="006A3BA5"/>
    <w:rsid w:val="006A3C31"/>
    <w:rsid w:val="006A3CF4"/>
    <w:rsid w:val="006A3FE3"/>
    <w:rsid w:val="006A4044"/>
    <w:rsid w:val="006A40BE"/>
    <w:rsid w:val="006A4157"/>
    <w:rsid w:val="006A4257"/>
    <w:rsid w:val="006A4655"/>
    <w:rsid w:val="006A4677"/>
    <w:rsid w:val="006A4691"/>
    <w:rsid w:val="006A4819"/>
    <w:rsid w:val="006A4966"/>
    <w:rsid w:val="006A497F"/>
    <w:rsid w:val="006A4ABC"/>
    <w:rsid w:val="006A4C67"/>
    <w:rsid w:val="006A4E0F"/>
    <w:rsid w:val="006A4EEC"/>
    <w:rsid w:val="006A4F85"/>
    <w:rsid w:val="006A4FA8"/>
    <w:rsid w:val="006A5079"/>
    <w:rsid w:val="006A51AA"/>
    <w:rsid w:val="006A52B4"/>
    <w:rsid w:val="006A539C"/>
    <w:rsid w:val="006A5442"/>
    <w:rsid w:val="006A563F"/>
    <w:rsid w:val="006A5837"/>
    <w:rsid w:val="006A5860"/>
    <w:rsid w:val="006A5B55"/>
    <w:rsid w:val="006A5BC8"/>
    <w:rsid w:val="006A5DAD"/>
    <w:rsid w:val="006A6044"/>
    <w:rsid w:val="006A6064"/>
    <w:rsid w:val="006A60AB"/>
    <w:rsid w:val="006A60C2"/>
    <w:rsid w:val="006A6253"/>
    <w:rsid w:val="006A62D0"/>
    <w:rsid w:val="006A647F"/>
    <w:rsid w:val="006A668E"/>
    <w:rsid w:val="006A696C"/>
    <w:rsid w:val="006A6DB5"/>
    <w:rsid w:val="006A6E7F"/>
    <w:rsid w:val="006A6F09"/>
    <w:rsid w:val="006A7010"/>
    <w:rsid w:val="006A7257"/>
    <w:rsid w:val="006A72E6"/>
    <w:rsid w:val="006A7356"/>
    <w:rsid w:val="006A74A9"/>
    <w:rsid w:val="006A7622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9AD"/>
    <w:rsid w:val="006B1CBC"/>
    <w:rsid w:val="006B1DA5"/>
    <w:rsid w:val="006B1E65"/>
    <w:rsid w:val="006B1E82"/>
    <w:rsid w:val="006B1F8B"/>
    <w:rsid w:val="006B2049"/>
    <w:rsid w:val="006B2164"/>
    <w:rsid w:val="006B21BC"/>
    <w:rsid w:val="006B248C"/>
    <w:rsid w:val="006B24C1"/>
    <w:rsid w:val="006B258E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62"/>
    <w:rsid w:val="006B356A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25F"/>
    <w:rsid w:val="006B4350"/>
    <w:rsid w:val="006B43FC"/>
    <w:rsid w:val="006B44EF"/>
    <w:rsid w:val="006B4517"/>
    <w:rsid w:val="006B4670"/>
    <w:rsid w:val="006B49B6"/>
    <w:rsid w:val="006B4E53"/>
    <w:rsid w:val="006B4EF6"/>
    <w:rsid w:val="006B4FAA"/>
    <w:rsid w:val="006B5059"/>
    <w:rsid w:val="006B508B"/>
    <w:rsid w:val="006B50BE"/>
    <w:rsid w:val="006B51C6"/>
    <w:rsid w:val="006B5260"/>
    <w:rsid w:val="006B5376"/>
    <w:rsid w:val="006B5473"/>
    <w:rsid w:val="006B5576"/>
    <w:rsid w:val="006B5738"/>
    <w:rsid w:val="006B5784"/>
    <w:rsid w:val="006B59D4"/>
    <w:rsid w:val="006B5AB5"/>
    <w:rsid w:val="006B5AD8"/>
    <w:rsid w:val="006B5C09"/>
    <w:rsid w:val="006B5CBF"/>
    <w:rsid w:val="006B646A"/>
    <w:rsid w:val="006B64BA"/>
    <w:rsid w:val="006B665E"/>
    <w:rsid w:val="006B66E8"/>
    <w:rsid w:val="006B6760"/>
    <w:rsid w:val="006B67AA"/>
    <w:rsid w:val="006B6895"/>
    <w:rsid w:val="006B6995"/>
    <w:rsid w:val="006B6A26"/>
    <w:rsid w:val="006B6AB1"/>
    <w:rsid w:val="006B6B0F"/>
    <w:rsid w:val="006B6D28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A4A"/>
    <w:rsid w:val="006B7B1F"/>
    <w:rsid w:val="006B7CB8"/>
    <w:rsid w:val="006B7D53"/>
    <w:rsid w:val="006B7F8E"/>
    <w:rsid w:val="006C0041"/>
    <w:rsid w:val="006C015F"/>
    <w:rsid w:val="006C0318"/>
    <w:rsid w:val="006C0729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79"/>
    <w:rsid w:val="006C1798"/>
    <w:rsid w:val="006C184B"/>
    <w:rsid w:val="006C185F"/>
    <w:rsid w:val="006C1918"/>
    <w:rsid w:val="006C1C6C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2FCF"/>
    <w:rsid w:val="006C2FEC"/>
    <w:rsid w:val="006C3374"/>
    <w:rsid w:val="006C3503"/>
    <w:rsid w:val="006C35BA"/>
    <w:rsid w:val="006C366E"/>
    <w:rsid w:val="006C3805"/>
    <w:rsid w:val="006C3845"/>
    <w:rsid w:val="006C38AD"/>
    <w:rsid w:val="006C38D9"/>
    <w:rsid w:val="006C38E7"/>
    <w:rsid w:val="006C3BBC"/>
    <w:rsid w:val="006C3C90"/>
    <w:rsid w:val="006C3D94"/>
    <w:rsid w:val="006C3ED5"/>
    <w:rsid w:val="006C41DD"/>
    <w:rsid w:val="006C44BD"/>
    <w:rsid w:val="006C45C1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4E5C"/>
    <w:rsid w:val="006C514D"/>
    <w:rsid w:val="006C51A3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CC"/>
    <w:rsid w:val="006C6478"/>
    <w:rsid w:val="006C64CE"/>
    <w:rsid w:val="006C662B"/>
    <w:rsid w:val="006C669A"/>
    <w:rsid w:val="006C66AB"/>
    <w:rsid w:val="006C66C7"/>
    <w:rsid w:val="006C67D6"/>
    <w:rsid w:val="006C6AE9"/>
    <w:rsid w:val="006C6C31"/>
    <w:rsid w:val="006C6FDD"/>
    <w:rsid w:val="006C7088"/>
    <w:rsid w:val="006C7451"/>
    <w:rsid w:val="006C7643"/>
    <w:rsid w:val="006C7855"/>
    <w:rsid w:val="006C7AD8"/>
    <w:rsid w:val="006C7CCA"/>
    <w:rsid w:val="006C7D69"/>
    <w:rsid w:val="006C7D8F"/>
    <w:rsid w:val="006C7DB3"/>
    <w:rsid w:val="006C7DD8"/>
    <w:rsid w:val="006C7E32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1A8"/>
    <w:rsid w:val="006D2298"/>
    <w:rsid w:val="006D2532"/>
    <w:rsid w:val="006D2641"/>
    <w:rsid w:val="006D285D"/>
    <w:rsid w:val="006D2A53"/>
    <w:rsid w:val="006D2C25"/>
    <w:rsid w:val="006D2CD3"/>
    <w:rsid w:val="006D2D19"/>
    <w:rsid w:val="006D2E9B"/>
    <w:rsid w:val="006D3A8E"/>
    <w:rsid w:val="006D3D6D"/>
    <w:rsid w:val="006D3D72"/>
    <w:rsid w:val="006D4154"/>
    <w:rsid w:val="006D427F"/>
    <w:rsid w:val="006D443D"/>
    <w:rsid w:val="006D4626"/>
    <w:rsid w:val="006D4663"/>
    <w:rsid w:val="006D472E"/>
    <w:rsid w:val="006D4768"/>
    <w:rsid w:val="006D4973"/>
    <w:rsid w:val="006D4A93"/>
    <w:rsid w:val="006D4B50"/>
    <w:rsid w:val="006D4BC5"/>
    <w:rsid w:val="006D4BFC"/>
    <w:rsid w:val="006D4DBF"/>
    <w:rsid w:val="006D4F5C"/>
    <w:rsid w:val="006D4FEC"/>
    <w:rsid w:val="006D52CC"/>
    <w:rsid w:val="006D52F7"/>
    <w:rsid w:val="006D5357"/>
    <w:rsid w:val="006D5361"/>
    <w:rsid w:val="006D5395"/>
    <w:rsid w:val="006D53B5"/>
    <w:rsid w:val="006D54B3"/>
    <w:rsid w:val="006D56C2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1E0"/>
    <w:rsid w:val="006D622A"/>
    <w:rsid w:val="006D64BB"/>
    <w:rsid w:val="006D64C0"/>
    <w:rsid w:val="006D6531"/>
    <w:rsid w:val="006D673A"/>
    <w:rsid w:val="006D67B2"/>
    <w:rsid w:val="006D67F8"/>
    <w:rsid w:val="006D6AA5"/>
    <w:rsid w:val="006D6AF5"/>
    <w:rsid w:val="006D6B2F"/>
    <w:rsid w:val="006D6C30"/>
    <w:rsid w:val="006D6D7F"/>
    <w:rsid w:val="006D6E04"/>
    <w:rsid w:val="006D7120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CFC"/>
    <w:rsid w:val="006D7D15"/>
    <w:rsid w:val="006D7E87"/>
    <w:rsid w:val="006E008E"/>
    <w:rsid w:val="006E0389"/>
    <w:rsid w:val="006E03FF"/>
    <w:rsid w:val="006E04C6"/>
    <w:rsid w:val="006E05B4"/>
    <w:rsid w:val="006E05FA"/>
    <w:rsid w:val="006E08DF"/>
    <w:rsid w:val="006E0934"/>
    <w:rsid w:val="006E0972"/>
    <w:rsid w:val="006E0DB5"/>
    <w:rsid w:val="006E0E21"/>
    <w:rsid w:val="006E0EEE"/>
    <w:rsid w:val="006E103B"/>
    <w:rsid w:val="006E1078"/>
    <w:rsid w:val="006E132E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1F34"/>
    <w:rsid w:val="006E20A3"/>
    <w:rsid w:val="006E20DA"/>
    <w:rsid w:val="006E2419"/>
    <w:rsid w:val="006E25A5"/>
    <w:rsid w:val="006E2654"/>
    <w:rsid w:val="006E26CF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C84"/>
    <w:rsid w:val="006E3D6B"/>
    <w:rsid w:val="006E3E3C"/>
    <w:rsid w:val="006E3E52"/>
    <w:rsid w:val="006E3E67"/>
    <w:rsid w:val="006E4204"/>
    <w:rsid w:val="006E4430"/>
    <w:rsid w:val="006E45E7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377"/>
    <w:rsid w:val="006E55BB"/>
    <w:rsid w:val="006E5650"/>
    <w:rsid w:val="006E5759"/>
    <w:rsid w:val="006E5964"/>
    <w:rsid w:val="006E5C30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D59"/>
    <w:rsid w:val="006E6F24"/>
    <w:rsid w:val="006E6F26"/>
    <w:rsid w:val="006E7154"/>
    <w:rsid w:val="006E732D"/>
    <w:rsid w:val="006E756D"/>
    <w:rsid w:val="006E7617"/>
    <w:rsid w:val="006E76AB"/>
    <w:rsid w:val="006E7801"/>
    <w:rsid w:val="006E78D1"/>
    <w:rsid w:val="006E7943"/>
    <w:rsid w:val="006E7BC8"/>
    <w:rsid w:val="006E7C64"/>
    <w:rsid w:val="006E7C6F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7BC"/>
    <w:rsid w:val="006F09D6"/>
    <w:rsid w:val="006F0A53"/>
    <w:rsid w:val="006F0A8F"/>
    <w:rsid w:val="006F0B73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511"/>
    <w:rsid w:val="006F164D"/>
    <w:rsid w:val="006F178E"/>
    <w:rsid w:val="006F1992"/>
    <w:rsid w:val="006F1BF9"/>
    <w:rsid w:val="006F1C34"/>
    <w:rsid w:val="006F1DBE"/>
    <w:rsid w:val="006F1DC1"/>
    <w:rsid w:val="006F1EC8"/>
    <w:rsid w:val="006F1F10"/>
    <w:rsid w:val="006F1F99"/>
    <w:rsid w:val="006F21E9"/>
    <w:rsid w:val="006F22DD"/>
    <w:rsid w:val="006F2373"/>
    <w:rsid w:val="006F23DC"/>
    <w:rsid w:val="006F2440"/>
    <w:rsid w:val="006F245B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A4"/>
    <w:rsid w:val="006F35F7"/>
    <w:rsid w:val="006F3733"/>
    <w:rsid w:val="006F3857"/>
    <w:rsid w:val="006F3891"/>
    <w:rsid w:val="006F38FB"/>
    <w:rsid w:val="006F3A5B"/>
    <w:rsid w:val="006F3A60"/>
    <w:rsid w:val="006F3AC0"/>
    <w:rsid w:val="006F3EDE"/>
    <w:rsid w:val="006F3EEE"/>
    <w:rsid w:val="006F3EFE"/>
    <w:rsid w:val="006F3F52"/>
    <w:rsid w:val="006F3FA6"/>
    <w:rsid w:val="006F4046"/>
    <w:rsid w:val="006F462A"/>
    <w:rsid w:val="006F470C"/>
    <w:rsid w:val="006F4877"/>
    <w:rsid w:val="006F4A50"/>
    <w:rsid w:val="006F4AC2"/>
    <w:rsid w:val="006F4B56"/>
    <w:rsid w:val="006F4CFE"/>
    <w:rsid w:val="006F4E48"/>
    <w:rsid w:val="006F4FB5"/>
    <w:rsid w:val="006F5118"/>
    <w:rsid w:val="006F5126"/>
    <w:rsid w:val="006F524C"/>
    <w:rsid w:val="006F524D"/>
    <w:rsid w:val="006F5680"/>
    <w:rsid w:val="006F5696"/>
    <w:rsid w:val="006F571F"/>
    <w:rsid w:val="006F5778"/>
    <w:rsid w:val="006F58FA"/>
    <w:rsid w:val="006F5A35"/>
    <w:rsid w:val="006F5DF4"/>
    <w:rsid w:val="006F6330"/>
    <w:rsid w:val="006F6709"/>
    <w:rsid w:val="006F6B2E"/>
    <w:rsid w:val="006F6E65"/>
    <w:rsid w:val="006F6EB4"/>
    <w:rsid w:val="006F6ED8"/>
    <w:rsid w:val="006F704B"/>
    <w:rsid w:val="006F718C"/>
    <w:rsid w:val="006F72D2"/>
    <w:rsid w:val="006F76ED"/>
    <w:rsid w:val="006F791F"/>
    <w:rsid w:val="006F7971"/>
    <w:rsid w:val="006F79D3"/>
    <w:rsid w:val="006F7B15"/>
    <w:rsid w:val="006F7D26"/>
    <w:rsid w:val="007000AE"/>
    <w:rsid w:val="00700131"/>
    <w:rsid w:val="00700215"/>
    <w:rsid w:val="0070025D"/>
    <w:rsid w:val="007003DA"/>
    <w:rsid w:val="007004EE"/>
    <w:rsid w:val="00700624"/>
    <w:rsid w:val="00700643"/>
    <w:rsid w:val="00700719"/>
    <w:rsid w:val="00700762"/>
    <w:rsid w:val="00700897"/>
    <w:rsid w:val="00700958"/>
    <w:rsid w:val="00700975"/>
    <w:rsid w:val="00700B4E"/>
    <w:rsid w:val="00700BD1"/>
    <w:rsid w:val="00700D08"/>
    <w:rsid w:val="00700D93"/>
    <w:rsid w:val="00700E31"/>
    <w:rsid w:val="00701015"/>
    <w:rsid w:val="0070104A"/>
    <w:rsid w:val="0070130A"/>
    <w:rsid w:val="0070131F"/>
    <w:rsid w:val="00701695"/>
    <w:rsid w:val="00701896"/>
    <w:rsid w:val="007019A3"/>
    <w:rsid w:val="00701CA0"/>
    <w:rsid w:val="00701D7B"/>
    <w:rsid w:val="0070200A"/>
    <w:rsid w:val="0070220C"/>
    <w:rsid w:val="0070225A"/>
    <w:rsid w:val="0070249F"/>
    <w:rsid w:val="00702612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3B7F"/>
    <w:rsid w:val="007041B8"/>
    <w:rsid w:val="00704539"/>
    <w:rsid w:val="00704655"/>
    <w:rsid w:val="0070470C"/>
    <w:rsid w:val="0070472D"/>
    <w:rsid w:val="0070490F"/>
    <w:rsid w:val="00704A71"/>
    <w:rsid w:val="00704AD0"/>
    <w:rsid w:val="00704CDA"/>
    <w:rsid w:val="00704F78"/>
    <w:rsid w:val="00705044"/>
    <w:rsid w:val="0070506C"/>
    <w:rsid w:val="00705072"/>
    <w:rsid w:val="007052AB"/>
    <w:rsid w:val="007053DD"/>
    <w:rsid w:val="007054BB"/>
    <w:rsid w:val="007055B6"/>
    <w:rsid w:val="00705669"/>
    <w:rsid w:val="007058E0"/>
    <w:rsid w:val="00705A9A"/>
    <w:rsid w:val="00705AB0"/>
    <w:rsid w:val="00705AC7"/>
    <w:rsid w:val="00705B2D"/>
    <w:rsid w:val="00705B5C"/>
    <w:rsid w:val="00705B7C"/>
    <w:rsid w:val="00705D7B"/>
    <w:rsid w:val="00705DD7"/>
    <w:rsid w:val="00705E9A"/>
    <w:rsid w:val="00705F6F"/>
    <w:rsid w:val="007061EA"/>
    <w:rsid w:val="007062EC"/>
    <w:rsid w:val="00706304"/>
    <w:rsid w:val="0070638E"/>
    <w:rsid w:val="0070691D"/>
    <w:rsid w:val="007069A5"/>
    <w:rsid w:val="00706B03"/>
    <w:rsid w:val="00706DD4"/>
    <w:rsid w:val="00706E00"/>
    <w:rsid w:val="00706E16"/>
    <w:rsid w:val="00706F0D"/>
    <w:rsid w:val="007070DE"/>
    <w:rsid w:val="007070F7"/>
    <w:rsid w:val="0070738A"/>
    <w:rsid w:val="00707391"/>
    <w:rsid w:val="007073D5"/>
    <w:rsid w:val="00707421"/>
    <w:rsid w:val="0070762F"/>
    <w:rsid w:val="0070775F"/>
    <w:rsid w:val="00707AF2"/>
    <w:rsid w:val="00707B9E"/>
    <w:rsid w:val="00707B9F"/>
    <w:rsid w:val="00707DD8"/>
    <w:rsid w:val="007100EB"/>
    <w:rsid w:val="00710549"/>
    <w:rsid w:val="00710803"/>
    <w:rsid w:val="00710912"/>
    <w:rsid w:val="00710924"/>
    <w:rsid w:val="007109C7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1D33"/>
    <w:rsid w:val="00711E96"/>
    <w:rsid w:val="00712177"/>
    <w:rsid w:val="007123E1"/>
    <w:rsid w:val="007123EF"/>
    <w:rsid w:val="00712425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947"/>
    <w:rsid w:val="00713AB8"/>
    <w:rsid w:val="00713B38"/>
    <w:rsid w:val="00713BD0"/>
    <w:rsid w:val="00713ECD"/>
    <w:rsid w:val="00713F52"/>
    <w:rsid w:val="007141AB"/>
    <w:rsid w:val="00714268"/>
    <w:rsid w:val="00714429"/>
    <w:rsid w:val="007144F0"/>
    <w:rsid w:val="00714559"/>
    <w:rsid w:val="0071457A"/>
    <w:rsid w:val="00714622"/>
    <w:rsid w:val="00714957"/>
    <w:rsid w:val="00714B8D"/>
    <w:rsid w:val="00714BBF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AF5"/>
    <w:rsid w:val="00715E95"/>
    <w:rsid w:val="00715FDF"/>
    <w:rsid w:val="0071611E"/>
    <w:rsid w:val="0071619B"/>
    <w:rsid w:val="007161CE"/>
    <w:rsid w:val="0071626E"/>
    <w:rsid w:val="00716540"/>
    <w:rsid w:val="0071656B"/>
    <w:rsid w:val="007165F4"/>
    <w:rsid w:val="0071668E"/>
    <w:rsid w:val="007167C5"/>
    <w:rsid w:val="0071690E"/>
    <w:rsid w:val="0071695A"/>
    <w:rsid w:val="00716B16"/>
    <w:rsid w:val="00716C32"/>
    <w:rsid w:val="00716C33"/>
    <w:rsid w:val="00716C4D"/>
    <w:rsid w:val="00716E5D"/>
    <w:rsid w:val="00717353"/>
    <w:rsid w:val="00717361"/>
    <w:rsid w:val="0071737A"/>
    <w:rsid w:val="0071748D"/>
    <w:rsid w:val="00717545"/>
    <w:rsid w:val="007176A5"/>
    <w:rsid w:val="00717D77"/>
    <w:rsid w:val="00717EAD"/>
    <w:rsid w:val="00717F14"/>
    <w:rsid w:val="00717FB5"/>
    <w:rsid w:val="00720120"/>
    <w:rsid w:val="007201FA"/>
    <w:rsid w:val="00720361"/>
    <w:rsid w:val="00720382"/>
    <w:rsid w:val="007206DB"/>
    <w:rsid w:val="0072072C"/>
    <w:rsid w:val="00720AD4"/>
    <w:rsid w:val="00720F4C"/>
    <w:rsid w:val="00721576"/>
    <w:rsid w:val="007216AD"/>
    <w:rsid w:val="00721A6F"/>
    <w:rsid w:val="00721B93"/>
    <w:rsid w:val="00721C11"/>
    <w:rsid w:val="007220F5"/>
    <w:rsid w:val="00722158"/>
    <w:rsid w:val="007221B8"/>
    <w:rsid w:val="0072223C"/>
    <w:rsid w:val="00722240"/>
    <w:rsid w:val="0072225D"/>
    <w:rsid w:val="007224E0"/>
    <w:rsid w:val="007225FF"/>
    <w:rsid w:val="007227FE"/>
    <w:rsid w:val="007228AE"/>
    <w:rsid w:val="00722B1C"/>
    <w:rsid w:val="00722C5C"/>
    <w:rsid w:val="00722E96"/>
    <w:rsid w:val="00722F5A"/>
    <w:rsid w:val="00723042"/>
    <w:rsid w:val="007231B4"/>
    <w:rsid w:val="0072326F"/>
    <w:rsid w:val="007232E7"/>
    <w:rsid w:val="00723396"/>
    <w:rsid w:val="007233D4"/>
    <w:rsid w:val="007236BD"/>
    <w:rsid w:val="0072377D"/>
    <w:rsid w:val="00723848"/>
    <w:rsid w:val="007238D8"/>
    <w:rsid w:val="00723A05"/>
    <w:rsid w:val="00723ED0"/>
    <w:rsid w:val="007241FD"/>
    <w:rsid w:val="00724363"/>
    <w:rsid w:val="007243B2"/>
    <w:rsid w:val="00724425"/>
    <w:rsid w:val="0072450F"/>
    <w:rsid w:val="00724565"/>
    <w:rsid w:val="007247E9"/>
    <w:rsid w:val="00724893"/>
    <w:rsid w:val="00724A27"/>
    <w:rsid w:val="00724ACD"/>
    <w:rsid w:val="00724B92"/>
    <w:rsid w:val="00724CE2"/>
    <w:rsid w:val="00724CEB"/>
    <w:rsid w:val="00724E6C"/>
    <w:rsid w:val="00724EE3"/>
    <w:rsid w:val="00724FD6"/>
    <w:rsid w:val="00724FDE"/>
    <w:rsid w:val="00725238"/>
    <w:rsid w:val="00725270"/>
    <w:rsid w:val="007252E1"/>
    <w:rsid w:val="00725515"/>
    <w:rsid w:val="0072562F"/>
    <w:rsid w:val="00725703"/>
    <w:rsid w:val="0072591C"/>
    <w:rsid w:val="00725A8A"/>
    <w:rsid w:val="00725A97"/>
    <w:rsid w:val="00725BB8"/>
    <w:rsid w:val="00725D15"/>
    <w:rsid w:val="00725EA3"/>
    <w:rsid w:val="0072613E"/>
    <w:rsid w:val="00726195"/>
    <w:rsid w:val="00726303"/>
    <w:rsid w:val="00726456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400"/>
    <w:rsid w:val="00727553"/>
    <w:rsid w:val="0072763B"/>
    <w:rsid w:val="007276AF"/>
    <w:rsid w:val="00727851"/>
    <w:rsid w:val="00727864"/>
    <w:rsid w:val="007278D7"/>
    <w:rsid w:val="00727AC3"/>
    <w:rsid w:val="00727AFF"/>
    <w:rsid w:val="00727D7E"/>
    <w:rsid w:val="00727DB5"/>
    <w:rsid w:val="00727E9C"/>
    <w:rsid w:val="00727EA1"/>
    <w:rsid w:val="0073004B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0FC1"/>
    <w:rsid w:val="00731245"/>
    <w:rsid w:val="007313B1"/>
    <w:rsid w:val="0073178A"/>
    <w:rsid w:val="00731B19"/>
    <w:rsid w:val="00731C94"/>
    <w:rsid w:val="00731D1C"/>
    <w:rsid w:val="00731E9D"/>
    <w:rsid w:val="00731EF1"/>
    <w:rsid w:val="0073218F"/>
    <w:rsid w:val="0073236A"/>
    <w:rsid w:val="00732398"/>
    <w:rsid w:val="00732450"/>
    <w:rsid w:val="00732468"/>
    <w:rsid w:val="00732500"/>
    <w:rsid w:val="00732CEB"/>
    <w:rsid w:val="00732D18"/>
    <w:rsid w:val="00733059"/>
    <w:rsid w:val="007331B9"/>
    <w:rsid w:val="0073322A"/>
    <w:rsid w:val="00733277"/>
    <w:rsid w:val="007332B4"/>
    <w:rsid w:val="007332C3"/>
    <w:rsid w:val="00733327"/>
    <w:rsid w:val="00733596"/>
    <w:rsid w:val="0073384E"/>
    <w:rsid w:val="007338D2"/>
    <w:rsid w:val="00733EA5"/>
    <w:rsid w:val="00733FE7"/>
    <w:rsid w:val="00734010"/>
    <w:rsid w:val="00734107"/>
    <w:rsid w:val="007341A3"/>
    <w:rsid w:val="007343FC"/>
    <w:rsid w:val="00734432"/>
    <w:rsid w:val="0073448C"/>
    <w:rsid w:val="007346EB"/>
    <w:rsid w:val="0073473B"/>
    <w:rsid w:val="00734760"/>
    <w:rsid w:val="0073486B"/>
    <w:rsid w:val="007348F4"/>
    <w:rsid w:val="00734B3D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48E"/>
    <w:rsid w:val="00735651"/>
    <w:rsid w:val="007356CC"/>
    <w:rsid w:val="00735702"/>
    <w:rsid w:val="00735719"/>
    <w:rsid w:val="0073571A"/>
    <w:rsid w:val="00735725"/>
    <w:rsid w:val="00735765"/>
    <w:rsid w:val="007358CF"/>
    <w:rsid w:val="00735949"/>
    <w:rsid w:val="00735B37"/>
    <w:rsid w:val="00735B9A"/>
    <w:rsid w:val="00735E45"/>
    <w:rsid w:val="00735E64"/>
    <w:rsid w:val="00735EB5"/>
    <w:rsid w:val="00735F3E"/>
    <w:rsid w:val="00735F90"/>
    <w:rsid w:val="0073606D"/>
    <w:rsid w:val="007361D9"/>
    <w:rsid w:val="007362C5"/>
    <w:rsid w:val="007363C5"/>
    <w:rsid w:val="00736484"/>
    <w:rsid w:val="00736517"/>
    <w:rsid w:val="007365F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81"/>
    <w:rsid w:val="00740494"/>
    <w:rsid w:val="00740535"/>
    <w:rsid w:val="007407BB"/>
    <w:rsid w:val="00740840"/>
    <w:rsid w:val="007409B9"/>
    <w:rsid w:val="00740A8A"/>
    <w:rsid w:val="00740B80"/>
    <w:rsid w:val="00740B8E"/>
    <w:rsid w:val="00740D0B"/>
    <w:rsid w:val="00740D32"/>
    <w:rsid w:val="00740E31"/>
    <w:rsid w:val="00740F3B"/>
    <w:rsid w:val="007410B9"/>
    <w:rsid w:val="00741172"/>
    <w:rsid w:val="00741617"/>
    <w:rsid w:val="0074193E"/>
    <w:rsid w:val="00741A71"/>
    <w:rsid w:val="00741CF6"/>
    <w:rsid w:val="00741D31"/>
    <w:rsid w:val="00741D94"/>
    <w:rsid w:val="00742062"/>
    <w:rsid w:val="00742091"/>
    <w:rsid w:val="007420D2"/>
    <w:rsid w:val="00742224"/>
    <w:rsid w:val="0074236E"/>
    <w:rsid w:val="0074241F"/>
    <w:rsid w:val="00742528"/>
    <w:rsid w:val="00742711"/>
    <w:rsid w:val="00742794"/>
    <w:rsid w:val="00742795"/>
    <w:rsid w:val="007427AF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2C3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FA7"/>
    <w:rsid w:val="00745057"/>
    <w:rsid w:val="00745110"/>
    <w:rsid w:val="007452EC"/>
    <w:rsid w:val="0074538E"/>
    <w:rsid w:val="00745415"/>
    <w:rsid w:val="007456C9"/>
    <w:rsid w:val="00745820"/>
    <w:rsid w:val="007458E1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B2F"/>
    <w:rsid w:val="00746B60"/>
    <w:rsid w:val="00746C23"/>
    <w:rsid w:val="00746CC5"/>
    <w:rsid w:val="00746D23"/>
    <w:rsid w:val="00746F7A"/>
    <w:rsid w:val="0074718B"/>
    <w:rsid w:val="0074719C"/>
    <w:rsid w:val="007472B6"/>
    <w:rsid w:val="0074732B"/>
    <w:rsid w:val="007473A9"/>
    <w:rsid w:val="00747518"/>
    <w:rsid w:val="00747560"/>
    <w:rsid w:val="007475F6"/>
    <w:rsid w:val="007475F8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561"/>
    <w:rsid w:val="00750632"/>
    <w:rsid w:val="007506E9"/>
    <w:rsid w:val="00750865"/>
    <w:rsid w:val="00750A87"/>
    <w:rsid w:val="00750B51"/>
    <w:rsid w:val="00750BC8"/>
    <w:rsid w:val="00750DA7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987"/>
    <w:rsid w:val="00751A73"/>
    <w:rsid w:val="00751B0A"/>
    <w:rsid w:val="00751CEA"/>
    <w:rsid w:val="00752030"/>
    <w:rsid w:val="0075238E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5B"/>
    <w:rsid w:val="00753EB5"/>
    <w:rsid w:val="007540D0"/>
    <w:rsid w:val="0075417F"/>
    <w:rsid w:val="00754422"/>
    <w:rsid w:val="0075449B"/>
    <w:rsid w:val="00754517"/>
    <w:rsid w:val="007545BE"/>
    <w:rsid w:val="007545F3"/>
    <w:rsid w:val="00754A12"/>
    <w:rsid w:val="00754A86"/>
    <w:rsid w:val="00754B6B"/>
    <w:rsid w:val="00754B81"/>
    <w:rsid w:val="00754C3E"/>
    <w:rsid w:val="00754D10"/>
    <w:rsid w:val="00755067"/>
    <w:rsid w:val="00755126"/>
    <w:rsid w:val="007551E2"/>
    <w:rsid w:val="0075528E"/>
    <w:rsid w:val="00755306"/>
    <w:rsid w:val="00755385"/>
    <w:rsid w:val="00755434"/>
    <w:rsid w:val="00755519"/>
    <w:rsid w:val="00755649"/>
    <w:rsid w:val="007558B7"/>
    <w:rsid w:val="00755A90"/>
    <w:rsid w:val="00755E6F"/>
    <w:rsid w:val="00755E9F"/>
    <w:rsid w:val="00755F63"/>
    <w:rsid w:val="00756177"/>
    <w:rsid w:val="007563FC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89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51B"/>
    <w:rsid w:val="0076071B"/>
    <w:rsid w:val="007609D7"/>
    <w:rsid w:val="00760ADE"/>
    <w:rsid w:val="00760D3A"/>
    <w:rsid w:val="00760F9C"/>
    <w:rsid w:val="0076105E"/>
    <w:rsid w:val="00761321"/>
    <w:rsid w:val="00761649"/>
    <w:rsid w:val="00761670"/>
    <w:rsid w:val="00761696"/>
    <w:rsid w:val="00761710"/>
    <w:rsid w:val="00761BDD"/>
    <w:rsid w:val="00761C42"/>
    <w:rsid w:val="00761D6C"/>
    <w:rsid w:val="00761DAF"/>
    <w:rsid w:val="00761E9F"/>
    <w:rsid w:val="00761F0F"/>
    <w:rsid w:val="007620F5"/>
    <w:rsid w:val="007621A5"/>
    <w:rsid w:val="0076226C"/>
    <w:rsid w:val="00762432"/>
    <w:rsid w:val="00762657"/>
    <w:rsid w:val="00762662"/>
    <w:rsid w:val="0076305F"/>
    <w:rsid w:val="00763556"/>
    <w:rsid w:val="007637D9"/>
    <w:rsid w:val="00763880"/>
    <w:rsid w:val="00763895"/>
    <w:rsid w:val="00763DF9"/>
    <w:rsid w:val="00763E22"/>
    <w:rsid w:val="00763EC4"/>
    <w:rsid w:val="00763FB7"/>
    <w:rsid w:val="00764090"/>
    <w:rsid w:val="00764227"/>
    <w:rsid w:val="00764478"/>
    <w:rsid w:val="0076461C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061"/>
    <w:rsid w:val="00765250"/>
    <w:rsid w:val="0076525D"/>
    <w:rsid w:val="0076542C"/>
    <w:rsid w:val="00765551"/>
    <w:rsid w:val="0076567B"/>
    <w:rsid w:val="00765795"/>
    <w:rsid w:val="007657C5"/>
    <w:rsid w:val="0076591D"/>
    <w:rsid w:val="00765A77"/>
    <w:rsid w:val="00765D4B"/>
    <w:rsid w:val="00765EA1"/>
    <w:rsid w:val="00766045"/>
    <w:rsid w:val="00766481"/>
    <w:rsid w:val="0076656F"/>
    <w:rsid w:val="0076660C"/>
    <w:rsid w:val="00766847"/>
    <w:rsid w:val="00766933"/>
    <w:rsid w:val="00766CAA"/>
    <w:rsid w:val="00766D81"/>
    <w:rsid w:val="00767339"/>
    <w:rsid w:val="00767363"/>
    <w:rsid w:val="007673AB"/>
    <w:rsid w:val="007673D2"/>
    <w:rsid w:val="0076742D"/>
    <w:rsid w:val="007676B2"/>
    <w:rsid w:val="00767719"/>
    <w:rsid w:val="00767727"/>
    <w:rsid w:val="00767752"/>
    <w:rsid w:val="00767767"/>
    <w:rsid w:val="0076777E"/>
    <w:rsid w:val="00767A5B"/>
    <w:rsid w:val="00767A75"/>
    <w:rsid w:val="00767B6F"/>
    <w:rsid w:val="00767DA2"/>
    <w:rsid w:val="00767E92"/>
    <w:rsid w:val="00767F06"/>
    <w:rsid w:val="00767F4C"/>
    <w:rsid w:val="007702F1"/>
    <w:rsid w:val="00770312"/>
    <w:rsid w:val="00770561"/>
    <w:rsid w:val="00770596"/>
    <w:rsid w:val="007706BA"/>
    <w:rsid w:val="00770744"/>
    <w:rsid w:val="00770817"/>
    <w:rsid w:val="007713FD"/>
    <w:rsid w:val="0077147C"/>
    <w:rsid w:val="007714A1"/>
    <w:rsid w:val="0077178F"/>
    <w:rsid w:val="007717A7"/>
    <w:rsid w:val="007719CB"/>
    <w:rsid w:val="00771A2C"/>
    <w:rsid w:val="00771AD4"/>
    <w:rsid w:val="00771CA1"/>
    <w:rsid w:val="00771F8D"/>
    <w:rsid w:val="0077233D"/>
    <w:rsid w:val="007723DB"/>
    <w:rsid w:val="007725CB"/>
    <w:rsid w:val="0077291E"/>
    <w:rsid w:val="00772C1E"/>
    <w:rsid w:val="00773124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A3"/>
    <w:rsid w:val="007742F4"/>
    <w:rsid w:val="007745CD"/>
    <w:rsid w:val="0077462F"/>
    <w:rsid w:val="007746D4"/>
    <w:rsid w:val="007746F2"/>
    <w:rsid w:val="007747F5"/>
    <w:rsid w:val="007748C1"/>
    <w:rsid w:val="00774C54"/>
    <w:rsid w:val="00774DD4"/>
    <w:rsid w:val="00774DD9"/>
    <w:rsid w:val="00775253"/>
    <w:rsid w:val="007752F7"/>
    <w:rsid w:val="007754A0"/>
    <w:rsid w:val="00775520"/>
    <w:rsid w:val="0077586F"/>
    <w:rsid w:val="007758FF"/>
    <w:rsid w:val="00775936"/>
    <w:rsid w:val="00775A75"/>
    <w:rsid w:val="00775A90"/>
    <w:rsid w:val="00775BE2"/>
    <w:rsid w:val="00775C3F"/>
    <w:rsid w:val="00775CA4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701"/>
    <w:rsid w:val="0077673A"/>
    <w:rsid w:val="00776A0A"/>
    <w:rsid w:val="00776B20"/>
    <w:rsid w:val="00776BB3"/>
    <w:rsid w:val="00776D94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32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600"/>
    <w:rsid w:val="0078076A"/>
    <w:rsid w:val="007807A5"/>
    <w:rsid w:val="007808B7"/>
    <w:rsid w:val="007808CE"/>
    <w:rsid w:val="0078091F"/>
    <w:rsid w:val="00780987"/>
    <w:rsid w:val="00780A08"/>
    <w:rsid w:val="00780A40"/>
    <w:rsid w:val="00780AC1"/>
    <w:rsid w:val="00780B2A"/>
    <w:rsid w:val="00780C07"/>
    <w:rsid w:val="00780F09"/>
    <w:rsid w:val="00780F2B"/>
    <w:rsid w:val="00780FD5"/>
    <w:rsid w:val="00780FD9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1F9"/>
    <w:rsid w:val="00782642"/>
    <w:rsid w:val="007826CE"/>
    <w:rsid w:val="007826FD"/>
    <w:rsid w:val="0078271E"/>
    <w:rsid w:val="007828D7"/>
    <w:rsid w:val="00782F1C"/>
    <w:rsid w:val="00783184"/>
    <w:rsid w:val="007834E8"/>
    <w:rsid w:val="00783749"/>
    <w:rsid w:val="007839EB"/>
    <w:rsid w:val="007839EF"/>
    <w:rsid w:val="00783A47"/>
    <w:rsid w:val="00783AE2"/>
    <w:rsid w:val="00783AF9"/>
    <w:rsid w:val="00783B1F"/>
    <w:rsid w:val="00783CD2"/>
    <w:rsid w:val="00783F9D"/>
    <w:rsid w:val="0078413A"/>
    <w:rsid w:val="007841C9"/>
    <w:rsid w:val="007841DF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B9D"/>
    <w:rsid w:val="00784CF4"/>
    <w:rsid w:val="00784F30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A78"/>
    <w:rsid w:val="00786CDF"/>
    <w:rsid w:val="00786CE4"/>
    <w:rsid w:val="007872E0"/>
    <w:rsid w:val="007872F6"/>
    <w:rsid w:val="00787411"/>
    <w:rsid w:val="007874ED"/>
    <w:rsid w:val="00787501"/>
    <w:rsid w:val="007879E9"/>
    <w:rsid w:val="007879FD"/>
    <w:rsid w:val="00787CA9"/>
    <w:rsid w:val="00787D50"/>
    <w:rsid w:val="00787F40"/>
    <w:rsid w:val="00790195"/>
    <w:rsid w:val="007903D2"/>
    <w:rsid w:val="0079057E"/>
    <w:rsid w:val="00790606"/>
    <w:rsid w:val="00790609"/>
    <w:rsid w:val="00790721"/>
    <w:rsid w:val="00790889"/>
    <w:rsid w:val="00790A38"/>
    <w:rsid w:val="00790BDF"/>
    <w:rsid w:val="00790C78"/>
    <w:rsid w:val="00790CE4"/>
    <w:rsid w:val="00790D1B"/>
    <w:rsid w:val="00790D7A"/>
    <w:rsid w:val="00790DB0"/>
    <w:rsid w:val="00790F34"/>
    <w:rsid w:val="00791002"/>
    <w:rsid w:val="0079104F"/>
    <w:rsid w:val="007911BD"/>
    <w:rsid w:val="007912ED"/>
    <w:rsid w:val="0079132C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127"/>
    <w:rsid w:val="00792133"/>
    <w:rsid w:val="0079218A"/>
    <w:rsid w:val="00792246"/>
    <w:rsid w:val="0079232C"/>
    <w:rsid w:val="007923DF"/>
    <w:rsid w:val="00792627"/>
    <w:rsid w:val="00792655"/>
    <w:rsid w:val="007928A8"/>
    <w:rsid w:val="00792DCD"/>
    <w:rsid w:val="00793011"/>
    <w:rsid w:val="0079319C"/>
    <w:rsid w:val="0079356B"/>
    <w:rsid w:val="00793670"/>
    <w:rsid w:val="007937C9"/>
    <w:rsid w:val="007938F0"/>
    <w:rsid w:val="007939A3"/>
    <w:rsid w:val="00793A70"/>
    <w:rsid w:val="00793C63"/>
    <w:rsid w:val="00793E44"/>
    <w:rsid w:val="0079407F"/>
    <w:rsid w:val="0079413E"/>
    <w:rsid w:val="00794304"/>
    <w:rsid w:val="00794326"/>
    <w:rsid w:val="0079434A"/>
    <w:rsid w:val="007944E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7AF"/>
    <w:rsid w:val="0079592C"/>
    <w:rsid w:val="00795974"/>
    <w:rsid w:val="0079598E"/>
    <w:rsid w:val="00795995"/>
    <w:rsid w:val="00795BA8"/>
    <w:rsid w:val="00795CC7"/>
    <w:rsid w:val="00795CDB"/>
    <w:rsid w:val="00795FE3"/>
    <w:rsid w:val="0079603E"/>
    <w:rsid w:val="00796322"/>
    <w:rsid w:val="007963D6"/>
    <w:rsid w:val="00796482"/>
    <w:rsid w:val="007964ED"/>
    <w:rsid w:val="0079660D"/>
    <w:rsid w:val="007966B2"/>
    <w:rsid w:val="007967A5"/>
    <w:rsid w:val="007968BF"/>
    <w:rsid w:val="007968D3"/>
    <w:rsid w:val="00796A94"/>
    <w:rsid w:val="007970F5"/>
    <w:rsid w:val="0079717E"/>
    <w:rsid w:val="007973A2"/>
    <w:rsid w:val="00797418"/>
    <w:rsid w:val="007975CB"/>
    <w:rsid w:val="007976E2"/>
    <w:rsid w:val="00797866"/>
    <w:rsid w:val="00797B1E"/>
    <w:rsid w:val="00797B62"/>
    <w:rsid w:val="00797B81"/>
    <w:rsid w:val="00797CDD"/>
    <w:rsid w:val="00797CED"/>
    <w:rsid w:val="007A0030"/>
    <w:rsid w:val="007A00B2"/>
    <w:rsid w:val="007A01C1"/>
    <w:rsid w:val="007A0292"/>
    <w:rsid w:val="007A02C9"/>
    <w:rsid w:val="007A0338"/>
    <w:rsid w:val="007A0383"/>
    <w:rsid w:val="007A046C"/>
    <w:rsid w:val="007A0540"/>
    <w:rsid w:val="007A06A3"/>
    <w:rsid w:val="007A078B"/>
    <w:rsid w:val="007A0876"/>
    <w:rsid w:val="007A0BFB"/>
    <w:rsid w:val="007A0D4F"/>
    <w:rsid w:val="007A0DFE"/>
    <w:rsid w:val="007A0E81"/>
    <w:rsid w:val="007A11D1"/>
    <w:rsid w:val="007A1530"/>
    <w:rsid w:val="007A1724"/>
    <w:rsid w:val="007A1813"/>
    <w:rsid w:val="007A1854"/>
    <w:rsid w:val="007A187B"/>
    <w:rsid w:val="007A18BE"/>
    <w:rsid w:val="007A1960"/>
    <w:rsid w:val="007A1C92"/>
    <w:rsid w:val="007A1CD3"/>
    <w:rsid w:val="007A1F35"/>
    <w:rsid w:val="007A209E"/>
    <w:rsid w:val="007A20C9"/>
    <w:rsid w:val="007A2467"/>
    <w:rsid w:val="007A2507"/>
    <w:rsid w:val="007A2553"/>
    <w:rsid w:val="007A2718"/>
    <w:rsid w:val="007A2780"/>
    <w:rsid w:val="007A27A5"/>
    <w:rsid w:val="007A27AA"/>
    <w:rsid w:val="007A285C"/>
    <w:rsid w:val="007A2A6D"/>
    <w:rsid w:val="007A2EB4"/>
    <w:rsid w:val="007A320C"/>
    <w:rsid w:val="007A34A6"/>
    <w:rsid w:val="007A37CB"/>
    <w:rsid w:val="007A397B"/>
    <w:rsid w:val="007A39CB"/>
    <w:rsid w:val="007A3A49"/>
    <w:rsid w:val="007A3AA0"/>
    <w:rsid w:val="007A3AA8"/>
    <w:rsid w:val="007A3B94"/>
    <w:rsid w:val="007A41F3"/>
    <w:rsid w:val="007A42B9"/>
    <w:rsid w:val="007A4560"/>
    <w:rsid w:val="007A4751"/>
    <w:rsid w:val="007A484A"/>
    <w:rsid w:val="007A48F4"/>
    <w:rsid w:val="007A4A72"/>
    <w:rsid w:val="007A4AB6"/>
    <w:rsid w:val="007A4B2C"/>
    <w:rsid w:val="007A4EB9"/>
    <w:rsid w:val="007A4F09"/>
    <w:rsid w:val="007A4F32"/>
    <w:rsid w:val="007A50F2"/>
    <w:rsid w:val="007A55A8"/>
    <w:rsid w:val="007A567A"/>
    <w:rsid w:val="007A56F3"/>
    <w:rsid w:val="007A581F"/>
    <w:rsid w:val="007A586B"/>
    <w:rsid w:val="007A594A"/>
    <w:rsid w:val="007A5A44"/>
    <w:rsid w:val="007A5A68"/>
    <w:rsid w:val="007A5C0D"/>
    <w:rsid w:val="007A5C27"/>
    <w:rsid w:val="007A5C6C"/>
    <w:rsid w:val="007A5CF9"/>
    <w:rsid w:val="007A5D6C"/>
    <w:rsid w:val="007A5DD1"/>
    <w:rsid w:val="007A5E11"/>
    <w:rsid w:val="007A5F03"/>
    <w:rsid w:val="007A5FC9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EC6"/>
    <w:rsid w:val="007A6F15"/>
    <w:rsid w:val="007A70AE"/>
    <w:rsid w:val="007A70D5"/>
    <w:rsid w:val="007A73E0"/>
    <w:rsid w:val="007A7435"/>
    <w:rsid w:val="007A746A"/>
    <w:rsid w:val="007A74C3"/>
    <w:rsid w:val="007A7605"/>
    <w:rsid w:val="007A7816"/>
    <w:rsid w:val="007A7841"/>
    <w:rsid w:val="007A7898"/>
    <w:rsid w:val="007A7A75"/>
    <w:rsid w:val="007A7AA7"/>
    <w:rsid w:val="007A7ABD"/>
    <w:rsid w:val="007A7AC4"/>
    <w:rsid w:val="007A7B01"/>
    <w:rsid w:val="007A7B7A"/>
    <w:rsid w:val="007A7CAA"/>
    <w:rsid w:val="007A7E3B"/>
    <w:rsid w:val="007B03E1"/>
    <w:rsid w:val="007B074C"/>
    <w:rsid w:val="007B07DB"/>
    <w:rsid w:val="007B08E4"/>
    <w:rsid w:val="007B091F"/>
    <w:rsid w:val="007B0A7C"/>
    <w:rsid w:val="007B0B6C"/>
    <w:rsid w:val="007B0C4F"/>
    <w:rsid w:val="007B0E79"/>
    <w:rsid w:val="007B0FCE"/>
    <w:rsid w:val="007B1034"/>
    <w:rsid w:val="007B11E3"/>
    <w:rsid w:val="007B1244"/>
    <w:rsid w:val="007B12EA"/>
    <w:rsid w:val="007B1391"/>
    <w:rsid w:val="007B159A"/>
    <w:rsid w:val="007B1AE4"/>
    <w:rsid w:val="007B1BA2"/>
    <w:rsid w:val="007B1BF1"/>
    <w:rsid w:val="007B1CB7"/>
    <w:rsid w:val="007B1CC6"/>
    <w:rsid w:val="007B1D4A"/>
    <w:rsid w:val="007B1F12"/>
    <w:rsid w:val="007B2016"/>
    <w:rsid w:val="007B208E"/>
    <w:rsid w:val="007B20EC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355"/>
    <w:rsid w:val="007B337E"/>
    <w:rsid w:val="007B33C8"/>
    <w:rsid w:val="007B34BC"/>
    <w:rsid w:val="007B34CA"/>
    <w:rsid w:val="007B36F4"/>
    <w:rsid w:val="007B376A"/>
    <w:rsid w:val="007B37BB"/>
    <w:rsid w:val="007B3903"/>
    <w:rsid w:val="007B3AE2"/>
    <w:rsid w:val="007B3BF7"/>
    <w:rsid w:val="007B3D4F"/>
    <w:rsid w:val="007B3D75"/>
    <w:rsid w:val="007B43EB"/>
    <w:rsid w:val="007B441E"/>
    <w:rsid w:val="007B465A"/>
    <w:rsid w:val="007B495F"/>
    <w:rsid w:val="007B49DD"/>
    <w:rsid w:val="007B4AA4"/>
    <w:rsid w:val="007B4C81"/>
    <w:rsid w:val="007B4C99"/>
    <w:rsid w:val="007B4EFD"/>
    <w:rsid w:val="007B50F5"/>
    <w:rsid w:val="007B51EE"/>
    <w:rsid w:val="007B534D"/>
    <w:rsid w:val="007B57D8"/>
    <w:rsid w:val="007B5A2F"/>
    <w:rsid w:val="007B5A34"/>
    <w:rsid w:val="007B5D7A"/>
    <w:rsid w:val="007B5DAE"/>
    <w:rsid w:val="007B5DEE"/>
    <w:rsid w:val="007B5F29"/>
    <w:rsid w:val="007B6083"/>
    <w:rsid w:val="007B6280"/>
    <w:rsid w:val="007B62CB"/>
    <w:rsid w:val="007B6440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02D"/>
    <w:rsid w:val="007B74D4"/>
    <w:rsid w:val="007B74DD"/>
    <w:rsid w:val="007B74FB"/>
    <w:rsid w:val="007B75E7"/>
    <w:rsid w:val="007B77A2"/>
    <w:rsid w:val="007B7937"/>
    <w:rsid w:val="007B7A50"/>
    <w:rsid w:val="007B7AEF"/>
    <w:rsid w:val="007B7B99"/>
    <w:rsid w:val="007B7E92"/>
    <w:rsid w:val="007B7F30"/>
    <w:rsid w:val="007C047A"/>
    <w:rsid w:val="007C075D"/>
    <w:rsid w:val="007C076A"/>
    <w:rsid w:val="007C086D"/>
    <w:rsid w:val="007C08C2"/>
    <w:rsid w:val="007C0D69"/>
    <w:rsid w:val="007C0FD9"/>
    <w:rsid w:val="007C13E5"/>
    <w:rsid w:val="007C152C"/>
    <w:rsid w:val="007C157A"/>
    <w:rsid w:val="007C15F7"/>
    <w:rsid w:val="007C1878"/>
    <w:rsid w:val="007C1B94"/>
    <w:rsid w:val="007C1C19"/>
    <w:rsid w:val="007C1E23"/>
    <w:rsid w:val="007C245A"/>
    <w:rsid w:val="007C26E5"/>
    <w:rsid w:val="007C27BD"/>
    <w:rsid w:val="007C27F0"/>
    <w:rsid w:val="007C28D9"/>
    <w:rsid w:val="007C28E1"/>
    <w:rsid w:val="007C2984"/>
    <w:rsid w:val="007C29AF"/>
    <w:rsid w:val="007C2ADD"/>
    <w:rsid w:val="007C2C6B"/>
    <w:rsid w:val="007C2DC1"/>
    <w:rsid w:val="007C2DE2"/>
    <w:rsid w:val="007C3010"/>
    <w:rsid w:val="007C31B5"/>
    <w:rsid w:val="007C331E"/>
    <w:rsid w:val="007C33ED"/>
    <w:rsid w:val="007C3582"/>
    <w:rsid w:val="007C37BC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51"/>
    <w:rsid w:val="007C4FC6"/>
    <w:rsid w:val="007C5004"/>
    <w:rsid w:val="007C5113"/>
    <w:rsid w:val="007C5486"/>
    <w:rsid w:val="007C5820"/>
    <w:rsid w:val="007C5D48"/>
    <w:rsid w:val="007C619D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6F0F"/>
    <w:rsid w:val="007C7021"/>
    <w:rsid w:val="007C70C7"/>
    <w:rsid w:val="007C73F1"/>
    <w:rsid w:val="007C74DC"/>
    <w:rsid w:val="007C754D"/>
    <w:rsid w:val="007C7693"/>
    <w:rsid w:val="007C769C"/>
    <w:rsid w:val="007C7969"/>
    <w:rsid w:val="007C7AF2"/>
    <w:rsid w:val="007C7BB3"/>
    <w:rsid w:val="007C7C31"/>
    <w:rsid w:val="007C7C66"/>
    <w:rsid w:val="007C7C99"/>
    <w:rsid w:val="007C7CA2"/>
    <w:rsid w:val="007C7CEE"/>
    <w:rsid w:val="007C7F52"/>
    <w:rsid w:val="007C7FC0"/>
    <w:rsid w:val="007D0269"/>
    <w:rsid w:val="007D04F3"/>
    <w:rsid w:val="007D05C4"/>
    <w:rsid w:val="007D0731"/>
    <w:rsid w:val="007D0773"/>
    <w:rsid w:val="007D0916"/>
    <w:rsid w:val="007D0A52"/>
    <w:rsid w:val="007D0D7F"/>
    <w:rsid w:val="007D0EB2"/>
    <w:rsid w:val="007D0F9D"/>
    <w:rsid w:val="007D104C"/>
    <w:rsid w:val="007D1054"/>
    <w:rsid w:val="007D108B"/>
    <w:rsid w:val="007D1104"/>
    <w:rsid w:val="007D11BE"/>
    <w:rsid w:val="007D1278"/>
    <w:rsid w:val="007D16B1"/>
    <w:rsid w:val="007D1782"/>
    <w:rsid w:val="007D1A06"/>
    <w:rsid w:val="007D1AE0"/>
    <w:rsid w:val="007D20BB"/>
    <w:rsid w:val="007D2102"/>
    <w:rsid w:val="007D2241"/>
    <w:rsid w:val="007D23A9"/>
    <w:rsid w:val="007D2916"/>
    <w:rsid w:val="007D293E"/>
    <w:rsid w:val="007D29DB"/>
    <w:rsid w:val="007D2A09"/>
    <w:rsid w:val="007D2CBC"/>
    <w:rsid w:val="007D2DCC"/>
    <w:rsid w:val="007D2E48"/>
    <w:rsid w:val="007D2F19"/>
    <w:rsid w:val="007D2F9D"/>
    <w:rsid w:val="007D3568"/>
    <w:rsid w:val="007D3602"/>
    <w:rsid w:val="007D38A0"/>
    <w:rsid w:val="007D3CB8"/>
    <w:rsid w:val="007D3CF1"/>
    <w:rsid w:val="007D3EB5"/>
    <w:rsid w:val="007D4118"/>
    <w:rsid w:val="007D42A2"/>
    <w:rsid w:val="007D4398"/>
    <w:rsid w:val="007D4490"/>
    <w:rsid w:val="007D44C3"/>
    <w:rsid w:val="007D4617"/>
    <w:rsid w:val="007D4707"/>
    <w:rsid w:val="007D488E"/>
    <w:rsid w:val="007D4ADB"/>
    <w:rsid w:val="007D4ADC"/>
    <w:rsid w:val="007D4BA4"/>
    <w:rsid w:val="007D4C22"/>
    <w:rsid w:val="007D4CF3"/>
    <w:rsid w:val="007D4EF0"/>
    <w:rsid w:val="007D5593"/>
    <w:rsid w:val="007D5664"/>
    <w:rsid w:val="007D56F7"/>
    <w:rsid w:val="007D580F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577"/>
    <w:rsid w:val="007D67B4"/>
    <w:rsid w:val="007D69E6"/>
    <w:rsid w:val="007D6D8C"/>
    <w:rsid w:val="007D6DF6"/>
    <w:rsid w:val="007D6E68"/>
    <w:rsid w:val="007D6ED2"/>
    <w:rsid w:val="007D7102"/>
    <w:rsid w:val="007D74C1"/>
    <w:rsid w:val="007D757D"/>
    <w:rsid w:val="007D77D8"/>
    <w:rsid w:val="007D7AC8"/>
    <w:rsid w:val="007D7B1E"/>
    <w:rsid w:val="007D7C63"/>
    <w:rsid w:val="007E032F"/>
    <w:rsid w:val="007E0432"/>
    <w:rsid w:val="007E04D6"/>
    <w:rsid w:val="007E06DD"/>
    <w:rsid w:val="007E0A36"/>
    <w:rsid w:val="007E0ABB"/>
    <w:rsid w:val="007E0C0D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57"/>
    <w:rsid w:val="007E17B3"/>
    <w:rsid w:val="007E17D6"/>
    <w:rsid w:val="007E19AF"/>
    <w:rsid w:val="007E1A1D"/>
    <w:rsid w:val="007E1A47"/>
    <w:rsid w:val="007E1A9E"/>
    <w:rsid w:val="007E1AC8"/>
    <w:rsid w:val="007E1C56"/>
    <w:rsid w:val="007E1C5B"/>
    <w:rsid w:val="007E1F39"/>
    <w:rsid w:val="007E1F59"/>
    <w:rsid w:val="007E228E"/>
    <w:rsid w:val="007E23DC"/>
    <w:rsid w:val="007E243E"/>
    <w:rsid w:val="007E2641"/>
    <w:rsid w:val="007E2876"/>
    <w:rsid w:val="007E2AD7"/>
    <w:rsid w:val="007E3020"/>
    <w:rsid w:val="007E31F8"/>
    <w:rsid w:val="007E345D"/>
    <w:rsid w:val="007E3580"/>
    <w:rsid w:val="007E3670"/>
    <w:rsid w:val="007E36D7"/>
    <w:rsid w:val="007E37C4"/>
    <w:rsid w:val="007E3981"/>
    <w:rsid w:val="007E3E3F"/>
    <w:rsid w:val="007E40EF"/>
    <w:rsid w:val="007E413E"/>
    <w:rsid w:val="007E41AF"/>
    <w:rsid w:val="007E41CF"/>
    <w:rsid w:val="007E43D1"/>
    <w:rsid w:val="007E4535"/>
    <w:rsid w:val="007E45D4"/>
    <w:rsid w:val="007E4646"/>
    <w:rsid w:val="007E4B2D"/>
    <w:rsid w:val="007E4B7B"/>
    <w:rsid w:val="007E4BE7"/>
    <w:rsid w:val="007E4BF5"/>
    <w:rsid w:val="007E4C77"/>
    <w:rsid w:val="007E4D73"/>
    <w:rsid w:val="007E4DD6"/>
    <w:rsid w:val="007E50C5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6E37"/>
    <w:rsid w:val="007E7013"/>
    <w:rsid w:val="007E7059"/>
    <w:rsid w:val="007E7095"/>
    <w:rsid w:val="007E7607"/>
    <w:rsid w:val="007E760B"/>
    <w:rsid w:val="007E760D"/>
    <w:rsid w:val="007E779B"/>
    <w:rsid w:val="007E7993"/>
    <w:rsid w:val="007E7ADD"/>
    <w:rsid w:val="007E7BA5"/>
    <w:rsid w:val="007E7E51"/>
    <w:rsid w:val="007E7EFF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47"/>
    <w:rsid w:val="007F15BB"/>
    <w:rsid w:val="007F18D6"/>
    <w:rsid w:val="007F18E2"/>
    <w:rsid w:val="007F1C1A"/>
    <w:rsid w:val="007F1D13"/>
    <w:rsid w:val="007F1F2D"/>
    <w:rsid w:val="007F2286"/>
    <w:rsid w:val="007F22F6"/>
    <w:rsid w:val="007F24C7"/>
    <w:rsid w:val="007F2500"/>
    <w:rsid w:val="007F2760"/>
    <w:rsid w:val="007F2B71"/>
    <w:rsid w:val="007F2C9F"/>
    <w:rsid w:val="007F2D06"/>
    <w:rsid w:val="007F2DFF"/>
    <w:rsid w:val="007F2E05"/>
    <w:rsid w:val="007F2ED7"/>
    <w:rsid w:val="007F2FA1"/>
    <w:rsid w:val="007F30FF"/>
    <w:rsid w:val="007F3107"/>
    <w:rsid w:val="007F315A"/>
    <w:rsid w:val="007F328B"/>
    <w:rsid w:val="007F3376"/>
    <w:rsid w:val="007F3442"/>
    <w:rsid w:val="007F35BB"/>
    <w:rsid w:val="007F361F"/>
    <w:rsid w:val="007F367D"/>
    <w:rsid w:val="007F3CA9"/>
    <w:rsid w:val="007F3E8C"/>
    <w:rsid w:val="007F3ED0"/>
    <w:rsid w:val="007F3F08"/>
    <w:rsid w:val="007F3F9A"/>
    <w:rsid w:val="007F400B"/>
    <w:rsid w:val="007F40D5"/>
    <w:rsid w:val="007F4327"/>
    <w:rsid w:val="007F4341"/>
    <w:rsid w:val="007F465A"/>
    <w:rsid w:val="007F4701"/>
    <w:rsid w:val="007F475C"/>
    <w:rsid w:val="007F4A40"/>
    <w:rsid w:val="007F4AC9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7B4"/>
    <w:rsid w:val="007F582B"/>
    <w:rsid w:val="007F58AB"/>
    <w:rsid w:val="007F5984"/>
    <w:rsid w:val="007F5C5B"/>
    <w:rsid w:val="007F5E75"/>
    <w:rsid w:val="007F61E7"/>
    <w:rsid w:val="007F6219"/>
    <w:rsid w:val="007F6290"/>
    <w:rsid w:val="007F647D"/>
    <w:rsid w:val="007F64B1"/>
    <w:rsid w:val="007F65FB"/>
    <w:rsid w:val="007F67C0"/>
    <w:rsid w:val="007F6862"/>
    <w:rsid w:val="007F68E1"/>
    <w:rsid w:val="007F6973"/>
    <w:rsid w:val="007F698E"/>
    <w:rsid w:val="007F69A9"/>
    <w:rsid w:val="007F6B69"/>
    <w:rsid w:val="007F6C88"/>
    <w:rsid w:val="007F6D64"/>
    <w:rsid w:val="007F6DC8"/>
    <w:rsid w:val="007F6E22"/>
    <w:rsid w:val="007F70B1"/>
    <w:rsid w:val="007F7144"/>
    <w:rsid w:val="007F71F6"/>
    <w:rsid w:val="007F732A"/>
    <w:rsid w:val="007F77AF"/>
    <w:rsid w:val="007F7918"/>
    <w:rsid w:val="007F7A7B"/>
    <w:rsid w:val="007F7AD0"/>
    <w:rsid w:val="007F7B7F"/>
    <w:rsid w:val="007F7BBB"/>
    <w:rsid w:val="007F7CEC"/>
    <w:rsid w:val="00800057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07E"/>
    <w:rsid w:val="008011B9"/>
    <w:rsid w:val="0080122F"/>
    <w:rsid w:val="00801602"/>
    <w:rsid w:val="00801C94"/>
    <w:rsid w:val="00801D56"/>
    <w:rsid w:val="00801E0A"/>
    <w:rsid w:val="00801E29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2ECE"/>
    <w:rsid w:val="00802EF5"/>
    <w:rsid w:val="00802F83"/>
    <w:rsid w:val="00803132"/>
    <w:rsid w:val="0080323C"/>
    <w:rsid w:val="00803257"/>
    <w:rsid w:val="0080381F"/>
    <w:rsid w:val="00803852"/>
    <w:rsid w:val="0080386B"/>
    <w:rsid w:val="0080394C"/>
    <w:rsid w:val="00803AC6"/>
    <w:rsid w:val="00803AF0"/>
    <w:rsid w:val="00803B6B"/>
    <w:rsid w:val="00803C35"/>
    <w:rsid w:val="00803DDE"/>
    <w:rsid w:val="00804195"/>
    <w:rsid w:val="00804209"/>
    <w:rsid w:val="008043E8"/>
    <w:rsid w:val="0080459D"/>
    <w:rsid w:val="008045BB"/>
    <w:rsid w:val="008046AF"/>
    <w:rsid w:val="00804717"/>
    <w:rsid w:val="008047B5"/>
    <w:rsid w:val="00804BF7"/>
    <w:rsid w:val="00804C10"/>
    <w:rsid w:val="00804D04"/>
    <w:rsid w:val="00804D6B"/>
    <w:rsid w:val="00804FC1"/>
    <w:rsid w:val="0080510B"/>
    <w:rsid w:val="00805166"/>
    <w:rsid w:val="008054C6"/>
    <w:rsid w:val="0080555B"/>
    <w:rsid w:val="0080557A"/>
    <w:rsid w:val="00805688"/>
    <w:rsid w:val="00805728"/>
    <w:rsid w:val="00805765"/>
    <w:rsid w:val="00805823"/>
    <w:rsid w:val="00805990"/>
    <w:rsid w:val="00805C13"/>
    <w:rsid w:val="00805D7B"/>
    <w:rsid w:val="00805FBB"/>
    <w:rsid w:val="008062CF"/>
    <w:rsid w:val="00806585"/>
    <w:rsid w:val="008066CA"/>
    <w:rsid w:val="008067D2"/>
    <w:rsid w:val="00806B4A"/>
    <w:rsid w:val="00806E2A"/>
    <w:rsid w:val="00806E72"/>
    <w:rsid w:val="008071AD"/>
    <w:rsid w:val="0080724F"/>
    <w:rsid w:val="00807258"/>
    <w:rsid w:val="0080734E"/>
    <w:rsid w:val="00807491"/>
    <w:rsid w:val="0080762E"/>
    <w:rsid w:val="0080763A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40"/>
    <w:rsid w:val="00810490"/>
    <w:rsid w:val="0081086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AE"/>
    <w:rsid w:val="00811CB0"/>
    <w:rsid w:val="00811FD5"/>
    <w:rsid w:val="00812034"/>
    <w:rsid w:val="0081210C"/>
    <w:rsid w:val="0081211C"/>
    <w:rsid w:val="008121AF"/>
    <w:rsid w:val="0081264D"/>
    <w:rsid w:val="0081285B"/>
    <w:rsid w:val="008128B6"/>
    <w:rsid w:val="00812933"/>
    <w:rsid w:val="00812945"/>
    <w:rsid w:val="00812A12"/>
    <w:rsid w:val="00812A43"/>
    <w:rsid w:val="00812B73"/>
    <w:rsid w:val="00812D63"/>
    <w:rsid w:val="00812E9A"/>
    <w:rsid w:val="00812F73"/>
    <w:rsid w:val="00813263"/>
    <w:rsid w:val="008134D0"/>
    <w:rsid w:val="0081354E"/>
    <w:rsid w:val="008138E2"/>
    <w:rsid w:val="00813993"/>
    <w:rsid w:val="00813B3C"/>
    <w:rsid w:val="00813C6D"/>
    <w:rsid w:val="00813CB6"/>
    <w:rsid w:val="00813F26"/>
    <w:rsid w:val="00813F75"/>
    <w:rsid w:val="00813F85"/>
    <w:rsid w:val="00814335"/>
    <w:rsid w:val="0081439C"/>
    <w:rsid w:val="00814E01"/>
    <w:rsid w:val="00814FCB"/>
    <w:rsid w:val="00815305"/>
    <w:rsid w:val="00815564"/>
    <w:rsid w:val="00815591"/>
    <w:rsid w:val="0081572E"/>
    <w:rsid w:val="008157BF"/>
    <w:rsid w:val="00815B5D"/>
    <w:rsid w:val="00815B63"/>
    <w:rsid w:val="00815BB0"/>
    <w:rsid w:val="00815C56"/>
    <w:rsid w:val="00815D15"/>
    <w:rsid w:val="00815DD4"/>
    <w:rsid w:val="00815DED"/>
    <w:rsid w:val="00815E6E"/>
    <w:rsid w:val="00815EDA"/>
    <w:rsid w:val="00815F81"/>
    <w:rsid w:val="0081624C"/>
    <w:rsid w:val="00816308"/>
    <w:rsid w:val="0081641A"/>
    <w:rsid w:val="00816646"/>
    <w:rsid w:val="008166B7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B0"/>
    <w:rsid w:val="008171F3"/>
    <w:rsid w:val="00817223"/>
    <w:rsid w:val="00817784"/>
    <w:rsid w:val="00817841"/>
    <w:rsid w:val="008179B9"/>
    <w:rsid w:val="00817A2A"/>
    <w:rsid w:val="00817A8E"/>
    <w:rsid w:val="00817B75"/>
    <w:rsid w:val="00817D55"/>
    <w:rsid w:val="00817E46"/>
    <w:rsid w:val="008200EB"/>
    <w:rsid w:val="008200EE"/>
    <w:rsid w:val="008201A5"/>
    <w:rsid w:val="008201F5"/>
    <w:rsid w:val="0082046A"/>
    <w:rsid w:val="00820726"/>
    <w:rsid w:val="00820A2F"/>
    <w:rsid w:val="00820C6B"/>
    <w:rsid w:val="00820CD4"/>
    <w:rsid w:val="00821085"/>
    <w:rsid w:val="00821240"/>
    <w:rsid w:val="0082128E"/>
    <w:rsid w:val="0082144A"/>
    <w:rsid w:val="008214AE"/>
    <w:rsid w:val="00821565"/>
    <w:rsid w:val="00821619"/>
    <w:rsid w:val="00821790"/>
    <w:rsid w:val="0082179C"/>
    <w:rsid w:val="008217B0"/>
    <w:rsid w:val="0082197D"/>
    <w:rsid w:val="008219D8"/>
    <w:rsid w:val="00821B45"/>
    <w:rsid w:val="00821B9A"/>
    <w:rsid w:val="00821C4A"/>
    <w:rsid w:val="00821DEC"/>
    <w:rsid w:val="00822166"/>
    <w:rsid w:val="008224E6"/>
    <w:rsid w:val="00822830"/>
    <w:rsid w:val="0082292E"/>
    <w:rsid w:val="008229F0"/>
    <w:rsid w:val="00822D90"/>
    <w:rsid w:val="00822D96"/>
    <w:rsid w:val="00822EE3"/>
    <w:rsid w:val="00822FEB"/>
    <w:rsid w:val="00823372"/>
    <w:rsid w:val="00823489"/>
    <w:rsid w:val="008234CC"/>
    <w:rsid w:val="0082392E"/>
    <w:rsid w:val="00823942"/>
    <w:rsid w:val="00823A80"/>
    <w:rsid w:val="00823A9F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8"/>
    <w:rsid w:val="0082426A"/>
    <w:rsid w:val="008242D9"/>
    <w:rsid w:val="00824487"/>
    <w:rsid w:val="00824580"/>
    <w:rsid w:val="008245CE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5B26"/>
    <w:rsid w:val="008260D3"/>
    <w:rsid w:val="008261F5"/>
    <w:rsid w:val="008262C0"/>
    <w:rsid w:val="0082642E"/>
    <w:rsid w:val="00826485"/>
    <w:rsid w:val="00826C34"/>
    <w:rsid w:val="00826C9F"/>
    <w:rsid w:val="00827022"/>
    <w:rsid w:val="00827142"/>
    <w:rsid w:val="008271C1"/>
    <w:rsid w:val="0082729D"/>
    <w:rsid w:val="00827406"/>
    <w:rsid w:val="0082764D"/>
    <w:rsid w:val="00827690"/>
    <w:rsid w:val="0082774C"/>
    <w:rsid w:val="008277BB"/>
    <w:rsid w:val="0082781B"/>
    <w:rsid w:val="00827B52"/>
    <w:rsid w:val="00827D3B"/>
    <w:rsid w:val="00827F3C"/>
    <w:rsid w:val="00827F7F"/>
    <w:rsid w:val="00827FFE"/>
    <w:rsid w:val="00830133"/>
    <w:rsid w:val="0083035E"/>
    <w:rsid w:val="00830390"/>
    <w:rsid w:val="00830444"/>
    <w:rsid w:val="008308B7"/>
    <w:rsid w:val="00830AD6"/>
    <w:rsid w:val="00830B3C"/>
    <w:rsid w:val="00830B57"/>
    <w:rsid w:val="00830C15"/>
    <w:rsid w:val="00830CA6"/>
    <w:rsid w:val="00830CDD"/>
    <w:rsid w:val="00830D72"/>
    <w:rsid w:val="00830F09"/>
    <w:rsid w:val="008310B7"/>
    <w:rsid w:val="00831117"/>
    <w:rsid w:val="00831407"/>
    <w:rsid w:val="00831502"/>
    <w:rsid w:val="00831962"/>
    <w:rsid w:val="00831B8D"/>
    <w:rsid w:val="00831C02"/>
    <w:rsid w:val="00831DF7"/>
    <w:rsid w:val="00831E88"/>
    <w:rsid w:val="00831F53"/>
    <w:rsid w:val="00832111"/>
    <w:rsid w:val="0083213B"/>
    <w:rsid w:val="008321E4"/>
    <w:rsid w:val="00832601"/>
    <w:rsid w:val="0083262A"/>
    <w:rsid w:val="00832A6A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6E"/>
    <w:rsid w:val="008349E9"/>
    <w:rsid w:val="00834AA1"/>
    <w:rsid w:val="00834ACB"/>
    <w:rsid w:val="00834B5C"/>
    <w:rsid w:val="00834BBD"/>
    <w:rsid w:val="00834C87"/>
    <w:rsid w:val="00834CBA"/>
    <w:rsid w:val="00834E83"/>
    <w:rsid w:val="00834F5E"/>
    <w:rsid w:val="00834F7A"/>
    <w:rsid w:val="00834F8A"/>
    <w:rsid w:val="00834F96"/>
    <w:rsid w:val="00835023"/>
    <w:rsid w:val="008352B0"/>
    <w:rsid w:val="00835469"/>
    <w:rsid w:val="00835833"/>
    <w:rsid w:val="00835B69"/>
    <w:rsid w:val="00835D4E"/>
    <w:rsid w:val="00835DCD"/>
    <w:rsid w:val="0083606F"/>
    <w:rsid w:val="008360FD"/>
    <w:rsid w:val="0083615B"/>
    <w:rsid w:val="0083638A"/>
    <w:rsid w:val="0083644A"/>
    <w:rsid w:val="00836454"/>
    <w:rsid w:val="00836519"/>
    <w:rsid w:val="008367FE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071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4BA"/>
    <w:rsid w:val="008404CF"/>
    <w:rsid w:val="008404D0"/>
    <w:rsid w:val="0084053B"/>
    <w:rsid w:val="0084069F"/>
    <w:rsid w:val="008407EB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B9"/>
    <w:rsid w:val="00842BDA"/>
    <w:rsid w:val="00842C60"/>
    <w:rsid w:val="00842CD3"/>
    <w:rsid w:val="00842E46"/>
    <w:rsid w:val="00842EE4"/>
    <w:rsid w:val="008430C8"/>
    <w:rsid w:val="00843124"/>
    <w:rsid w:val="0084332D"/>
    <w:rsid w:val="00843581"/>
    <w:rsid w:val="008435B3"/>
    <w:rsid w:val="0084382A"/>
    <w:rsid w:val="0084394F"/>
    <w:rsid w:val="0084398E"/>
    <w:rsid w:val="00843BDB"/>
    <w:rsid w:val="00843CBD"/>
    <w:rsid w:val="00843EC0"/>
    <w:rsid w:val="0084404F"/>
    <w:rsid w:val="00844050"/>
    <w:rsid w:val="0084408B"/>
    <w:rsid w:val="008443EE"/>
    <w:rsid w:val="00844681"/>
    <w:rsid w:val="008446AD"/>
    <w:rsid w:val="00844845"/>
    <w:rsid w:val="008448B4"/>
    <w:rsid w:val="00844962"/>
    <w:rsid w:val="00844C9B"/>
    <w:rsid w:val="00844F5A"/>
    <w:rsid w:val="00844F66"/>
    <w:rsid w:val="0084509C"/>
    <w:rsid w:val="008452A2"/>
    <w:rsid w:val="00845309"/>
    <w:rsid w:val="00845310"/>
    <w:rsid w:val="0084532D"/>
    <w:rsid w:val="0084536A"/>
    <w:rsid w:val="00845514"/>
    <w:rsid w:val="008455AD"/>
    <w:rsid w:val="0084563E"/>
    <w:rsid w:val="00845782"/>
    <w:rsid w:val="00845A31"/>
    <w:rsid w:val="00845C6F"/>
    <w:rsid w:val="00845CBB"/>
    <w:rsid w:val="00845CE3"/>
    <w:rsid w:val="00845CEC"/>
    <w:rsid w:val="00845DC9"/>
    <w:rsid w:val="00845E24"/>
    <w:rsid w:val="0084606B"/>
    <w:rsid w:val="0084607B"/>
    <w:rsid w:val="008460CB"/>
    <w:rsid w:val="008460F3"/>
    <w:rsid w:val="00846319"/>
    <w:rsid w:val="00846382"/>
    <w:rsid w:val="00846405"/>
    <w:rsid w:val="008466FF"/>
    <w:rsid w:val="00846751"/>
    <w:rsid w:val="00846A3E"/>
    <w:rsid w:val="00846A8B"/>
    <w:rsid w:val="00846D96"/>
    <w:rsid w:val="008472C3"/>
    <w:rsid w:val="008473CA"/>
    <w:rsid w:val="008478E0"/>
    <w:rsid w:val="008478F9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7"/>
    <w:rsid w:val="008512D8"/>
    <w:rsid w:val="008513B7"/>
    <w:rsid w:val="0085147A"/>
    <w:rsid w:val="008514E7"/>
    <w:rsid w:val="008515A1"/>
    <w:rsid w:val="008515AE"/>
    <w:rsid w:val="008517EC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25"/>
    <w:rsid w:val="00853C61"/>
    <w:rsid w:val="00853D9E"/>
    <w:rsid w:val="00853EA1"/>
    <w:rsid w:val="0085422F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7F2"/>
    <w:rsid w:val="008558C3"/>
    <w:rsid w:val="008559CE"/>
    <w:rsid w:val="00855B3F"/>
    <w:rsid w:val="00855C21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B1B"/>
    <w:rsid w:val="00856B1E"/>
    <w:rsid w:val="00856C35"/>
    <w:rsid w:val="00856E08"/>
    <w:rsid w:val="00856E93"/>
    <w:rsid w:val="00856F5F"/>
    <w:rsid w:val="00856FB4"/>
    <w:rsid w:val="00857004"/>
    <w:rsid w:val="0085701E"/>
    <w:rsid w:val="00857062"/>
    <w:rsid w:val="00857192"/>
    <w:rsid w:val="008571AB"/>
    <w:rsid w:val="008571E1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2F1"/>
    <w:rsid w:val="008605E4"/>
    <w:rsid w:val="008608E8"/>
    <w:rsid w:val="00860A81"/>
    <w:rsid w:val="00860B46"/>
    <w:rsid w:val="00860F1E"/>
    <w:rsid w:val="00860F63"/>
    <w:rsid w:val="008610DF"/>
    <w:rsid w:val="0086116A"/>
    <w:rsid w:val="0086117A"/>
    <w:rsid w:val="008611C0"/>
    <w:rsid w:val="0086131B"/>
    <w:rsid w:val="0086157B"/>
    <w:rsid w:val="0086170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FAD"/>
    <w:rsid w:val="00862020"/>
    <w:rsid w:val="0086232C"/>
    <w:rsid w:val="00862349"/>
    <w:rsid w:val="008623A2"/>
    <w:rsid w:val="00862432"/>
    <w:rsid w:val="00862746"/>
    <w:rsid w:val="0086280C"/>
    <w:rsid w:val="008628FE"/>
    <w:rsid w:val="00862B7B"/>
    <w:rsid w:val="00862B8E"/>
    <w:rsid w:val="00862BAC"/>
    <w:rsid w:val="00862C78"/>
    <w:rsid w:val="00862CB3"/>
    <w:rsid w:val="00862DB0"/>
    <w:rsid w:val="00862DB1"/>
    <w:rsid w:val="00862E94"/>
    <w:rsid w:val="00862F3A"/>
    <w:rsid w:val="00863126"/>
    <w:rsid w:val="008631EF"/>
    <w:rsid w:val="0086325B"/>
    <w:rsid w:val="008634DE"/>
    <w:rsid w:val="008635B9"/>
    <w:rsid w:val="008636C1"/>
    <w:rsid w:val="008636C6"/>
    <w:rsid w:val="008639F9"/>
    <w:rsid w:val="00863B4A"/>
    <w:rsid w:val="00863BD2"/>
    <w:rsid w:val="00863C79"/>
    <w:rsid w:val="00863D57"/>
    <w:rsid w:val="00864008"/>
    <w:rsid w:val="0086407A"/>
    <w:rsid w:val="008641F7"/>
    <w:rsid w:val="00864295"/>
    <w:rsid w:val="008642B7"/>
    <w:rsid w:val="00864364"/>
    <w:rsid w:val="008643B5"/>
    <w:rsid w:val="008643C0"/>
    <w:rsid w:val="00864437"/>
    <w:rsid w:val="008644A7"/>
    <w:rsid w:val="008645D3"/>
    <w:rsid w:val="008646F8"/>
    <w:rsid w:val="00864737"/>
    <w:rsid w:val="00864875"/>
    <w:rsid w:val="008648B6"/>
    <w:rsid w:val="00864B49"/>
    <w:rsid w:val="00864C39"/>
    <w:rsid w:val="00864D43"/>
    <w:rsid w:val="00864EBE"/>
    <w:rsid w:val="0086506A"/>
    <w:rsid w:val="008656F0"/>
    <w:rsid w:val="00865704"/>
    <w:rsid w:val="008658D7"/>
    <w:rsid w:val="00865B68"/>
    <w:rsid w:val="00865DED"/>
    <w:rsid w:val="00865EDE"/>
    <w:rsid w:val="00865F08"/>
    <w:rsid w:val="00865F78"/>
    <w:rsid w:val="00866102"/>
    <w:rsid w:val="0086636E"/>
    <w:rsid w:val="008664BF"/>
    <w:rsid w:val="0086657F"/>
    <w:rsid w:val="008666F9"/>
    <w:rsid w:val="00866852"/>
    <w:rsid w:val="00866B9A"/>
    <w:rsid w:val="00866D1E"/>
    <w:rsid w:val="00866D82"/>
    <w:rsid w:val="0086710B"/>
    <w:rsid w:val="0086715D"/>
    <w:rsid w:val="008672A6"/>
    <w:rsid w:val="00867866"/>
    <w:rsid w:val="00867A76"/>
    <w:rsid w:val="00867B51"/>
    <w:rsid w:val="00867DD5"/>
    <w:rsid w:val="00870183"/>
    <w:rsid w:val="00870367"/>
    <w:rsid w:val="00870478"/>
    <w:rsid w:val="00870479"/>
    <w:rsid w:val="00870667"/>
    <w:rsid w:val="00870694"/>
    <w:rsid w:val="00870764"/>
    <w:rsid w:val="0087076E"/>
    <w:rsid w:val="00870876"/>
    <w:rsid w:val="00870A76"/>
    <w:rsid w:val="00870BB5"/>
    <w:rsid w:val="00870BC6"/>
    <w:rsid w:val="00870BD4"/>
    <w:rsid w:val="00870C46"/>
    <w:rsid w:val="00870C62"/>
    <w:rsid w:val="00870EBB"/>
    <w:rsid w:val="0087102E"/>
    <w:rsid w:val="0087108D"/>
    <w:rsid w:val="008712B3"/>
    <w:rsid w:val="0087136C"/>
    <w:rsid w:val="0087174E"/>
    <w:rsid w:val="00871884"/>
    <w:rsid w:val="00871888"/>
    <w:rsid w:val="00871B74"/>
    <w:rsid w:val="00871C94"/>
    <w:rsid w:val="00871D9F"/>
    <w:rsid w:val="00871E05"/>
    <w:rsid w:val="00871F75"/>
    <w:rsid w:val="00871F78"/>
    <w:rsid w:val="00871FDC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F3C"/>
    <w:rsid w:val="0087317F"/>
    <w:rsid w:val="008731A8"/>
    <w:rsid w:val="008733A0"/>
    <w:rsid w:val="00873426"/>
    <w:rsid w:val="00873929"/>
    <w:rsid w:val="008739E4"/>
    <w:rsid w:val="00873AAA"/>
    <w:rsid w:val="00873B8B"/>
    <w:rsid w:val="00873BB5"/>
    <w:rsid w:val="00873CCD"/>
    <w:rsid w:val="00873DC3"/>
    <w:rsid w:val="00873DE1"/>
    <w:rsid w:val="008742DD"/>
    <w:rsid w:val="008742E6"/>
    <w:rsid w:val="008743AF"/>
    <w:rsid w:val="008743D2"/>
    <w:rsid w:val="0087455E"/>
    <w:rsid w:val="008745B7"/>
    <w:rsid w:val="0087499E"/>
    <w:rsid w:val="00874B60"/>
    <w:rsid w:val="00874D49"/>
    <w:rsid w:val="00874D7C"/>
    <w:rsid w:val="00874E05"/>
    <w:rsid w:val="00874E74"/>
    <w:rsid w:val="00874E97"/>
    <w:rsid w:val="00874F74"/>
    <w:rsid w:val="00874FA4"/>
    <w:rsid w:val="0087521B"/>
    <w:rsid w:val="008754A6"/>
    <w:rsid w:val="008755DE"/>
    <w:rsid w:val="008755EB"/>
    <w:rsid w:val="00875609"/>
    <w:rsid w:val="00875682"/>
    <w:rsid w:val="008757D3"/>
    <w:rsid w:val="00875CBA"/>
    <w:rsid w:val="00875D46"/>
    <w:rsid w:val="00875EA7"/>
    <w:rsid w:val="00875F03"/>
    <w:rsid w:val="00875FFA"/>
    <w:rsid w:val="00876010"/>
    <w:rsid w:val="0087626F"/>
    <w:rsid w:val="00876692"/>
    <w:rsid w:val="008766DC"/>
    <w:rsid w:val="00876708"/>
    <w:rsid w:val="00876ACA"/>
    <w:rsid w:val="00876C20"/>
    <w:rsid w:val="00876DF5"/>
    <w:rsid w:val="00876E2E"/>
    <w:rsid w:val="00876E6D"/>
    <w:rsid w:val="008775AA"/>
    <w:rsid w:val="00877722"/>
    <w:rsid w:val="008777A1"/>
    <w:rsid w:val="0087785C"/>
    <w:rsid w:val="008779BD"/>
    <w:rsid w:val="00877B21"/>
    <w:rsid w:val="00877CB0"/>
    <w:rsid w:val="00877EF7"/>
    <w:rsid w:val="00877F18"/>
    <w:rsid w:val="0088061E"/>
    <w:rsid w:val="00880A9F"/>
    <w:rsid w:val="00880BA3"/>
    <w:rsid w:val="00880BEF"/>
    <w:rsid w:val="00880C7C"/>
    <w:rsid w:val="00880E06"/>
    <w:rsid w:val="008811EE"/>
    <w:rsid w:val="00881824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86"/>
    <w:rsid w:val="0088302E"/>
    <w:rsid w:val="0088322E"/>
    <w:rsid w:val="0088335B"/>
    <w:rsid w:val="008834C1"/>
    <w:rsid w:val="00883546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220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EEF"/>
    <w:rsid w:val="00885F4C"/>
    <w:rsid w:val="00885F72"/>
    <w:rsid w:val="00885FDB"/>
    <w:rsid w:val="0088609A"/>
    <w:rsid w:val="008861F2"/>
    <w:rsid w:val="008861F6"/>
    <w:rsid w:val="008862B1"/>
    <w:rsid w:val="0088634C"/>
    <w:rsid w:val="0088640B"/>
    <w:rsid w:val="00886525"/>
    <w:rsid w:val="00886806"/>
    <w:rsid w:val="00886BE0"/>
    <w:rsid w:val="00886C67"/>
    <w:rsid w:val="00886C6F"/>
    <w:rsid w:val="00886E9A"/>
    <w:rsid w:val="00886EB9"/>
    <w:rsid w:val="00886F17"/>
    <w:rsid w:val="00887095"/>
    <w:rsid w:val="008870A3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1E"/>
    <w:rsid w:val="00890083"/>
    <w:rsid w:val="0089017E"/>
    <w:rsid w:val="00890238"/>
    <w:rsid w:val="00890321"/>
    <w:rsid w:val="008903B5"/>
    <w:rsid w:val="008903D7"/>
    <w:rsid w:val="00890448"/>
    <w:rsid w:val="0089050C"/>
    <w:rsid w:val="0089068D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93A"/>
    <w:rsid w:val="008919E2"/>
    <w:rsid w:val="00891B68"/>
    <w:rsid w:val="00891BCF"/>
    <w:rsid w:val="00891CC6"/>
    <w:rsid w:val="00891EF9"/>
    <w:rsid w:val="0089215F"/>
    <w:rsid w:val="00892203"/>
    <w:rsid w:val="00892390"/>
    <w:rsid w:val="008926CC"/>
    <w:rsid w:val="00892737"/>
    <w:rsid w:val="0089276F"/>
    <w:rsid w:val="00892A1C"/>
    <w:rsid w:val="00892AEE"/>
    <w:rsid w:val="00893070"/>
    <w:rsid w:val="00893225"/>
    <w:rsid w:val="00893277"/>
    <w:rsid w:val="00893355"/>
    <w:rsid w:val="00893504"/>
    <w:rsid w:val="008935FE"/>
    <w:rsid w:val="00893681"/>
    <w:rsid w:val="008936DA"/>
    <w:rsid w:val="00893877"/>
    <w:rsid w:val="00893A1E"/>
    <w:rsid w:val="00893C15"/>
    <w:rsid w:val="00893C86"/>
    <w:rsid w:val="00893CDF"/>
    <w:rsid w:val="00893D7A"/>
    <w:rsid w:val="00893D7E"/>
    <w:rsid w:val="00893D83"/>
    <w:rsid w:val="00893DB5"/>
    <w:rsid w:val="00893FEF"/>
    <w:rsid w:val="00894217"/>
    <w:rsid w:val="00894370"/>
    <w:rsid w:val="0089462D"/>
    <w:rsid w:val="0089465B"/>
    <w:rsid w:val="00894778"/>
    <w:rsid w:val="00894791"/>
    <w:rsid w:val="008948B0"/>
    <w:rsid w:val="00894AE2"/>
    <w:rsid w:val="00894C12"/>
    <w:rsid w:val="00894EF1"/>
    <w:rsid w:val="00895186"/>
    <w:rsid w:val="008951A3"/>
    <w:rsid w:val="0089542C"/>
    <w:rsid w:val="0089548E"/>
    <w:rsid w:val="00895574"/>
    <w:rsid w:val="0089573A"/>
    <w:rsid w:val="008957D7"/>
    <w:rsid w:val="008959F9"/>
    <w:rsid w:val="00895A69"/>
    <w:rsid w:val="00895DFE"/>
    <w:rsid w:val="00895F4B"/>
    <w:rsid w:val="008960EF"/>
    <w:rsid w:val="00896146"/>
    <w:rsid w:val="008963A1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24B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2C71"/>
    <w:rsid w:val="008A2EF3"/>
    <w:rsid w:val="008A3216"/>
    <w:rsid w:val="008A32C0"/>
    <w:rsid w:val="008A344F"/>
    <w:rsid w:val="008A35BF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4F4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0A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686"/>
    <w:rsid w:val="008A679D"/>
    <w:rsid w:val="008A689D"/>
    <w:rsid w:val="008A68DC"/>
    <w:rsid w:val="008A6D84"/>
    <w:rsid w:val="008A6DBB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10"/>
    <w:rsid w:val="008B0C36"/>
    <w:rsid w:val="008B0F9A"/>
    <w:rsid w:val="008B0FD6"/>
    <w:rsid w:val="008B10FE"/>
    <w:rsid w:val="008B1227"/>
    <w:rsid w:val="008B13EB"/>
    <w:rsid w:val="008B1442"/>
    <w:rsid w:val="008B14C3"/>
    <w:rsid w:val="008B1533"/>
    <w:rsid w:val="008B1792"/>
    <w:rsid w:val="008B188F"/>
    <w:rsid w:val="008B18E6"/>
    <w:rsid w:val="008B1996"/>
    <w:rsid w:val="008B1D67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2F2D"/>
    <w:rsid w:val="008B3149"/>
    <w:rsid w:val="008B3159"/>
    <w:rsid w:val="008B31E3"/>
    <w:rsid w:val="008B328E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3F"/>
    <w:rsid w:val="008B4450"/>
    <w:rsid w:val="008B4496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198"/>
    <w:rsid w:val="008B5274"/>
    <w:rsid w:val="008B5356"/>
    <w:rsid w:val="008B5392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300"/>
    <w:rsid w:val="008B6354"/>
    <w:rsid w:val="008B63C6"/>
    <w:rsid w:val="008B63F9"/>
    <w:rsid w:val="008B640C"/>
    <w:rsid w:val="008B6485"/>
    <w:rsid w:val="008B663F"/>
    <w:rsid w:val="008B68A4"/>
    <w:rsid w:val="008B6A5C"/>
    <w:rsid w:val="008B6AA5"/>
    <w:rsid w:val="008B6B41"/>
    <w:rsid w:val="008B6B61"/>
    <w:rsid w:val="008B6C2B"/>
    <w:rsid w:val="008B6C73"/>
    <w:rsid w:val="008B7196"/>
    <w:rsid w:val="008B74B6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A5"/>
    <w:rsid w:val="008C03B3"/>
    <w:rsid w:val="008C04C5"/>
    <w:rsid w:val="008C0504"/>
    <w:rsid w:val="008C0761"/>
    <w:rsid w:val="008C087E"/>
    <w:rsid w:val="008C0883"/>
    <w:rsid w:val="008C0A25"/>
    <w:rsid w:val="008C0B13"/>
    <w:rsid w:val="008C0C15"/>
    <w:rsid w:val="008C0C89"/>
    <w:rsid w:val="008C0CA8"/>
    <w:rsid w:val="008C0E10"/>
    <w:rsid w:val="008C0ECB"/>
    <w:rsid w:val="008C0F52"/>
    <w:rsid w:val="008C0FCF"/>
    <w:rsid w:val="008C107E"/>
    <w:rsid w:val="008C10BE"/>
    <w:rsid w:val="008C138C"/>
    <w:rsid w:val="008C14C3"/>
    <w:rsid w:val="008C1555"/>
    <w:rsid w:val="008C1575"/>
    <w:rsid w:val="008C1813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30E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2E3E"/>
    <w:rsid w:val="008C3187"/>
    <w:rsid w:val="008C32CA"/>
    <w:rsid w:val="008C33A8"/>
    <w:rsid w:val="008C34FD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34"/>
    <w:rsid w:val="008C4693"/>
    <w:rsid w:val="008C47D5"/>
    <w:rsid w:val="008C4812"/>
    <w:rsid w:val="008C49BA"/>
    <w:rsid w:val="008C4AD9"/>
    <w:rsid w:val="008C4B3C"/>
    <w:rsid w:val="008C4B91"/>
    <w:rsid w:val="008C4E30"/>
    <w:rsid w:val="008C5266"/>
    <w:rsid w:val="008C52AF"/>
    <w:rsid w:val="008C5403"/>
    <w:rsid w:val="008C5717"/>
    <w:rsid w:val="008C5811"/>
    <w:rsid w:val="008C59E7"/>
    <w:rsid w:val="008C5A07"/>
    <w:rsid w:val="008C5A56"/>
    <w:rsid w:val="008C5A8C"/>
    <w:rsid w:val="008C5BC1"/>
    <w:rsid w:val="008C5E6B"/>
    <w:rsid w:val="008C5F71"/>
    <w:rsid w:val="008C6041"/>
    <w:rsid w:val="008C6264"/>
    <w:rsid w:val="008C65CB"/>
    <w:rsid w:val="008C664F"/>
    <w:rsid w:val="008C6719"/>
    <w:rsid w:val="008C692C"/>
    <w:rsid w:val="008C6C36"/>
    <w:rsid w:val="008C6C50"/>
    <w:rsid w:val="008C6D30"/>
    <w:rsid w:val="008C6DF7"/>
    <w:rsid w:val="008C70FD"/>
    <w:rsid w:val="008C7115"/>
    <w:rsid w:val="008C718C"/>
    <w:rsid w:val="008C728B"/>
    <w:rsid w:val="008C736C"/>
    <w:rsid w:val="008C7384"/>
    <w:rsid w:val="008C7407"/>
    <w:rsid w:val="008C7418"/>
    <w:rsid w:val="008C7B3B"/>
    <w:rsid w:val="008C7BD1"/>
    <w:rsid w:val="008C7D51"/>
    <w:rsid w:val="008C7EA4"/>
    <w:rsid w:val="008D01AD"/>
    <w:rsid w:val="008D040C"/>
    <w:rsid w:val="008D04A0"/>
    <w:rsid w:val="008D04E7"/>
    <w:rsid w:val="008D0586"/>
    <w:rsid w:val="008D0608"/>
    <w:rsid w:val="008D096B"/>
    <w:rsid w:val="008D0ADB"/>
    <w:rsid w:val="008D0B01"/>
    <w:rsid w:val="008D0C4F"/>
    <w:rsid w:val="008D0D23"/>
    <w:rsid w:val="008D0D6B"/>
    <w:rsid w:val="008D0F23"/>
    <w:rsid w:val="008D0F61"/>
    <w:rsid w:val="008D10CC"/>
    <w:rsid w:val="008D1111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071"/>
    <w:rsid w:val="008D21C3"/>
    <w:rsid w:val="008D2316"/>
    <w:rsid w:val="008D2317"/>
    <w:rsid w:val="008D24F9"/>
    <w:rsid w:val="008D2574"/>
    <w:rsid w:val="008D2575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22"/>
    <w:rsid w:val="008D33A1"/>
    <w:rsid w:val="008D33E2"/>
    <w:rsid w:val="008D3454"/>
    <w:rsid w:val="008D3563"/>
    <w:rsid w:val="008D37D5"/>
    <w:rsid w:val="008D38C0"/>
    <w:rsid w:val="008D3901"/>
    <w:rsid w:val="008D3ABC"/>
    <w:rsid w:val="008D3C53"/>
    <w:rsid w:val="008D3D2A"/>
    <w:rsid w:val="008D3D3B"/>
    <w:rsid w:val="008D3E87"/>
    <w:rsid w:val="008D40FB"/>
    <w:rsid w:val="008D4175"/>
    <w:rsid w:val="008D42B6"/>
    <w:rsid w:val="008D42E3"/>
    <w:rsid w:val="008D43AF"/>
    <w:rsid w:val="008D4535"/>
    <w:rsid w:val="008D4615"/>
    <w:rsid w:val="008D490B"/>
    <w:rsid w:val="008D496A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449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613B"/>
    <w:rsid w:val="008D637F"/>
    <w:rsid w:val="008D66E8"/>
    <w:rsid w:val="008D67F2"/>
    <w:rsid w:val="008D69DB"/>
    <w:rsid w:val="008D6A2C"/>
    <w:rsid w:val="008D6CB1"/>
    <w:rsid w:val="008D6D71"/>
    <w:rsid w:val="008D6F4E"/>
    <w:rsid w:val="008D6F96"/>
    <w:rsid w:val="008D6FB4"/>
    <w:rsid w:val="008D7075"/>
    <w:rsid w:val="008D72ED"/>
    <w:rsid w:val="008D73BE"/>
    <w:rsid w:val="008D7500"/>
    <w:rsid w:val="008D766E"/>
    <w:rsid w:val="008D7771"/>
    <w:rsid w:val="008D7828"/>
    <w:rsid w:val="008D7B2F"/>
    <w:rsid w:val="008D7B43"/>
    <w:rsid w:val="008D7D8E"/>
    <w:rsid w:val="008D7E7D"/>
    <w:rsid w:val="008D7F01"/>
    <w:rsid w:val="008E0000"/>
    <w:rsid w:val="008E0055"/>
    <w:rsid w:val="008E0353"/>
    <w:rsid w:val="008E046A"/>
    <w:rsid w:val="008E04B8"/>
    <w:rsid w:val="008E084C"/>
    <w:rsid w:val="008E08B6"/>
    <w:rsid w:val="008E08F1"/>
    <w:rsid w:val="008E0994"/>
    <w:rsid w:val="008E0CFB"/>
    <w:rsid w:val="008E0D57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5D1"/>
    <w:rsid w:val="008E25E5"/>
    <w:rsid w:val="008E2680"/>
    <w:rsid w:val="008E26F0"/>
    <w:rsid w:val="008E2829"/>
    <w:rsid w:val="008E29B5"/>
    <w:rsid w:val="008E29C2"/>
    <w:rsid w:val="008E2C1D"/>
    <w:rsid w:val="008E2E06"/>
    <w:rsid w:val="008E2E42"/>
    <w:rsid w:val="008E2F4E"/>
    <w:rsid w:val="008E2FEB"/>
    <w:rsid w:val="008E308F"/>
    <w:rsid w:val="008E32FE"/>
    <w:rsid w:val="008E341F"/>
    <w:rsid w:val="008E34DB"/>
    <w:rsid w:val="008E36F4"/>
    <w:rsid w:val="008E377C"/>
    <w:rsid w:val="008E38A4"/>
    <w:rsid w:val="008E3D30"/>
    <w:rsid w:val="008E3E33"/>
    <w:rsid w:val="008E3FB0"/>
    <w:rsid w:val="008E3FDC"/>
    <w:rsid w:val="008E3FFE"/>
    <w:rsid w:val="008E4035"/>
    <w:rsid w:val="008E41FF"/>
    <w:rsid w:val="008E420D"/>
    <w:rsid w:val="008E434F"/>
    <w:rsid w:val="008E4439"/>
    <w:rsid w:val="008E452E"/>
    <w:rsid w:val="008E4879"/>
    <w:rsid w:val="008E4BEE"/>
    <w:rsid w:val="008E5008"/>
    <w:rsid w:val="008E5076"/>
    <w:rsid w:val="008E5157"/>
    <w:rsid w:val="008E52B2"/>
    <w:rsid w:val="008E5AD4"/>
    <w:rsid w:val="008E5AFF"/>
    <w:rsid w:val="008E5D11"/>
    <w:rsid w:val="008E5DB9"/>
    <w:rsid w:val="008E60F2"/>
    <w:rsid w:val="008E62D1"/>
    <w:rsid w:val="008E6379"/>
    <w:rsid w:val="008E6387"/>
    <w:rsid w:val="008E6641"/>
    <w:rsid w:val="008E6754"/>
    <w:rsid w:val="008E6A29"/>
    <w:rsid w:val="008E6A91"/>
    <w:rsid w:val="008E6F08"/>
    <w:rsid w:val="008E7086"/>
    <w:rsid w:val="008E72D4"/>
    <w:rsid w:val="008E73B3"/>
    <w:rsid w:val="008E7404"/>
    <w:rsid w:val="008E7508"/>
    <w:rsid w:val="008E79DE"/>
    <w:rsid w:val="008E7EE2"/>
    <w:rsid w:val="008E7EEA"/>
    <w:rsid w:val="008E7F32"/>
    <w:rsid w:val="008F014D"/>
    <w:rsid w:val="008F0331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957"/>
    <w:rsid w:val="008F19C1"/>
    <w:rsid w:val="008F19E3"/>
    <w:rsid w:val="008F1AD6"/>
    <w:rsid w:val="008F1EE1"/>
    <w:rsid w:val="008F1FEC"/>
    <w:rsid w:val="008F1FFA"/>
    <w:rsid w:val="008F249A"/>
    <w:rsid w:val="008F2550"/>
    <w:rsid w:val="008F2642"/>
    <w:rsid w:val="008F2698"/>
    <w:rsid w:val="008F26FC"/>
    <w:rsid w:val="008F281D"/>
    <w:rsid w:val="008F2D56"/>
    <w:rsid w:val="008F2E49"/>
    <w:rsid w:val="008F2F26"/>
    <w:rsid w:val="008F2F53"/>
    <w:rsid w:val="008F30A8"/>
    <w:rsid w:val="008F3144"/>
    <w:rsid w:val="008F36A8"/>
    <w:rsid w:val="008F37DA"/>
    <w:rsid w:val="008F37EA"/>
    <w:rsid w:val="008F38A9"/>
    <w:rsid w:val="008F39E0"/>
    <w:rsid w:val="008F3BE5"/>
    <w:rsid w:val="008F3FB7"/>
    <w:rsid w:val="008F41AA"/>
    <w:rsid w:val="008F4338"/>
    <w:rsid w:val="008F440B"/>
    <w:rsid w:val="008F4544"/>
    <w:rsid w:val="008F4584"/>
    <w:rsid w:val="008F48D0"/>
    <w:rsid w:val="008F4C2D"/>
    <w:rsid w:val="008F4C80"/>
    <w:rsid w:val="008F4DF1"/>
    <w:rsid w:val="008F4EE0"/>
    <w:rsid w:val="008F4F31"/>
    <w:rsid w:val="008F5075"/>
    <w:rsid w:val="008F50EB"/>
    <w:rsid w:val="008F51D4"/>
    <w:rsid w:val="008F5268"/>
    <w:rsid w:val="008F5667"/>
    <w:rsid w:val="008F56F6"/>
    <w:rsid w:val="008F588F"/>
    <w:rsid w:val="008F58F1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5F9D"/>
    <w:rsid w:val="008F61A2"/>
    <w:rsid w:val="008F61C7"/>
    <w:rsid w:val="008F632A"/>
    <w:rsid w:val="008F6423"/>
    <w:rsid w:val="008F6500"/>
    <w:rsid w:val="008F65C3"/>
    <w:rsid w:val="008F65EC"/>
    <w:rsid w:val="008F683A"/>
    <w:rsid w:val="008F68B9"/>
    <w:rsid w:val="008F69C8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37"/>
    <w:rsid w:val="008F7EBA"/>
    <w:rsid w:val="0090000F"/>
    <w:rsid w:val="009001C2"/>
    <w:rsid w:val="00900409"/>
    <w:rsid w:val="0090080B"/>
    <w:rsid w:val="00900918"/>
    <w:rsid w:val="009009D9"/>
    <w:rsid w:val="00900AE3"/>
    <w:rsid w:val="00900AE8"/>
    <w:rsid w:val="00900B22"/>
    <w:rsid w:val="00900BB9"/>
    <w:rsid w:val="00900BC9"/>
    <w:rsid w:val="00900BDE"/>
    <w:rsid w:val="00900C43"/>
    <w:rsid w:val="00900E5D"/>
    <w:rsid w:val="00900ED8"/>
    <w:rsid w:val="00900F48"/>
    <w:rsid w:val="0090120F"/>
    <w:rsid w:val="00901255"/>
    <w:rsid w:val="009012DE"/>
    <w:rsid w:val="00901323"/>
    <w:rsid w:val="009014E3"/>
    <w:rsid w:val="00901574"/>
    <w:rsid w:val="009016CA"/>
    <w:rsid w:val="009018C3"/>
    <w:rsid w:val="00901A27"/>
    <w:rsid w:val="00901DAA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01"/>
    <w:rsid w:val="009061A7"/>
    <w:rsid w:val="00906575"/>
    <w:rsid w:val="0090667A"/>
    <w:rsid w:val="00906756"/>
    <w:rsid w:val="009068F3"/>
    <w:rsid w:val="009069E9"/>
    <w:rsid w:val="00906A63"/>
    <w:rsid w:val="00906CD4"/>
    <w:rsid w:val="00907105"/>
    <w:rsid w:val="00907314"/>
    <w:rsid w:val="00907506"/>
    <w:rsid w:val="009075AE"/>
    <w:rsid w:val="009077E8"/>
    <w:rsid w:val="00907812"/>
    <w:rsid w:val="009078AE"/>
    <w:rsid w:val="009079BA"/>
    <w:rsid w:val="00907E67"/>
    <w:rsid w:val="00907EFA"/>
    <w:rsid w:val="00910019"/>
    <w:rsid w:val="00910127"/>
    <w:rsid w:val="00910172"/>
    <w:rsid w:val="009101DF"/>
    <w:rsid w:val="00910399"/>
    <w:rsid w:val="0091046B"/>
    <w:rsid w:val="00910555"/>
    <w:rsid w:val="0091066A"/>
    <w:rsid w:val="00910971"/>
    <w:rsid w:val="00910A0B"/>
    <w:rsid w:val="00910B59"/>
    <w:rsid w:val="00910E97"/>
    <w:rsid w:val="00910F1F"/>
    <w:rsid w:val="00911357"/>
    <w:rsid w:val="009113B9"/>
    <w:rsid w:val="00911430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ED0"/>
    <w:rsid w:val="00911FE8"/>
    <w:rsid w:val="00911FFF"/>
    <w:rsid w:val="009121E7"/>
    <w:rsid w:val="00912209"/>
    <w:rsid w:val="009123EC"/>
    <w:rsid w:val="00912436"/>
    <w:rsid w:val="00912745"/>
    <w:rsid w:val="00912802"/>
    <w:rsid w:val="00912813"/>
    <w:rsid w:val="00912B54"/>
    <w:rsid w:val="00912B62"/>
    <w:rsid w:val="00912C3A"/>
    <w:rsid w:val="00912CF8"/>
    <w:rsid w:val="00912E53"/>
    <w:rsid w:val="00912F9B"/>
    <w:rsid w:val="009130A4"/>
    <w:rsid w:val="0091338A"/>
    <w:rsid w:val="009133C6"/>
    <w:rsid w:val="0091366D"/>
    <w:rsid w:val="00913C97"/>
    <w:rsid w:val="00913CAB"/>
    <w:rsid w:val="00913DC2"/>
    <w:rsid w:val="00913DFC"/>
    <w:rsid w:val="00913E05"/>
    <w:rsid w:val="00913E1B"/>
    <w:rsid w:val="00914249"/>
    <w:rsid w:val="0091489C"/>
    <w:rsid w:val="00914A2E"/>
    <w:rsid w:val="00914A3D"/>
    <w:rsid w:val="00914A59"/>
    <w:rsid w:val="00914E53"/>
    <w:rsid w:val="00914FB0"/>
    <w:rsid w:val="00915301"/>
    <w:rsid w:val="00915580"/>
    <w:rsid w:val="0091583F"/>
    <w:rsid w:val="00915926"/>
    <w:rsid w:val="00915932"/>
    <w:rsid w:val="00915ABD"/>
    <w:rsid w:val="00915B30"/>
    <w:rsid w:val="00915C47"/>
    <w:rsid w:val="009160E2"/>
    <w:rsid w:val="009163D9"/>
    <w:rsid w:val="0091649A"/>
    <w:rsid w:val="00916687"/>
    <w:rsid w:val="009166A1"/>
    <w:rsid w:val="00916797"/>
    <w:rsid w:val="009167AA"/>
    <w:rsid w:val="009167EA"/>
    <w:rsid w:val="00916A03"/>
    <w:rsid w:val="00916D0B"/>
    <w:rsid w:val="00916E6A"/>
    <w:rsid w:val="00916F08"/>
    <w:rsid w:val="00916FF7"/>
    <w:rsid w:val="009171F9"/>
    <w:rsid w:val="00917285"/>
    <w:rsid w:val="00917381"/>
    <w:rsid w:val="009174A6"/>
    <w:rsid w:val="0091756A"/>
    <w:rsid w:val="0091758B"/>
    <w:rsid w:val="00917819"/>
    <w:rsid w:val="00917ACF"/>
    <w:rsid w:val="00917B30"/>
    <w:rsid w:val="00917CD1"/>
    <w:rsid w:val="00917DAE"/>
    <w:rsid w:val="00917F24"/>
    <w:rsid w:val="00917FE4"/>
    <w:rsid w:val="00920115"/>
    <w:rsid w:val="00920124"/>
    <w:rsid w:val="009201EF"/>
    <w:rsid w:val="009202FD"/>
    <w:rsid w:val="009205B4"/>
    <w:rsid w:val="00920694"/>
    <w:rsid w:val="009206A7"/>
    <w:rsid w:val="009208A2"/>
    <w:rsid w:val="0092099E"/>
    <w:rsid w:val="00920AED"/>
    <w:rsid w:val="00920DBB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14"/>
    <w:rsid w:val="00921EB3"/>
    <w:rsid w:val="00921EE2"/>
    <w:rsid w:val="00922120"/>
    <w:rsid w:val="009222EC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6EE"/>
    <w:rsid w:val="00923753"/>
    <w:rsid w:val="009237B8"/>
    <w:rsid w:val="0092383F"/>
    <w:rsid w:val="009239BD"/>
    <w:rsid w:val="009239D8"/>
    <w:rsid w:val="00923ABE"/>
    <w:rsid w:val="00923DA4"/>
    <w:rsid w:val="00924164"/>
    <w:rsid w:val="009241B4"/>
    <w:rsid w:val="009241F0"/>
    <w:rsid w:val="009245CD"/>
    <w:rsid w:val="00924B7B"/>
    <w:rsid w:val="00924E1A"/>
    <w:rsid w:val="00924F93"/>
    <w:rsid w:val="00925242"/>
    <w:rsid w:val="009253B8"/>
    <w:rsid w:val="00925555"/>
    <w:rsid w:val="009256B3"/>
    <w:rsid w:val="0092590B"/>
    <w:rsid w:val="009259FA"/>
    <w:rsid w:val="00925A5A"/>
    <w:rsid w:val="00925AC9"/>
    <w:rsid w:val="00925BE0"/>
    <w:rsid w:val="00925C52"/>
    <w:rsid w:val="00925CB3"/>
    <w:rsid w:val="00925CE0"/>
    <w:rsid w:val="00925E1E"/>
    <w:rsid w:val="0092604A"/>
    <w:rsid w:val="0092615D"/>
    <w:rsid w:val="009261DD"/>
    <w:rsid w:val="009264AF"/>
    <w:rsid w:val="009265A0"/>
    <w:rsid w:val="00926650"/>
    <w:rsid w:val="00926719"/>
    <w:rsid w:val="009268B7"/>
    <w:rsid w:val="00926BA7"/>
    <w:rsid w:val="00926C61"/>
    <w:rsid w:val="00926E96"/>
    <w:rsid w:val="00926EF2"/>
    <w:rsid w:val="00926F79"/>
    <w:rsid w:val="00927145"/>
    <w:rsid w:val="00927164"/>
    <w:rsid w:val="009272CF"/>
    <w:rsid w:val="0092730E"/>
    <w:rsid w:val="0092737D"/>
    <w:rsid w:val="0092746E"/>
    <w:rsid w:val="00927496"/>
    <w:rsid w:val="0092779B"/>
    <w:rsid w:val="0092785C"/>
    <w:rsid w:val="0092786C"/>
    <w:rsid w:val="00927930"/>
    <w:rsid w:val="00927A6E"/>
    <w:rsid w:val="00927D86"/>
    <w:rsid w:val="00927E1B"/>
    <w:rsid w:val="00930166"/>
    <w:rsid w:val="009304DC"/>
    <w:rsid w:val="0093059E"/>
    <w:rsid w:val="009305B1"/>
    <w:rsid w:val="009305EC"/>
    <w:rsid w:val="0093060C"/>
    <w:rsid w:val="00930665"/>
    <w:rsid w:val="009307CD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3F9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7AC"/>
    <w:rsid w:val="00933828"/>
    <w:rsid w:val="00933956"/>
    <w:rsid w:val="00933AC1"/>
    <w:rsid w:val="00933B68"/>
    <w:rsid w:val="00933C50"/>
    <w:rsid w:val="00933D89"/>
    <w:rsid w:val="00933E98"/>
    <w:rsid w:val="00933EEF"/>
    <w:rsid w:val="009343B7"/>
    <w:rsid w:val="00934469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628"/>
    <w:rsid w:val="0093565A"/>
    <w:rsid w:val="0093575B"/>
    <w:rsid w:val="0093589E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36C"/>
    <w:rsid w:val="00936400"/>
    <w:rsid w:val="00936411"/>
    <w:rsid w:val="0093664C"/>
    <w:rsid w:val="0093667F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BE"/>
    <w:rsid w:val="00937CCE"/>
    <w:rsid w:val="00937D12"/>
    <w:rsid w:val="00937E58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C3E"/>
    <w:rsid w:val="00940D21"/>
    <w:rsid w:val="00940F6D"/>
    <w:rsid w:val="00941076"/>
    <w:rsid w:val="0094124B"/>
    <w:rsid w:val="009412B0"/>
    <w:rsid w:val="009415E1"/>
    <w:rsid w:val="00941801"/>
    <w:rsid w:val="009419A0"/>
    <w:rsid w:val="009419B2"/>
    <w:rsid w:val="00941A2E"/>
    <w:rsid w:val="00941A3E"/>
    <w:rsid w:val="00941B85"/>
    <w:rsid w:val="00941BC0"/>
    <w:rsid w:val="00941BC6"/>
    <w:rsid w:val="00941C64"/>
    <w:rsid w:val="00941C69"/>
    <w:rsid w:val="00941C82"/>
    <w:rsid w:val="00941E4E"/>
    <w:rsid w:val="00941FB3"/>
    <w:rsid w:val="0094200B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2A8B"/>
    <w:rsid w:val="00943240"/>
    <w:rsid w:val="00943569"/>
    <w:rsid w:val="009436A2"/>
    <w:rsid w:val="009437C1"/>
    <w:rsid w:val="00943BF2"/>
    <w:rsid w:val="00943CF5"/>
    <w:rsid w:val="00943DC5"/>
    <w:rsid w:val="00943DEA"/>
    <w:rsid w:val="009440AE"/>
    <w:rsid w:val="00944165"/>
    <w:rsid w:val="009441B2"/>
    <w:rsid w:val="009441F7"/>
    <w:rsid w:val="00944402"/>
    <w:rsid w:val="009446DB"/>
    <w:rsid w:val="009449E3"/>
    <w:rsid w:val="00944BA7"/>
    <w:rsid w:val="00944F0A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D9B"/>
    <w:rsid w:val="00945E32"/>
    <w:rsid w:val="00945EFB"/>
    <w:rsid w:val="009462C1"/>
    <w:rsid w:val="00946365"/>
    <w:rsid w:val="009463A8"/>
    <w:rsid w:val="009463E5"/>
    <w:rsid w:val="009465A1"/>
    <w:rsid w:val="009467E3"/>
    <w:rsid w:val="009468F6"/>
    <w:rsid w:val="009469AD"/>
    <w:rsid w:val="00946B00"/>
    <w:rsid w:val="00946B6D"/>
    <w:rsid w:val="00946BD3"/>
    <w:rsid w:val="00946C78"/>
    <w:rsid w:val="00946CCD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29"/>
    <w:rsid w:val="009474D1"/>
    <w:rsid w:val="009476B0"/>
    <w:rsid w:val="009477AD"/>
    <w:rsid w:val="009477F2"/>
    <w:rsid w:val="00947B4E"/>
    <w:rsid w:val="009502B5"/>
    <w:rsid w:val="00950348"/>
    <w:rsid w:val="00950452"/>
    <w:rsid w:val="00950746"/>
    <w:rsid w:val="00950764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9D"/>
    <w:rsid w:val="009516BC"/>
    <w:rsid w:val="00951836"/>
    <w:rsid w:val="00951A71"/>
    <w:rsid w:val="00951AF9"/>
    <w:rsid w:val="00951B83"/>
    <w:rsid w:val="00951C64"/>
    <w:rsid w:val="00951EA7"/>
    <w:rsid w:val="009521E3"/>
    <w:rsid w:val="009521ED"/>
    <w:rsid w:val="00952212"/>
    <w:rsid w:val="00952338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241"/>
    <w:rsid w:val="009535E0"/>
    <w:rsid w:val="0095360C"/>
    <w:rsid w:val="00953643"/>
    <w:rsid w:val="00953662"/>
    <w:rsid w:val="00953890"/>
    <w:rsid w:val="00953A8B"/>
    <w:rsid w:val="00953B36"/>
    <w:rsid w:val="00953C11"/>
    <w:rsid w:val="00953C1A"/>
    <w:rsid w:val="00953D8D"/>
    <w:rsid w:val="00953FFF"/>
    <w:rsid w:val="00954047"/>
    <w:rsid w:val="009545B9"/>
    <w:rsid w:val="00954A4B"/>
    <w:rsid w:val="00954D5E"/>
    <w:rsid w:val="009550B9"/>
    <w:rsid w:val="009550D8"/>
    <w:rsid w:val="0095518F"/>
    <w:rsid w:val="009552B8"/>
    <w:rsid w:val="009552FB"/>
    <w:rsid w:val="0095535D"/>
    <w:rsid w:val="00955400"/>
    <w:rsid w:val="0095554D"/>
    <w:rsid w:val="00955837"/>
    <w:rsid w:val="00955A08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C12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70"/>
    <w:rsid w:val="009579C6"/>
    <w:rsid w:val="00957C4B"/>
    <w:rsid w:val="00957D78"/>
    <w:rsid w:val="009601CA"/>
    <w:rsid w:val="009602B4"/>
    <w:rsid w:val="00960490"/>
    <w:rsid w:val="00960539"/>
    <w:rsid w:val="00960660"/>
    <w:rsid w:val="009606EE"/>
    <w:rsid w:val="00960772"/>
    <w:rsid w:val="0096094C"/>
    <w:rsid w:val="00960997"/>
    <w:rsid w:val="00960CD3"/>
    <w:rsid w:val="00960D7A"/>
    <w:rsid w:val="00960F6C"/>
    <w:rsid w:val="009616ED"/>
    <w:rsid w:val="0096170A"/>
    <w:rsid w:val="009619C0"/>
    <w:rsid w:val="00961D03"/>
    <w:rsid w:val="00961DDC"/>
    <w:rsid w:val="00961E23"/>
    <w:rsid w:val="00961E96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849"/>
    <w:rsid w:val="0096392A"/>
    <w:rsid w:val="00963976"/>
    <w:rsid w:val="00963AD1"/>
    <w:rsid w:val="00963BAC"/>
    <w:rsid w:val="00963D97"/>
    <w:rsid w:val="00964121"/>
    <w:rsid w:val="00964184"/>
    <w:rsid w:val="009642EB"/>
    <w:rsid w:val="0096438F"/>
    <w:rsid w:val="009645A0"/>
    <w:rsid w:val="009645AE"/>
    <w:rsid w:val="0096462C"/>
    <w:rsid w:val="00964644"/>
    <w:rsid w:val="00964827"/>
    <w:rsid w:val="00964E94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91"/>
    <w:rsid w:val="009662DF"/>
    <w:rsid w:val="0096647B"/>
    <w:rsid w:val="00966721"/>
    <w:rsid w:val="00966BCF"/>
    <w:rsid w:val="00966CAF"/>
    <w:rsid w:val="00967157"/>
    <w:rsid w:val="009671DE"/>
    <w:rsid w:val="0096728D"/>
    <w:rsid w:val="009673DA"/>
    <w:rsid w:val="0096740F"/>
    <w:rsid w:val="009674A3"/>
    <w:rsid w:val="009674F5"/>
    <w:rsid w:val="00967800"/>
    <w:rsid w:val="00967B3A"/>
    <w:rsid w:val="00967E48"/>
    <w:rsid w:val="00967E9A"/>
    <w:rsid w:val="00970013"/>
    <w:rsid w:val="0097001C"/>
    <w:rsid w:val="00970064"/>
    <w:rsid w:val="00970379"/>
    <w:rsid w:val="00970412"/>
    <w:rsid w:val="0097066B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0B"/>
    <w:rsid w:val="00970D1F"/>
    <w:rsid w:val="00970DED"/>
    <w:rsid w:val="00970FC0"/>
    <w:rsid w:val="00971228"/>
    <w:rsid w:val="0097139D"/>
    <w:rsid w:val="0097153D"/>
    <w:rsid w:val="0097173B"/>
    <w:rsid w:val="00971A3B"/>
    <w:rsid w:val="00971B13"/>
    <w:rsid w:val="00971BEC"/>
    <w:rsid w:val="00971BF4"/>
    <w:rsid w:val="00971CED"/>
    <w:rsid w:val="00971E98"/>
    <w:rsid w:val="00971FF3"/>
    <w:rsid w:val="00972266"/>
    <w:rsid w:val="0097239A"/>
    <w:rsid w:val="009723EC"/>
    <w:rsid w:val="00972541"/>
    <w:rsid w:val="009726D8"/>
    <w:rsid w:val="00972B04"/>
    <w:rsid w:val="00972B3D"/>
    <w:rsid w:val="00972B48"/>
    <w:rsid w:val="00972BBE"/>
    <w:rsid w:val="00972CC5"/>
    <w:rsid w:val="00972DA2"/>
    <w:rsid w:val="00972E36"/>
    <w:rsid w:val="00972F12"/>
    <w:rsid w:val="00973145"/>
    <w:rsid w:val="009731A1"/>
    <w:rsid w:val="00973311"/>
    <w:rsid w:val="009733AC"/>
    <w:rsid w:val="009734E2"/>
    <w:rsid w:val="0097352C"/>
    <w:rsid w:val="0097358D"/>
    <w:rsid w:val="009735F7"/>
    <w:rsid w:val="00973903"/>
    <w:rsid w:val="00973978"/>
    <w:rsid w:val="00973B5F"/>
    <w:rsid w:val="00974442"/>
    <w:rsid w:val="00974499"/>
    <w:rsid w:val="009744C1"/>
    <w:rsid w:val="009746F7"/>
    <w:rsid w:val="009747AE"/>
    <w:rsid w:val="009747DA"/>
    <w:rsid w:val="00974830"/>
    <w:rsid w:val="009748F7"/>
    <w:rsid w:val="00974937"/>
    <w:rsid w:val="00974941"/>
    <w:rsid w:val="009749B5"/>
    <w:rsid w:val="009749C1"/>
    <w:rsid w:val="00974B76"/>
    <w:rsid w:val="00974C97"/>
    <w:rsid w:val="009750E3"/>
    <w:rsid w:val="009751D3"/>
    <w:rsid w:val="0097529C"/>
    <w:rsid w:val="009752E1"/>
    <w:rsid w:val="00975468"/>
    <w:rsid w:val="009754A0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0"/>
    <w:rsid w:val="00975E7D"/>
    <w:rsid w:val="00975EFE"/>
    <w:rsid w:val="00975F5E"/>
    <w:rsid w:val="00976229"/>
    <w:rsid w:val="00976279"/>
    <w:rsid w:val="0097662D"/>
    <w:rsid w:val="00976739"/>
    <w:rsid w:val="0097673C"/>
    <w:rsid w:val="0097689E"/>
    <w:rsid w:val="00976BDA"/>
    <w:rsid w:val="00976C82"/>
    <w:rsid w:val="00976F36"/>
    <w:rsid w:val="00976F73"/>
    <w:rsid w:val="00976FDD"/>
    <w:rsid w:val="0097712B"/>
    <w:rsid w:val="00977230"/>
    <w:rsid w:val="00977471"/>
    <w:rsid w:val="009774DF"/>
    <w:rsid w:val="00977545"/>
    <w:rsid w:val="009775C3"/>
    <w:rsid w:val="009776D0"/>
    <w:rsid w:val="00977836"/>
    <w:rsid w:val="0097783F"/>
    <w:rsid w:val="00977B3E"/>
    <w:rsid w:val="00977C87"/>
    <w:rsid w:val="00977D35"/>
    <w:rsid w:val="00977F53"/>
    <w:rsid w:val="00977F8E"/>
    <w:rsid w:val="00980396"/>
    <w:rsid w:val="0098067D"/>
    <w:rsid w:val="009806BD"/>
    <w:rsid w:val="00980825"/>
    <w:rsid w:val="0098082D"/>
    <w:rsid w:val="00980852"/>
    <w:rsid w:val="00980856"/>
    <w:rsid w:val="00980968"/>
    <w:rsid w:val="00980B29"/>
    <w:rsid w:val="00980DC2"/>
    <w:rsid w:val="00980DD5"/>
    <w:rsid w:val="00980E8E"/>
    <w:rsid w:val="00980EE6"/>
    <w:rsid w:val="009810EC"/>
    <w:rsid w:val="00981259"/>
    <w:rsid w:val="00981521"/>
    <w:rsid w:val="00981569"/>
    <w:rsid w:val="0098163D"/>
    <w:rsid w:val="009818CA"/>
    <w:rsid w:val="00981B20"/>
    <w:rsid w:val="00981B89"/>
    <w:rsid w:val="00981BFD"/>
    <w:rsid w:val="00981CA1"/>
    <w:rsid w:val="00981CB2"/>
    <w:rsid w:val="00981CF2"/>
    <w:rsid w:val="00981DB9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B2"/>
    <w:rsid w:val="00982F8E"/>
    <w:rsid w:val="009831AD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DF7"/>
    <w:rsid w:val="00983E5E"/>
    <w:rsid w:val="00983EB8"/>
    <w:rsid w:val="00983EF9"/>
    <w:rsid w:val="00983EFC"/>
    <w:rsid w:val="00984136"/>
    <w:rsid w:val="009841AE"/>
    <w:rsid w:val="009842F4"/>
    <w:rsid w:val="009843C0"/>
    <w:rsid w:val="00984460"/>
    <w:rsid w:val="0098456D"/>
    <w:rsid w:val="009845FD"/>
    <w:rsid w:val="0098466E"/>
    <w:rsid w:val="0098476F"/>
    <w:rsid w:val="00984952"/>
    <w:rsid w:val="009849C1"/>
    <w:rsid w:val="00984CC3"/>
    <w:rsid w:val="0098504D"/>
    <w:rsid w:val="009850A2"/>
    <w:rsid w:val="009851B2"/>
    <w:rsid w:val="00985357"/>
    <w:rsid w:val="009854A1"/>
    <w:rsid w:val="00985543"/>
    <w:rsid w:val="00985550"/>
    <w:rsid w:val="0098555B"/>
    <w:rsid w:val="00985565"/>
    <w:rsid w:val="00985677"/>
    <w:rsid w:val="009856C9"/>
    <w:rsid w:val="009859F2"/>
    <w:rsid w:val="00985BDE"/>
    <w:rsid w:val="00985C59"/>
    <w:rsid w:val="00985F48"/>
    <w:rsid w:val="00986160"/>
    <w:rsid w:val="00986367"/>
    <w:rsid w:val="009863E5"/>
    <w:rsid w:val="009864B0"/>
    <w:rsid w:val="009865B2"/>
    <w:rsid w:val="00986630"/>
    <w:rsid w:val="0098685F"/>
    <w:rsid w:val="009868A6"/>
    <w:rsid w:val="009868C7"/>
    <w:rsid w:val="0098699F"/>
    <w:rsid w:val="00986CD0"/>
    <w:rsid w:val="00986D4C"/>
    <w:rsid w:val="00986DF1"/>
    <w:rsid w:val="009871DC"/>
    <w:rsid w:val="00987436"/>
    <w:rsid w:val="009876C7"/>
    <w:rsid w:val="0098791A"/>
    <w:rsid w:val="00987926"/>
    <w:rsid w:val="00987945"/>
    <w:rsid w:val="00987998"/>
    <w:rsid w:val="00987C23"/>
    <w:rsid w:val="00987FAD"/>
    <w:rsid w:val="00987FC7"/>
    <w:rsid w:val="00990444"/>
    <w:rsid w:val="009905A1"/>
    <w:rsid w:val="0099065F"/>
    <w:rsid w:val="009908FF"/>
    <w:rsid w:val="0099099B"/>
    <w:rsid w:val="00990A01"/>
    <w:rsid w:val="00990C8E"/>
    <w:rsid w:val="00990CE6"/>
    <w:rsid w:val="00990D42"/>
    <w:rsid w:val="00990D5A"/>
    <w:rsid w:val="00990DCC"/>
    <w:rsid w:val="009910D0"/>
    <w:rsid w:val="00991210"/>
    <w:rsid w:val="009913AF"/>
    <w:rsid w:val="009915BA"/>
    <w:rsid w:val="009917E8"/>
    <w:rsid w:val="009918DD"/>
    <w:rsid w:val="009919BA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B08"/>
    <w:rsid w:val="00992BD2"/>
    <w:rsid w:val="00992C05"/>
    <w:rsid w:val="0099314D"/>
    <w:rsid w:val="00993404"/>
    <w:rsid w:val="00993462"/>
    <w:rsid w:val="009935EE"/>
    <w:rsid w:val="0099369B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BD0"/>
    <w:rsid w:val="00994CC5"/>
    <w:rsid w:val="00994DA0"/>
    <w:rsid w:val="00994E49"/>
    <w:rsid w:val="00994EB9"/>
    <w:rsid w:val="0099506D"/>
    <w:rsid w:val="009955C6"/>
    <w:rsid w:val="00995686"/>
    <w:rsid w:val="009956CC"/>
    <w:rsid w:val="009956DF"/>
    <w:rsid w:val="009956EC"/>
    <w:rsid w:val="00995963"/>
    <w:rsid w:val="00995D3B"/>
    <w:rsid w:val="00995DFB"/>
    <w:rsid w:val="00995FA6"/>
    <w:rsid w:val="009962C7"/>
    <w:rsid w:val="0099631E"/>
    <w:rsid w:val="0099632D"/>
    <w:rsid w:val="00996395"/>
    <w:rsid w:val="009963BB"/>
    <w:rsid w:val="0099651D"/>
    <w:rsid w:val="009965B4"/>
    <w:rsid w:val="009965F3"/>
    <w:rsid w:val="00996884"/>
    <w:rsid w:val="0099698C"/>
    <w:rsid w:val="009969B5"/>
    <w:rsid w:val="00996AB8"/>
    <w:rsid w:val="00996E18"/>
    <w:rsid w:val="00996F62"/>
    <w:rsid w:val="00996FEB"/>
    <w:rsid w:val="009971D5"/>
    <w:rsid w:val="00997376"/>
    <w:rsid w:val="00997400"/>
    <w:rsid w:val="00997C07"/>
    <w:rsid w:val="00997D30"/>
    <w:rsid w:val="00997E45"/>
    <w:rsid w:val="00997EAC"/>
    <w:rsid w:val="00997F4D"/>
    <w:rsid w:val="009A0106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4F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657"/>
    <w:rsid w:val="009A17A5"/>
    <w:rsid w:val="009A1866"/>
    <w:rsid w:val="009A18D4"/>
    <w:rsid w:val="009A1AB3"/>
    <w:rsid w:val="009A1AD1"/>
    <w:rsid w:val="009A1C33"/>
    <w:rsid w:val="009A1DE3"/>
    <w:rsid w:val="009A211D"/>
    <w:rsid w:val="009A2426"/>
    <w:rsid w:val="009A24B9"/>
    <w:rsid w:val="009A2509"/>
    <w:rsid w:val="009A25F5"/>
    <w:rsid w:val="009A2750"/>
    <w:rsid w:val="009A27AF"/>
    <w:rsid w:val="009A281B"/>
    <w:rsid w:val="009A29F6"/>
    <w:rsid w:val="009A2BAB"/>
    <w:rsid w:val="009A2C04"/>
    <w:rsid w:val="009A2D13"/>
    <w:rsid w:val="009A2EE6"/>
    <w:rsid w:val="009A2F1A"/>
    <w:rsid w:val="009A3023"/>
    <w:rsid w:val="009A317D"/>
    <w:rsid w:val="009A3182"/>
    <w:rsid w:val="009A379A"/>
    <w:rsid w:val="009A39C2"/>
    <w:rsid w:val="009A3B95"/>
    <w:rsid w:val="009A3E35"/>
    <w:rsid w:val="009A3E84"/>
    <w:rsid w:val="009A3EF8"/>
    <w:rsid w:val="009A4114"/>
    <w:rsid w:val="009A411E"/>
    <w:rsid w:val="009A41A0"/>
    <w:rsid w:val="009A41E1"/>
    <w:rsid w:val="009A42F3"/>
    <w:rsid w:val="009A4761"/>
    <w:rsid w:val="009A4830"/>
    <w:rsid w:val="009A4957"/>
    <w:rsid w:val="009A4A36"/>
    <w:rsid w:val="009A4B3F"/>
    <w:rsid w:val="009A4BB1"/>
    <w:rsid w:val="009A4D09"/>
    <w:rsid w:val="009A514C"/>
    <w:rsid w:val="009A51CF"/>
    <w:rsid w:val="009A520D"/>
    <w:rsid w:val="009A5363"/>
    <w:rsid w:val="009A547F"/>
    <w:rsid w:val="009A5634"/>
    <w:rsid w:val="009A5927"/>
    <w:rsid w:val="009A596D"/>
    <w:rsid w:val="009A5B1B"/>
    <w:rsid w:val="009A5C03"/>
    <w:rsid w:val="009A5E51"/>
    <w:rsid w:val="009A5EA0"/>
    <w:rsid w:val="009A5ECF"/>
    <w:rsid w:val="009A61E8"/>
    <w:rsid w:val="009A61FE"/>
    <w:rsid w:val="009A6239"/>
    <w:rsid w:val="009A64B2"/>
    <w:rsid w:val="009A653E"/>
    <w:rsid w:val="009A65DD"/>
    <w:rsid w:val="009A6839"/>
    <w:rsid w:val="009A689F"/>
    <w:rsid w:val="009A6955"/>
    <w:rsid w:val="009A6BD7"/>
    <w:rsid w:val="009A6C23"/>
    <w:rsid w:val="009A6CA6"/>
    <w:rsid w:val="009A6D86"/>
    <w:rsid w:val="009A7154"/>
    <w:rsid w:val="009A71D8"/>
    <w:rsid w:val="009A728D"/>
    <w:rsid w:val="009A7617"/>
    <w:rsid w:val="009A764B"/>
    <w:rsid w:val="009A7771"/>
    <w:rsid w:val="009A7912"/>
    <w:rsid w:val="009A7933"/>
    <w:rsid w:val="009A79A6"/>
    <w:rsid w:val="009A7E93"/>
    <w:rsid w:val="009A7F60"/>
    <w:rsid w:val="009B003C"/>
    <w:rsid w:val="009B0615"/>
    <w:rsid w:val="009B07EA"/>
    <w:rsid w:val="009B0895"/>
    <w:rsid w:val="009B08D0"/>
    <w:rsid w:val="009B08D3"/>
    <w:rsid w:val="009B0946"/>
    <w:rsid w:val="009B0A78"/>
    <w:rsid w:val="009B0A93"/>
    <w:rsid w:val="009B0CDB"/>
    <w:rsid w:val="009B1122"/>
    <w:rsid w:val="009B1191"/>
    <w:rsid w:val="009B14AA"/>
    <w:rsid w:val="009B1987"/>
    <w:rsid w:val="009B1A0D"/>
    <w:rsid w:val="009B1B54"/>
    <w:rsid w:val="009B1DC6"/>
    <w:rsid w:val="009B2110"/>
    <w:rsid w:val="009B2124"/>
    <w:rsid w:val="009B2181"/>
    <w:rsid w:val="009B2318"/>
    <w:rsid w:val="009B236D"/>
    <w:rsid w:val="009B2416"/>
    <w:rsid w:val="009B26C6"/>
    <w:rsid w:val="009B2711"/>
    <w:rsid w:val="009B2782"/>
    <w:rsid w:val="009B2814"/>
    <w:rsid w:val="009B2A4B"/>
    <w:rsid w:val="009B2B2D"/>
    <w:rsid w:val="009B2B73"/>
    <w:rsid w:val="009B2C74"/>
    <w:rsid w:val="009B2CB4"/>
    <w:rsid w:val="009B2CD4"/>
    <w:rsid w:val="009B2E78"/>
    <w:rsid w:val="009B312B"/>
    <w:rsid w:val="009B3153"/>
    <w:rsid w:val="009B31A5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5B9"/>
    <w:rsid w:val="009B4745"/>
    <w:rsid w:val="009B4746"/>
    <w:rsid w:val="009B47DA"/>
    <w:rsid w:val="009B4800"/>
    <w:rsid w:val="009B483B"/>
    <w:rsid w:val="009B491F"/>
    <w:rsid w:val="009B4B21"/>
    <w:rsid w:val="009B4C63"/>
    <w:rsid w:val="009B4C80"/>
    <w:rsid w:val="009B4E77"/>
    <w:rsid w:val="009B4FA9"/>
    <w:rsid w:val="009B5011"/>
    <w:rsid w:val="009B51C4"/>
    <w:rsid w:val="009B51EC"/>
    <w:rsid w:val="009B5201"/>
    <w:rsid w:val="009B5218"/>
    <w:rsid w:val="009B53FC"/>
    <w:rsid w:val="009B5429"/>
    <w:rsid w:val="009B54FE"/>
    <w:rsid w:val="009B558C"/>
    <w:rsid w:val="009B57D9"/>
    <w:rsid w:val="009B587D"/>
    <w:rsid w:val="009B59ED"/>
    <w:rsid w:val="009B5C9F"/>
    <w:rsid w:val="009B5F28"/>
    <w:rsid w:val="009B60C1"/>
    <w:rsid w:val="009B6269"/>
    <w:rsid w:val="009B6404"/>
    <w:rsid w:val="009B6427"/>
    <w:rsid w:val="009B6542"/>
    <w:rsid w:val="009B675B"/>
    <w:rsid w:val="009B68CF"/>
    <w:rsid w:val="009B68D5"/>
    <w:rsid w:val="009B6915"/>
    <w:rsid w:val="009B695D"/>
    <w:rsid w:val="009B6B08"/>
    <w:rsid w:val="009B6B3B"/>
    <w:rsid w:val="009B6D20"/>
    <w:rsid w:val="009B6E0D"/>
    <w:rsid w:val="009B7193"/>
    <w:rsid w:val="009B7204"/>
    <w:rsid w:val="009B73C7"/>
    <w:rsid w:val="009B7456"/>
    <w:rsid w:val="009B74B1"/>
    <w:rsid w:val="009B74E4"/>
    <w:rsid w:val="009B7517"/>
    <w:rsid w:val="009B7677"/>
    <w:rsid w:val="009B779E"/>
    <w:rsid w:val="009B77B3"/>
    <w:rsid w:val="009B785D"/>
    <w:rsid w:val="009B7904"/>
    <w:rsid w:val="009B7BF0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7D9"/>
    <w:rsid w:val="009C08C0"/>
    <w:rsid w:val="009C0957"/>
    <w:rsid w:val="009C0C5A"/>
    <w:rsid w:val="009C0D7A"/>
    <w:rsid w:val="009C10C6"/>
    <w:rsid w:val="009C12AA"/>
    <w:rsid w:val="009C14F9"/>
    <w:rsid w:val="009C1ACD"/>
    <w:rsid w:val="009C1AE8"/>
    <w:rsid w:val="009C1B7A"/>
    <w:rsid w:val="009C2433"/>
    <w:rsid w:val="009C25E9"/>
    <w:rsid w:val="009C2678"/>
    <w:rsid w:val="009C26AF"/>
    <w:rsid w:val="009C2720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0F"/>
    <w:rsid w:val="009C3B16"/>
    <w:rsid w:val="009C3BCB"/>
    <w:rsid w:val="009C3D73"/>
    <w:rsid w:val="009C3EAA"/>
    <w:rsid w:val="009C3F1F"/>
    <w:rsid w:val="009C40D7"/>
    <w:rsid w:val="009C40FE"/>
    <w:rsid w:val="009C415C"/>
    <w:rsid w:val="009C41EA"/>
    <w:rsid w:val="009C4212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B84"/>
    <w:rsid w:val="009C5E0C"/>
    <w:rsid w:val="009C5E68"/>
    <w:rsid w:val="009C5EB4"/>
    <w:rsid w:val="009C5F51"/>
    <w:rsid w:val="009C6049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437"/>
    <w:rsid w:val="009D0476"/>
    <w:rsid w:val="009D04C6"/>
    <w:rsid w:val="009D086D"/>
    <w:rsid w:val="009D0A88"/>
    <w:rsid w:val="009D0C63"/>
    <w:rsid w:val="009D0CDD"/>
    <w:rsid w:val="009D0EE3"/>
    <w:rsid w:val="009D0EF8"/>
    <w:rsid w:val="009D0F74"/>
    <w:rsid w:val="009D0F86"/>
    <w:rsid w:val="009D0FE9"/>
    <w:rsid w:val="009D120F"/>
    <w:rsid w:val="009D14DA"/>
    <w:rsid w:val="009D1633"/>
    <w:rsid w:val="009D1689"/>
    <w:rsid w:val="009D172C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0A"/>
    <w:rsid w:val="009D228A"/>
    <w:rsid w:val="009D22B9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933"/>
    <w:rsid w:val="009D3A72"/>
    <w:rsid w:val="009D3AD6"/>
    <w:rsid w:val="009D3AEC"/>
    <w:rsid w:val="009D3CF1"/>
    <w:rsid w:val="009D3D08"/>
    <w:rsid w:val="009D3E34"/>
    <w:rsid w:val="009D3E49"/>
    <w:rsid w:val="009D3F19"/>
    <w:rsid w:val="009D3F1E"/>
    <w:rsid w:val="009D3FA2"/>
    <w:rsid w:val="009D3FEA"/>
    <w:rsid w:val="009D422D"/>
    <w:rsid w:val="009D43A2"/>
    <w:rsid w:val="009D44E9"/>
    <w:rsid w:val="009D45DD"/>
    <w:rsid w:val="009D4611"/>
    <w:rsid w:val="009D4627"/>
    <w:rsid w:val="009D4C13"/>
    <w:rsid w:val="009D4E9C"/>
    <w:rsid w:val="009D4F78"/>
    <w:rsid w:val="009D4F7C"/>
    <w:rsid w:val="009D5063"/>
    <w:rsid w:val="009D50E3"/>
    <w:rsid w:val="009D5149"/>
    <w:rsid w:val="009D52C3"/>
    <w:rsid w:val="009D558F"/>
    <w:rsid w:val="009D5665"/>
    <w:rsid w:val="009D57A2"/>
    <w:rsid w:val="009D58AD"/>
    <w:rsid w:val="009D58C7"/>
    <w:rsid w:val="009D5A73"/>
    <w:rsid w:val="009D5C13"/>
    <w:rsid w:val="009D5D0C"/>
    <w:rsid w:val="009D5D18"/>
    <w:rsid w:val="009D5DB3"/>
    <w:rsid w:val="009D5F4F"/>
    <w:rsid w:val="009D600C"/>
    <w:rsid w:val="009D60B9"/>
    <w:rsid w:val="009D625F"/>
    <w:rsid w:val="009D6336"/>
    <w:rsid w:val="009D6475"/>
    <w:rsid w:val="009D648C"/>
    <w:rsid w:val="009D64DE"/>
    <w:rsid w:val="009D69B7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3EF"/>
    <w:rsid w:val="009E049E"/>
    <w:rsid w:val="009E08E4"/>
    <w:rsid w:val="009E0905"/>
    <w:rsid w:val="009E1150"/>
    <w:rsid w:val="009E11E3"/>
    <w:rsid w:val="009E11E4"/>
    <w:rsid w:val="009E11EC"/>
    <w:rsid w:val="009E11F3"/>
    <w:rsid w:val="009E13D4"/>
    <w:rsid w:val="009E15B9"/>
    <w:rsid w:val="009E1A19"/>
    <w:rsid w:val="009E1B55"/>
    <w:rsid w:val="009E2464"/>
    <w:rsid w:val="009E28B9"/>
    <w:rsid w:val="009E2C5D"/>
    <w:rsid w:val="009E2DCF"/>
    <w:rsid w:val="009E3008"/>
    <w:rsid w:val="009E300B"/>
    <w:rsid w:val="009E32A2"/>
    <w:rsid w:val="009E32A5"/>
    <w:rsid w:val="009E3582"/>
    <w:rsid w:val="009E35D6"/>
    <w:rsid w:val="009E36B6"/>
    <w:rsid w:val="009E396D"/>
    <w:rsid w:val="009E397D"/>
    <w:rsid w:val="009E3A13"/>
    <w:rsid w:val="009E4011"/>
    <w:rsid w:val="009E4262"/>
    <w:rsid w:val="009E42AF"/>
    <w:rsid w:val="009E44A9"/>
    <w:rsid w:val="009E472D"/>
    <w:rsid w:val="009E49B1"/>
    <w:rsid w:val="009E4A46"/>
    <w:rsid w:val="009E4BF2"/>
    <w:rsid w:val="009E4C73"/>
    <w:rsid w:val="009E4E4D"/>
    <w:rsid w:val="009E4EA2"/>
    <w:rsid w:val="009E4F2E"/>
    <w:rsid w:val="009E5097"/>
    <w:rsid w:val="009E51B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5FB3"/>
    <w:rsid w:val="009E5FE8"/>
    <w:rsid w:val="009E60BB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D3A"/>
    <w:rsid w:val="009E6EE7"/>
    <w:rsid w:val="009E6FFF"/>
    <w:rsid w:val="009E712D"/>
    <w:rsid w:val="009E71DD"/>
    <w:rsid w:val="009E7300"/>
    <w:rsid w:val="009E7328"/>
    <w:rsid w:val="009E747F"/>
    <w:rsid w:val="009E7696"/>
    <w:rsid w:val="009E77EE"/>
    <w:rsid w:val="009E7955"/>
    <w:rsid w:val="009E79CB"/>
    <w:rsid w:val="009E7A60"/>
    <w:rsid w:val="009E7BCA"/>
    <w:rsid w:val="009E7C72"/>
    <w:rsid w:val="009E7C7B"/>
    <w:rsid w:val="009E7D3C"/>
    <w:rsid w:val="009E7D55"/>
    <w:rsid w:val="009E7D9B"/>
    <w:rsid w:val="009F00DB"/>
    <w:rsid w:val="009F0119"/>
    <w:rsid w:val="009F02E5"/>
    <w:rsid w:val="009F034D"/>
    <w:rsid w:val="009F03D4"/>
    <w:rsid w:val="009F043A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00A"/>
    <w:rsid w:val="009F12DD"/>
    <w:rsid w:val="009F150A"/>
    <w:rsid w:val="009F165C"/>
    <w:rsid w:val="009F16DB"/>
    <w:rsid w:val="009F174C"/>
    <w:rsid w:val="009F191D"/>
    <w:rsid w:val="009F191E"/>
    <w:rsid w:val="009F193E"/>
    <w:rsid w:val="009F1B2B"/>
    <w:rsid w:val="009F1DDD"/>
    <w:rsid w:val="009F1E9D"/>
    <w:rsid w:val="009F20E0"/>
    <w:rsid w:val="009F2186"/>
    <w:rsid w:val="009F265C"/>
    <w:rsid w:val="009F2674"/>
    <w:rsid w:val="009F26A5"/>
    <w:rsid w:val="009F2749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07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4DCB"/>
    <w:rsid w:val="009F53B3"/>
    <w:rsid w:val="009F5484"/>
    <w:rsid w:val="009F5A80"/>
    <w:rsid w:val="009F5AA0"/>
    <w:rsid w:val="009F5E1E"/>
    <w:rsid w:val="009F5F1A"/>
    <w:rsid w:val="009F602C"/>
    <w:rsid w:val="009F6041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5BD"/>
    <w:rsid w:val="009F7608"/>
    <w:rsid w:val="009F7701"/>
    <w:rsid w:val="009F78B8"/>
    <w:rsid w:val="009F7AC0"/>
    <w:rsid w:val="009F7AF0"/>
    <w:rsid w:val="009F7CD9"/>
    <w:rsid w:val="009F7FF7"/>
    <w:rsid w:val="00A00060"/>
    <w:rsid w:val="00A00062"/>
    <w:rsid w:val="00A0048E"/>
    <w:rsid w:val="00A00521"/>
    <w:rsid w:val="00A00739"/>
    <w:rsid w:val="00A00AF5"/>
    <w:rsid w:val="00A00E91"/>
    <w:rsid w:val="00A00F67"/>
    <w:rsid w:val="00A0112C"/>
    <w:rsid w:val="00A01453"/>
    <w:rsid w:val="00A014EA"/>
    <w:rsid w:val="00A015FA"/>
    <w:rsid w:val="00A01748"/>
    <w:rsid w:val="00A017CB"/>
    <w:rsid w:val="00A01B22"/>
    <w:rsid w:val="00A01B29"/>
    <w:rsid w:val="00A01D7A"/>
    <w:rsid w:val="00A01F25"/>
    <w:rsid w:val="00A02002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692"/>
    <w:rsid w:val="00A0374A"/>
    <w:rsid w:val="00A03798"/>
    <w:rsid w:val="00A03AC7"/>
    <w:rsid w:val="00A03C7D"/>
    <w:rsid w:val="00A03D33"/>
    <w:rsid w:val="00A03D4E"/>
    <w:rsid w:val="00A03DB8"/>
    <w:rsid w:val="00A03E22"/>
    <w:rsid w:val="00A03EFE"/>
    <w:rsid w:val="00A04046"/>
    <w:rsid w:val="00A041A3"/>
    <w:rsid w:val="00A041F8"/>
    <w:rsid w:val="00A04372"/>
    <w:rsid w:val="00A04856"/>
    <w:rsid w:val="00A04914"/>
    <w:rsid w:val="00A0492E"/>
    <w:rsid w:val="00A049C7"/>
    <w:rsid w:val="00A04B04"/>
    <w:rsid w:val="00A04BEB"/>
    <w:rsid w:val="00A04CAA"/>
    <w:rsid w:val="00A04DDB"/>
    <w:rsid w:val="00A04F1B"/>
    <w:rsid w:val="00A04F56"/>
    <w:rsid w:val="00A04FF9"/>
    <w:rsid w:val="00A05120"/>
    <w:rsid w:val="00A051B7"/>
    <w:rsid w:val="00A051D8"/>
    <w:rsid w:val="00A0526C"/>
    <w:rsid w:val="00A055ED"/>
    <w:rsid w:val="00A05624"/>
    <w:rsid w:val="00A057BF"/>
    <w:rsid w:val="00A05D89"/>
    <w:rsid w:val="00A05EB4"/>
    <w:rsid w:val="00A05EB9"/>
    <w:rsid w:val="00A062F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564"/>
    <w:rsid w:val="00A076FE"/>
    <w:rsid w:val="00A0778F"/>
    <w:rsid w:val="00A07808"/>
    <w:rsid w:val="00A07905"/>
    <w:rsid w:val="00A07BE6"/>
    <w:rsid w:val="00A07F59"/>
    <w:rsid w:val="00A07FEB"/>
    <w:rsid w:val="00A100CA"/>
    <w:rsid w:val="00A101B4"/>
    <w:rsid w:val="00A10307"/>
    <w:rsid w:val="00A103A1"/>
    <w:rsid w:val="00A103DF"/>
    <w:rsid w:val="00A104E8"/>
    <w:rsid w:val="00A1060D"/>
    <w:rsid w:val="00A10714"/>
    <w:rsid w:val="00A10877"/>
    <w:rsid w:val="00A108F0"/>
    <w:rsid w:val="00A10A04"/>
    <w:rsid w:val="00A10ECA"/>
    <w:rsid w:val="00A10FDD"/>
    <w:rsid w:val="00A11298"/>
    <w:rsid w:val="00A1130E"/>
    <w:rsid w:val="00A11358"/>
    <w:rsid w:val="00A113D9"/>
    <w:rsid w:val="00A11457"/>
    <w:rsid w:val="00A115DF"/>
    <w:rsid w:val="00A11907"/>
    <w:rsid w:val="00A119B3"/>
    <w:rsid w:val="00A11A3B"/>
    <w:rsid w:val="00A11A71"/>
    <w:rsid w:val="00A11B32"/>
    <w:rsid w:val="00A11C0E"/>
    <w:rsid w:val="00A11C9E"/>
    <w:rsid w:val="00A11DB4"/>
    <w:rsid w:val="00A11E9C"/>
    <w:rsid w:val="00A12034"/>
    <w:rsid w:val="00A12065"/>
    <w:rsid w:val="00A1222E"/>
    <w:rsid w:val="00A12272"/>
    <w:rsid w:val="00A1232F"/>
    <w:rsid w:val="00A124DD"/>
    <w:rsid w:val="00A12515"/>
    <w:rsid w:val="00A125C0"/>
    <w:rsid w:val="00A1263F"/>
    <w:rsid w:val="00A126A0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312"/>
    <w:rsid w:val="00A134CA"/>
    <w:rsid w:val="00A1353F"/>
    <w:rsid w:val="00A137F9"/>
    <w:rsid w:val="00A138BE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8B7"/>
    <w:rsid w:val="00A1499C"/>
    <w:rsid w:val="00A14B00"/>
    <w:rsid w:val="00A14B12"/>
    <w:rsid w:val="00A14CCD"/>
    <w:rsid w:val="00A14F46"/>
    <w:rsid w:val="00A150A2"/>
    <w:rsid w:val="00A150D6"/>
    <w:rsid w:val="00A151F9"/>
    <w:rsid w:val="00A1523F"/>
    <w:rsid w:val="00A1554E"/>
    <w:rsid w:val="00A155BA"/>
    <w:rsid w:val="00A1562D"/>
    <w:rsid w:val="00A157F1"/>
    <w:rsid w:val="00A1585F"/>
    <w:rsid w:val="00A15935"/>
    <w:rsid w:val="00A15B20"/>
    <w:rsid w:val="00A15D30"/>
    <w:rsid w:val="00A15DB6"/>
    <w:rsid w:val="00A15F73"/>
    <w:rsid w:val="00A15FA2"/>
    <w:rsid w:val="00A16183"/>
    <w:rsid w:val="00A1624D"/>
    <w:rsid w:val="00A16321"/>
    <w:rsid w:val="00A1639D"/>
    <w:rsid w:val="00A1644C"/>
    <w:rsid w:val="00A164A2"/>
    <w:rsid w:val="00A164D7"/>
    <w:rsid w:val="00A165AA"/>
    <w:rsid w:val="00A16629"/>
    <w:rsid w:val="00A169CB"/>
    <w:rsid w:val="00A16BA4"/>
    <w:rsid w:val="00A16CE0"/>
    <w:rsid w:val="00A16EF2"/>
    <w:rsid w:val="00A16F54"/>
    <w:rsid w:val="00A16FC7"/>
    <w:rsid w:val="00A17056"/>
    <w:rsid w:val="00A171AE"/>
    <w:rsid w:val="00A173EF"/>
    <w:rsid w:val="00A174BC"/>
    <w:rsid w:val="00A17549"/>
    <w:rsid w:val="00A1773A"/>
    <w:rsid w:val="00A17801"/>
    <w:rsid w:val="00A17910"/>
    <w:rsid w:val="00A1796E"/>
    <w:rsid w:val="00A17A6F"/>
    <w:rsid w:val="00A17A82"/>
    <w:rsid w:val="00A17B0E"/>
    <w:rsid w:val="00A17B8A"/>
    <w:rsid w:val="00A17C8E"/>
    <w:rsid w:val="00A17D1E"/>
    <w:rsid w:val="00A17D8C"/>
    <w:rsid w:val="00A17F25"/>
    <w:rsid w:val="00A17FB5"/>
    <w:rsid w:val="00A201D9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87"/>
    <w:rsid w:val="00A20992"/>
    <w:rsid w:val="00A20AC9"/>
    <w:rsid w:val="00A20B24"/>
    <w:rsid w:val="00A20BB9"/>
    <w:rsid w:val="00A20EDC"/>
    <w:rsid w:val="00A20F7F"/>
    <w:rsid w:val="00A213AE"/>
    <w:rsid w:val="00A21871"/>
    <w:rsid w:val="00A220E1"/>
    <w:rsid w:val="00A221AC"/>
    <w:rsid w:val="00A2243F"/>
    <w:rsid w:val="00A22697"/>
    <w:rsid w:val="00A226F8"/>
    <w:rsid w:val="00A22746"/>
    <w:rsid w:val="00A228CA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73A"/>
    <w:rsid w:val="00A24822"/>
    <w:rsid w:val="00A248AC"/>
    <w:rsid w:val="00A24B0F"/>
    <w:rsid w:val="00A24B90"/>
    <w:rsid w:val="00A24E18"/>
    <w:rsid w:val="00A24EA0"/>
    <w:rsid w:val="00A25458"/>
    <w:rsid w:val="00A25499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85"/>
    <w:rsid w:val="00A26C9B"/>
    <w:rsid w:val="00A26FC6"/>
    <w:rsid w:val="00A2708F"/>
    <w:rsid w:val="00A27126"/>
    <w:rsid w:val="00A271DF"/>
    <w:rsid w:val="00A27263"/>
    <w:rsid w:val="00A2727C"/>
    <w:rsid w:val="00A27480"/>
    <w:rsid w:val="00A275DB"/>
    <w:rsid w:val="00A27647"/>
    <w:rsid w:val="00A277DA"/>
    <w:rsid w:val="00A27877"/>
    <w:rsid w:val="00A278AA"/>
    <w:rsid w:val="00A2792D"/>
    <w:rsid w:val="00A27A13"/>
    <w:rsid w:val="00A27A94"/>
    <w:rsid w:val="00A27BFA"/>
    <w:rsid w:val="00A27BFB"/>
    <w:rsid w:val="00A27C4B"/>
    <w:rsid w:val="00A27CBD"/>
    <w:rsid w:val="00A30023"/>
    <w:rsid w:val="00A30114"/>
    <w:rsid w:val="00A301A8"/>
    <w:rsid w:val="00A30252"/>
    <w:rsid w:val="00A3038D"/>
    <w:rsid w:val="00A30640"/>
    <w:rsid w:val="00A30999"/>
    <w:rsid w:val="00A309DE"/>
    <w:rsid w:val="00A30C8D"/>
    <w:rsid w:val="00A31051"/>
    <w:rsid w:val="00A31268"/>
    <w:rsid w:val="00A312F3"/>
    <w:rsid w:val="00A31304"/>
    <w:rsid w:val="00A314B4"/>
    <w:rsid w:val="00A31911"/>
    <w:rsid w:val="00A31918"/>
    <w:rsid w:val="00A31977"/>
    <w:rsid w:val="00A319D8"/>
    <w:rsid w:val="00A31B92"/>
    <w:rsid w:val="00A31C51"/>
    <w:rsid w:val="00A31C59"/>
    <w:rsid w:val="00A32066"/>
    <w:rsid w:val="00A3212A"/>
    <w:rsid w:val="00A3214A"/>
    <w:rsid w:val="00A322C6"/>
    <w:rsid w:val="00A32601"/>
    <w:rsid w:val="00A327CA"/>
    <w:rsid w:val="00A32815"/>
    <w:rsid w:val="00A3286A"/>
    <w:rsid w:val="00A32CAD"/>
    <w:rsid w:val="00A32DAB"/>
    <w:rsid w:val="00A32F33"/>
    <w:rsid w:val="00A32F4A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9D"/>
    <w:rsid w:val="00A33DDD"/>
    <w:rsid w:val="00A33E50"/>
    <w:rsid w:val="00A34038"/>
    <w:rsid w:val="00A343D7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CF8"/>
    <w:rsid w:val="00A35DCB"/>
    <w:rsid w:val="00A35E65"/>
    <w:rsid w:val="00A35EF0"/>
    <w:rsid w:val="00A35F79"/>
    <w:rsid w:val="00A36038"/>
    <w:rsid w:val="00A36120"/>
    <w:rsid w:val="00A362A8"/>
    <w:rsid w:val="00A36417"/>
    <w:rsid w:val="00A36470"/>
    <w:rsid w:val="00A368FE"/>
    <w:rsid w:val="00A36B65"/>
    <w:rsid w:val="00A36BE3"/>
    <w:rsid w:val="00A36E34"/>
    <w:rsid w:val="00A36ECE"/>
    <w:rsid w:val="00A36F49"/>
    <w:rsid w:val="00A370CE"/>
    <w:rsid w:val="00A3717A"/>
    <w:rsid w:val="00A376A4"/>
    <w:rsid w:val="00A378F5"/>
    <w:rsid w:val="00A3794C"/>
    <w:rsid w:val="00A37989"/>
    <w:rsid w:val="00A37E7F"/>
    <w:rsid w:val="00A37F48"/>
    <w:rsid w:val="00A37FB7"/>
    <w:rsid w:val="00A37FC1"/>
    <w:rsid w:val="00A4006D"/>
    <w:rsid w:val="00A4018C"/>
    <w:rsid w:val="00A40279"/>
    <w:rsid w:val="00A404B6"/>
    <w:rsid w:val="00A4054B"/>
    <w:rsid w:val="00A405EE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3F8"/>
    <w:rsid w:val="00A4158B"/>
    <w:rsid w:val="00A415D2"/>
    <w:rsid w:val="00A41A0F"/>
    <w:rsid w:val="00A41B18"/>
    <w:rsid w:val="00A41CA6"/>
    <w:rsid w:val="00A41CAF"/>
    <w:rsid w:val="00A41E5E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1B"/>
    <w:rsid w:val="00A43468"/>
    <w:rsid w:val="00A43687"/>
    <w:rsid w:val="00A436BF"/>
    <w:rsid w:val="00A43A77"/>
    <w:rsid w:val="00A43A7D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35"/>
    <w:rsid w:val="00A44D40"/>
    <w:rsid w:val="00A44E95"/>
    <w:rsid w:val="00A4539A"/>
    <w:rsid w:val="00A45510"/>
    <w:rsid w:val="00A455B6"/>
    <w:rsid w:val="00A45617"/>
    <w:rsid w:val="00A45785"/>
    <w:rsid w:val="00A45911"/>
    <w:rsid w:val="00A45A99"/>
    <w:rsid w:val="00A45C17"/>
    <w:rsid w:val="00A45EE5"/>
    <w:rsid w:val="00A45FC1"/>
    <w:rsid w:val="00A46216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B2A"/>
    <w:rsid w:val="00A46D8E"/>
    <w:rsid w:val="00A47157"/>
    <w:rsid w:val="00A472CD"/>
    <w:rsid w:val="00A47611"/>
    <w:rsid w:val="00A476BF"/>
    <w:rsid w:val="00A47855"/>
    <w:rsid w:val="00A47CE0"/>
    <w:rsid w:val="00A47E28"/>
    <w:rsid w:val="00A47EFB"/>
    <w:rsid w:val="00A47F0C"/>
    <w:rsid w:val="00A50129"/>
    <w:rsid w:val="00A502AF"/>
    <w:rsid w:val="00A503A3"/>
    <w:rsid w:val="00A507E8"/>
    <w:rsid w:val="00A50A5C"/>
    <w:rsid w:val="00A50A6C"/>
    <w:rsid w:val="00A50A8E"/>
    <w:rsid w:val="00A50AAC"/>
    <w:rsid w:val="00A50B75"/>
    <w:rsid w:val="00A50CFA"/>
    <w:rsid w:val="00A50CFB"/>
    <w:rsid w:val="00A50DD6"/>
    <w:rsid w:val="00A50EF3"/>
    <w:rsid w:val="00A50FB1"/>
    <w:rsid w:val="00A51069"/>
    <w:rsid w:val="00A51091"/>
    <w:rsid w:val="00A51155"/>
    <w:rsid w:val="00A514FF"/>
    <w:rsid w:val="00A517D4"/>
    <w:rsid w:val="00A51938"/>
    <w:rsid w:val="00A51A63"/>
    <w:rsid w:val="00A51EB0"/>
    <w:rsid w:val="00A51F93"/>
    <w:rsid w:val="00A521B4"/>
    <w:rsid w:val="00A5235B"/>
    <w:rsid w:val="00A5250C"/>
    <w:rsid w:val="00A525F9"/>
    <w:rsid w:val="00A526C0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7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437"/>
    <w:rsid w:val="00A54522"/>
    <w:rsid w:val="00A545DA"/>
    <w:rsid w:val="00A5474B"/>
    <w:rsid w:val="00A547B6"/>
    <w:rsid w:val="00A548D5"/>
    <w:rsid w:val="00A548E5"/>
    <w:rsid w:val="00A549A2"/>
    <w:rsid w:val="00A54BB8"/>
    <w:rsid w:val="00A54C9A"/>
    <w:rsid w:val="00A54E04"/>
    <w:rsid w:val="00A54F00"/>
    <w:rsid w:val="00A55034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3F5"/>
    <w:rsid w:val="00A56672"/>
    <w:rsid w:val="00A56862"/>
    <w:rsid w:val="00A568A5"/>
    <w:rsid w:val="00A56951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6A1"/>
    <w:rsid w:val="00A57758"/>
    <w:rsid w:val="00A57817"/>
    <w:rsid w:val="00A57B8B"/>
    <w:rsid w:val="00A57DFB"/>
    <w:rsid w:val="00A57F1C"/>
    <w:rsid w:val="00A6017E"/>
    <w:rsid w:val="00A6019F"/>
    <w:rsid w:val="00A604EB"/>
    <w:rsid w:val="00A60633"/>
    <w:rsid w:val="00A6068B"/>
    <w:rsid w:val="00A606E4"/>
    <w:rsid w:val="00A607B5"/>
    <w:rsid w:val="00A607EA"/>
    <w:rsid w:val="00A60A08"/>
    <w:rsid w:val="00A60A92"/>
    <w:rsid w:val="00A60ABB"/>
    <w:rsid w:val="00A60B27"/>
    <w:rsid w:val="00A60BDD"/>
    <w:rsid w:val="00A60CCC"/>
    <w:rsid w:val="00A60F8B"/>
    <w:rsid w:val="00A61210"/>
    <w:rsid w:val="00A61233"/>
    <w:rsid w:val="00A61440"/>
    <w:rsid w:val="00A6158A"/>
    <w:rsid w:val="00A615BF"/>
    <w:rsid w:val="00A6185A"/>
    <w:rsid w:val="00A61926"/>
    <w:rsid w:val="00A61B23"/>
    <w:rsid w:val="00A61CB7"/>
    <w:rsid w:val="00A61D39"/>
    <w:rsid w:val="00A61D6B"/>
    <w:rsid w:val="00A61DC4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EDD"/>
    <w:rsid w:val="00A62FA3"/>
    <w:rsid w:val="00A6305A"/>
    <w:rsid w:val="00A630C9"/>
    <w:rsid w:val="00A63133"/>
    <w:rsid w:val="00A63202"/>
    <w:rsid w:val="00A63209"/>
    <w:rsid w:val="00A63588"/>
    <w:rsid w:val="00A63A6B"/>
    <w:rsid w:val="00A63B60"/>
    <w:rsid w:val="00A63E14"/>
    <w:rsid w:val="00A63E37"/>
    <w:rsid w:val="00A63EFD"/>
    <w:rsid w:val="00A63F94"/>
    <w:rsid w:val="00A64037"/>
    <w:rsid w:val="00A640FF"/>
    <w:rsid w:val="00A641EF"/>
    <w:rsid w:val="00A64319"/>
    <w:rsid w:val="00A643DD"/>
    <w:rsid w:val="00A64773"/>
    <w:rsid w:val="00A64829"/>
    <w:rsid w:val="00A64B4D"/>
    <w:rsid w:val="00A64BD8"/>
    <w:rsid w:val="00A64C4C"/>
    <w:rsid w:val="00A64CDE"/>
    <w:rsid w:val="00A64F6A"/>
    <w:rsid w:val="00A650F7"/>
    <w:rsid w:val="00A6528A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682"/>
    <w:rsid w:val="00A666F9"/>
    <w:rsid w:val="00A66725"/>
    <w:rsid w:val="00A66736"/>
    <w:rsid w:val="00A6680A"/>
    <w:rsid w:val="00A6697F"/>
    <w:rsid w:val="00A66A8A"/>
    <w:rsid w:val="00A66B11"/>
    <w:rsid w:val="00A66C7C"/>
    <w:rsid w:val="00A66CEF"/>
    <w:rsid w:val="00A66EFE"/>
    <w:rsid w:val="00A67084"/>
    <w:rsid w:val="00A670E9"/>
    <w:rsid w:val="00A673AA"/>
    <w:rsid w:val="00A6748A"/>
    <w:rsid w:val="00A6771F"/>
    <w:rsid w:val="00A67BE1"/>
    <w:rsid w:val="00A67C5C"/>
    <w:rsid w:val="00A67E17"/>
    <w:rsid w:val="00A67E20"/>
    <w:rsid w:val="00A67E5C"/>
    <w:rsid w:val="00A700C2"/>
    <w:rsid w:val="00A70269"/>
    <w:rsid w:val="00A7026F"/>
    <w:rsid w:val="00A706F2"/>
    <w:rsid w:val="00A7072A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44"/>
    <w:rsid w:val="00A71263"/>
    <w:rsid w:val="00A7153B"/>
    <w:rsid w:val="00A7155D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DCE"/>
    <w:rsid w:val="00A71E89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0F"/>
    <w:rsid w:val="00A73610"/>
    <w:rsid w:val="00A736D1"/>
    <w:rsid w:val="00A73882"/>
    <w:rsid w:val="00A738B2"/>
    <w:rsid w:val="00A739F0"/>
    <w:rsid w:val="00A73B8B"/>
    <w:rsid w:val="00A73C8F"/>
    <w:rsid w:val="00A73CE5"/>
    <w:rsid w:val="00A73CE6"/>
    <w:rsid w:val="00A74275"/>
    <w:rsid w:val="00A7429A"/>
    <w:rsid w:val="00A7460D"/>
    <w:rsid w:val="00A746BC"/>
    <w:rsid w:val="00A74801"/>
    <w:rsid w:val="00A74865"/>
    <w:rsid w:val="00A7491B"/>
    <w:rsid w:val="00A74DF3"/>
    <w:rsid w:val="00A74E82"/>
    <w:rsid w:val="00A74EAD"/>
    <w:rsid w:val="00A74FAB"/>
    <w:rsid w:val="00A750AD"/>
    <w:rsid w:val="00A751C0"/>
    <w:rsid w:val="00A754C5"/>
    <w:rsid w:val="00A75667"/>
    <w:rsid w:val="00A756DD"/>
    <w:rsid w:val="00A7575C"/>
    <w:rsid w:val="00A7578E"/>
    <w:rsid w:val="00A75C2A"/>
    <w:rsid w:val="00A75F37"/>
    <w:rsid w:val="00A75F7D"/>
    <w:rsid w:val="00A76113"/>
    <w:rsid w:val="00A761F6"/>
    <w:rsid w:val="00A7631A"/>
    <w:rsid w:val="00A76408"/>
    <w:rsid w:val="00A7653D"/>
    <w:rsid w:val="00A76575"/>
    <w:rsid w:val="00A76686"/>
    <w:rsid w:val="00A76951"/>
    <w:rsid w:val="00A76982"/>
    <w:rsid w:val="00A769E6"/>
    <w:rsid w:val="00A76A89"/>
    <w:rsid w:val="00A76D6F"/>
    <w:rsid w:val="00A76EF5"/>
    <w:rsid w:val="00A77142"/>
    <w:rsid w:val="00A77299"/>
    <w:rsid w:val="00A7733A"/>
    <w:rsid w:val="00A77358"/>
    <w:rsid w:val="00A77483"/>
    <w:rsid w:val="00A7753D"/>
    <w:rsid w:val="00A7754A"/>
    <w:rsid w:val="00A77732"/>
    <w:rsid w:val="00A7778F"/>
    <w:rsid w:val="00A777F5"/>
    <w:rsid w:val="00A77996"/>
    <w:rsid w:val="00A77C52"/>
    <w:rsid w:val="00A77C64"/>
    <w:rsid w:val="00A77EC2"/>
    <w:rsid w:val="00A77EE0"/>
    <w:rsid w:val="00A77F0B"/>
    <w:rsid w:val="00A80095"/>
    <w:rsid w:val="00A80277"/>
    <w:rsid w:val="00A802AC"/>
    <w:rsid w:val="00A803EE"/>
    <w:rsid w:val="00A806E6"/>
    <w:rsid w:val="00A809A1"/>
    <w:rsid w:val="00A80B54"/>
    <w:rsid w:val="00A80BE7"/>
    <w:rsid w:val="00A80CA3"/>
    <w:rsid w:val="00A80CF3"/>
    <w:rsid w:val="00A80DB7"/>
    <w:rsid w:val="00A810BD"/>
    <w:rsid w:val="00A812A7"/>
    <w:rsid w:val="00A814A0"/>
    <w:rsid w:val="00A8165D"/>
    <w:rsid w:val="00A816C9"/>
    <w:rsid w:val="00A818F5"/>
    <w:rsid w:val="00A81919"/>
    <w:rsid w:val="00A81949"/>
    <w:rsid w:val="00A81BBA"/>
    <w:rsid w:val="00A81BC4"/>
    <w:rsid w:val="00A81D2A"/>
    <w:rsid w:val="00A81FC4"/>
    <w:rsid w:val="00A82114"/>
    <w:rsid w:val="00A8214B"/>
    <w:rsid w:val="00A82370"/>
    <w:rsid w:val="00A8250C"/>
    <w:rsid w:val="00A82542"/>
    <w:rsid w:val="00A8267C"/>
    <w:rsid w:val="00A8282A"/>
    <w:rsid w:val="00A82B21"/>
    <w:rsid w:val="00A82DB3"/>
    <w:rsid w:val="00A82F5C"/>
    <w:rsid w:val="00A82F8A"/>
    <w:rsid w:val="00A8300D"/>
    <w:rsid w:val="00A83185"/>
    <w:rsid w:val="00A831B4"/>
    <w:rsid w:val="00A83569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CF2"/>
    <w:rsid w:val="00A83E87"/>
    <w:rsid w:val="00A8471A"/>
    <w:rsid w:val="00A849EA"/>
    <w:rsid w:val="00A84A55"/>
    <w:rsid w:val="00A84B27"/>
    <w:rsid w:val="00A84D98"/>
    <w:rsid w:val="00A84E42"/>
    <w:rsid w:val="00A84ECA"/>
    <w:rsid w:val="00A853F9"/>
    <w:rsid w:val="00A85441"/>
    <w:rsid w:val="00A8553F"/>
    <w:rsid w:val="00A855EB"/>
    <w:rsid w:val="00A8561F"/>
    <w:rsid w:val="00A85774"/>
    <w:rsid w:val="00A8578A"/>
    <w:rsid w:val="00A857FC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CA8"/>
    <w:rsid w:val="00A86D64"/>
    <w:rsid w:val="00A86E70"/>
    <w:rsid w:val="00A87098"/>
    <w:rsid w:val="00A87507"/>
    <w:rsid w:val="00A8757E"/>
    <w:rsid w:val="00A875CD"/>
    <w:rsid w:val="00A8773A"/>
    <w:rsid w:val="00A878B2"/>
    <w:rsid w:val="00A87BC2"/>
    <w:rsid w:val="00A87E1B"/>
    <w:rsid w:val="00A87E72"/>
    <w:rsid w:val="00A87F02"/>
    <w:rsid w:val="00A87FFE"/>
    <w:rsid w:val="00A90034"/>
    <w:rsid w:val="00A9030C"/>
    <w:rsid w:val="00A903D2"/>
    <w:rsid w:val="00A904DA"/>
    <w:rsid w:val="00A905BF"/>
    <w:rsid w:val="00A909BC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EDA"/>
    <w:rsid w:val="00A91F3D"/>
    <w:rsid w:val="00A9203B"/>
    <w:rsid w:val="00A92147"/>
    <w:rsid w:val="00A921BB"/>
    <w:rsid w:val="00A921EE"/>
    <w:rsid w:val="00A922E1"/>
    <w:rsid w:val="00A924E3"/>
    <w:rsid w:val="00A926A6"/>
    <w:rsid w:val="00A92806"/>
    <w:rsid w:val="00A92949"/>
    <w:rsid w:val="00A929EA"/>
    <w:rsid w:val="00A92B34"/>
    <w:rsid w:val="00A92CF2"/>
    <w:rsid w:val="00A92D0D"/>
    <w:rsid w:val="00A92D40"/>
    <w:rsid w:val="00A92F60"/>
    <w:rsid w:val="00A92FB5"/>
    <w:rsid w:val="00A9349D"/>
    <w:rsid w:val="00A935B3"/>
    <w:rsid w:val="00A935E3"/>
    <w:rsid w:val="00A936C2"/>
    <w:rsid w:val="00A93825"/>
    <w:rsid w:val="00A93852"/>
    <w:rsid w:val="00A938FF"/>
    <w:rsid w:val="00A93C6F"/>
    <w:rsid w:val="00A93CDB"/>
    <w:rsid w:val="00A93DE4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9DE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866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981"/>
    <w:rsid w:val="00A96C3E"/>
    <w:rsid w:val="00A96EE8"/>
    <w:rsid w:val="00A97178"/>
    <w:rsid w:val="00A978EC"/>
    <w:rsid w:val="00A979E4"/>
    <w:rsid w:val="00A97B93"/>
    <w:rsid w:val="00A97C39"/>
    <w:rsid w:val="00A97CAE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6E4"/>
    <w:rsid w:val="00AA0A7C"/>
    <w:rsid w:val="00AA0BF6"/>
    <w:rsid w:val="00AA0CE7"/>
    <w:rsid w:val="00AA0F4B"/>
    <w:rsid w:val="00AA1049"/>
    <w:rsid w:val="00AA107D"/>
    <w:rsid w:val="00AA111B"/>
    <w:rsid w:val="00AA1123"/>
    <w:rsid w:val="00AA1243"/>
    <w:rsid w:val="00AA197B"/>
    <w:rsid w:val="00AA1AB5"/>
    <w:rsid w:val="00AA1BAC"/>
    <w:rsid w:val="00AA1C13"/>
    <w:rsid w:val="00AA1C59"/>
    <w:rsid w:val="00AA1D85"/>
    <w:rsid w:val="00AA1E7C"/>
    <w:rsid w:val="00AA1F12"/>
    <w:rsid w:val="00AA1FA4"/>
    <w:rsid w:val="00AA20DC"/>
    <w:rsid w:val="00AA21C2"/>
    <w:rsid w:val="00AA2266"/>
    <w:rsid w:val="00AA22AE"/>
    <w:rsid w:val="00AA2643"/>
    <w:rsid w:val="00AA28E8"/>
    <w:rsid w:val="00AA2A5D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05"/>
    <w:rsid w:val="00AA3794"/>
    <w:rsid w:val="00AA37AE"/>
    <w:rsid w:val="00AA383D"/>
    <w:rsid w:val="00AA39B6"/>
    <w:rsid w:val="00AA3A5A"/>
    <w:rsid w:val="00AA3B08"/>
    <w:rsid w:val="00AA3B7B"/>
    <w:rsid w:val="00AA3BAB"/>
    <w:rsid w:val="00AA3C64"/>
    <w:rsid w:val="00AA3C7C"/>
    <w:rsid w:val="00AA3CD5"/>
    <w:rsid w:val="00AA3CF9"/>
    <w:rsid w:val="00AA3D9C"/>
    <w:rsid w:val="00AA3DFE"/>
    <w:rsid w:val="00AA3E55"/>
    <w:rsid w:val="00AA3EA3"/>
    <w:rsid w:val="00AA3F32"/>
    <w:rsid w:val="00AA3FEE"/>
    <w:rsid w:val="00AA4077"/>
    <w:rsid w:val="00AA4178"/>
    <w:rsid w:val="00AA4342"/>
    <w:rsid w:val="00AA44A5"/>
    <w:rsid w:val="00AA4525"/>
    <w:rsid w:val="00AA46F9"/>
    <w:rsid w:val="00AA49FF"/>
    <w:rsid w:val="00AA4B9A"/>
    <w:rsid w:val="00AA4BDE"/>
    <w:rsid w:val="00AA4C9C"/>
    <w:rsid w:val="00AA4DC0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B6"/>
    <w:rsid w:val="00AA684C"/>
    <w:rsid w:val="00AA68B2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4FC"/>
    <w:rsid w:val="00AA7513"/>
    <w:rsid w:val="00AA76F7"/>
    <w:rsid w:val="00AA7867"/>
    <w:rsid w:val="00AA7A32"/>
    <w:rsid w:val="00AA7CA4"/>
    <w:rsid w:val="00AA7F8E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66"/>
    <w:rsid w:val="00AB09E8"/>
    <w:rsid w:val="00AB0A77"/>
    <w:rsid w:val="00AB0AF1"/>
    <w:rsid w:val="00AB0BE3"/>
    <w:rsid w:val="00AB0CDF"/>
    <w:rsid w:val="00AB0CF9"/>
    <w:rsid w:val="00AB0D2B"/>
    <w:rsid w:val="00AB0F67"/>
    <w:rsid w:val="00AB0F71"/>
    <w:rsid w:val="00AB11BA"/>
    <w:rsid w:val="00AB14F0"/>
    <w:rsid w:val="00AB1772"/>
    <w:rsid w:val="00AB18D3"/>
    <w:rsid w:val="00AB19E8"/>
    <w:rsid w:val="00AB1FB7"/>
    <w:rsid w:val="00AB214C"/>
    <w:rsid w:val="00AB2182"/>
    <w:rsid w:val="00AB21BD"/>
    <w:rsid w:val="00AB25C7"/>
    <w:rsid w:val="00AB25D0"/>
    <w:rsid w:val="00AB2814"/>
    <w:rsid w:val="00AB2956"/>
    <w:rsid w:val="00AB2AEC"/>
    <w:rsid w:val="00AB2CDD"/>
    <w:rsid w:val="00AB2E1A"/>
    <w:rsid w:val="00AB2E45"/>
    <w:rsid w:val="00AB2F8B"/>
    <w:rsid w:val="00AB2FC2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02"/>
    <w:rsid w:val="00AB4B66"/>
    <w:rsid w:val="00AB4CA2"/>
    <w:rsid w:val="00AB4DC2"/>
    <w:rsid w:val="00AB4DF1"/>
    <w:rsid w:val="00AB4E0B"/>
    <w:rsid w:val="00AB4F70"/>
    <w:rsid w:val="00AB50DC"/>
    <w:rsid w:val="00AB51DD"/>
    <w:rsid w:val="00AB577D"/>
    <w:rsid w:val="00AB578F"/>
    <w:rsid w:val="00AB57CC"/>
    <w:rsid w:val="00AB593C"/>
    <w:rsid w:val="00AB5E88"/>
    <w:rsid w:val="00AB5EBF"/>
    <w:rsid w:val="00AB5F04"/>
    <w:rsid w:val="00AB5FA6"/>
    <w:rsid w:val="00AB62A4"/>
    <w:rsid w:val="00AB63F6"/>
    <w:rsid w:val="00AB642C"/>
    <w:rsid w:val="00AB6530"/>
    <w:rsid w:val="00AB65CF"/>
    <w:rsid w:val="00AB6820"/>
    <w:rsid w:val="00AB688C"/>
    <w:rsid w:val="00AB6A13"/>
    <w:rsid w:val="00AB6A74"/>
    <w:rsid w:val="00AB6C0B"/>
    <w:rsid w:val="00AB6F12"/>
    <w:rsid w:val="00AB6F5D"/>
    <w:rsid w:val="00AB6FFF"/>
    <w:rsid w:val="00AB71C5"/>
    <w:rsid w:val="00AB7200"/>
    <w:rsid w:val="00AB728D"/>
    <w:rsid w:val="00AB72B1"/>
    <w:rsid w:val="00AB75D0"/>
    <w:rsid w:val="00AB7618"/>
    <w:rsid w:val="00AB7631"/>
    <w:rsid w:val="00AB775D"/>
    <w:rsid w:val="00AB78FF"/>
    <w:rsid w:val="00AB7911"/>
    <w:rsid w:val="00AB7B57"/>
    <w:rsid w:val="00AB7BDF"/>
    <w:rsid w:val="00AB7CFD"/>
    <w:rsid w:val="00AB7DFB"/>
    <w:rsid w:val="00AB7E7E"/>
    <w:rsid w:val="00AC0059"/>
    <w:rsid w:val="00AC008C"/>
    <w:rsid w:val="00AC030F"/>
    <w:rsid w:val="00AC03B4"/>
    <w:rsid w:val="00AC03BA"/>
    <w:rsid w:val="00AC0467"/>
    <w:rsid w:val="00AC04A9"/>
    <w:rsid w:val="00AC0517"/>
    <w:rsid w:val="00AC051C"/>
    <w:rsid w:val="00AC059A"/>
    <w:rsid w:val="00AC05C2"/>
    <w:rsid w:val="00AC0697"/>
    <w:rsid w:val="00AC073D"/>
    <w:rsid w:val="00AC0768"/>
    <w:rsid w:val="00AC07DC"/>
    <w:rsid w:val="00AC08C7"/>
    <w:rsid w:val="00AC0A5F"/>
    <w:rsid w:val="00AC0BC8"/>
    <w:rsid w:val="00AC0F83"/>
    <w:rsid w:val="00AC118B"/>
    <w:rsid w:val="00AC12AE"/>
    <w:rsid w:val="00AC12E3"/>
    <w:rsid w:val="00AC138D"/>
    <w:rsid w:val="00AC13DC"/>
    <w:rsid w:val="00AC1404"/>
    <w:rsid w:val="00AC160E"/>
    <w:rsid w:val="00AC1AD4"/>
    <w:rsid w:val="00AC1B45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C3E"/>
    <w:rsid w:val="00AC2D59"/>
    <w:rsid w:val="00AC2E36"/>
    <w:rsid w:val="00AC3428"/>
    <w:rsid w:val="00AC343C"/>
    <w:rsid w:val="00AC34CC"/>
    <w:rsid w:val="00AC3710"/>
    <w:rsid w:val="00AC3903"/>
    <w:rsid w:val="00AC3AE8"/>
    <w:rsid w:val="00AC3CC7"/>
    <w:rsid w:val="00AC3D0A"/>
    <w:rsid w:val="00AC3D45"/>
    <w:rsid w:val="00AC3D96"/>
    <w:rsid w:val="00AC3F2F"/>
    <w:rsid w:val="00AC3F41"/>
    <w:rsid w:val="00AC3F44"/>
    <w:rsid w:val="00AC4265"/>
    <w:rsid w:val="00AC43DD"/>
    <w:rsid w:val="00AC45E0"/>
    <w:rsid w:val="00AC4796"/>
    <w:rsid w:val="00AC47B6"/>
    <w:rsid w:val="00AC4B96"/>
    <w:rsid w:val="00AC4FDB"/>
    <w:rsid w:val="00AC5053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92E"/>
    <w:rsid w:val="00AC5A63"/>
    <w:rsid w:val="00AC5B65"/>
    <w:rsid w:val="00AC5E0D"/>
    <w:rsid w:val="00AC5FFA"/>
    <w:rsid w:val="00AC61E6"/>
    <w:rsid w:val="00AC6363"/>
    <w:rsid w:val="00AC63F2"/>
    <w:rsid w:val="00AC6546"/>
    <w:rsid w:val="00AC6837"/>
    <w:rsid w:val="00AC6A21"/>
    <w:rsid w:val="00AC6B5C"/>
    <w:rsid w:val="00AC6BDF"/>
    <w:rsid w:val="00AC6DC6"/>
    <w:rsid w:val="00AC6EB2"/>
    <w:rsid w:val="00AC6EF5"/>
    <w:rsid w:val="00AC6F25"/>
    <w:rsid w:val="00AC7129"/>
    <w:rsid w:val="00AC714A"/>
    <w:rsid w:val="00AC71E4"/>
    <w:rsid w:val="00AC733F"/>
    <w:rsid w:val="00AC76D6"/>
    <w:rsid w:val="00AC7836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39"/>
    <w:rsid w:val="00AD00DC"/>
    <w:rsid w:val="00AD03D2"/>
    <w:rsid w:val="00AD0411"/>
    <w:rsid w:val="00AD0461"/>
    <w:rsid w:val="00AD04A6"/>
    <w:rsid w:val="00AD04AA"/>
    <w:rsid w:val="00AD05F2"/>
    <w:rsid w:val="00AD06B1"/>
    <w:rsid w:val="00AD0717"/>
    <w:rsid w:val="00AD09D2"/>
    <w:rsid w:val="00AD0B57"/>
    <w:rsid w:val="00AD0BAE"/>
    <w:rsid w:val="00AD0BDD"/>
    <w:rsid w:val="00AD0C03"/>
    <w:rsid w:val="00AD0D48"/>
    <w:rsid w:val="00AD0D9B"/>
    <w:rsid w:val="00AD0F66"/>
    <w:rsid w:val="00AD0F73"/>
    <w:rsid w:val="00AD0FDE"/>
    <w:rsid w:val="00AD105F"/>
    <w:rsid w:val="00AD15F2"/>
    <w:rsid w:val="00AD1AF5"/>
    <w:rsid w:val="00AD1DD7"/>
    <w:rsid w:val="00AD1EBB"/>
    <w:rsid w:val="00AD2166"/>
    <w:rsid w:val="00AD2175"/>
    <w:rsid w:val="00AD21FA"/>
    <w:rsid w:val="00AD2272"/>
    <w:rsid w:val="00AD23D7"/>
    <w:rsid w:val="00AD273D"/>
    <w:rsid w:val="00AD29E3"/>
    <w:rsid w:val="00AD29EF"/>
    <w:rsid w:val="00AD2BE2"/>
    <w:rsid w:val="00AD2C23"/>
    <w:rsid w:val="00AD3222"/>
    <w:rsid w:val="00AD32CA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7"/>
    <w:rsid w:val="00AD49CC"/>
    <w:rsid w:val="00AD4BFF"/>
    <w:rsid w:val="00AD4F9E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6D35"/>
    <w:rsid w:val="00AD6DD3"/>
    <w:rsid w:val="00AD71AA"/>
    <w:rsid w:val="00AD72C8"/>
    <w:rsid w:val="00AD7433"/>
    <w:rsid w:val="00AD74DE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834"/>
    <w:rsid w:val="00AE092B"/>
    <w:rsid w:val="00AE0A22"/>
    <w:rsid w:val="00AE0B17"/>
    <w:rsid w:val="00AE0C94"/>
    <w:rsid w:val="00AE0FA7"/>
    <w:rsid w:val="00AE1051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3E"/>
    <w:rsid w:val="00AE1C83"/>
    <w:rsid w:val="00AE1EBB"/>
    <w:rsid w:val="00AE1F61"/>
    <w:rsid w:val="00AE1FA0"/>
    <w:rsid w:val="00AE1FA8"/>
    <w:rsid w:val="00AE20CC"/>
    <w:rsid w:val="00AE21AA"/>
    <w:rsid w:val="00AE2212"/>
    <w:rsid w:val="00AE22BE"/>
    <w:rsid w:val="00AE236C"/>
    <w:rsid w:val="00AE24A5"/>
    <w:rsid w:val="00AE260B"/>
    <w:rsid w:val="00AE26BE"/>
    <w:rsid w:val="00AE27F5"/>
    <w:rsid w:val="00AE2C72"/>
    <w:rsid w:val="00AE2CF2"/>
    <w:rsid w:val="00AE2EC9"/>
    <w:rsid w:val="00AE2F14"/>
    <w:rsid w:val="00AE2FD8"/>
    <w:rsid w:val="00AE30D5"/>
    <w:rsid w:val="00AE3466"/>
    <w:rsid w:val="00AE3521"/>
    <w:rsid w:val="00AE37CA"/>
    <w:rsid w:val="00AE3889"/>
    <w:rsid w:val="00AE3A53"/>
    <w:rsid w:val="00AE3E5E"/>
    <w:rsid w:val="00AE40EC"/>
    <w:rsid w:val="00AE41C0"/>
    <w:rsid w:val="00AE435D"/>
    <w:rsid w:val="00AE435F"/>
    <w:rsid w:val="00AE43C4"/>
    <w:rsid w:val="00AE4771"/>
    <w:rsid w:val="00AE47F9"/>
    <w:rsid w:val="00AE47FB"/>
    <w:rsid w:val="00AE4969"/>
    <w:rsid w:val="00AE49D0"/>
    <w:rsid w:val="00AE49FD"/>
    <w:rsid w:val="00AE4A81"/>
    <w:rsid w:val="00AE4B31"/>
    <w:rsid w:val="00AE4C69"/>
    <w:rsid w:val="00AE4E67"/>
    <w:rsid w:val="00AE4F6D"/>
    <w:rsid w:val="00AE5126"/>
    <w:rsid w:val="00AE525F"/>
    <w:rsid w:val="00AE537E"/>
    <w:rsid w:val="00AE5482"/>
    <w:rsid w:val="00AE5573"/>
    <w:rsid w:val="00AE5711"/>
    <w:rsid w:val="00AE57E7"/>
    <w:rsid w:val="00AE586B"/>
    <w:rsid w:val="00AE59F4"/>
    <w:rsid w:val="00AE5A32"/>
    <w:rsid w:val="00AE5B4F"/>
    <w:rsid w:val="00AE5BF4"/>
    <w:rsid w:val="00AE5BFC"/>
    <w:rsid w:val="00AE5C16"/>
    <w:rsid w:val="00AE5C8C"/>
    <w:rsid w:val="00AE5FB6"/>
    <w:rsid w:val="00AE64BC"/>
    <w:rsid w:val="00AE657B"/>
    <w:rsid w:val="00AE65C1"/>
    <w:rsid w:val="00AE666E"/>
    <w:rsid w:val="00AE67AE"/>
    <w:rsid w:val="00AE6936"/>
    <w:rsid w:val="00AE6BB0"/>
    <w:rsid w:val="00AE6DBF"/>
    <w:rsid w:val="00AE6EE4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7AD"/>
    <w:rsid w:val="00AF0805"/>
    <w:rsid w:val="00AF080B"/>
    <w:rsid w:val="00AF0B74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31"/>
    <w:rsid w:val="00AF2571"/>
    <w:rsid w:val="00AF28FF"/>
    <w:rsid w:val="00AF2935"/>
    <w:rsid w:val="00AF29DB"/>
    <w:rsid w:val="00AF2A1C"/>
    <w:rsid w:val="00AF2AF2"/>
    <w:rsid w:val="00AF2D33"/>
    <w:rsid w:val="00AF2F9A"/>
    <w:rsid w:val="00AF3262"/>
    <w:rsid w:val="00AF3288"/>
    <w:rsid w:val="00AF346B"/>
    <w:rsid w:val="00AF3611"/>
    <w:rsid w:val="00AF38C6"/>
    <w:rsid w:val="00AF3AD5"/>
    <w:rsid w:val="00AF3C72"/>
    <w:rsid w:val="00AF3C9A"/>
    <w:rsid w:val="00AF3DB9"/>
    <w:rsid w:val="00AF3E67"/>
    <w:rsid w:val="00AF3EE2"/>
    <w:rsid w:val="00AF40AA"/>
    <w:rsid w:val="00AF412A"/>
    <w:rsid w:val="00AF415D"/>
    <w:rsid w:val="00AF420C"/>
    <w:rsid w:val="00AF422B"/>
    <w:rsid w:val="00AF4273"/>
    <w:rsid w:val="00AF42AF"/>
    <w:rsid w:val="00AF45D5"/>
    <w:rsid w:val="00AF45FB"/>
    <w:rsid w:val="00AF460B"/>
    <w:rsid w:val="00AF46AE"/>
    <w:rsid w:val="00AF471E"/>
    <w:rsid w:val="00AF472A"/>
    <w:rsid w:val="00AF4817"/>
    <w:rsid w:val="00AF48CF"/>
    <w:rsid w:val="00AF490C"/>
    <w:rsid w:val="00AF4976"/>
    <w:rsid w:val="00AF49EC"/>
    <w:rsid w:val="00AF4A69"/>
    <w:rsid w:val="00AF4B7B"/>
    <w:rsid w:val="00AF4BFA"/>
    <w:rsid w:val="00AF4C79"/>
    <w:rsid w:val="00AF4ED5"/>
    <w:rsid w:val="00AF4F25"/>
    <w:rsid w:val="00AF4F26"/>
    <w:rsid w:val="00AF50C2"/>
    <w:rsid w:val="00AF50DA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D4A"/>
    <w:rsid w:val="00AF5E4D"/>
    <w:rsid w:val="00AF5EAB"/>
    <w:rsid w:val="00AF6077"/>
    <w:rsid w:val="00AF61A6"/>
    <w:rsid w:val="00AF626D"/>
    <w:rsid w:val="00AF6297"/>
    <w:rsid w:val="00AF62C0"/>
    <w:rsid w:val="00AF62C1"/>
    <w:rsid w:val="00AF62CA"/>
    <w:rsid w:val="00AF64F5"/>
    <w:rsid w:val="00AF651C"/>
    <w:rsid w:val="00AF65F8"/>
    <w:rsid w:val="00AF6642"/>
    <w:rsid w:val="00AF66C0"/>
    <w:rsid w:val="00AF66C6"/>
    <w:rsid w:val="00AF6707"/>
    <w:rsid w:val="00AF6754"/>
    <w:rsid w:val="00AF6864"/>
    <w:rsid w:val="00AF6905"/>
    <w:rsid w:val="00AF6B05"/>
    <w:rsid w:val="00AF6C12"/>
    <w:rsid w:val="00AF6CBB"/>
    <w:rsid w:val="00AF6CDE"/>
    <w:rsid w:val="00AF6D48"/>
    <w:rsid w:val="00AF6D6D"/>
    <w:rsid w:val="00AF6D94"/>
    <w:rsid w:val="00AF7028"/>
    <w:rsid w:val="00AF7299"/>
    <w:rsid w:val="00AF73CD"/>
    <w:rsid w:val="00AF76E1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6A"/>
    <w:rsid w:val="00B018B5"/>
    <w:rsid w:val="00B018CC"/>
    <w:rsid w:val="00B0193D"/>
    <w:rsid w:val="00B01B54"/>
    <w:rsid w:val="00B01B94"/>
    <w:rsid w:val="00B01BA1"/>
    <w:rsid w:val="00B01DB0"/>
    <w:rsid w:val="00B01EF4"/>
    <w:rsid w:val="00B02242"/>
    <w:rsid w:val="00B02283"/>
    <w:rsid w:val="00B022F2"/>
    <w:rsid w:val="00B023A3"/>
    <w:rsid w:val="00B0247A"/>
    <w:rsid w:val="00B02A11"/>
    <w:rsid w:val="00B02AE5"/>
    <w:rsid w:val="00B02B85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1DB"/>
    <w:rsid w:val="00B05390"/>
    <w:rsid w:val="00B0548F"/>
    <w:rsid w:val="00B0553C"/>
    <w:rsid w:val="00B055F4"/>
    <w:rsid w:val="00B0565C"/>
    <w:rsid w:val="00B0587F"/>
    <w:rsid w:val="00B05896"/>
    <w:rsid w:val="00B05AAE"/>
    <w:rsid w:val="00B05AD4"/>
    <w:rsid w:val="00B05B7B"/>
    <w:rsid w:val="00B05BA3"/>
    <w:rsid w:val="00B05C90"/>
    <w:rsid w:val="00B05D69"/>
    <w:rsid w:val="00B05DE2"/>
    <w:rsid w:val="00B05F0A"/>
    <w:rsid w:val="00B05FA6"/>
    <w:rsid w:val="00B06024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FE3"/>
    <w:rsid w:val="00B07130"/>
    <w:rsid w:val="00B0764E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291"/>
    <w:rsid w:val="00B104F5"/>
    <w:rsid w:val="00B109D7"/>
    <w:rsid w:val="00B10CB7"/>
    <w:rsid w:val="00B10FA3"/>
    <w:rsid w:val="00B11091"/>
    <w:rsid w:val="00B11117"/>
    <w:rsid w:val="00B1164E"/>
    <w:rsid w:val="00B118B2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CF"/>
    <w:rsid w:val="00B12AF0"/>
    <w:rsid w:val="00B12DDA"/>
    <w:rsid w:val="00B12DDD"/>
    <w:rsid w:val="00B130D6"/>
    <w:rsid w:val="00B13162"/>
    <w:rsid w:val="00B13177"/>
    <w:rsid w:val="00B1319C"/>
    <w:rsid w:val="00B132EB"/>
    <w:rsid w:val="00B13321"/>
    <w:rsid w:val="00B1339E"/>
    <w:rsid w:val="00B133D5"/>
    <w:rsid w:val="00B133EF"/>
    <w:rsid w:val="00B1348A"/>
    <w:rsid w:val="00B135D4"/>
    <w:rsid w:val="00B1361C"/>
    <w:rsid w:val="00B13832"/>
    <w:rsid w:val="00B138E4"/>
    <w:rsid w:val="00B13986"/>
    <w:rsid w:val="00B139B7"/>
    <w:rsid w:val="00B1400C"/>
    <w:rsid w:val="00B14184"/>
    <w:rsid w:val="00B1457C"/>
    <w:rsid w:val="00B1477C"/>
    <w:rsid w:val="00B14817"/>
    <w:rsid w:val="00B149C3"/>
    <w:rsid w:val="00B14B4B"/>
    <w:rsid w:val="00B14BB1"/>
    <w:rsid w:val="00B14C3D"/>
    <w:rsid w:val="00B14E92"/>
    <w:rsid w:val="00B1512A"/>
    <w:rsid w:val="00B152A1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6C6"/>
    <w:rsid w:val="00B16A31"/>
    <w:rsid w:val="00B16AE7"/>
    <w:rsid w:val="00B16AEA"/>
    <w:rsid w:val="00B16B0C"/>
    <w:rsid w:val="00B16C25"/>
    <w:rsid w:val="00B16D10"/>
    <w:rsid w:val="00B16F26"/>
    <w:rsid w:val="00B1712E"/>
    <w:rsid w:val="00B171A1"/>
    <w:rsid w:val="00B171EC"/>
    <w:rsid w:val="00B17271"/>
    <w:rsid w:val="00B172EC"/>
    <w:rsid w:val="00B17548"/>
    <w:rsid w:val="00B1758D"/>
    <w:rsid w:val="00B175DC"/>
    <w:rsid w:val="00B178E5"/>
    <w:rsid w:val="00B1790F"/>
    <w:rsid w:val="00B17A40"/>
    <w:rsid w:val="00B17A59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560"/>
    <w:rsid w:val="00B20692"/>
    <w:rsid w:val="00B2078C"/>
    <w:rsid w:val="00B207A7"/>
    <w:rsid w:val="00B207AE"/>
    <w:rsid w:val="00B20B73"/>
    <w:rsid w:val="00B20CF6"/>
    <w:rsid w:val="00B20D6A"/>
    <w:rsid w:val="00B20DEA"/>
    <w:rsid w:val="00B20F09"/>
    <w:rsid w:val="00B21168"/>
    <w:rsid w:val="00B2187B"/>
    <w:rsid w:val="00B21B95"/>
    <w:rsid w:val="00B21C6B"/>
    <w:rsid w:val="00B21CBB"/>
    <w:rsid w:val="00B21DBF"/>
    <w:rsid w:val="00B21F4D"/>
    <w:rsid w:val="00B21FA0"/>
    <w:rsid w:val="00B2203B"/>
    <w:rsid w:val="00B22204"/>
    <w:rsid w:val="00B2229A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8D"/>
    <w:rsid w:val="00B232BB"/>
    <w:rsid w:val="00B233F9"/>
    <w:rsid w:val="00B2360B"/>
    <w:rsid w:val="00B237BB"/>
    <w:rsid w:val="00B23BA5"/>
    <w:rsid w:val="00B23CDE"/>
    <w:rsid w:val="00B23DA1"/>
    <w:rsid w:val="00B23EE9"/>
    <w:rsid w:val="00B23FFC"/>
    <w:rsid w:val="00B240E6"/>
    <w:rsid w:val="00B24130"/>
    <w:rsid w:val="00B242E4"/>
    <w:rsid w:val="00B24321"/>
    <w:rsid w:val="00B243A4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C55"/>
    <w:rsid w:val="00B25CA9"/>
    <w:rsid w:val="00B25DBB"/>
    <w:rsid w:val="00B25E20"/>
    <w:rsid w:val="00B25FDA"/>
    <w:rsid w:val="00B260B3"/>
    <w:rsid w:val="00B261A2"/>
    <w:rsid w:val="00B26307"/>
    <w:rsid w:val="00B2640D"/>
    <w:rsid w:val="00B26424"/>
    <w:rsid w:val="00B2647B"/>
    <w:rsid w:val="00B26592"/>
    <w:rsid w:val="00B265F1"/>
    <w:rsid w:val="00B267C0"/>
    <w:rsid w:val="00B2690C"/>
    <w:rsid w:val="00B26CE2"/>
    <w:rsid w:val="00B26D77"/>
    <w:rsid w:val="00B26EC1"/>
    <w:rsid w:val="00B271D4"/>
    <w:rsid w:val="00B271DA"/>
    <w:rsid w:val="00B2728B"/>
    <w:rsid w:val="00B273C3"/>
    <w:rsid w:val="00B2778F"/>
    <w:rsid w:val="00B27C6B"/>
    <w:rsid w:val="00B27C90"/>
    <w:rsid w:val="00B27D33"/>
    <w:rsid w:val="00B27E8E"/>
    <w:rsid w:val="00B27EA9"/>
    <w:rsid w:val="00B30044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D06"/>
    <w:rsid w:val="00B30D55"/>
    <w:rsid w:val="00B30F5C"/>
    <w:rsid w:val="00B30FAD"/>
    <w:rsid w:val="00B3110E"/>
    <w:rsid w:val="00B31143"/>
    <w:rsid w:val="00B31264"/>
    <w:rsid w:val="00B312AF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1F65"/>
    <w:rsid w:val="00B321AC"/>
    <w:rsid w:val="00B321B6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02D"/>
    <w:rsid w:val="00B333F8"/>
    <w:rsid w:val="00B335F5"/>
    <w:rsid w:val="00B33889"/>
    <w:rsid w:val="00B33897"/>
    <w:rsid w:val="00B33BCD"/>
    <w:rsid w:val="00B33CFF"/>
    <w:rsid w:val="00B33E2A"/>
    <w:rsid w:val="00B3471A"/>
    <w:rsid w:val="00B347CB"/>
    <w:rsid w:val="00B349AD"/>
    <w:rsid w:val="00B352D3"/>
    <w:rsid w:val="00B35556"/>
    <w:rsid w:val="00B35648"/>
    <w:rsid w:val="00B357B8"/>
    <w:rsid w:val="00B359EF"/>
    <w:rsid w:val="00B35D02"/>
    <w:rsid w:val="00B35D1B"/>
    <w:rsid w:val="00B35E51"/>
    <w:rsid w:val="00B3602A"/>
    <w:rsid w:val="00B363EA"/>
    <w:rsid w:val="00B36635"/>
    <w:rsid w:val="00B3669A"/>
    <w:rsid w:val="00B3682B"/>
    <w:rsid w:val="00B36A82"/>
    <w:rsid w:val="00B36B45"/>
    <w:rsid w:val="00B36CB0"/>
    <w:rsid w:val="00B36CD5"/>
    <w:rsid w:val="00B36D50"/>
    <w:rsid w:val="00B36D86"/>
    <w:rsid w:val="00B36DCD"/>
    <w:rsid w:val="00B36FA8"/>
    <w:rsid w:val="00B3701B"/>
    <w:rsid w:val="00B372AB"/>
    <w:rsid w:val="00B37321"/>
    <w:rsid w:val="00B37533"/>
    <w:rsid w:val="00B3753C"/>
    <w:rsid w:val="00B3760B"/>
    <w:rsid w:val="00B37657"/>
    <w:rsid w:val="00B378EA"/>
    <w:rsid w:val="00B379A4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6F5"/>
    <w:rsid w:val="00B40751"/>
    <w:rsid w:val="00B408AE"/>
    <w:rsid w:val="00B40A44"/>
    <w:rsid w:val="00B40BB2"/>
    <w:rsid w:val="00B40EDE"/>
    <w:rsid w:val="00B40FB0"/>
    <w:rsid w:val="00B41019"/>
    <w:rsid w:val="00B410CB"/>
    <w:rsid w:val="00B4124F"/>
    <w:rsid w:val="00B41427"/>
    <w:rsid w:val="00B41523"/>
    <w:rsid w:val="00B4161B"/>
    <w:rsid w:val="00B4179D"/>
    <w:rsid w:val="00B41E75"/>
    <w:rsid w:val="00B41F2D"/>
    <w:rsid w:val="00B420BC"/>
    <w:rsid w:val="00B42515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AE3"/>
    <w:rsid w:val="00B42B10"/>
    <w:rsid w:val="00B42BB3"/>
    <w:rsid w:val="00B42CC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ACA"/>
    <w:rsid w:val="00B43B3C"/>
    <w:rsid w:val="00B43BA6"/>
    <w:rsid w:val="00B43BF8"/>
    <w:rsid w:val="00B43BFC"/>
    <w:rsid w:val="00B43D71"/>
    <w:rsid w:val="00B43D84"/>
    <w:rsid w:val="00B43DBB"/>
    <w:rsid w:val="00B43EB6"/>
    <w:rsid w:val="00B43F2E"/>
    <w:rsid w:val="00B43FA1"/>
    <w:rsid w:val="00B44028"/>
    <w:rsid w:val="00B44115"/>
    <w:rsid w:val="00B444E9"/>
    <w:rsid w:val="00B4470E"/>
    <w:rsid w:val="00B447E6"/>
    <w:rsid w:val="00B44951"/>
    <w:rsid w:val="00B44A67"/>
    <w:rsid w:val="00B44C01"/>
    <w:rsid w:val="00B44F5E"/>
    <w:rsid w:val="00B4501D"/>
    <w:rsid w:val="00B45076"/>
    <w:rsid w:val="00B4513B"/>
    <w:rsid w:val="00B45357"/>
    <w:rsid w:val="00B4543E"/>
    <w:rsid w:val="00B45465"/>
    <w:rsid w:val="00B4546A"/>
    <w:rsid w:val="00B456AF"/>
    <w:rsid w:val="00B45A88"/>
    <w:rsid w:val="00B45AD9"/>
    <w:rsid w:val="00B45C24"/>
    <w:rsid w:val="00B45D4B"/>
    <w:rsid w:val="00B45DB5"/>
    <w:rsid w:val="00B45E97"/>
    <w:rsid w:val="00B45FC9"/>
    <w:rsid w:val="00B46057"/>
    <w:rsid w:val="00B460E4"/>
    <w:rsid w:val="00B462BE"/>
    <w:rsid w:val="00B463A1"/>
    <w:rsid w:val="00B463B5"/>
    <w:rsid w:val="00B463C0"/>
    <w:rsid w:val="00B4661E"/>
    <w:rsid w:val="00B46831"/>
    <w:rsid w:val="00B468E5"/>
    <w:rsid w:val="00B46940"/>
    <w:rsid w:val="00B469A1"/>
    <w:rsid w:val="00B46AAC"/>
    <w:rsid w:val="00B46B97"/>
    <w:rsid w:val="00B46CAE"/>
    <w:rsid w:val="00B46CD7"/>
    <w:rsid w:val="00B46D32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E05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5BB"/>
    <w:rsid w:val="00B50B52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ACC"/>
    <w:rsid w:val="00B51CC6"/>
    <w:rsid w:val="00B51D10"/>
    <w:rsid w:val="00B51F24"/>
    <w:rsid w:val="00B51F7E"/>
    <w:rsid w:val="00B5215A"/>
    <w:rsid w:val="00B5248D"/>
    <w:rsid w:val="00B5262C"/>
    <w:rsid w:val="00B5283F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D87"/>
    <w:rsid w:val="00B53ED6"/>
    <w:rsid w:val="00B53FBE"/>
    <w:rsid w:val="00B5404C"/>
    <w:rsid w:val="00B541D6"/>
    <w:rsid w:val="00B5442B"/>
    <w:rsid w:val="00B544F4"/>
    <w:rsid w:val="00B544FC"/>
    <w:rsid w:val="00B54577"/>
    <w:rsid w:val="00B5476F"/>
    <w:rsid w:val="00B54865"/>
    <w:rsid w:val="00B5486A"/>
    <w:rsid w:val="00B549FE"/>
    <w:rsid w:val="00B54A33"/>
    <w:rsid w:val="00B54F6B"/>
    <w:rsid w:val="00B55019"/>
    <w:rsid w:val="00B55290"/>
    <w:rsid w:val="00B55298"/>
    <w:rsid w:val="00B55331"/>
    <w:rsid w:val="00B553C8"/>
    <w:rsid w:val="00B55664"/>
    <w:rsid w:val="00B55862"/>
    <w:rsid w:val="00B55975"/>
    <w:rsid w:val="00B55F1D"/>
    <w:rsid w:val="00B55FAE"/>
    <w:rsid w:val="00B55FEE"/>
    <w:rsid w:val="00B5610D"/>
    <w:rsid w:val="00B5644F"/>
    <w:rsid w:val="00B5660F"/>
    <w:rsid w:val="00B56815"/>
    <w:rsid w:val="00B56897"/>
    <w:rsid w:val="00B56A56"/>
    <w:rsid w:val="00B56A5D"/>
    <w:rsid w:val="00B56A5E"/>
    <w:rsid w:val="00B56A76"/>
    <w:rsid w:val="00B56B04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B5"/>
    <w:rsid w:val="00B57ED0"/>
    <w:rsid w:val="00B57F32"/>
    <w:rsid w:val="00B60136"/>
    <w:rsid w:val="00B601F7"/>
    <w:rsid w:val="00B60226"/>
    <w:rsid w:val="00B60305"/>
    <w:rsid w:val="00B6053C"/>
    <w:rsid w:val="00B60588"/>
    <w:rsid w:val="00B60770"/>
    <w:rsid w:val="00B60946"/>
    <w:rsid w:val="00B60A35"/>
    <w:rsid w:val="00B60A83"/>
    <w:rsid w:val="00B60B19"/>
    <w:rsid w:val="00B60BC1"/>
    <w:rsid w:val="00B60C48"/>
    <w:rsid w:val="00B60C97"/>
    <w:rsid w:val="00B60CF0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9B"/>
    <w:rsid w:val="00B626B2"/>
    <w:rsid w:val="00B62701"/>
    <w:rsid w:val="00B62785"/>
    <w:rsid w:val="00B62B47"/>
    <w:rsid w:val="00B62B94"/>
    <w:rsid w:val="00B62BEA"/>
    <w:rsid w:val="00B62C80"/>
    <w:rsid w:val="00B62CD7"/>
    <w:rsid w:val="00B62FF5"/>
    <w:rsid w:val="00B63106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1E1"/>
    <w:rsid w:val="00B642B3"/>
    <w:rsid w:val="00B64375"/>
    <w:rsid w:val="00B6466C"/>
    <w:rsid w:val="00B647CB"/>
    <w:rsid w:val="00B64913"/>
    <w:rsid w:val="00B64BAF"/>
    <w:rsid w:val="00B64BE9"/>
    <w:rsid w:val="00B64C3E"/>
    <w:rsid w:val="00B64C6D"/>
    <w:rsid w:val="00B64D36"/>
    <w:rsid w:val="00B65028"/>
    <w:rsid w:val="00B65051"/>
    <w:rsid w:val="00B651FF"/>
    <w:rsid w:val="00B65309"/>
    <w:rsid w:val="00B656EE"/>
    <w:rsid w:val="00B657F1"/>
    <w:rsid w:val="00B65860"/>
    <w:rsid w:val="00B65930"/>
    <w:rsid w:val="00B65BF8"/>
    <w:rsid w:val="00B65C3E"/>
    <w:rsid w:val="00B65D2F"/>
    <w:rsid w:val="00B65DAF"/>
    <w:rsid w:val="00B65E16"/>
    <w:rsid w:val="00B65E8A"/>
    <w:rsid w:val="00B65ECB"/>
    <w:rsid w:val="00B6626F"/>
    <w:rsid w:val="00B66362"/>
    <w:rsid w:val="00B6637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84"/>
    <w:rsid w:val="00B674AD"/>
    <w:rsid w:val="00B67642"/>
    <w:rsid w:val="00B676B6"/>
    <w:rsid w:val="00B67C8F"/>
    <w:rsid w:val="00B67E01"/>
    <w:rsid w:val="00B700AD"/>
    <w:rsid w:val="00B702C5"/>
    <w:rsid w:val="00B7031F"/>
    <w:rsid w:val="00B7036D"/>
    <w:rsid w:val="00B704C1"/>
    <w:rsid w:val="00B70635"/>
    <w:rsid w:val="00B70686"/>
    <w:rsid w:val="00B70728"/>
    <w:rsid w:val="00B70789"/>
    <w:rsid w:val="00B70827"/>
    <w:rsid w:val="00B70958"/>
    <w:rsid w:val="00B709CC"/>
    <w:rsid w:val="00B709D7"/>
    <w:rsid w:val="00B709F9"/>
    <w:rsid w:val="00B70B05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CA8"/>
    <w:rsid w:val="00B71D80"/>
    <w:rsid w:val="00B72193"/>
    <w:rsid w:val="00B7221E"/>
    <w:rsid w:val="00B72340"/>
    <w:rsid w:val="00B7255E"/>
    <w:rsid w:val="00B72620"/>
    <w:rsid w:val="00B72836"/>
    <w:rsid w:val="00B72867"/>
    <w:rsid w:val="00B729FA"/>
    <w:rsid w:val="00B72A2C"/>
    <w:rsid w:val="00B72A52"/>
    <w:rsid w:val="00B72A6F"/>
    <w:rsid w:val="00B72A8F"/>
    <w:rsid w:val="00B72E52"/>
    <w:rsid w:val="00B72FB3"/>
    <w:rsid w:val="00B7301F"/>
    <w:rsid w:val="00B730B7"/>
    <w:rsid w:val="00B7314E"/>
    <w:rsid w:val="00B73220"/>
    <w:rsid w:val="00B735D8"/>
    <w:rsid w:val="00B73A81"/>
    <w:rsid w:val="00B73AC3"/>
    <w:rsid w:val="00B73CE0"/>
    <w:rsid w:val="00B73E1A"/>
    <w:rsid w:val="00B73FD5"/>
    <w:rsid w:val="00B741E4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2F2"/>
    <w:rsid w:val="00B75352"/>
    <w:rsid w:val="00B7543F"/>
    <w:rsid w:val="00B75556"/>
    <w:rsid w:val="00B755D7"/>
    <w:rsid w:val="00B75812"/>
    <w:rsid w:val="00B75BF0"/>
    <w:rsid w:val="00B75D4F"/>
    <w:rsid w:val="00B75D83"/>
    <w:rsid w:val="00B7616D"/>
    <w:rsid w:val="00B76251"/>
    <w:rsid w:val="00B76403"/>
    <w:rsid w:val="00B76447"/>
    <w:rsid w:val="00B764FB"/>
    <w:rsid w:val="00B765BE"/>
    <w:rsid w:val="00B767C2"/>
    <w:rsid w:val="00B76889"/>
    <w:rsid w:val="00B76A77"/>
    <w:rsid w:val="00B76C71"/>
    <w:rsid w:val="00B76E47"/>
    <w:rsid w:val="00B76E49"/>
    <w:rsid w:val="00B76EC1"/>
    <w:rsid w:val="00B76F4D"/>
    <w:rsid w:val="00B77023"/>
    <w:rsid w:val="00B770C5"/>
    <w:rsid w:val="00B771E6"/>
    <w:rsid w:val="00B7722C"/>
    <w:rsid w:val="00B775E6"/>
    <w:rsid w:val="00B77654"/>
    <w:rsid w:val="00B7788A"/>
    <w:rsid w:val="00B77AB6"/>
    <w:rsid w:val="00B77ABD"/>
    <w:rsid w:val="00B77BD2"/>
    <w:rsid w:val="00B77CCE"/>
    <w:rsid w:val="00B77E49"/>
    <w:rsid w:val="00B77FB5"/>
    <w:rsid w:val="00B8019E"/>
    <w:rsid w:val="00B80305"/>
    <w:rsid w:val="00B80324"/>
    <w:rsid w:val="00B8032B"/>
    <w:rsid w:val="00B80335"/>
    <w:rsid w:val="00B80354"/>
    <w:rsid w:val="00B8036F"/>
    <w:rsid w:val="00B803A4"/>
    <w:rsid w:val="00B8094D"/>
    <w:rsid w:val="00B809EF"/>
    <w:rsid w:val="00B809FB"/>
    <w:rsid w:val="00B80C19"/>
    <w:rsid w:val="00B80EA0"/>
    <w:rsid w:val="00B80EE1"/>
    <w:rsid w:val="00B80F80"/>
    <w:rsid w:val="00B81068"/>
    <w:rsid w:val="00B8129D"/>
    <w:rsid w:val="00B81365"/>
    <w:rsid w:val="00B813D7"/>
    <w:rsid w:val="00B8159A"/>
    <w:rsid w:val="00B81824"/>
    <w:rsid w:val="00B81850"/>
    <w:rsid w:val="00B8198E"/>
    <w:rsid w:val="00B81A98"/>
    <w:rsid w:val="00B81A9A"/>
    <w:rsid w:val="00B81B54"/>
    <w:rsid w:val="00B81BCB"/>
    <w:rsid w:val="00B820C7"/>
    <w:rsid w:val="00B82118"/>
    <w:rsid w:val="00B821AD"/>
    <w:rsid w:val="00B82282"/>
    <w:rsid w:val="00B822C9"/>
    <w:rsid w:val="00B823A8"/>
    <w:rsid w:val="00B82486"/>
    <w:rsid w:val="00B82604"/>
    <w:rsid w:val="00B826EE"/>
    <w:rsid w:val="00B8283B"/>
    <w:rsid w:val="00B82926"/>
    <w:rsid w:val="00B82C66"/>
    <w:rsid w:val="00B82D12"/>
    <w:rsid w:val="00B82E54"/>
    <w:rsid w:val="00B8310C"/>
    <w:rsid w:val="00B83156"/>
    <w:rsid w:val="00B833AD"/>
    <w:rsid w:val="00B83447"/>
    <w:rsid w:val="00B83866"/>
    <w:rsid w:val="00B838DB"/>
    <w:rsid w:val="00B838EF"/>
    <w:rsid w:val="00B83919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EE"/>
    <w:rsid w:val="00B85924"/>
    <w:rsid w:val="00B85BA1"/>
    <w:rsid w:val="00B85D67"/>
    <w:rsid w:val="00B85F5D"/>
    <w:rsid w:val="00B8616A"/>
    <w:rsid w:val="00B864AB"/>
    <w:rsid w:val="00B864F3"/>
    <w:rsid w:val="00B8662B"/>
    <w:rsid w:val="00B86745"/>
    <w:rsid w:val="00B867EB"/>
    <w:rsid w:val="00B869E4"/>
    <w:rsid w:val="00B86B45"/>
    <w:rsid w:val="00B87206"/>
    <w:rsid w:val="00B87446"/>
    <w:rsid w:val="00B875A7"/>
    <w:rsid w:val="00B877A4"/>
    <w:rsid w:val="00B877F5"/>
    <w:rsid w:val="00B878F6"/>
    <w:rsid w:val="00B87ADD"/>
    <w:rsid w:val="00B9045C"/>
    <w:rsid w:val="00B90549"/>
    <w:rsid w:val="00B90649"/>
    <w:rsid w:val="00B906DA"/>
    <w:rsid w:val="00B907EF"/>
    <w:rsid w:val="00B909DD"/>
    <w:rsid w:val="00B90B63"/>
    <w:rsid w:val="00B90EE0"/>
    <w:rsid w:val="00B90FD0"/>
    <w:rsid w:val="00B90FED"/>
    <w:rsid w:val="00B9127D"/>
    <w:rsid w:val="00B9163F"/>
    <w:rsid w:val="00B917E5"/>
    <w:rsid w:val="00B9192C"/>
    <w:rsid w:val="00B91AE6"/>
    <w:rsid w:val="00B91B8D"/>
    <w:rsid w:val="00B91BD6"/>
    <w:rsid w:val="00B91C02"/>
    <w:rsid w:val="00B91FBD"/>
    <w:rsid w:val="00B91FD7"/>
    <w:rsid w:val="00B9217A"/>
    <w:rsid w:val="00B92279"/>
    <w:rsid w:val="00B922EF"/>
    <w:rsid w:val="00B923C4"/>
    <w:rsid w:val="00B9251C"/>
    <w:rsid w:val="00B92543"/>
    <w:rsid w:val="00B92558"/>
    <w:rsid w:val="00B928C7"/>
    <w:rsid w:val="00B928D3"/>
    <w:rsid w:val="00B92EEE"/>
    <w:rsid w:val="00B931D8"/>
    <w:rsid w:val="00B9375F"/>
    <w:rsid w:val="00B938BD"/>
    <w:rsid w:val="00B93DD1"/>
    <w:rsid w:val="00B93E7F"/>
    <w:rsid w:val="00B941B9"/>
    <w:rsid w:val="00B9424D"/>
    <w:rsid w:val="00B9427B"/>
    <w:rsid w:val="00B9460F"/>
    <w:rsid w:val="00B94757"/>
    <w:rsid w:val="00B948F8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467"/>
    <w:rsid w:val="00B954BB"/>
    <w:rsid w:val="00B95524"/>
    <w:rsid w:val="00B95996"/>
    <w:rsid w:val="00B95E38"/>
    <w:rsid w:val="00B95E92"/>
    <w:rsid w:val="00B9604E"/>
    <w:rsid w:val="00B96252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0AE"/>
    <w:rsid w:val="00BA112F"/>
    <w:rsid w:val="00BA121F"/>
    <w:rsid w:val="00BA135B"/>
    <w:rsid w:val="00BA1403"/>
    <w:rsid w:val="00BA144A"/>
    <w:rsid w:val="00BA14A1"/>
    <w:rsid w:val="00BA14F5"/>
    <w:rsid w:val="00BA1519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0C3"/>
    <w:rsid w:val="00BA220F"/>
    <w:rsid w:val="00BA2254"/>
    <w:rsid w:val="00BA2872"/>
    <w:rsid w:val="00BA2890"/>
    <w:rsid w:val="00BA2914"/>
    <w:rsid w:val="00BA294C"/>
    <w:rsid w:val="00BA2A32"/>
    <w:rsid w:val="00BA2B01"/>
    <w:rsid w:val="00BA2B9C"/>
    <w:rsid w:val="00BA2C87"/>
    <w:rsid w:val="00BA2CFD"/>
    <w:rsid w:val="00BA2E17"/>
    <w:rsid w:val="00BA2EBF"/>
    <w:rsid w:val="00BA2F4F"/>
    <w:rsid w:val="00BA320F"/>
    <w:rsid w:val="00BA3826"/>
    <w:rsid w:val="00BA3AB3"/>
    <w:rsid w:val="00BA3CAC"/>
    <w:rsid w:val="00BA3D52"/>
    <w:rsid w:val="00BA3D93"/>
    <w:rsid w:val="00BA3DC8"/>
    <w:rsid w:val="00BA3E11"/>
    <w:rsid w:val="00BA3EE3"/>
    <w:rsid w:val="00BA3F14"/>
    <w:rsid w:val="00BA4049"/>
    <w:rsid w:val="00BA407F"/>
    <w:rsid w:val="00BA40F6"/>
    <w:rsid w:val="00BA4123"/>
    <w:rsid w:val="00BA424E"/>
    <w:rsid w:val="00BA4291"/>
    <w:rsid w:val="00BA47BF"/>
    <w:rsid w:val="00BA489A"/>
    <w:rsid w:val="00BA48C2"/>
    <w:rsid w:val="00BA4C66"/>
    <w:rsid w:val="00BA4DE6"/>
    <w:rsid w:val="00BA4E3E"/>
    <w:rsid w:val="00BA501D"/>
    <w:rsid w:val="00BA526D"/>
    <w:rsid w:val="00BA5355"/>
    <w:rsid w:val="00BA53A4"/>
    <w:rsid w:val="00BA56B9"/>
    <w:rsid w:val="00BA5805"/>
    <w:rsid w:val="00BA5D00"/>
    <w:rsid w:val="00BA5E42"/>
    <w:rsid w:val="00BA5EF5"/>
    <w:rsid w:val="00BA6037"/>
    <w:rsid w:val="00BA6330"/>
    <w:rsid w:val="00BA64C2"/>
    <w:rsid w:val="00BA652A"/>
    <w:rsid w:val="00BA676F"/>
    <w:rsid w:val="00BA68E6"/>
    <w:rsid w:val="00BA6937"/>
    <w:rsid w:val="00BA6B06"/>
    <w:rsid w:val="00BA6B6A"/>
    <w:rsid w:val="00BA6BFE"/>
    <w:rsid w:val="00BA6CE4"/>
    <w:rsid w:val="00BA6D12"/>
    <w:rsid w:val="00BA6EEC"/>
    <w:rsid w:val="00BA6F1B"/>
    <w:rsid w:val="00BA6FC8"/>
    <w:rsid w:val="00BA7126"/>
    <w:rsid w:val="00BA723D"/>
    <w:rsid w:val="00BA7668"/>
    <w:rsid w:val="00BA7A10"/>
    <w:rsid w:val="00BA7A3F"/>
    <w:rsid w:val="00BA7C16"/>
    <w:rsid w:val="00BA7C34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8C3"/>
    <w:rsid w:val="00BB09CD"/>
    <w:rsid w:val="00BB09E2"/>
    <w:rsid w:val="00BB0B4A"/>
    <w:rsid w:val="00BB0B6E"/>
    <w:rsid w:val="00BB0E5B"/>
    <w:rsid w:val="00BB0F17"/>
    <w:rsid w:val="00BB1078"/>
    <w:rsid w:val="00BB1176"/>
    <w:rsid w:val="00BB11D7"/>
    <w:rsid w:val="00BB1380"/>
    <w:rsid w:val="00BB158C"/>
    <w:rsid w:val="00BB1767"/>
    <w:rsid w:val="00BB19C0"/>
    <w:rsid w:val="00BB1A05"/>
    <w:rsid w:val="00BB1ADE"/>
    <w:rsid w:val="00BB1AEC"/>
    <w:rsid w:val="00BB1BDE"/>
    <w:rsid w:val="00BB1F5A"/>
    <w:rsid w:val="00BB2435"/>
    <w:rsid w:val="00BB2469"/>
    <w:rsid w:val="00BB2578"/>
    <w:rsid w:val="00BB273E"/>
    <w:rsid w:val="00BB2D11"/>
    <w:rsid w:val="00BB2D64"/>
    <w:rsid w:val="00BB2FB3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A33"/>
    <w:rsid w:val="00BB3D6D"/>
    <w:rsid w:val="00BB3D84"/>
    <w:rsid w:val="00BB3E1B"/>
    <w:rsid w:val="00BB4337"/>
    <w:rsid w:val="00BB45EC"/>
    <w:rsid w:val="00BB46D2"/>
    <w:rsid w:val="00BB4755"/>
    <w:rsid w:val="00BB48D5"/>
    <w:rsid w:val="00BB4904"/>
    <w:rsid w:val="00BB4A87"/>
    <w:rsid w:val="00BB4BC8"/>
    <w:rsid w:val="00BB4CB6"/>
    <w:rsid w:val="00BB4CBD"/>
    <w:rsid w:val="00BB4D30"/>
    <w:rsid w:val="00BB4EB1"/>
    <w:rsid w:val="00BB4EDC"/>
    <w:rsid w:val="00BB50F0"/>
    <w:rsid w:val="00BB50FF"/>
    <w:rsid w:val="00BB5361"/>
    <w:rsid w:val="00BB5627"/>
    <w:rsid w:val="00BB570E"/>
    <w:rsid w:val="00BB571C"/>
    <w:rsid w:val="00BB589A"/>
    <w:rsid w:val="00BB592D"/>
    <w:rsid w:val="00BB5A55"/>
    <w:rsid w:val="00BB5BBB"/>
    <w:rsid w:val="00BB5CA1"/>
    <w:rsid w:val="00BB5CBB"/>
    <w:rsid w:val="00BB5CD8"/>
    <w:rsid w:val="00BB5DE8"/>
    <w:rsid w:val="00BB5EB9"/>
    <w:rsid w:val="00BB6278"/>
    <w:rsid w:val="00BB65F2"/>
    <w:rsid w:val="00BB67D6"/>
    <w:rsid w:val="00BB68C7"/>
    <w:rsid w:val="00BB6B70"/>
    <w:rsid w:val="00BB6C32"/>
    <w:rsid w:val="00BB6D60"/>
    <w:rsid w:val="00BB6E57"/>
    <w:rsid w:val="00BB6E79"/>
    <w:rsid w:val="00BB6FB6"/>
    <w:rsid w:val="00BB705E"/>
    <w:rsid w:val="00BB706A"/>
    <w:rsid w:val="00BB7165"/>
    <w:rsid w:val="00BB7281"/>
    <w:rsid w:val="00BB7397"/>
    <w:rsid w:val="00BB754E"/>
    <w:rsid w:val="00BB7699"/>
    <w:rsid w:val="00BB776B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607"/>
    <w:rsid w:val="00BC165C"/>
    <w:rsid w:val="00BC179B"/>
    <w:rsid w:val="00BC17DA"/>
    <w:rsid w:val="00BC1802"/>
    <w:rsid w:val="00BC1913"/>
    <w:rsid w:val="00BC1A28"/>
    <w:rsid w:val="00BC1DD4"/>
    <w:rsid w:val="00BC1E8C"/>
    <w:rsid w:val="00BC1F3A"/>
    <w:rsid w:val="00BC1F9F"/>
    <w:rsid w:val="00BC20FF"/>
    <w:rsid w:val="00BC212D"/>
    <w:rsid w:val="00BC245E"/>
    <w:rsid w:val="00BC246E"/>
    <w:rsid w:val="00BC24CE"/>
    <w:rsid w:val="00BC27C4"/>
    <w:rsid w:val="00BC28AC"/>
    <w:rsid w:val="00BC2A9B"/>
    <w:rsid w:val="00BC2D05"/>
    <w:rsid w:val="00BC2DDE"/>
    <w:rsid w:val="00BC3019"/>
    <w:rsid w:val="00BC3049"/>
    <w:rsid w:val="00BC3162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EC7"/>
    <w:rsid w:val="00BC3F74"/>
    <w:rsid w:val="00BC3F95"/>
    <w:rsid w:val="00BC40BB"/>
    <w:rsid w:val="00BC40F7"/>
    <w:rsid w:val="00BC41C7"/>
    <w:rsid w:val="00BC4218"/>
    <w:rsid w:val="00BC42EB"/>
    <w:rsid w:val="00BC4315"/>
    <w:rsid w:val="00BC44E5"/>
    <w:rsid w:val="00BC460F"/>
    <w:rsid w:val="00BC4DF3"/>
    <w:rsid w:val="00BC4E4C"/>
    <w:rsid w:val="00BC4FD4"/>
    <w:rsid w:val="00BC5076"/>
    <w:rsid w:val="00BC51C8"/>
    <w:rsid w:val="00BC51D9"/>
    <w:rsid w:val="00BC51F1"/>
    <w:rsid w:val="00BC5281"/>
    <w:rsid w:val="00BC52AD"/>
    <w:rsid w:val="00BC575C"/>
    <w:rsid w:val="00BC57A5"/>
    <w:rsid w:val="00BC57D2"/>
    <w:rsid w:val="00BC584F"/>
    <w:rsid w:val="00BC58EC"/>
    <w:rsid w:val="00BC5963"/>
    <w:rsid w:val="00BC59E4"/>
    <w:rsid w:val="00BC5BFE"/>
    <w:rsid w:val="00BC63F1"/>
    <w:rsid w:val="00BC63F7"/>
    <w:rsid w:val="00BC651A"/>
    <w:rsid w:val="00BC664A"/>
    <w:rsid w:val="00BC6845"/>
    <w:rsid w:val="00BC6AE9"/>
    <w:rsid w:val="00BC6D1B"/>
    <w:rsid w:val="00BC6EA0"/>
    <w:rsid w:val="00BC7135"/>
    <w:rsid w:val="00BC71F4"/>
    <w:rsid w:val="00BC74A1"/>
    <w:rsid w:val="00BC7518"/>
    <w:rsid w:val="00BC793E"/>
    <w:rsid w:val="00BC7985"/>
    <w:rsid w:val="00BC7E8C"/>
    <w:rsid w:val="00BC7EED"/>
    <w:rsid w:val="00BD02DE"/>
    <w:rsid w:val="00BD036A"/>
    <w:rsid w:val="00BD0707"/>
    <w:rsid w:val="00BD093C"/>
    <w:rsid w:val="00BD09B9"/>
    <w:rsid w:val="00BD0B73"/>
    <w:rsid w:val="00BD0BF4"/>
    <w:rsid w:val="00BD0C10"/>
    <w:rsid w:val="00BD0CAE"/>
    <w:rsid w:val="00BD0CE1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990"/>
    <w:rsid w:val="00BD2A1C"/>
    <w:rsid w:val="00BD2AEF"/>
    <w:rsid w:val="00BD2C6B"/>
    <w:rsid w:val="00BD3169"/>
    <w:rsid w:val="00BD31E0"/>
    <w:rsid w:val="00BD345B"/>
    <w:rsid w:val="00BD35DF"/>
    <w:rsid w:val="00BD3A07"/>
    <w:rsid w:val="00BD3C0F"/>
    <w:rsid w:val="00BD3E07"/>
    <w:rsid w:val="00BD40CE"/>
    <w:rsid w:val="00BD4275"/>
    <w:rsid w:val="00BD42B1"/>
    <w:rsid w:val="00BD43A1"/>
    <w:rsid w:val="00BD4528"/>
    <w:rsid w:val="00BD453E"/>
    <w:rsid w:val="00BD4541"/>
    <w:rsid w:val="00BD462A"/>
    <w:rsid w:val="00BD4822"/>
    <w:rsid w:val="00BD4944"/>
    <w:rsid w:val="00BD49E5"/>
    <w:rsid w:val="00BD4C25"/>
    <w:rsid w:val="00BD4D90"/>
    <w:rsid w:val="00BD4EC4"/>
    <w:rsid w:val="00BD4F56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5FE2"/>
    <w:rsid w:val="00BD6098"/>
    <w:rsid w:val="00BD61B8"/>
    <w:rsid w:val="00BD61DC"/>
    <w:rsid w:val="00BD63A0"/>
    <w:rsid w:val="00BD63B5"/>
    <w:rsid w:val="00BD640E"/>
    <w:rsid w:val="00BD65B8"/>
    <w:rsid w:val="00BD6668"/>
    <w:rsid w:val="00BD6747"/>
    <w:rsid w:val="00BD6981"/>
    <w:rsid w:val="00BD6B86"/>
    <w:rsid w:val="00BD6C09"/>
    <w:rsid w:val="00BD6CC2"/>
    <w:rsid w:val="00BD6EBC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B17"/>
    <w:rsid w:val="00BE0D2E"/>
    <w:rsid w:val="00BE0F95"/>
    <w:rsid w:val="00BE0F9A"/>
    <w:rsid w:val="00BE0F9F"/>
    <w:rsid w:val="00BE107C"/>
    <w:rsid w:val="00BE11EB"/>
    <w:rsid w:val="00BE12B1"/>
    <w:rsid w:val="00BE1333"/>
    <w:rsid w:val="00BE17C7"/>
    <w:rsid w:val="00BE1C91"/>
    <w:rsid w:val="00BE1CF6"/>
    <w:rsid w:val="00BE1E04"/>
    <w:rsid w:val="00BE1F7F"/>
    <w:rsid w:val="00BE20ED"/>
    <w:rsid w:val="00BE217F"/>
    <w:rsid w:val="00BE220A"/>
    <w:rsid w:val="00BE23D1"/>
    <w:rsid w:val="00BE2655"/>
    <w:rsid w:val="00BE26AC"/>
    <w:rsid w:val="00BE26BA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741"/>
    <w:rsid w:val="00BE38EE"/>
    <w:rsid w:val="00BE3A39"/>
    <w:rsid w:val="00BE3A5F"/>
    <w:rsid w:val="00BE3B1F"/>
    <w:rsid w:val="00BE3C1A"/>
    <w:rsid w:val="00BE3E9D"/>
    <w:rsid w:val="00BE3F36"/>
    <w:rsid w:val="00BE4338"/>
    <w:rsid w:val="00BE434C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015"/>
    <w:rsid w:val="00BE526C"/>
    <w:rsid w:val="00BE5312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521"/>
    <w:rsid w:val="00BE67CB"/>
    <w:rsid w:val="00BE6800"/>
    <w:rsid w:val="00BE6827"/>
    <w:rsid w:val="00BE684C"/>
    <w:rsid w:val="00BE685D"/>
    <w:rsid w:val="00BE68B2"/>
    <w:rsid w:val="00BE72B0"/>
    <w:rsid w:val="00BE72E5"/>
    <w:rsid w:val="00BE7439"/>
    <w:rsid w:val="00BE7634"/>
    <w:rsid w:val="00BE7C11"/>
    <w:rsid w:val="00BE7C2D"/>
    <w:rsid w:val="00BE7CE4"/>
    <w:rsid w:val="00BE7D32"/>
    <w:rsid w:val="00BE7DD9"/>
    <w:rsid w:val="00BE7EAE"/>
    <w:rsid w:val="00BE7EBC"/>
    <w:rsid w:val="00BE7F32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0EE4"/>
    <w:rsid w:val="00BF1281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B4F"/>
    <w:rsid w:val="00BF3C7D"/>
    <w:rsid w:val="00BF3CCB"/>
    <w:rsid w:val="00BF3E11"/>
    <w:rsid w:val="00BF3E29"/>
    <w:rsid w:val="00BF3FA4"/>
    <w:rsid w:val="00BF3FA6"/>
    <w:rsid w:val="00BF414D"/>
    <w:rsid w:val="00BF421D"/>
    <w:rsid w:val="00BF45A5"/>
    <w:rsid w:val="00BF477B"/>
    <w:rsid w:val="00BF5203"/>
    <w:rsid w:val="00BF536E"/>
    <w:rsid w:val="00BF537C"/>
    <w:rsid w:val="00BF53CD"/>
    <w:rsid w:val="00BF56A6"/>
    <w:rsid w:val="00BF56D1"/>
    <w:rsid w:val="00BF572D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A57"/>
    <w:rsid w:val="00BF7AE0"/>
    <w:rsid w:val="00BF7CE4"/>
    <w:rsid w:val="00BF7D0C"/>
    <w:rsid w:val="00BF7DBB"/>
    <w:rsid w:val="00BF7E5C"/>
    <w:rsid w:val="00C00031"/>
    <w:rsid w:val="00C000A7"/>
    <w:rsid w:val="00C0029E"/>
    <w:rsid w:val="00C003A3"/>
    <w:rsid w:val="00C0044F"/>
    <w:rsid w:val="00C00589"/>
    <w:rsid w:val="00C00646"/>
    <w:rsid w:val="00C00AC5"/>
    <w:rsid w:val="00C00CD7"/>
    <w:rsid w:val="00C00EB6"/>
    <w:rsid w:val="00C00EBE"/>
    <w:rsid w:val="00C00EE7"/>
    <w:rsid w:val="00C01119"/>
    <w:rsid w:val="00C01285"/>
    <w:rsid w:val="00C0132F"/>
    <w:rsid w:val="00C01426"/>
    <w:rsid w:val="00C0152B"/>
    <w:rsid w:val="00C015E3"/>
    <w:rsid w:val="00C016F5"/>
    <w:rsid w:val="00C01A42"/>
    <w:rsid w:val="00C01AFD"/>
    <w:rsid w:val="00C01B32"/>
    <w:rsid w:val="00C01B4E"/>
    <w:rsid w:val="00C01BD7"/>
    <w:rsid w:val="00C01DAB"/>
    <w:rsid w:val="00C01DE7"/>
    <w:rsid w:val="00C01EBB"/>
    <w:rsid w:val="00C020A1"/>
    <w:rsid w:val="00C0212B"/>
    <w:rsid w:val="00C02221"/>
    <w:rsid w:val="00C0223D"/>
    <w:rsid w:val="00C0230F"/>
    <w:rsid w:val="00C023FC"/>
    <w:rsid w:val="00C02405"/>
    <w:rsid w:val="00C0268D"/>
    <w:rsid w:val="00C027B7"/>
    <w:rsid w:val="00C027F7"/>
    <w:rsid w:val="00C027F9"/>
    <w:rsid w:val="00C02850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3EA"/>
    <w:rsid w:val="00C03747"/>
    <w:rsid w:val="00C038B9"/>
    <w:rsid w:val="00C03C11"/>
    <w:rsid w:val="00C03C53"/>
    <w:rsid w:val="00C03F09"/>
    <w:rsid w:val="00C0407A"/>
    <w:rsid w:val="00C0424A"/>
    <w:rsid w:val="00C04273"/>
    <w:rsid w:val="00C04871"/>
    <w:rsid w:val="00C0495A"/>
    <w:rsid w:val="00C04D06"/>
    <w:rsid w:val="00C04D3C"/>
    <w:rsid w:val="00C04DF6"/>
    <w:rsid w:val="00C052BF"/>
    <w:rsid w:val="00C05731"/>
    <w:rsid w:val="00C05774"/>
    <w:rsid w:val="00C058DD"/>
    <w:rsid w:val="00C059CA"/>
    <w:rsid w:val="00C05D86"/>
    <w:rsid w:val="00C05E89"/>
    <w:rsid w:val="00C05F53"/>
    <w:rsid w:val="00C06150"/>
    <w:rsid w:val="00C061F6"/>
    <w:rsid w:val="00C06301"/>
    <w:rsid w:val="00C06468"/>
    <w:rsid w:val="00C064FD"/>
    <w:rsid w:val="00C067F2"/>
    <w:rsid w:val="00C06847"/>
    <w:rsid w:val="00C06A3F"/>
    <w:rsid w:val="00C072E6"/>
    <w:rsid w:val="00C073DD"/>
    <w:rsid w:val="00C076CE"/>
    <w:rsid w:val="00C07772"/>
    <w:rsid w:val="00C079AC"/>
    <w:rsid w:val="00C07A3E"/>
    <w:rsid w:val="00C07AEC"/>
    <w:rsid w:val="00C07BD6"/>
    <w:rsid w:val="00C07E32"/>
    <w:rsid w:val="00C07EE7"/>
    <w:rsid w:val="00C07FC1"/>
    <w:rsid w:val="00C07FEB"/>
    <w:rsid w:val="00C1004F"/>
    <w:rsid w:val="00C100ED"/>
    <w:rsid w:val="00C105C0"/>
    <w:rsid w:val="00C107C7"/>
    <w:rsid w:val="00C10A9E"/>
    <w:rsid w:val="00C10AFD"/>
    <w:rsid w:val="00C10B02"/>
    <w:rsid w:val="00C10D96"/>
    <w:rsid w:val="00C10F43"/>
    <w:rsid w:val="00C110E0"/>
    <w:rsid w:val="00C1115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0E"/>
    <w:rsid w:val="00C12433"/>
    <w:rsid w:val="00C12670"/>
    <w:rsid w:val="00C12954"/>
    <w:rsid w:val="00C12B0A"/>
    <w:rsid w:val="00C12B7D"/>
    <w:rsid w:val="00C12ECB"/>
    <w:rsid w:val="00C130AF"/>
    <w:rsid w:val="00C133FC"/>
    <w:rsid w:val="00C134FD"/>
    <w:rsid w:val="00C13667"/>
    <w:rsid w:val="00C13671"/>
    <w:rsid w:val="00C13736"/>
    <w:rsid w:val="00C13845"/>
    <w:rsid w:val="00C1387B"/>
    <w:rsid w:val="00C13B62"/>
    <w:rsid w:val="00C13C77"/>
    <w:rsid w:val="00C13D5D"/>
    <w:rsid w:val="00C13E1D"/>
    <w:rsid w:val="00C13FA8"/>
    <w:rsid w:val="00C1413E"/>
    <w:rsid w:val="00C14219"/>
    <w:rsid w:val="00C14229"/>
    <w:rsid w:val="00C14326"/>
    <w:rsid w:val="00C1444C"/>
    <w:rsid w:val="00C144B4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6CB"/>
    <w:rsid w:val="00C156F0"/>
    <w:rsid w:val="00C1581B"/>
    <w:rsid w:val="00C15B30"/>
    <w:rsid w:val="00C15C59"/>
    <w:rsid w:val="00C15C8F"/>
    <w:rsid w:val="00C15CC2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33"/>
    <w:rsid w:val="00C16A67"/>
    <w:rsid w:val="00C16A9D"/>
    <w:rsid w:val="00C16B61"/>
    <w:rsid w:val="00C16C06"/>
    <w:rsid w:val="00C16D63"/>
    <w:rsid w:val="00C16F4D"/>
    <w:rsid w:val="00C16F7E"/>
    <w:rsid w:val="00C16FF0"/>
    <w:rsid w:val="00C1700A"/>
    <w:rsid w:val="00C17231"/>
    <w:rsid w:val="00C1723C"/>
    <w:rsid w:val="00C1724F"/>
    <w:rsid w:val="00C172A7"/>
    <w:rsid w:val="00C172F0"/>
    <w:rsid w:val="00C173BF"/>
    <w:rsid w:val="00C174A4"/>
    <w:rsid w:val="00C17513"/>
    <w:rsid w:val="00C17520"/>
    <w:rsid w:val="00C17696"/>
    <w:rsid w:val="00C17AA1"/>
    <w:rsid w:val="00C17DA8"/>
    <w:rsid w:val="00C17F29"/>
    <w:rsid w:val="00C17F45"/>
    <w:rsid w:val="00C17F7F"/>
    <w:rsid w:val="00C17FD0"/>
    <w:rsid w:val="00C20241"/>
    <w:rsid w:val="00C204A6"/>
    <w:rsid w:val="00C204C5"/>
    <w:rsid w:val="00C205B8"/>
    <w:rsid w:val="00C206C8"/>
    <w:rsid w:val="00C20706"/>
    <w:rsid w:val="00C208F3"/>
    <w:rsid w:val="00C209C0"/>
    <w:rsid w:val="00C20B67"/>
    <w:rsid w:val="00C20CF9"/>
    <w:rsid w:val="00C20D52"/>
    <w:rsid w:val="00C20F0A"/>
    <w:rsid w:val="00C210FA"/>
    <w:rsid w:val="00C211BF"/>
    <w:rsid w:val="00C21239"/>
    <w:rsid w:val="00C2134C"/>
    <w:rsid w:val="00C21391"/>
    <w:rsid w:val="00C214E2"/>
    <w:rsid w:val="00C21653"/>
    <w:rsid w:val="00C21843"/>
    <w:rsid w:val="00C21887"/>
    <w:rsid w:val="00C220C2"/>
    <w:rsid w:val="00C22126"/>
    <w:rsid w:val="00C22242"/>
    <w:rsid w:val="00C22374"/>
    <w:rsid w:val="00C223C8"/>
    <w:rsid w:val="00C22475"/>
    <w:rsid w:val="00C224C6"/>
    <w:rsid w:val="00C224F5"/>
    <w:rsid w:val="00C227AF"/>
    <w:rsid w:val="00C227D9"/>
    <w:rsid w:val="00C22A43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BAD"/>
    <w:rsid w:val="00C23CEC"/>
    <w:rsid w:val="00C23D0C"/>
    <w:rsid w:val="00C23EE0"/>
    <w:rsid w:val="00C2408D"/>
    <w:rsid w:val="00C2409E"/>
    <w:rsid w:val="00C240F3"/>
    <w:rsid w:val="00C24226"/>
    <w:rsid w:val="00C24295"/>
    <w:rsid w:val="00C242BB"/>
    <w:rsid w:val="00C24530"/>
    <w:rsid w:val="00C246DA"/>
    <w:rsid w:val="00C2474D"/>
    <w:rsid w:val="00C24A0E"/>
    <w:rsid w:val="00C24A97"/>
    <w:rsid w:val="00C24D3A"/>
    <w:rsid w:val="00C24DE7"/>
    <w:rsid w:val="00C24F49"/>
    <w:rsid w:val="00C24FA7"/>
    <w:rsid w:val="00C2505B"/>
    <w:rsid w:val="00C252A9"/>
    <w:rsid w:val="00C25376"/>
    <w:rsid w:val="00C25456"/>
    <w:rsid w:val="00C2548C"/>
    <w:rsid w:val="00C25528"/>
    <w:rsid w:val="00C25689"/>
    <w:rsid w:val="00C2596A"/>
    <w:rsid w:val="00C25A4D"/>
    <w:rsid w:val="00C25C6A"/>
    <w:rsid w:val="00C25CE3"/>
    <w:rsid w:val="00C25DCE"/>
    <w:rsid w:val="00C25F6C"/>
    <w:rsid w:val="00C26117"/>
    <w:rsid w:val="00C262E2"/>
    <w:rsid w:val="00C26385"/>
    <w:rsid w:val="00C26859"/>
    <w:rsid w:val="00C269B4"/>
    <w:rsid w:val="00C26A61"/>
    <w:rsid w:val="00C26B20"/>
    <w:rsid w:val="00C26F1C"/>
    <w:rsid w:val="00C271C1"/>
    <w:rsid w:val="00C27355"/>
    <w:rsid w:val="00C273DE"/>
    <w:rsid w:val="00C274B4"/>
    <w:rsid w:val="00C2765A"/>
    <w:rsid w:val="00C2794E"/>
    <w:rsid w:val="00C279E0"/>
    <w:rsid w:val="00C27BB9"/>
    <w:rsid w:val="00C27D3A"/>
    <w:rsid w:val="00C27DD8"/>
    <w:rsid w:val="00C27E94"/>
    <w:rsid w:val="00C27ED1"/>
    <w:rsid w:val="00C302E1"/>
    <w:rsid w:val="00C30392"/>
    <w:rsid w:val="00C30483"/>
    <w:rsid w:val="00C30523"/>
    <w:rsid w:val="00C305D1"/>
    <w:rsid w:val="00C30951"/>
    <w:rsid w:val="00C30CBF"/>
    <w:rsid w:val="00C30EEA"/>
    <w:rsid w:val="00C30FBB"/>
    <w:rsid w:val="00C30FE7"/>
    <w:rsid w:val="00C30FFF"/>
    <w:rsid w:val="00C31244"/>
    <w:rsid w:val="00C312B2"/>
    <w:rsid w:val="00C314ED"/>
    <w:rsid w:val="00C315A8"/>
    <w:rsid w:val="00C3178F"/>
    <w:rsid w:val="00C3182F"/>
    <w:rsid w:val="00C3196A"/>
    <w:rsid w:val="00C31B50"/>
    <w:rsid w:val="00C31BA3"/>
    <w:rsid w:val="00C31BC5"/>
    <w:rsid w:val="00C320E9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818"/>
    <w:rsid w:val="00C338EE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BB"/>
    <w:rsid w:val="00C36CC0"/>
    <w:rsid w:val="00C36D79"/>
    <w:rsid w:val="00C36DCA"/>
    <w:rsid w:val="00C36E7E"/>
    <w:rsid w:val="00C37014"/>
    <w:rsid w:val="00C37116"/>
    <w:rsid w:val="00C37329"/>
    <w:rsid w:val="00C374A1"/>
    <w:rsid w:val="00C374BE"/>
    <w:rsid w:val="00C376F8"/>
    <w:rsid w:val="00C378CE"/>
    <w:rsid w:val="00C378EE"/>
    <w:rsid w:val="00C37A70"/>
    <w:rsid w:val="00C37AE7"/>
    <w:rsid w:val="00C37B54"/>
    <w:rsid w:val="00C37C3D"/>
    <w:rsid w:val="00C37FED"/>
    <w:rsid w:val="00C4002C"/>
    <w:rsid w:val="00C4005E"/>
    <w:rsid w:val="00C40556"/>
    <w:rsid w:val="00C40558"/>
    <w:rsid w:val="00C40875"/>
    <w:rsid w:val="00C409C4"/>
    <w:rsid w:val="00C409C7"/>
    <w:rsid w:val="00C41101"/>
    <w:rsid w:val="00C412C6"/>
    <w:rsid w:val="00C41695"/>
    <w:rsid w:val="00C417E0"/>
    <w:rsid w:val="00C41A00"/>
    <w:rsid w:val="00C41CCC"/>
    <w:rsid w:val="00C421A6"/>
    <w:rsid w:val="00C4229C"/>
    <w:rsid w:val="00C42494"/>
    <w:rsid w:val="00C42522"/>
    <w:rsid w:val="00C426A6"/>
    <w:rsid w:val="00C4282B"/>
    <w:rsid w:val="00C42B78"/>
    <w:rsid w:val="00C42C79"/>
    <w:rsid w:val="00C42D84"/>
    <w:rsid w:val="00C42E2C"/>
    <w:rsid w:val="00C42ED7"/>
    <w:rsid w:val="00C42FDA"/>
    <w:rsid w:val="00C4318E"/>
    <w:rsid w:val="00C4331F"/>
    <w:rsid w:val="00C4352F"/>
    <w:rsid w:val="00C43607"/>
    <w:rsid w:val="00C43776"/>
    <w:rsid w:val="00C437AD"/>
    <w:rsid w:val="00C43D6C"/>
    <w:rsid w:val="00C43DC1"/>
    <w:rsid w:val="00C43E48"/>
    <w:rsid w:val="00C43FE9"/>
    <w:rsid w:val="00C44121"/>
    <w:rsid w:val="00C441C6"/>
    <w:rsid w:val="00C4428A"/>
    <w:rsid w:val="00C44325"/>
    <w:rsid w:val="00C444F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AB1"/>
    <w:rsid w:val="00C45B35"/>
    <w:rsid w:val="00C45C18"/>
    <w:rsid w:val="00C45C75"/>
    <w:rsid w:val="00C45CF7"/>
    <w:rsid w:val="00C4600F"/>
    <w:rsid w:val="00C4651C"/>
    <w:rsid w:val="00C4655F"/>
    <w:rsid w:val="00C46759"/>
    <w:rsid w:val="00C467B1"/>
    <w:rsid w:val="00C46A62"/>
    <w:rsid w:val="00C46AE9"/>
    <w:rsid w:val="00C46B45"/>
    <w:rsid w:val="00C46BD6"/>
    <w:rsid w:val="00C47289"/>
    <w:rsid w:val="00C4764F"/>
    <w:rsid w:val="00C4784B"/>
    <w:rsid w:val="00C47C42"/>
    <w:rsid w:val="00C47C64"/>
    <w:rsid w:val="00C47DB0"/>
    <w:rsid w:val="00C47E38"/>
    <w:rsid w:val="00C47E41"/>
    <w:rsid w:val="00C47EE0"/>
    <w:rsid w:val="00C500F8"/>
    <w:rsid w:val="00C50167"/>
    <w:rsid w:val="00C502B4"/>
    <w:rsid w:val="00C50502"/>
    <w:rsid w:val="00C5074D"/>
    <w:rsid w:val="00C50A5E"/>
    <w:rsid w:val="00C50BCC"/>
    <w:rsid w:val="00C50C1D"/>
    <w:rsid w:val="00C50C8F"/>
    <w:rsid w:val="00C50D6D"/>
    <w:rsid w:val="00C50F08"/>
    <w:rsid w:val="00C50FBE"/>
    <w:rsid w:val="00C50FDA"/>
    <w:rsid w:val="00C510E7"/>
    <w:rsid w:val="00C51538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2CC0"/>
    <w:rsid w:val="00C530BE"/>
    <w:rsid w:val="00C530E1"/>
    <w:rsid w:val="00C5324A"/>
    <w:rsid w:val="00C53452"/>
    <w:rsid w:val="00C53694"/>
    <w:rsid w:val="00C5373C"/>
    <w:rsid w:val="00C537A2"/>
    <w:rsid w:val="00C53810"/>
    <w:rsid w:val="00C539B2"/>
    <w:rsid w:val="00C53A43"/>
    <w:rsid w:val="00C53A4F"/>
    <w:rsid w:val="00C53A95"/>
    <w:rsid w:val="00C53AFD"/>
    <w:rsid w:val="00C53C2B"/>
    <w:rsid w:val="00C53E90"/>
    <w:rsid w:val="00C53F98"/>
    <w:rsid w:val="00C542FE"/>
    <w:rsid w:val="00C543F1"/>
    <w:rsid w:val="00C54490"/>
    <w:rsid w:val="00C54568"/>
    <w:rsid w:val="00C545C7"/>
    <w:rsid w:val="00C54622"/>
    <w:rsid w:val="00C54664"/>
    <w:rsid w:val="00C54975"/>
    <w:rsid w:val="00C549DB"/>
    <w:rsid w:val="00C54A2A"/>
    <w:rsid w:val="00C54A66"/>
    <w:rsid w:val="00C54B62"/>
    <w:rsid w:val="00C54B8E"/>
    <w:rsid w:val="00C54C4D"/>
    <w:rsid w:val="00C54D72"/>
    <w:rsid w:val="00C54EC6"/>
    <w:rsid w:val="00C54FA5"/>
    <w:rsid w:val="00C54FE4"/>
    <w:rsid w:val="00C5520B"/>
    <w:rsid w:val="00C5531D"/>
    <w:rsid w:val="00C55613"/>
    <w:rsid w:val="00C5563D"/>
    <w:rsid w:val="00C557B3"/>
    <w:rsid w:val="00C557C2"/>
    <w:rsid w:val="00C557DF"/>
    <w:rsid w:val="00C55A68"/>
    <w:rsid w:val="00C55AB4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2E5"/>
    <w:rsid w:val="00C57400"/>
    <w:rsid w:val="00C57475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32B"/>
    <w:rsid w:val="00C60494"/>
    <w:rsid w:val="00C605AB"/>
    <w:rsid w:val="00C605F6"/>
    <w:rsid w:val="00C60804"/>
    <w:rsid w:val="00C609B3"/>
    <w:rsid w:val="00C60F0C"/>
    <w:rsid w:val="00C60F72"/>
    <w:rsid w:val="00C61096"/>
    <w:rsid w:val="00C610C3"/>
    <w:rsid w:val="00C6134A"/>
    <w:rsid w:val="00C613D9"/>
    <w:rsid w:val="00C6142E"/>
    <w:rsid w:val="00C6156A"/>
    <w:rsid w:val="00C6168E"/>
    <w:rsid w:val="00C618EA"/>
    <w:rsid w:val="00C619E9"/>
    <w:rsid w:val="00C61B63"/>
    <w:rsid w:val="00C61BD6"/>
    <w:rsid w:val="00C61E62"/>
    <w:rsid w:val="00C61F2B"/>
    <w:rsid w:val="00C62154"/>
    <w:rsid w:val="00C62329"/>
    <w:rsid w:val="00C62498"/>
    <w:rsid w:val="00C625B5"/>
    <w:rsid w:val="00C6283D"/>
    <w:rsid w:val="00C62893"/>
    <w:rsid w:val="00C6299B"/>
    <w:rsid w:val="00C62A60"/>
    <w:rsid w:val="00C62C67"/>
    <w:rsid w:val="00C62EF6"/>
    <w:rsid w:val="00C630F6"/>
    <w:rsid w:val="00C631F0"/>
    <w:rsid w:val="00C6323A"/>
    <w:rsid w:val="00C6324C"/>
    <w:rsid w:val="00C6359A"/>
    <w:rsid w:val="00C6368F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89"/>
    <w:rsid w:val="00C641B3"/>
    <w:rsid w:val="00C6437C"/>
    <w:rsid w:val="00C643D8"/>
    <w:rsid w:val="00C64569"/>
    <w:rsid w:val="00C64751"/>
    <w:rsid w:val="00C64923"/>
    <w:rsid w:val="00C64D48"/>
    <w:rsid w:val="00C64D96"/>
    <w:rsid w:val="00C64FF4"/>
    <w:rsid w:val="00C6514A"/>
    <w:rsid w:val="00C65291"/>
    <w:rsid w:val="00C65296"/>
    <w:rsid w:val="00C65354"/>
    <w:rsid w:val="00C656D6"/>
    <w:rsid w:val="00C658F9"/>
    <w:rsid w:val="00C6598D"/>
    <w:rsid w:val="00C65A78"/>
    <w:rsid w:val="00C65EEA"/>
    <w:rsid w:val="00C66083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279"/>
    <w:rsid w:val="00C672D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53D"/>
    <w:rsid w:val="00C70684"/>
    <w:rsid w:val="00C70865"/>
    <w:rsid w:val="00C7086A"/>
    <w:rsid w:val="00C70890"/>
    <w:rsid w:val="00C7091A"/>
    <w:rsid w:val="00C7094F"/>
    <w:rsid w:val="00C709A2"/>
    <w:rsid w:val="00C70A54"/>
    <w:rsid w:val="00C70BA9"/>
    <w:rsid w:val="00C70BF3"/>
    <w:rsid w:val="00C70CC1"/>
    <w:rsid w:val="00C70D17"/>
    <w:rsid w:val="00C710FC"/>
    <w:rsid w:val="00C71111"/>
    <w:rsid w:val="00C711AD"/>
    <w:rsid w:val="00C71344"/>
    <w:rsid w:val="00C713F2"/>
    <w:rsid w:val="00C714A9"/>
    <w:rsid w:val="00C7158F"/>
    <w:rsid w:val="00C71A15"/>
    <w:rsid w:val="00C71B40"/>
    <w:rsid w:val="00C71FF1"/>
    <w:rsid w:val="00C720A6"/>
    <w:rsid w:val="00C720E4"/>
    <w:rsid w:val="00C72113"/>
    <w:rsid w:val="00C72131"/>
    <w:rsid w:val="00C723CF"/>
    <w:rsid w:val="00C7242F"/>
    <w:rsid w:val="00C7252F"/>
    <w:rsid w:val="00C72A12"/>
    <w:rsid w:val="00C72A27"/>
    <w:rsid w:val="00C72A4F"/>
    <w:rsid w:val="00C72AA9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6E"/>
    <w:rsid w:val="00C7454E"/>
    <w:rsid w:val="00C7456C"/>
    <w:rsid w:val="00C74596"/>
    <w:rsid w:val="00C745C3"/>
    <w:rsid w:val="00C74783"/>
    <w:rsid w:val="00C747AF"/>
    <w:rsid w:val="00C74809"/>
    <w:rsid w:val="00C74812"/>
    <w:rsid w:val="00C74958"/>
    <w:rsid w:val="00C74982"/>
    <w:rsid w:val="00C749EB"/>
    <w:rsid w:val="00C74B09"/>
    <w:rsid w:val="00C74D08"/>
    <w:rsid w:val="00C74DD4"/>
    <w:rsid w:val="00C74F3C"/>
    <w:rsid w:val="00C74FCF"/>
    <w:rsid w:val="00C75197"/>
    <w:rsid w:val="00C753CC"/>
    <w:rsid w:val="00C754D6"/>
    <w:rsid w:val="00C75830"/>
    <w:rsid w:val="00C75BE1"/>
    <w:rsid w:val="00C75CCE"/>
    <w:rsid w:val="00C75CF4"/>
    <w:rsid w:val="00C75D1A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6D"/>
    <w:rsid w:val="00C76993"/>
    <w:rsid w:val="00C76B47"/>
    <w:rsid w:val="00C770B6"/>
    <w:rsid w:val="00C77422"/>
    <w:rsid w:val="00C77532"/>
    <w:rsid w:val="00C776CB"/>
    <w:rsid w:val="00C777A3"/>
    <w:rsid w:val="00C778AE"/>
    <w:rsid w:val="00C77A02"/>
    <w:rsid w:val="00C77AF2"/>
    <w:rsid w:val="00C77CC4"/>
    <w:rsid w:val="00C77DD4"/>
    <w:rsid w:val="00C8002C"/>
    <w:rsid w:val="00C801E1"/>
    <w:rsid w:val="00C80259"/>
    <w:rsid w:val="00C80526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7B"/>
    <w:rsid w:val="00C82AAC"/>
    <w:rsid w:val="00C82C55"/>
    <w:rsid w:val="00C82C7C"/>
    <w:rsid w:val="00C82E3E"/>
    <w:rsid w:val="00C82F4F"/>
    <w:rsid w:val="00C82F5C"/>
    <w:rsid w:val="00C83085"/>
    <w:rsid w:val="00C830F5"/>
    <w:rsid w:val="00C831BF"/>
    <w:rsid w:val="00C83306"/>
    <w:rsid w:val="00C833FA"/>
    <w:rsid w:val="00C837F8"/>
    <w:rsid w:val="00C838AB"/>
    <w:rsid w:val="00C839D2"/>
    <w:rsid w:val="00C83C43"/>
    <w:rsid w:val="00C83D57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BD6"/>
    <w:rsid w:val="00C84CC6"/>
    <w:rsid w:val="00C84E1F"/>
    <w:rsid w:val="00C84F8C"/>
    <w:rsid w:val="00C850DB"/>
    <w:rsid w:val="00C85172"/>
    <w:rsid w:val="00C852BC"/>
    <w:rsid w:val="00C85455"/>
    <w:rsid w:val="00C85522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C8"/>
    <w:rsid w:val="00C8625C"/>
    <w:rsid w:val="00C86337"/>
    <w:rsid w:val="00C863EF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D62"/>
    <w:rsid w:val="00C87E29"/>
    <w:rsid w:val="00C87F60"/>
    <w:rsid w:val="00C87FD2"/>
    <w:rsid w:val="00C90044"/>
    <w:rsid w:val="00C9006F"/>
    <w:rsid w:val="00C90070"/>
    <w:rsid w:val="00C900E3"/>
    <w:rsid w:val="00C901A7"/>
    <w:rsid w:val="00C902F0"/>
    <w:rsid w:val="00C9035C"/>
    <w:rsid w:val="00C90435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9F0"/>
    <w:rsid w:val="00C91C4C"/>
    <w:rsid w:val="00C91CE7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243"/>
    <w:rsid w:val="00C93422"/>
    <w:rsid w:val="00C93775"/>
    <w:rsid w:val="00C9379B"/>
    <w:rsid w:val="00C939E1"/>
    <w:rsid w:val="00C93A39"/>
    <w:rsid w:val="00C93A4E"/>
    <w:rsid w:val="00C93C02"/>
    <w:rsid w:val="00C93C70"/>
    <w:rsid w:val="00C93D16"/>
    <w:rsid w:val="00C93D40"/>
    <w:rsid w:val="00C93E6F"/>
    <w:rsid w:val="00C93F30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4D5F"/>
    <w:rsid w:val="00C94E2A"/>
    <w:rsid w:val="00C9517F"/>
    <w:rsid w:val="00C953D6"/>
    <w:rsid w:val="00C95454"/>
    <w:rsid w:val="00C95572"/>
    <w:rsid w:val="00C95631"/>
    <w:rsid w:val="00C95945"/>
    <w:rsid w:val="00C95AE5"/>
    <w:rsid w:val="00C95CB3"/>
    <w:rsid w:val="00C95CBB"/>
    <w:rsid w:val="00C95E20"/>
    <w:rsid w:val="00C95E7F"/>
    <w:rsid w:val="00C9609F"/>
    <w:rsid w:val="00C96138"/>
    <w:rsid w:val="00C962EE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6FDD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45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B09"/>
    <w:rsid w:val="00CA0BAF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31"/>
    <w:rsid w:val="00CA1CA9"/>
    <w:rsid w:val="00CA1D33"/>
    <w:rsid w:val="00CA1E3A"/>
    <w:rsid w:val="00CA1E8B"/>
    <w:rsid w:val="00CA222D"/>
    <w:rsid w:val="00CA22F4"/>
    <w:rsid w:val="00CA233F"/>
    <w:rsid w:val="00CA2370"/>
    <w:rsid w:val="00CA24BB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1FF"/>
    <w:rsid w:val="00CA3273"/>
    <w:rsid w:val="00CA3509"/>
    <w:rsid w:val="00CA3622"/>
    <w:rsid w:val="00CA37E7"/>
    <w:rsid w:val="00CA37E9"/>
    <w:rsid w:val="00CA3AB6"/>
    <w:rsid w:val="00CA3CE9"/>
    <w:rsid w:val="00CA3D4F"/>
    <w:rsid w:val="00CA3F39"/>
    <w:rsid w:val="00CA3F65"/>
    <w:rsid w:val="00CA4277"/>
    <w:rsid w:val="00CA444D"/>
    <w:rsid w:val="00CA469F"/>
    <w:rsid w:val="00CA474B"/>
    <w:rsid w:val="00CA4784"/>
    <w:rsid w:val="00CA499E"/>
    <w:rsid w:val="00CA49B1"/>
    <w:rsid w:val="00CA4A38"/>
    <w:rsid w:val="00CA4ABB"/>
    <w:rsid w:val="00CA4E6F"/>
    <w:rsid w:val="00CA4EBC"/>
    <w:rsid w:val="00CA502A"/>
    <w:rsid w:val="00CA5072"/>
    <w:rsid w:val="00CA5126"/>
    <w:rsid w:val="00CA51A7"/>
    <w:rsid w:val="00CA5256"/>
    <w:rsid w:val="00CA52AF"/>
    <w:rsid w:val="00CA57DA"/>
    <w:rsid w:val="00CA599F"/>
    <w:rsid w:val="00CA5AA8"/>
    <w:rsid w:val="00CA5D8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A5"/>
    <w:rsid w:val="00CA70B9"/>
    <w:rsid w:val="00CA7127"/>
    <w:rsid w:val="00CA7273"/>
    <w:rsid w:val="00CA7B50"/>
    <w:rsid w:val="00CA7BF4"/>
    <w:rsid w:val="00CA7C74"/>
    <w:rsid w:val="00CA7F21"/>
    <w:rsid w:val="00CA7F8D"/>
    <w:rsid w:val="00CB003E"/>
    <w:rsid w:val="00CB01A3"/>
    <w:rsid w:val="00CB01EE"/>
    <w:rsid w:val="00CB03E9"/>
    <w:rsid w:val="00CB06C1"/>
    <w:rsid w:val="00CB0A24"/>
    <w:rsid w:val="00CB0C71"/>
    <w:rsid w:val="00CB0D91"/>
    <w:rsid w:val="00CB0E3C"/>
    <w:rsid w:val="00CB108F"/>
    <w:rsid w:val="00CB12DF"/>
    <w:rsid w:val="00CB12FB"/>
    <w:rsid w:val="00CB18B3"/>
    <w:rsid w:val="00CB1A0A"/>
    <w:rsid w:val="00CB1AB3"/>
    <w:rsid w:val="00CB1CB8"/>
    <w:rsid w:val="00CB1D1C"/>
    <w:rsid w:val="00CB1D8E"/>
    <w:rsid w:val="00CB1DF6"/>
    <w:rsid w:val="00CB2344"/>
    <w:rsid w:val="00CB23B6"/>
    <w:rsid w:val="00CB25C6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2F71"/>
    <w:rsid w:val="00CB3150"/>
    <w:rsid w:val="00CB3152"/>
    <w:rsid w:val="00CB3285"/>
    <w:rsid w:val="00CB32FD"/>
    <w:rsid w:val="00CB3362"/>
    <w:rsid w:val="00CB33C7"/>
    <w:rsid w:val="00CB3771"/>
    <w:rsid w:val="00CB3C4D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24B"/>
    <w:rsid w:val="00CB4404"/>
    <w:rsid w:val="00CB440D"/>
    <w:rsid w:val="00CB4695"/>
    <w:rsid w:val="00CB4785"/>
    <w:rsid w:val="00CB47EC"/>
    <w:rsid w:val="00CB4A4F"/>
    <w:rsid w:val="00CB4D07"/>
    <w:rsid w:val="00CB4D25"/>
    <w:rsid w:val="00CB4EB3"/>
    <w:rsid w:val="00CB4F1F"/>
    <w:rsid w:val="00CB5050"/>
    <w:rsid w:val="00CB530C"/>
    <w:rsid w:val="00CB5353"/>
    <w:rsid w:val="00CB548C"/>
    <w:rsid w:val="00CB5557"/>
    <w:rsid w:val="00CB5594"/>
    <w:rsid w:val="00CB56CA"/>
    <w:rsid w:val="00CB5790"/>
    <w:rsid w:val="00CB57EE"/>
    <w:rsid w:val="00CB5880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7BD"/>
    <w:rsid w:val="00CB689F"/>
    <w:rsid w:val="00CB6923"/>
    <w:rsid w:val="00CB6A02"/>
    <w:rsid w:val="00CB6B07"/>
    <w:rsid w:val="00CB6CDF"/>
    <w:rsid w:val="00CB6CE1"/>
    <w:rsid w:val="00CB701F"/>
    <w:rsid w:val="00CB716B"/>
    <w:rsid w:val="00CB72CD"/>
    <w:rsid w:val="00CB7376"/>
    <w:rsid w:val="00CB7544"/>
    <w:rsid w:val="00CB756C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5C5"/>
    <w:rsid w:val="00CC0638"/>
    <w:rsid w:val="00CC080C"/>
    <w:rsid w:val="00CC0825"/>
    <w:rsid w:val="00CC0831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4A"/>
    <w:rsid w:val="00CC1CA6"/>
    <w:rsid w:val="00CC1CAE"/>
    <w:rsid w:val="00CC1D82"/>
    <w:rsid w:val="00CC1DB9"/>
    <w:rsid w:val="00CC1F8F"/>
    <w:rsid w:val="00CC211B"/>
    <w:rsid w:val="00CC221E"/>
    <w:rsid w:val="00CC2221"/>
    <w:rsid w:val="00CC2223"/>
    <w:rsid w:val="00CC2549"/>
    <w:rsid w:val="00CC2969"/>
    <w:rsid w:val="00CC2B08"/>
    <w:rsid w:val="00CC2C10"/>
    <w:rsid w:val="00CC2D4F"/>
    <w:rsid w:val="00CC2F06"/>
    <w:rsid w:val="00CC303D"/>
    <w:rsid w:val="00CC37C8"/>
    <w:rsid w:val="00CC3833"/>
    <w:rsid w:val="00CC3CB2"/>
    <w:rsid w:val="00CC3EDB"/>
    <w:rsid w:val="00CC3FBA"/>
    <w:rsid w:val="00CC3FD1"/>
    <w:rsid w:val="00CC42C1"/>
    <w:rsid w:val="00CC43DD"/>
    <w:rsid w:val="00CC4458"/>
    <w:rsid w:val="00CC45D0"/>
    <w:rsid w:val="00CC4646"/>
    <w:rsid w:val="00CC4652"/>
    <w:rsid w:val="00CC48D4"/>
    <w:rsid w:val="00CC4AE6"/>
    <w:rsid w:val="00CC4AF5"/>
    <w:rsid w:val="00CC4D96"/>
    <w:rsid w:val="00CC4F10"/>
    <w:rsid w:val="00CC4F8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82A"/>
    <w:rsid w:val="00CC5848"/>
    <w:rsid w:val="00CC58FE"/>
    <w:rsid w:val="00CC5A38"/>
    <w:rsid w:val="00CC5A50"/>
    <w:rsid w:val="00CC5ABF"/>
    <w:rsid w:val="00CC5B27"/>
    <w:rsid w:val="00CC5C5C"/>
    <w:rsid w:val="00CC5D1C"/>
    <w:rsid w:val="00CC5D3E"/>
    <w:rsid w:val="00CC5E8A"/>
    <w:rsid w:val="00CC6009"/>
    <w:rsid w:val="00CC606A"/>
    <w:rsid w:val="00CC6383"/>
    <w:rsid w:val="00CC655F"/>
    <w:rsid w:val="00CC65FA"/>
    <w:rsid w:val="00CC66F3"/>
    <w:rsid w:val="00CC6844"/>
    <w:rsid w:val="00CC686A"/>
    <w:rsid w:val="00CC69D6"/>
    <w:rsid w:val="00CC6C56"/>
    <w:rsid w:val="00CC6C71"/>
    <w:rsid w:val="00CC6D94"/>
    <w:rsid w:val="00CC7008"/>
    <w:rsid w:val="00CC7075"/>
    <w:rsid w:val="00CC746E"/>
    <w:rsid w:val="00CC781F"/>
    <w:rsid w:val="00CC78FE"/>
    <w:rsid w:val="00CC7A01"/>
    <w:rsid w:val="00CC7A5F"/>
    <w:rsid w:val="00CC7E31"/>
    <w:rsid w:val="00CC7EFF"/>
    <w:rsid w:val="00CC7F1F"/>
    <w:rsid w:val="00CD0DED"/>
    <w:rsid w:val="00CD0EC5"/>
    <w:rsid w:val="00CD102B"/>
    <w:rsid w:val="00CD1047"/>
    <w:rsid w:val="00CD14DC"/>
    <w:rsid w:val="00CD1590"/>
    <w:rsid w:val="00CD15B0"/>
    <w:rsid w:val="00CD165B"/>
    <w:rsid w:val="00CD16E7"/>
    <w:rsid w:val="00CD1770"/>
    <w:rsid w:val="00CD194A"/>
    <w:rsid w:val="00CD1994"/>
    <w:rsid w:val="00CD1A09"/>
    <w:rsid w:val="00CD1B80"/>
    <w:rsid w:val="00CD1DEF"/>
    <w:rsid w:val="00CD1E83"/>
    <w:rsid w:val="00CD1F56"/>
    <w:rsid w:val="00CD211A"/>
    <w:rsid w:val="00CD2354"/>
    <w:rsid w:val="00CD25F8"/>
    <w:rsid w:val="00CD261F"/>
    <w:rsid w:val="00CD27F6"/>
    <w:rsid w:val="00CD29EF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3CA9"/>
    <w:rsid w:val="00CD40D6"/>
    <w:rsid w:val="00CD417C"/>
    <w:rsid w:val="00CD43B4"/>
    <w:rsid w:val="00CD43F1"/>
    <w:rsid w:val="00CD474D"/>
    <w:rsid w:val="00CD4831"/>
    <w:rsid w:val="00CD4BD7"/>
    <w:rsid w:val="00CD4CCA"/>
    <w:rsid w:val="00CD50C4"/>
    <w:rsid w:val="00CD54FD"/>
    <w:rsid w:val="00CD5506"/>
    <w:rsid w:val="00CD556B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84C"/>
    <w:rsid w:val="00CD78B0"/>
    <w:rsid w:val="00CD796F"/>
    <w:rsid w:val="00CD7B17"/>
    <w:rsid w:val="00CD7EE5"/>
    <w:rsid w:val="00CD7EF5"/>
    <w:rsid w:val="00CD7F53"/>
    <w:rsid w:val="00CE0119"/>
    <w:rsid w:val="00CE0155"/>
    <w:rsid w:val="00CE01FE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04B"/>
    <w:rsid w:val="00CE2631"/>
    <w:rsid w:val="00CE2763"/>
    <w:rsid w:val="00CE29BA"/>
    <w:rsid w:val="00CE2ACD"/>
    <w:rsid w:val="00CE2B26"/>
    <w:rsid w:val="00CE2BBF"/>
    <w:rsid w:val="00CE2C8D"/>
    <w:rsid w:val="00CE2DF6"/>
    <w:rsid w:val="00CE2E68"/>
    <w:rsid w:val="00CE2E9A"/>
    <w:rsid w:val="00CE3339"/>
    <w:rsid w:val="00CE33BA"/>
    <w:rsid w:val="00CE3477"/>
    <w:rsid w:val="00CE3484"/>
    <w:rsid w:val="00CE35B6"/>
    <w:rsid w:val="00CE35C2"/>
    <w:rsid w:val="00CE3672"/>
    <w:rsid w:val="00CE390E"/>
    <w:rsid w:val="00CE3946"/>
    <w:rsid w:val="00CE39FC"/>
    <w:rsid w:val="00CE3A80"/>
    <w:rsid w:val="00CE3BF0"/>
    <w:rsid w:val="00CE3D55"/>
    <w:rsid w:val="00CE3EA4"/>
    <w:rsid w:val="00CE40A4"/>
    <w:rsid w:val="00CE4247"/>
    <w:rsid w:val="00CE439C"/>
    <w:rsid w:val="00CE44D0"/>
    <w:rsid w:val="00CE4512"/>
    <w:rsid w:val="00CE46E9"/>
    <w:rsid w:val="00CE4720"/>
    <w:rsid w:val="00CE4CF1"/>
    <w:rsid w:val="00CE4E18"/>
    <w:rsid w:val="00CE4EDD"/>
    <w:rsid w:val="00CE4FEC"/>
    <w:rsid w:val="00CE5007"/>
    <w:rsid w:val="00CE50F4"/>
    <w:rsid w:val="00CE579B"/>
    <w:rsid w:val="00CE592D"/>
    <w:rsid w:val="00CE5C08"/>
    <w:rsid w:val="00CE5CC4"/>
    <w:rsid w:val="00CE5DAE"/>
    <w:rsid w:val="00CE5FBB"/>
    <w:rsid w:val="00CE5FCD"/>
    <w:rsid w:val="00CE612D"/>
    <w:rsid w:val="00CE61DC"/>
    <w:rsid w:val="00CE621F"/>
    <w:rsid w:val="00CE6348"/>
    <w:rsid w:val="00CE637F"/>
    <w:rsid w:val="00CE63BB"/>
    <w:rsid w:val="00CE6410"/>
    <w:rsid w:val="00CE6416"/>
    <w:rsid w:val="00CE6433"/>
    <w:rsid w:val="00CE6861"/>
    <w:rsid w:val="00CE690E"/>
    <w:rsid w:val="00CE6F28"/>
    <w:rsid w:val="00CE70AA"/>
    <w:rsid w:val="00CE725F"/>
    <w:rsid w:val="00CE7365"/>
    <w:rsid w:val="00CE745D"/>
    <w:rsid w:val="00CE7542"/>
    <w:rsid w:val="00CE75FE"/>
    <w:rsid w:val="00CE7633"/>
    <w:rsid w:val="00CE7700"/>
    <w:rsid w:val="00CE773A"/>
    <w:rsid w:val="00CE7827"/>
    <w:rsid w:val="00CE7978"/>
    <w:rsid w:val="00CE7ABB"/>
    <w:rsid w:val="00CE7BFE"/>
    <w:rsid w:val="00CE7C1B"/>
    <w:rsid w:val="00CE7F63"/>
    <w:rsid w:val="00CE7FAD"/>
    <w:rsid w:val="00CF0283"/>
    <w:rsid w:val="00CF043B"/>
    <w:rsid w:val="00CF0C38"/>
    <w:rsid w:val="00CF0C9E"/>
    <w:rsid w:val="00CF0D15"/>
    <w:rsid w:val="00CF0D32"/>
    <w:rsid w:val="00CF0DBB"/>
    <w:rsid w:val="00CF0DF3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F62"/>
    <w:rsid w:val="00CF210B"/>
    <w:rsid w:val="00CF21B2"/>
    <w:rsid w:val="00CF21F6"/>
    <w:rsid w:val="00CF23BE"/>
    <w:rsid w:val="00CF2742"/>
    <w:rsid w:val="00CF2856"/>
    <w:rsid w:val="00CF2995"/>
    <w:rsid w:val="00CF2BE0"/>
    <w:rsid w:val="00CF2DA7"/>
    <w:rsid w:val="00CF2EEF"/>
    <w:rsid w:val="00CF3076"/>
    <w:rsid w:val="00CF3096"/>
    <w:rsid w:val="00CF3114"/>
    <w:rsid w:val="00CF3263"/>
    <w:rsid w:val="00CF32CD"/>
    <w:rsid w:val="00CF34C1"/>
    <w:rsid w:val="00CF34D8"/>
    <w:rsid w:val="00CF35AE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CB5"/>
    <w:rsid w:val="00CF4D97"/>
    <w:rsid w:val="00CF51DA"/>
    <w:rsid w:val="00CF526F"/>
    <w:rsid w:val="00CF5435"/>
    <w:rsid w:val="00CF549C"/>
    <w:rsid w:val="00CF5540"/>
    <w:rsid w:val="00CF56ED"/>
    <w:rsid w:val="00CF5A01"/>
    <w:rsid w:val="00CF5B8C"/>
    <w:rsid w:val="00CF5D83"/>
    <w:rsid w:val="00CF5D9B"/>
    <w:rsid w:val="00CF5F21"/>
    <w:rsid w:val="00CF5F4E"/>
    <w:rsid w:val="00CF6071"/>
    <w:rsid w:val="00CF60FD"/>
    <w:rsid w:val="00CF65C2"/>
    <w:rsid w:val="00CF682C"/>
    <w:rsid w:val="00CF692C"/>
    <w:rsid w:val="00CF6999"/>
    <w:rsid w:val="00CF699E"/>
    <w:rsid w:val="00CF6CF4"/>
    <w:rsid w:val="00CF6EC0"/>
    <w:rsid w:val="00CF6F30"/>
    <w:rsid w:val="00CF70AE"/>
    <w:rsid w:val="00CF714A"/>
    <w:rsid w:val="00CF75C8"/>
    <w:rsid w:val="00CF7617"/>
    <w:rsid w:val="00CF7789"/>
    <w:rsid w:val="00CF7A09"/>
    <w:rsid w:val="00CF7D23"/>
    <w:rsid w:val="00CF7E61"/>
    <w:rsid w:val="00CF7EB8"/>
    <w:rsid w:val="00CF7ED4"/>
    <w:rsid w:val="00CF7EF3"/>
    <w:rsid w:val="00D001B9"/>
    <w:rsid w:val="00D001CF"/>
    <w:rsid w:val="00D001F9"/>
    <w:rsid w:val="00D00252"/>
    <w:rsid w:val="00D00312"/>
    <w:rsid w:val="00D0032B"/>
    <w:rsid w:val="00D00472"/>
    <w:rsid w:val="00D005DD"/>
    <w:rsid w:val="00D00961"/>
    <w:rsid w:val="00D00D26"/>
    <w:rsid w:val="00D00E6A"/>
    <w:rsid w:val="00D010F6"/>
    <w:rsid w:val="00D01132"/>
    <w:rsid w:val="00D01150"/>
    <w:rsid w:val="00D0119A"/>
    <w:rsid w:val="00D011FD"/>
    <w:rsid w:val="00D0140A"/>
    <w:rsid w:val="00D017C8"/>
    <w:rsid w:val="00D017F7"/>
    <w:rsid w:val="00D01804"/>
    <w:rsid w:val="00D0186D"/>
    <w:rsid w:val="00D01B38"/>
    <w:rsid w:val="00D01B3E"/>
    <w:rsid w:val="00D02076"/>
    <w:rsid w:val="00D02250"/>
    <w:rsid w:val="00D022CC"/>
    <w:rsid w:val="00D02347"/>
    <w:rsid w:val="00D0246C"/>
    <w:rsid w:val="00D026C3"/>
    <w:rsid w:val="00D02774"/>
    <w:rsid w:val="00D02793"/>
    <w:rsid w:val="00D027FE"/>
    <w:rsid w:val="00D028EC"/>
    <w:rsid w:val="00D02938"/>
    <w:rsid w:val="00D02A65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B56"/>
    <w:rsid w:val="00D03C1E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DD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C1C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7FB"/>
    <w:rsid w:val="00D0690C"/>
    <w:rsid w:val="00D06CA8"/>
    <w:rsid w:val="00D06D12"/>
    <w:rsid w:val="00D06E42"/>
    <w:rsid w:val="00D06FFA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07AAD"/>
    <w:rsid w:val="00D10011"/>
    <w:rsid w:val="00D1005E"/>
    <w:rsid w:val="00D10333"/>
    <w:rsid w:val="00D1041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D9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146"/>
    <w:rsid w:val="00D12232"/>
    <w:rsid w:val="00D122A3"/>
    <w:rsid w:val="00D122DF"/>
    <w:rsid w:val="00D12352"/>
    <w:rsid w:val="00D12407"/>
    <w:rsid w:val="00D1244F"/>
    <w:rsid w:val="00D12515"/>
    <w:rsid w:val="00D12590"/>
    <w:rsid w:val="00D125C5"/>
    <w:rsid w:val="00D125DF"/>
    <w:rsid w:val="00D1271A"/>
    <w:rsid w:val="00D1292A"/>
    <w:rsid w:val="00D12BAD"/>
    <w:rsid w:val="00D12C69"/>
    <w:rsid w:val="00D12FE5"/>
    <w:rsid w:val="00D13178"/>
    <w:rsid w:val="00D134D6"/>
    <w:rsid w:val="00D136C3"/>
    <w:rsid w:val="00D13773"/>
    <w:rsid w:val="00D137B2"/>
    <w:rsid w:val="00D138B2"/>
    <w:rsid w:val="00D13906"/>
    <w:rsid w:val="00D13B12"/>
    <w:rsid w:val="00D13BCC"/>
    <w:rsid w:val="00D13D52"/>
    <w:rsid w:val="00D13DD5"/>
    <w:rsid w:val="00D13E99"/>
    <w:rsid w:val="00D14007"/>
    <w:rsid w:val="00D14140"/>
    <w:rsid w:val="00D1415A"/>
    <w:rsid w:val="00D141F8"/>
    <w:rsid w:val="00D142E5"/>
    <w:rsid w:val="00D14398"/>
    <w:rsid w:val="00D14449"/>
    <w:rsid w:val="00D146AB"/>
    <w:rsid w:val="00D148C0"/>
    <w:rsid w:val="00D149FC"/>
    <w:rsid w:val="00D14A64"/>
    <w:rsid w:val="00D14B16"/>
    <w:rsid w:val="00D14C4E"/>
    <w:rsid w:val="00D14D3B"/>
    <w:rsid w:val="00D15049"/>
    <w:rsid w:val="00D1542E"/>
    <w:rsid w:val="00D15681"/>
    <w:rsid w:val="00D15988"/>
    <w:rsid w:val="00D15A40"/>
    <w:rsid w:val="00D15B1E"/>
    <w:rsid w:val="00D15D15"/>
    <w:rsid w:val="00D15DC8"/>
    <w:rsid w:val="00D15EBB"/>
    <w:rsid w:val="00D15FAD"/>
    <w:rsid w:val="00D15FB3"/>
    <w:rsid w:val="00D1630E"/>
    <w:rsid w:val="00D16613"/>
    <w:rsid w:val="00D166DD"/>
    <w:rsid w:val="00D1674C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6B0"/>
    <w:rsid w:val="00D1781B"/>
    <w:rsid w:val="00D17C27"/>
    <w:rsid w:val="00D17FE0"/>
    <w:rsid w:val="00D200FF"/>
    <w:rsid w:val="00D201F8"/>
    <w:rsid w:val="00D20228"/>
    <w:rsid w:val="00D203A9"/>
    <w:rsid w:val="00D203AF"/>
    <w:rsid w:val="00D204A8"/>
    <w:rsid w:val="00D2051A"/>
    <w:rsid w:val="00D20545"/>
    <w:rsid w:val="00D2061C"/>
    <w:rsid w:val="00D208A6"/>
    <w:rsid w:val="00D20944"/>
    <w:rsid w:val="00D209E7"/>
    <w:rsid w:val="00D20AEF"/>
    <w:rsid w:val="00D2106A"/>
    <w:rsid w:val="00D21130"/>
    <w:rsid w:val="00D21182"/>
    <w:rsid w:val="00D211BE"/>
    <w:rsid w:val="00D21238"/>
    <w:rsid w:val="00D212C4"/>
    <w:rsid w:val="00D212DA"/>
    <w:rsid w:val="00D2134D"/>
    <w:rsid w:val="00D213D8"/>
    <w:rsid w:val="00D21457"/>
    <w:rsid w:val="00D215B4"/>
    <w:rsid w:val="00D21783"/>
    <w:rsid w:val="00D2186E"/>
    <w:rsid w:val="00D21879"/>
    <w:rsid w:val="00D2198D"/>
    <w:rsid w:val="00D219D8"/>
    <w:rsid w:val="00D21AB4"/>
    <w:rsid w:val="00D21B14"/>
    <w:rsid w:val="00D21DB2"/>
    <w:rsid w:val="00D21E6F"/>
    <w:rsid w:val="00D21FFE"/>
    <w:rsid w:val="00D221A1"/>
    <w:rsid w:val="00D2239D"/>
    <w:rsid w:val="00D223ED"/>
    <w:rsid w:val="00D22427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05"/>
    <w:rsid w:val="00D2335A"/>
    <w:rsid w:val="00D233C2"/>
    <w:rsid w:val="00D2361C"/>
    <w:rsid w:val="00D2381D"/>
    <w:rsid w:val="00D23893"/>
    <w:rsid w:val="00D238B3"/>
    <w:rsid w:val="00D239B1"/>
    <w:rsid w:val="00D23B46"/>
    <w:rsid w:val="00D23B5E"/>
    <w:rsid w:val="00D23CB4"/>
    <w:rsid w:val="00D23DAD"/>
    <w:rsid w:val="00D23DDA"/>
    <w:rsid w:val="00D23DF1"/>
    <w:rsid w:val="00D23F5F"/>
    <w:rsid w:val="00D240EF"/>
    <w:rsid w:val="00D2441E"/>
    <w:rsid w:val="00D2473A"/>
    <w:rsid w:val="00D24792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832"/>
    <w:rsid w:val="00D26A2E"/>
    <w:rsid w:val="00D26D0E"/>
    <w:rsid w:val="00D26F7A"/>
    <w:rsid w:val="00D27052"/>
    <w:rsid w:val="00D270BE"/>
    <w:rsid w:val="00D271CD"/>
    <w:rsid w:val="00D2763A"/>
    <w:rsid w:val="00D27736"/>
    <w:rsid w:val="00D27831"/>
    <w:rsid w:val="00D2793A"/>
    <w:rsid w:val="00D27967"/>
    <w:rsid w:val="00D3004F"/>
    <w:rsid w:val="00D303D6"/>
    <w:rsid w:val="00D3044C"/>
    <w:rsid w:val="00D304D4"/>
    <w:rsid w:val="00D30557"/>
    <w:rsid w:val="00D305B6"/>
    <w:rsid w:val="00D3062F"/>
    <w:rsid w:val="00D30657"/>
    <w:rsid w:val="00D30783"/>
    <w:rsid w:val="00D30823"/>
    <w:rsid w:val="00D308BB"/>
    <w:rsid w:val="00D30A4A"/>
    <w:rsid w:val="00D30B11"/>
    <w:rsid w:val="00D30B20"/>
    <w:rsid w:val="00D30B7B"/>
    <w:rsid w:val="00D30BF6"/>
    <w:rsid w:val="00D30D98"/>
    <w:rsid w:val="00D30E88"/>
    <w:rsid w:val="00D30EE5"/>
    <w:rsid w:val="00D30F64"/>
    <w:rsid w:val="00D30FF6"/>
    <w:rsid w:val="00D31223"/>
    <w:rsid w:val="00D3135D"/>
    <w:rsid w:val="00D31377"/>
    <w:rsid w:val="00D314F5"/>
    <w:rsid w:val="00D315D8"/>
    <w:rsid w:val="00D3194B"/>
    <w:rsid w:val="00D319C0"/>
    <w:rsid w:val="00D31ABD"/>
    <w:rsid w:val="00D31BA2"/>
    <w:rsid w:val="00D31E28"/>
    <w:rsid w:val="00D31EEB"/>
    <w:rsid w:val="00D31F07"/>
    <w:rsid w:val="00D31FF4"/>
    <w:rsid w:val="00D322CE"/>
    <w:rsid w:val="00D323C2"/>
    <w:rsid w:val="00D32540"/>
    <w:rsid w:val="00D3266A"/>
    <w:rsid w:val="00D32731"/>
    <w:rsid w:val="00D32773"/>
    <w:rsid w:val="00D329A9"/>
    <w:rsid w:val="00D32BB0"/>
    <w:rsid w:val="00D32BD6"/>
    <w:rsid w:val="00D32C7D"/>
    <w:rsid w:val="00D33013"/>
    <w:rsid w:val="00D33031"/>
    <w:rsid w:val="00D330D0"/>
    <w:rsid w:val="00D3327D"/>
    <w:rsid w:val="00D332E3"/>
    <w:rsid w:val="00D3333D"/>
    <w:rsid w:val="00D334A0"/>
    <w:rsid w:val="00D3386C"/>
    <w:rsid w:val="00D33AE5"/>
    <w:rsid w:val="00D33E33"/>
    <w:rsid w:val="00D34000"/>
    <w:rsid w:val="00D34029"/>
    <w:rsid w:val="00D34173"/>
    <w:rsid w:val="00D341CC"/>
    <w:rsid w:val="00D34450"/>
    <w:rsid w:val="00D348AB"/>
    <w:rsid w:val="00D34989"/>
    <w:rsid w:val="00D34A0A"/>
    <w:rsid w:val="00D34B05"/>
    <w:rsid w:val="00D34C4F"/>
    <w:rsid w:val="00D34F9D"/>
    <w:rsid w:val="00D34FA1"/>
    <w:rsid w:val="00D35144"/>
    <w:rsid w:val="00D35400"/>
    <w:rsid w:val="00D35413"/>
    <w:rsid w:val="00D35485"/>
    <w:rsid w:val="00D35897"/>
    <w:rsid w:val="00D358EF"/>
    <w:rsid w:val="00D3597B"/>
    <w:rsid w:val="00D359EC"/>
    <w:rsid w:val="00D35AD8"/>
    <w:rsid w:val="00D35BA3"/>
    <w:rsid w:val="00D35CD7"/>
    <w:rsid w:val="00D35E81"/>
    <w:rsid w:val="00D35F92"/>
    <w:rsid w:val="00D36092"/>
    <w:rsid w:val="00D36179"/>
    <w:rsid w:val="00D36342"/>
    <w:rsid w:val="00D36384"/>
    <w:rsid w:val="00D36456"/>
    <w:rsid w:val="00D364E7"/>
    <w:rsid w:val="00D3678F"/>
    <w:rsid w:val="00D36BAC"/>
    <w:rsid w:val="00D36DDF"/>
    <w:rsid w:val="00D374D6"/>
    <w:rsid w:val="00D3775A"/>
    <w:rsid w:val="00D3778D"/>
    <w:rsid w:val="00D37829"/>
    <w:rsid w:val="00D378EB"/>
    <w:rsid w:val="00D37A04"/>
    <w:rsid w:val="00D37DC6"/>
    <w:rsid w:val="00D4002A"/>
    <w:rsid w:val="00D4016F"/>
    <w:rsid w:val="00D401BE"/>
    <w:rsid w:val="00D40244"/>
    <w:rsid w:val="00D40382"/>
    <w:rsid w:val="00D404DA"/>
    <w:rsid w:val="00D4056D"/>
    <w:rsid w:val="00D4070F"/>
    <w:rsid w:val="00D407AC"/>
    <w:rsid w:val="00D407C1"/>
    <w:rsid w:val="00D40825"/>
    <w:rsid w:val="00D409EF"/>
    <w:rsid w:val="00D40E95"/>
    <w:rsid w:val="00D40F78"/>
    <w:rsid w:val="00D4117C"/>
    <w:rsid w:val="00D41591"/>
    <w:rsid w:val="00D415BD"/>
    <w:rsid w:val="00D41608"/>
    <w:rsid w:val="00D41696"/>
    <w:rsid w:val="00D41734"/>
    <w:rsid w:val="00D41867"/>
    <w:rsid w:val="00D4187F"/>
    <w:rsid w:val="00D419DE"/>
    <w:rsid w:val="00D41AB2"/>
    <w:rsid w:val="00D41AE2"/>
    <w:rsid w:val="00D41BE5"/>
    <w:rsid w:val="00D41C49"/>
    <w:rsid w:val="00D41FA6"/>
    <w:rsid w:val="00D41FC5"/>
    <w:rsid w:val="00D41FE0"/>
    <w:rsid w:val="00D4200C"/>
    <w:rsid w:val="00D42014"/>
    <w:rsid w:val="00D42274"/>
    <w:rsid w:val="00D4252F"/>
    <w:rsid w:val="00D42538"/>
    <w:rsid w:val="00D42558"/>
    <w:rsid w:val="00D42938"/>
    <w:rsid w:val="00D42BC3"/>
    <w:rsid w:val="00D42D5D"/>
    <w:rsid w:val="00D42D81"/>
    <w:rsid w:val="00D43147"/>
    <w:rsid w:val="00D434B0"/>
    <w:rsid w:val="00D43659"/>
    <w:rsid w:val="00D43802"/>
    <w:rsid w:val="00D43823"/>
    <w:rsid w:val="00D43958"/>
    <w:rsid w:val="00D43AA8"/>
    <w:rsid w:val="00D43AED"/>
    <w:rsid w:val="00D43AF7"/>
    <w:rsid w:val="00D43F00"/>
    <w:rsid w:val="00D43FD8"/>
    <w:rsid w:val="00D44103"/>
    <w:rsid w:val="00D44201"/>
    <w:rsid w:val="00D443B3"/>
    <w:rsid w:val="00D44706"/>
    <w:rsid w:val="00D4495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BC"/>
    <w:rsid w:val="00D453C7"/>
    <w:rsid w:val="00D454A6"/>
    <w:rsid w:val="00D456DF"/>
    <w:rsid w:val="00D45856"/>
    <w:rsid w:val="00D4589C"/>
    <w:rsid w:val="00D45A6D"/>
    <w:rsid w:val="00D45B08"/>
    <w:rsid w:val="00D45BBD"/>
    <w:rsid w:val="00D45E27"/>
    <w:rsid w:val="00D45F44"/>
    <w:rsid w:val="00D45FC7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E97"/>
    <w:rsid w:val="00D46F7A"/>
    <w:rsid w:val="00D47157"/>
    <w:rsid w:val="00D471B8"/>
    <w:rsid w:val="00D472BE"/>
    <w:rsid w:val="00D476E7"/>
    <w:rsid w:val="00D47B35"/>
    <w:rsid w:val="00D47B7D"/>
    <w:rsid w:val="00D47E56"/>
    <w:rsid w:val="00D50179"/>
    <w:rsid w:val="00D501E8"/>
    <w:rsid w:val="00D501FF"/>
    <w:rsid w:val="00D50898"/>
    <w:rsid w:val="00D5092F"/>
    <w:rsid w:val="00D50967"/>
    <w:rsid w:val="00D50B92"/>
    <w:rsid w:val="00D50B95"/>
    <w:rsid w:val="00D50DA1"/>
    <w:rsid w:val="00D50E14"/>
    <w:rsid w:val="00D50EEE"/>
    <w:rsid w:val="00D50EF5"/>
    <w:rsid w:val="00D510CA"/>
    <w:rsid w:val="00D5117E"/>
    <w:rsid w:val="00D51288"/>
    <w:rsid w:val="00D51427"/>
    <w:rsid w:val="00D5148A"/>
    <w:rsid w:val="00D514AD"/>
    <w:rsid w:val="00D5150C"/>
    <w:rsid w:val="00D51585"/>
    <w:rsid w:val="00D515A2"/>
    <w:rsid w:val="00D51647"/>
    <w:rsid w:val="00D51675"/>
    <w:rsid w:val="00D516EB"/>
    <w:rsid w:val="00D51769"/>
    <w:rsid w:val="00D518E7"/>
    <w:rsid w:val="00D519C8"/>
    <w:rsid w:val="00D51A1D"/>
    <w:rsid w:val="00D51CA0"/>
    <w:rsid w:val="00D51DA5"/>
    <w:rsid w:val="00D52214"/>
    <w:rsid w:val="00D522B1"/>
    <w:rsid w:val="00D525C3"/>
    <w:rsid w:val="00D525DC"/>
    <w:rsid w:val="00D526B8"/>
    <w:rsid w:val="00D52736"/>
    <w:rsid w:val="00D5282A"/>
    <w:rsid w:val="00D529DC"/>
    <w:rsid w:val="00D52CF0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428"/>
    <w:rsid w:val="00D54557"/>
    <w:rsid w:val="00D545F6"/>
    <w:rsid w:val="00D54685"/>
    <w:rsid w:val="00D54702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5E99"/>
    <w:rsid w:val="00D56222"/>
    <w:rsid w:val="00D563B9"/>
    <w:rsid w:val="00D566BA"/>
    <w:rsid w:val="00D566E3"/>
    <w:rsid w:val="00D5671A"/>
    <w:rsid w:val="00D5672C"/>
    <w:rsid w:val="00D567B9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737"/>
    <w:rsid w:val="00D5785E"/>
    <w:rsid w:val="00D579A8"/>
    <w:rsid w:val="00D579E9"/>
    <w:rsid w:val="00D57C92"/>
    <w:rsid w:val="00D57CE7"/>
    <w:rsid w:val="00D57D8F"/>
    <w:rsid w:val="00D57DFC"/>
    <w:rsid w:val="00D57E2A"/>
    <w:rsid w:val="00D57E48"/>
    <w:rsid w:val="00D57EB2"/>
    <w:rsid w:val="00D600D5"/>
    <w:rsid w:val="00D60185"/>
    <w:rsid w:val="00D60370"/>
    <w:rsid w:val="00D6039C"/>
    <w:rsid w:val="00D604B9"/>
    <w:rsid w:val="00D60576"/>
    <w:rsid w:val="00D605AF"/>
    <w:rsid w:val="00D60823"/>
    <w:rsid w:val="00D6088D"/>
    <w:rsid w:val="00D60990"/>
    <w:rsid w:val="00D609D0"/>
    <w:rsid w:val="00D60AD0"/>
    <w:rsid w:val="00D60B16"/>
    <w:rsid w:val="00D60C55"/>
    <w:rsid w:val="00D60D9F"/>
    <w:rsid w:val="00D60E11"/>
    <w:rsid w:val="00D61412"/>
    <w:rsid w:val="00D61489"/>
    <w:rsid w:val="00D614B9"/>
    <w:rsid w:val="00D614E1"/>
    <w:rsid w:val="00D6155E"/>
    <w:rsid w:val="00D61642"/>
    <w:rsid w:val="00D61685"/>
    <w:rsid w:val="00D61741"/>
    <w:rsid w:val="00D618A2"/>
    <w:rsid w:val="00D619A0"/>
    <w:rsid w:val="00D619C9"/>
    <w:rsid w:val="00D61BAB"/>
    <w:rsid w:val="00D61BD4"/>
    <w:rsid w:val="00D61D14"/>
    <w:rsid w:val="00D61D6A"/>
    <w:rsid w:val="00D61EDD"/>
    <w:rsid w:val="00D61FC3"/>
    <w:rsid w:val="00D62181"/>
    <w:rsid w:val="00D622BA"/>
    <w:rsid w:val="00D62493"/>
    <w:rsid w:val="00D62795"/>
    <w:rsid w:val="00D6292C"/>
    <w:rsid w:val="00D62958"/>
    <w:rsid w:val="00D62B42"/>
    <w:rsid w:val="00D62B97"/>
    <w:rsid w:val="00D62C48"/>
    <w:rsid w:val="00D62D3C"/>
    <w:rsid w:val="00D62E88"/>
    <w:rsid w:val="00D62EB7"/>
    <w:rsid w:val="00D62EF6"/>
    <w:rsid w:val="00D63047"/>
    <w:rsid w:val="00D63094"/>
    <w:rsid w:val="00D630CE"/>
    <w:rsid w:val="00D63406"/>
    <w:rsid w:val="00D635DA"/>
    <w:rsid w:val="00D638D4"/>
    <w:rsid w:val="00D63DD4"/>
    <w:rsid w:val="00D64113"/>
    <w:rsid w:val="00D64187"/>
    <w:rsid w:val="00D641E8"/>
    <w:rsid w:val="00D6428D"/>
    <w:rsid w:val="00D643C3"/>
    <w:rsid w:val="00D6449E"/>
    <w:rsid w:val="00D646E0"/>
    <w:rsid w:val="00D64982"/>
    <w:rsid w:val="00D64B26"/>
    <w:rsid w:val="00D64D6E"/>
    <w:rsid w:val="00D64E73"/>
    <w:rsid w:val="00D64EEA"/>
    <w:rsid w:val="00D6510A"/>
    <w:rsid w:val="00D65115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494"/>
    <w:rsid w:val="00D6655B"/>
    <w:rsid w:val="00D66C3F"/>
    <w:rsid w:val="00D66E1D"/>
    <w:rsid w:val="00D66EF4"/>
    <w:rsid w:val="00D66F40"/>
    <w:rsid w:val="00D66F46"/>
    <w:rsid w:val="00D67030"/>
    <w:rsid w:val="00D6711E"/>
    <w:rsid w:val="00D6716E"/>
    <w:rsid w:val="00D67214"/>
    <w:rsid w:val="00D672D1"/>
    <w:rsid w:val="00D67323"/>
    <w:rsid w:val="00D67429"/>
    <w:rsid w:val="00D675E5"/>
    <w:rsid w:val="00D70008"/>
    <w:rsid w:val="00D7034E"/>
    <w:rsid w:val="00D703BA"/>
    <w:rsid w:val="00D703F5"/>
    <w:rsid w:val="00D7040A"/>
    <w:rsid w:val="00D7045F"/>
    <w:rsid w:val="00D705A8"/>
    <w:rsid w:val="00D705AC"/>
    <w:rsid w:val="00D7062E"/>
    <w:rsid w:val="00D707BE"/>
    <w:rsid w:val="00D70850"/>
    <w:rsid w:val="00D70A5F"/>
    <w:rsid w:val="00D70C54"/>
    <w:rsid w:val="00D71010"/>
    <w:rsid w:val="00D71079"/>
    <w:rsid w:val="00D71181"/>
    <w:rsid w:val="00D711DA"/>
    <w:rsid w:val="00D71278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1E72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96B"/>
    <w:rsid w:val="00D72C74"/>
    <w:rsid w:val="00D72DCE"/>
    <w:rsid w:val="00D72F01"/>
    <w:rsid w:val="00D72F81"/>
    <w:rsid w:val="00D72F9C"/>
    <w:rsid w:val="00D73098"/>
    <w:rsid w:val="00D73102"/>
    <w:rsid w:val="00D733C9"/>
    <w:rsid w:val="00D7350A"/>
    <w:rsid w:val="00D73580"/>
    <w:rsid w:val="00D7369B"/>
    <w:rsid w:val="00D73832"/>
    <w:rsid w:val="00D73AD7"/>
    <w:rsid w:val="00D73BEA"/>
    <w:rsid w:val="00D73F58"/>
    <w:rsid w:val="00D73FCE"/>
    <w:rsid w:val="00D74120"/>
    <w:rsid w:val="00D7418C"/>
    <w:rsid w:val="00D74532"/>
    <w:rsid w:val="00D74570"/>
    <w:rsid w:val="00D74773"/>
    <w:rsid w:val="00D74A02"/>
    <w:rsid w:val="00D74B89"/>
    <w:rsid w:val="00D74CB5"/>
    <w:rsid w:val="00D74DFE"/>
    <w:rsid w:val="00D75309"/>
    <w:rsid w:val="00D75749"/>
    <w:rsid w:val="00D75799"/>
    <w:rsid w:val="00D75B19"/>
    <w:rsid w:val="00D75B2C"/>
    <w:rsid w:val="00D75B7B"/>
    <w:rsid w:val="00D75BDA"/>
    <w:rsid w:val="00D75DE9"/>
    <w:rsid w:val="00D75F61"/>
    <w:rsid w:val="00D75FD7"/>
    <w:rsid w:val="00D767CD"/>
    <w:rsid w:val="00D76D94"/>
    <w:rsid w:val="00D77101"/>
    <w:rsid w:val="00D773DF"/>
    <w:rsid w:val="00D778DE"/>
    <w:rsid w:val="00D77C17"/>
    <w:rsid w:val="00D77DDE"/>
    <w:rsid w:val="00D77E71"/>
    <w:rsid w:val="00D77EA0"/>
    <w:rsid w:val="00D77F99"/>
    <w:rsid w:val="00D80114"/>
    <w:rsid w:val="00D8014B"/>
    <w:rsid w:val="00D8016A"/>
    <w:rsid w:val="00D8025E"/>
    <w:rsid w:val="00D803BD"/>
    <w:rsid w:val="00D8042B"/>
    <w:rsid w:val="00D8046C"/>
    <w:rsid w:val="00D804BB"/>
    <w:rsid w:val="00D80593"/>
    <w:rsid w:val="00D8071D"/>
    <w:rsid w:val="00D80814"/>
    <w:rsid w:val="00D808BD"/>
    <w:rsid w:val="00D80BA0"/>
    <w:rsid w:val="00D80C19"/>
    <w:rsid w:val="00D80EBA"/>
    <w:rsid w:val="00D80F13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B7D"/>
    <w:rsid w:val="00D81B98"/>
    <w:rsid w:val="00D81CE0"/>
    <w:rsid w:val="00D81D6D"/>
    <w:rsid w:val="00D81E00"/>
    <w:rsid w:val="00D82137"/>
    <w:rsid w:val="00D82257"/>
    <w:rsid w:val="00D822F5"/>
    <w:rsid w:val="00D825E1"/>
    <w:rsid w:val="00D825EC"/>
    <w:rsid w:val="00D825F7"/>
    <w:rsid w:val="00D829F7"/>
    <w:rsid w:val="00D82AD8"/>
    <w:rsid w:val="00D82C50"/>
    <w:rsid w:val="00D82D71"/>
    <w:rsid w:val="00D82D87"/>
    <w:rsid w:val="00D82E4F"/>
    <w:rsid w:val="00D83007"/>
    <w:rsid w:val="00D83166"/>
    <w:rsid w:val="00D8326D"/>
    <w:rsid w:val="00D832EB"/>
    <w:rsid w:val="00D83390"/>
    <w:rsid w:val="00D8341E"/>
    <w:rsid w:val="00D834AF"/>
    <w:rsid w:val="00D83661"/>
    <w:rsid w:val="00D83B7D"/>
    <w:rsid w:val="00D83DBF"/>
    <w:rsid w:val="00D83EED"/>
    <w:rsid w:val="00D83FF4"/>
    <w:rsid w:val="00D84368"/>
    <w:rsid w:val="00D84386"/>
    <w:rsid w:val="00D84773"/>
    <w:rsid w:val="00D847AF"/>
    <w:rsid w:val="00D848C1"/>
    <w:rsid w:val="00D84AB5"/>
    <w:rsid w:val="00D84C6D"/>
    <w:rsid w:val="00D84CFD"/>
    <w:rsid w:val="00D84D04"/>
    <w:rsid w:val="00D84FEC"/>
    <w:rsid w:val="00D8516E"/>
    <w:rsid w:val="00D852AB"/>
    <w:rsid w:val="00D8535F"/>
    <w:rsid w:val="00D85392"/>
    <w:rsid w:val="00D85665"/>
    <w:rsid w:val="00D8572E"/>
    <w:rsid w:val="00D8573D"/>
    <w:rsid w:val="00D858CF"/>
    <w:rsid w:val="00D85A34"/>
    <w:rsid w:val="00D85A58"/>
    <w:rsid w:val="00D85E0C"/>
    <w:rsid w:val="00D85E51"/>
    <w:rsid w:val="00D85F99"/>
    <w:rsid w:val="00D862AB"/>
    <w:rsid w:val="00D86330"/>
    <w:rsid w:val="00D8639C"/>
    <w:rsid w:val="00D8640E"/>
    <w:rsid w:val="00D8676C"/>
    <w:rsid w:val="00D867F7"/>
    <w:rsid w:val="00D86871"/>
    <w:rsid w:val="00D86CDF"/>
    <w:rsid w:val="00D86CEA"/>
    <w:rsid w:val="00D86D5C"/>
    <w:rsid w:val="00D86F36"/>
    <w:rsid w:val="00D8707A"/>
    <w:rsid w:val="00D87275"/>
    <w:rsid w:val="00D87337"/>
    <w:rsid w:val="00D8745E"/>
    <w:rsid w:val="00D87986"/>
    <w:rsid w:val="00D87BCF"/>
    <w:rsid w:val="00D87FD8"/>
    <w:rsid w:val="00D90001"/>
    <w:rsid w:val="00D903BA"/>
    <w:rsid w:val="00D903F8"/>
    <w:rsid w:val="00D90522"/>
    <w:rsid w:val="00D905FC"/>
    <w:rsid w:val="00D90621"/>
    <w:rsid w:val="00D9093B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1E56"/>
    <w:rsid w:val="00D92147"/>
    <w:rsid w:val="00D921FD"/>
    <w:rsid w:val="00D923A3"/>
    <w:rsid w:val="00D92547"/>
    <w:rsid w:val="00D926A1"/>
    <w:rsid w:val="00D9282E"/>
    <w:rsid w:val="00D9283E"/>
    <w:rsid w:val="00D92C35"/>
    <w:rsid w:val="00D92F46"/>
    <w:rsid w:val="00D9317B"/>
    <w:rsid w:val="00D93202"/>
    <w:rsid w:val="00D93265"/>
    <w:rsid w:val="00D932F0"/>
    <w:rsid w:val="00D933AE"/>
    <w:rsid w:val="00D9387C"/>
    <w:rsid w:val="00D93886"/>
    <w:rsid w:val="00D93A16"/>
    <w:rsid w:val="00D93BBD"/>
    <w:rsid w:val="00D93E52"/>
    <w:rsid w:val="00D93F6F"/>
    <w:rsid w:val="00D94451"/>
    <w:rsid w:val="00D9481B"/>
    <w:rsid w:val="00D95119"/>
    <w:rsid w:val="00D95485"/>
    <w:rsid w:val="00D95935"/>
    <w:rsid w:val="00D95C1B"/>
    <w:rsid w:val="00D95D7A"/>
    <w:rsid w:val="00D95FF0"/>
    <w:rsid w:val="00D96156"/>
    <w:rsid w:val="00D96163"/>
    <w:rsid w:val="00D961F0"/>
    <w:rsid w:val="00D96222"/>
    <w:rsid w:val="00D962F1"/>
    <w:rsid w:val="00D96305"/>
    <w:rsid w:val="00D963F1"/>
    <w:rsid w:val="00D964C2"/>
    <w:rsid w:val="00D966DE"/>
    <w:rsid w:val="00D9679C"/>
    <w:rsid w:val="00D96B06"/>
    <w:rsid w:val="00D96C78"/>
    <w:rsid w:val="00D96CCC"/>
    <w:rsid w:val="00D96CD3"/>
    <w:rsid w:val="00D96CF1"/>
    <w:rsid w:val="00D971DD"/>
    <w:rsid w:val="00D9734B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084"/>
    <w:rsid w:val="00DA016D"/>
    <w:rsid w:val="00DA01C9"/>
    <w:rsid w:val="00DA0270"/>
    <w:rsid w:val="00DA0366"/>
    <w:rsid w:val="00DA0568"/>
    <w:rsid w:val="00DA077B"/>
    <w:rsid w:val="00DA07BE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C8B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BA6"/>
    <w:rsid w:val="00DA2CF9"/>
    <w:rsid w:val="00DA2DD7"/>
    <w:rsid w:val="00DA2E1F"/>
    <w:rsid w:val="00DA2F54"/>
    <w:rsid w:val="00DA32F1"/>
    <w:rsid w:val="00DA3381"/>
    <w:rsid w:val="00DA351C"/>
    <w:rsid w:val="00DA358A"/>
    <w:rsid w:val="00DA369E"/>
    <w:rsid w:val="00DA387C"/>
    <w:rsid w:val="00DA3A3B"/>
    <w:rsid w:val="00DA3B17"/>
    <w:rsid w:val="00DA3B1C"/>
    <w:rsid w:val="00DA3BD0"/>
    <w:rsid w:val="00DA3CC7"/>
    <w:rsid w:val="00DA3CCE"/>
    <w:rsid w:val="00DA3E79"/>
    <w:rsid w:val="00DA4042"/>
    <w:rsid w:val="00DA41DF"/>
    <w:rsid w:val="00DA434E"/>
    <w:rsid w:val="00DA454C"/>
    <w:rsid w:val="00DA4631"/>
    <w:rsid w:val="00DA4718"/>
    <w:rsid w:val="00DA4837"/>
    <w:rsid w:val="00DA4BD8"/>
    <w:rsid w:val="00DA4BFC"/>
    <w:rsid w:val="00DA4C0C"/>
    <w:rsid w:val="00DA4D03"/>
    <w:rsid w:val="00DA4DA7"/>
    <w:rsid w:val="00DA5002"/>
    <w:rsid w:val="00DA506D"/>
    <w:rsid w:val="00DA51EB"/>
    <w:rsid w:val="00DA534E"/>
    <w:rsid w:val="00DA5413"/>
    <w:rsid w:val="00DA5469"/>
    <w:rsid w:val="00DA55E8"/>
    <w:rsid w:val="00DA56BF"/>
    <w:rsid w:val="00DA5840"/>
    <w:rsid w:val="00DA58D6"/>
    <w:rsid w:val="00DA5970"/>
    <w:rsid w:val="00DA5A59"/>
    <w:rsid w:val="00DA5AC5"/>
    <w:rsid w:val="00DA5C9E"/>
    <w:rsid w:val="00DA5D09"/>
    <w:rsid w:val="00DA5D4B"/>
    <w:rsid w:val="00DA5E1E"/>
    <w:rsid w:val="00DA5FBD"/>
    <w:rsid w:val="00DA6291"/>
    <w:rsid w:val="00DA6406"/>
    <w:rsid w:val="00DA6770"/>
    <w:rsid w:val="00DA6B54"/>
    <w:rsid w:val="00DA6BA9"/>
    <w:rsid w:val="00DA6CA1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AA3"/>
    <w:rsid w:val="00DA7CE6"/>
    <w:rsid w:val="00DA7E6C"/>
    <w:rsid w:val="00DA7F8F"/>
    <w:rsid w:val="00DB0196"/>
    <w:rsid w:val="00DB033D"/>
    <w:rsid w:val="00DB0397"/>
    <w:rsid w:val="00DB04CE"/>
    <w:rsid w:val="00DB05B8"/>
    <w:rsid w:val="00DB086A"/>
    <w:rsid w:val="00DB08ED"/>
    <w:rsid w:val="00DB0A3F"/>
    <w:rsid w:val="00DB0B9E"/>
    <w:rsid w:val="00DB0C22"/>
    <w:rsid w:val="00DB0D94"/>
    <w:rsid w:val="00DB0EFE"/>
    <w:rsid w:val="00DB0F2B"/>
    <w:rsid w:val="00DB10D5"/>
    <w:rsid w:val="00DB1377"/>
    <w:rsid w:val="00DB14FC"/>
    <w:rsid w:val="00DB18B8"/>
    <w:rsid w:val="00DB18F3"/>
    <w:rsid w:val="00DB194D"/>
    <w:rsid w:val="00DB1999"/>
    <w:rsid w:val="00DB1C2A"/>
    <w:rsid w:val="00DB1D5E"/>
    <w:rsid w:val="00DB1DB9"/>
    <w:rsid w:val="00DB1E0B"/>
    <w:rsid w:val="00DB1E1C"/>
    <w:rsid w:val="00DB1E5A"/>
    <w:rsid w:val="00DB1FDF"/>
    <w:rsid w:val="00DB203C"/>
    <w:rsid w:val="00DB205F"/>
    <w:rsid w:val="00DB219F"/>
    <w:rsid w:val="00DB223B"/>
    <w:rsid w:val="00DB2398"/>
    <w:rsid w:val="00DB23A7"/>
    <w:rsid w:val="00DB243B"/>
    <w:rsid w:val="00DB2464"/>
    <w:rsid w:val="00DB2567"/>
    <w:rsid w:val="00DB2A61"/>
    <w:rsid w:val="00DB2CB6"/>
    <w:rsid w:val="00DB2D61"/>
    <w:rsid w:val="00DB2E18"/>
    <w:rsid w:val="00DB2E41"/>
    <w:rsid w:val="00DB2E86"/>
    <w:rsid w:val="00DB3013"/>
    <w:rsid w:val="00DB3170"/>
    <w:rsid w:val="00DB3387"/>
    <w:rsid w:val="00DB3756"/>
    <w:rsid w:val="00DB3789"/>
    <w:rsid w:val="00DB3958"/>
    <w:rsid w:val="00DB3C3C"/>
    <w:rsid w:val="00DB3C8E"/>
    <w:rsid w:val="00DB3D0C"/>
    <w:rsid w:val="00DB3D22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A73"/>
    <w:rsid w:val="00DB6B13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B1"/>
    <w:rsid w:val="00DB76C2"/>
    <w:rsid w:val="00DB76CF"/>
    <w:rsid w:val="00DB7753"/>
    <w:rsid w:val="00DB7B0B"/>
    <w:rsid w:val="00DB7E9A"/>
    <w:rsid w:val="00DC0374"/>
    <w:rsid w:val="00DC04B3"/>
    <w:rsid w:val="00DC059F"/>
    <w:rsid w:val="00DC08C7"/>
    <w:rsid w:val="00DC0C14"/>
    <w:rsid w:val="00DC0D8B"/>
    <w:rsid w:val="00DC10BC"/>
    <w:rsid w:val="00DC1269"/>
    <w:rsid w:val="00DC1520"/>
    <w:rsid w:val="00DC17CF"/>
    <w:rsid w:val="00DC17F5"/>
    <w:rsid w:val="00DC18FB"/>
    <w:rsid w:val="00DC1AB6"/>
    <w:rsid w:val="00DC1BBA"/>
    <w:rsid w:val="00DC1BE8"/>
    <w:rsid w:val="00DC1C69"/>
    <w:rsid w:val="00DC1DE7"/>
    <w:rsid w:val="00DC1F30"/>
    <w:rsid w:val="00DC1F90"/>
    <w:rsid w:val="00DC1FE0"/>
    <w:rsid w:val="00DC2033"/>
    <w:rsid w:val="00DC20C4"/>
    <w:rsid w:val="00DC2389"/>
    <w:rsid w:val="00DC25D8"/>
    <w:rsid w:val="00DC25FA"/>
    <w:rsid w:val="00DC269F"/>
    <w:rsid w:val="00DC29A3"/>
    <w:rsid w:val="00DC2A8B"/>
    <w:rsid w:val="00DC2E6D"/>
    <w:rsid w:val="00DC2E9F"/>
    <w:rsid w:val="00DC2EC4"/>
    <w:rsid w:val="00DC2F45"/>
    <w:rsid w:val="00DC301C"/>
    <w:rsid w:val="00DC307F"/>
    <w:rsid w:val="00DC3088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CC1"/>
    <w:rsid w:val="00DC4F3F"/>
    <w:rsid w:val="00DC5132"/>
    <w:rsid w:val="00DC5391"/>
    <w:rsid w:val="00DC5501"/>
    <w:rsid w:val="00DC5676"/>
    <w:rsid w:val="00DC5710"/>
    <w:rsid w:val="00DC5789"/>
    <w:rsid w:val="00DC58DC"/>
    <w:rsid w:val="00DC5B23"/>
    <w:rsid w:val="00DC5BAD"/>
    <w:rsid w:val="00DC5C70"/>
    <w:rsid w:val="00DC5DF3"/>
    <w:rsid w:val="00DC5FBB"/>
    <w:rsid w:val="00DC6092"/>
    <w:rsid w:val="00DC6271"/>
    <w:rsid w:val="00DC6292"/>
    <w:rsid w:val="00DC6635"/>
    <w:rsid w:val="00DC68EB"/>
    <w:rsid w:val="00DC68EC"/>
    <w:rsid w:val="00DC68F6"/>
    <w:rsid w:val="00DC6E43"/>
    <w:rsid w:val="00DC6FD5"/>
    <w:rsid w:val="00DC72F4"/>
    <w:rsid w:val="00DC73B5"/>
    <w:rsid w:val="00DC743F"/>
    <w:rsid w:val="00DC74F3"/>
    <w:rsid w:val="00DC782E"/>
    <w:rsid w:val="00DC794F"/>
    <w:rsid w:val="00DC7C82"/>
    <w:rsid w:val="00DC7D10"/>
    <w:rsid w:val="00DC7D79"/>
    <w:rsid w:val="00DC7E3D"/>
    <w:rsid w:val="00DC7F5D"/>
    <w:rsid w:val="00DC7FC5"/>
    <w:rsid w:val="00DD0025"/>
    <w:rsid w:val="00DD014E"/>
    <w:rsid w:val="00DD0201"/>
    <w:rsid w:val="00DD0577"/>
    <w:rsid w:val="00DD05BD"/>
    <w:rsid w:val="00DD07E7"/>
    <w:rsid w:val="00DD0851"/>
    <w:rsid w:val="00DD0892"/>
    <w:rsid w:val="00DD0950"/>
    <w:rsid w:val="00DD0B3E"/>
    <w:rsid w:val="00DD0B4F"/>
    <w:rsid w:val="00DD0E8F"/>
    <w:rsid w:val="00DD0ED5"/>
    <w:rsid w:val="00DD1337"/>
    <w:rsid w:val="00DD151B"/>
    <w:rsid w:val="00DD1538"/>
    <w:rsid w:val="00DD16C1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76"/>
    <w:rsid w:val="00DD2CFF"/>
    <w:rsid w:val="00DD30A1"/>
    <w:rsid w:val="00DD353E"/>
    <w:rsid w:val="00DD3A31"/>
    <w:rsid w:val="00DD3E14"/>
    <w:rsid w:val="00DD4035"/>
    <w:rsid w:val="00DD407D"/>
    <w:rsid w:val="00DD4162"/>
    <w:rsid w:val="00DD44A7"/>
    <w:rsid w:val="00DD458E"/>
    <w:rsid w:val="00DD45EE"/>
    <w:rsid w:val="00DD490B"/>
    <w:rsid w:val="00DD4C09"/>
    <w:rsid w:val="00DD4C1F"/>
    <w:rsid w:val="00DD4C8A"/>
    <w:rsid w:val="00DD4FDA"/>
    <w:rsid w:val="00DD4FFF"/>
    <w:rsid w:val="00DD52FB"/>
    <w:rsid w:val="00DD535C"/>
    <w:rsid w:val="00DD5470"/>
    <w:rsid w:val="00DD549E"/>
    <w:rsid w:val="00DD54B1"/>
    <w:rsid w:val="00DD56CE"/>
    <w:rsid w:val="00DD572C"/>
    <w:rsid w:val="00DD57A1"/>
    <w:rsid w:val="00DD583C"/>
    <w:rsid w:val="00DD5B80"/>
    <w:rsid w:val="00DD5CAC"/>
    <w:rsid w:val="00DD5D0B"/>
    <w:rsid w:val="00DD5F0C"/>
    <w:rsid w:val="00DD6057"/>
    <w:rsid w:val="00DD60B0"/>
    <w:rsid w:val="00DD64DA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6D1"/>
    <w:rsid w:val="00DD788D"/>
    <w:rsid w:val="00DD79F8"/>
    <w:rsid w:val="00DD7BC9"/>
    <w:rsid w:val="00DD7CC8"/>
    <w:rsid w:val="00DD7D8F"/>
    <w:rsid w:val="00DD7DCC"/>
    <w:rsid w:val="00DD7E07"/>
    <w:rsid w:val="00DD7FC7"/>
    <w:rsid w:val="00DE02C6"/>
    <w:rsid w:val="00DE03F8"/>
    <w:rsid w:val="00DE0419"/>
    <w:rsid w:val="00DE042B"/>
    <w:rsid w:val="00DE04A4"/>
    <w:rsid w:val="00DE0607"/>
    <w:rsid w:val="00DE07B0"/>
    <w:rsid w:val="00DE09B1"/>
    <w:rsid w:val="00DE0D87"/>
    <w:rsid w:val="00DE0DB2"/>
    <w:rsid w:val="00DE0E60"/>
    <w:rsid w:val="00DE10C4"/>
    <w:rsid w:val="00DE12AE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DB"/>
    <w:rsid w:val="00DE1FF2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2EA"/>
    <w:rsid w:val="00DE4421"/>
    <w:rsid w:val="00DE4504"/>
    <w:rsid w:val="00DE4681"/>
    <w:rsid w:val="00DE49C7"/>
    <w:rsid w:val="00DE4B85"/>
    <w:rsid w:val="00DE4D08"/>
    <w:rsid w:val="00DE4E26"/>
    <w:rsid w:val="00DE4FF2"/>
    <w:rsid w:val="00DE51CB"/>
    <w:rsid w:val="00DE52FB"/>
    <w:rsid w:val="00DE5421"/>
    <w:rsid w:val="00DE547E"/>
    <w:rsid w:val="00DE55A4"/>
    <w:rsid w:val="00DE56D0"/>
    <w:rsid w:val="00DE5761"/>
    <w:rsid w:val="00DE592B"/>
    <w:rsid w:val="00DE5A96"/>
    <w:rsid w:val="00DE5ACD"/>
    <w:rsid w:val="00DE5C03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07D"/>
    <w:rsid w:val="00DE747A"/>
    <w:rsid w:val="00DE78EB"/>
    <w:rsid w:val="00DE79B2"/>
    <w:rsid w:val="00DE79CA"/>
    <w:rsid w:val="00DE7AC5"/>
    <w:rsid w:val="00DE7F16"/>
    <w:rsid w:val="00DE7F76"/>
    <w:rsid w:val="00DF00E0"/>
    <w:rsid w:val="00DF0306"/>
    <w:rsid w:val="00DF03CA"/>
    <w:rsid w:val="00DF043D"/>
    <w:rsid w:val="00DF04C2"/>
    <w:rsid w:val="00DF0507"/>
    <w:rsid w:val="00DF06FC"/>
    <w:rsid w:val="00DF0889"/>
    <w:rsid w:val="00DF08D7"/>
    <w:rsid w:val="00DF09EF"/>
    <w:rsid w:val="00DF0A2C"/>
    <w:rsid w:val="00DF0D56"/>
    <w:rsid w:val="00DF107E"/>
    <w:rsid w:val="00DF1132"/>
    <w:rsid w:val="00DF11E8"/>
    <w:rsid w:val="00DF125B"/>
    <w:rsid w:val="00DF1363"/>
    <w:rsid w:val="00DF13AA"/>
    <w:rsid w:val="00DF146C"/>
    <w:rsid w:val="00DF1670"/>
    <w:rsid w:val="00DF181C"/>
    <w:rsid w:val="00DF1A1F"/>
    <w:rsid w:val="00DF1A29"/>
    <w:rsid w:val="00DF1A47"/>
    <w:rsid w:val="00DF1AA7"/>
    <w:rsid w:val="00DF1CC2"/>
    <w:rsid w:val="00DF1E08"/>
    <w:rsid w:val="00DF2021"/>
    <w:rsid w:val="00DF2234"/>
    <w:rsid w:val="00DF2428"/>
    <w:rsid w:val="00DF24A6"/>
    <w:rsid w:val="00DF24B3"/>
    <w:rsid w:val="00DF2501"/>
    <w:rsid w:val="00DF25C5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0B"/>
    <w:rsid w:val="00DF3CBF"/>
    <w:rsid w:val="00DF40F6"/>
    <w:rsid w:val="00DF4902"/>
    <w:rsid w:val="00DF4B42"/>
    <w:rsid w:val="00DF4EE4"/>
    <w:rsid w:val="00DF5011"/>
    <w:rsid w:val="00DF5100"/>
    <w:rsid w:val="00DF56B5"/>
    <w:rsid w:val="00DF580E"/>
    <w:rsid w:val="00DF58BB"/>
    <w:rsid w:val="00DF58D2"/>
    <w:rsid w:val="00DF5A42"/>
    <w:rsid w:val="00DF5A62"/>
    <w:rsid w:val="00DF5B13"/>
    <w:rsid w:val="00DF5B28"/>
    <w:rsid w:val="00DF5CDB"/>
    <w:rsid w:val="00DF5D8F"/>
    <w:rsid w:val="00DF5DD9"/>
    <w:rsid w:val="00DF5E2C"/>
    <w:rsid w:val="00DF5FEC"/>
    <w:rsid w:val="00DF617D"/>
    <w:rsid w:val="00DF6198"/>
    <w:rsid w:val="00DF634F"/>
    <w:rsid w:val="00DF64A1"/>
    <w:rsid w:val="00DF655B"/>
    <w:rsid w:val="00DF658D"/>
    <w:rsid w:val="00DF678B"/>
    <w:rsid w:val="00DF67A2"/>
    <w:rsid w:val="00DF6AA0"/>
    <w:rsid w:val="00DF6CA5"/>
    <w:rsid w:val="00DF710A"/>
    <w:rsid w:val="00DF73B7"/>
    <w:rsid w:val="00DF743E"/>
    <w:rsid w:val="00DF748A"/>
    <w:rsid w:val="00DF7554"/>
    <w:rsid w:val="00DF7813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1EFF"/>
    <w:rsid w:val="00E020BF"/>
    <w:rsid w:val="00E0210A"/>
    <w:rsid w:val="00E0225E"/>
    <w:rsid w:val="00E024E0"/>
    <w:rsid w:val="00E02751"/>
    <w:rsid w:val="00E02B5B"/>
    <w:rsid w:val="00E02BFC"/>
    <w:rsid w:val="00E02C3F"/>
    <w:rsid w:val="00E02D7D"/>
    <w:rsid w:val="00E02F79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BB3"/>
    <w:rsid w:val="00E03C9F"/>
    <w:rsid w:val="00E03DB1"/>
    <w:rsid w:val="00E03E16"/>
    <w:rsid w:val="00E04047"/>
    <w:rsid w:val="00E041F6"/>
    <w:rsid w:val="00E04620"/>
    <w:rsid w:val="00E04A03"/>
    <w:rsid w:val="00E04BD8"/>
    <w:rsid w:val="00E04BEB"/>
    <w:rsid w:val="00E04C4B"/>
    <w:rsid w:val="00E04D17"/>
    <w:rsid w:val="00E04F05"/>
    <w:rsid w:val="00E04F50"/>
    <w:rsid w:val="00E05076"/>
    <w:rsid w:val="00E05418"/>
    <w:rsid w:val="00E054AE"/>
    <w:rsid w:val="00E054E6"/>
    <w:rsid w:val="00E054E7"/>
    <w:rsid w:val="00E05534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80F"/>
    <w:rsid w:val="00E06BBD"/>
    <w:rsid w:val="00E06D1A"/>
    <w:rsid w:val="00E06E67"/>
    <w:rsid w:val="00E07030"/>
    <w:rsid w:val="00E070E6"/>
    <w:rsid w:val="00E07247"/>
    <w:rsid w:val="00E07375"/>
    <w:rsid w:val="00E073EE"/>
    <w:rsid w:val="00E0749E"/>
    <w:rsid w:val="00E074EC"/>
    <w:rsid w:val="00E075B0"/>
    <w:rsid w:val="00E07776"/>
    <w:rsid w:val="00E079A0"/>
    <w:rsid w:val="00E07AB8"/>
    <w:rsid w:val="00E07CFF"/>
    <w:rsid w:val="00E07E00"/>
    <w:rsid w:val="00E07F4B"/>
    <w:rsid w:val="00E07FBE"/>
    <w:rsid w:val="00E10105"/>
    <w:rsid w:val="00E1062D"/>
    <w:rsid w:val="00E10725"/>
    <w:rsid w:val="00E1074A"/>
    <w:rsid w:val="00E10875"/>
    <w:rsid w:val="00E10931"/>
    <w:rsid w:val="00E10C02"/>
    <w:rsid w:val="00E10D56"/>
    <w:rsid w:val="00E10D85"/>
    <w:rsid w:val="00E10E08"/>
    <w:rsid w:val="00E10F1E"/>
    <w:rsid w:val="00E11015"/>
    <w:rsid w:val="00E111B2"/>
    <w:rsid w:val="00E11697"/>
    <w:rsid w:val="00E117CE"/>
    <w:rsid w:val="00E117EF"/>
    <w:rsid w:val="00E11978"/>
    <w:rsid w:val="00E11A17"/>
    <w:rsid w:val="00E11B93"/>
    <w:rsid w:val="00E11BB7"/>
    <w:rsid w:val="00E11C00"/>
    <w:rsid w:val="00E11C4F"/>
    <w:rsid w:val="00E11D6E"/>
    <w:rsid w:val="00E11DBD"/>
    <w:rsid w:val="00E11DC3"/>
    <w:rsid w:val="00E11EEB"/>
    <w:rsid w:val="00E11F35"/>
    <w:rsid w:val="00E12006"/>
    <w:rsid w:val="00E121C7"/>
    <w:rsid w:val="00E12338"/>
    <w:rsid w:val="00E12341"/>
    <w:rsid w:val="00E123C1"/>
    <w:rsid w:val="00E126BE"/>
    <w:rsid w:val="00E1291E"/>
    <w:rsid w:val="00E1299B"/>
    <w:rsid w:val="00E129F9"/>
    <w:rsid w:val="00E12A31"/>
    <w:rsid w:val="00E12A74"/>
    <w:rsid w:val="00E12A9E"/>
    <w:rsid w:val="00E12AA8"/>
    <w:rsid w:val="00E12BB0"/>
    <w:rsid w:val="00E12BB1"/>
    <w:rsid w:val="00E12CB7"/>
    <w:rsid w:val="00E12F11"/>
    <w:rsid w:val="00E12F46"/>
    <w:rsid w:val="00E13024"/>
    <w:rsid w:val="00E13037"/>
    <w:rsid w:val="00E13169"/>
    <w:rsid w:val="00E131DA"/>
    <w:rsid w:val="00E13255"/>
    <w:rsid w:val="00E133E8"/>
    <w:rsid w:val="00E13542"/>
    <w:rsid w:val="00E1357C"/>
    <w:rsid w:val="00E137BB"/>
    <w:rsid w:val="00E13A11"/>
    <w:rsid w:val="00E13A49"/>
    <w:rsid w:val="00E13B71"/>
    <w:rsid w:val="00E13C3E"/>
    <w:rsid w:val="00E13C79"/>
    <w:rsid w:val="00E13E29"/>
    <w:rsid w:val="00E13F5D"/>
    <w:rsid w:val="00E1408B"/>
    <w:rsid w:val="00E1408F"/>
    <w:rsid w:val="00E14285"/>
    <w:rsid w:val="00E14827"/>
    <w:rsid w:val="00E149BD"/>
    <w:rsid w:val="00E14A4E"/>
    <w:rsid w:val="00E14A8A"/>
    <w:rsid w:val="00E14B1D"/>
    <w:rsid w:val="00E14BE6"/>
    <w:rsid w:val="00E14D55"/>
    <w:rsid w:val="00E14F2D"/>
    <w:rsid w:val="00E15008"/>
    <w:rsid w:val="00E150F4"/>
    <w:rsid w:val="00E15197"/>
    <w:rsid w:val="00E152F6"/>
    <w:rsid w:val="00E155AF"/>
    <w:rsid w:val="00E155CD"/>
    <w:rsid w:val="00E15635"/>
    <w:rsid w:val="00E156A1"/>
    <w:rsid w:val="00E157F2"/>
    <w:rsid w:val="00E15868"/>
    <w:rsid w:val="00E158C0"/>
    <w:rsid w:val="00E15917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6FE7"/>
    <w:rsid w:val="00E17483"/>
    <w:rsid w:val="00E1753F"/>
    <w:rsid w:val="00E17795"/>
    <w:rsid w:val="00E17854"/>
    <w:rsid w:val="00E17891"/>
    <w:rsid w:val="00E17DF2"/>
    <w:rsid w:val="00E17FAB"/>
    <w:rsid w:val="00E20031"/>
    <w:rsid w:val="00E20075"/>
    <w:rsid w:val="00E20294"/>
    <w:rsid w:val="00E205E1"/>
    <w:rsid w:val="00E208A7"/>
    <w:rsid w:val="00E208C9"/>
    <w:rsid w:val="00E209DB"/>
    <w:rsid w:val="00E209E2"/>
    <w:rsid w:val="00E20A3D"/>
    <w:rsid w:val="00E20DA1"/>
    <w:rsid w:val="00E2107E"/>
    <w:rsid w:val="00E2111C"/>
    <w:rsid w:val="00E21276"/>
    <w:rsid w:val="00E2134C"/>
    <w:rsid w:val="00E213BE"/>
    <w:rsid w:val="00E21538"/>
    <w:rsid w:val="00E215AA"/>
    <w:rsid w:val="00E21AED"/>
    <w:rsid w:val="00E21E5E"/>
    <w:rsid w:val="00E21F0E"/>
    <w:rsid w:val="00E221D4"/>
    <w:rsid w:val="00E22927"/>
    <w:rsid w:val="00E22B08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F8D"/>
    <w:rsid w:val="00E2402C"/>
    <w:rsid w:val="00E2406E"/>
    <w:rsid w:val="00E240BD"/>
    <w:rsid w:val="00E2420C"/>
    <w:rsid w:val="00E242A3"/>
    <w:rsid w:val="00E24466"/>
    <w:rsid w:val="00E2466B"/>
    <w:rsid w:val="00E248B1"/>
    <w:rsid w:val="00E24A66"/>
    <w:rsid w:val="00E24C26"/>
    <w:rsid w:val="00E24F23"/>
    <w:rsid w:val="00E25477"/>
    <w:rsid w:val="00E255CF"/>
    <w:rsid w:val="00E256DF"/>
    <w:rsid w:val="00E25D86"/>
    <w:rsid w:val="00E26268"/>
    <w:rsid w:val="00E265D1"/>
    <w:rsid w:val="00E269D9"/>
    <w:rsid w:val="00E26B8E"/>
    <w:rsid w:val="00E26D12"/>
    <w:rsid w:val="00E26DA7"/>
    <w:rsid w:val="00E2715A"/>
    <w:rsid w:val="00E2718F"/>
    <w:rsid w:val="00E27405"/>
    <w:rsid w:val="00E27496"/>
    <w:rsid w:val="00E275CF"/>
    <w:rsid w:val="00E2785E"/>
    <w:rsid w:val="00E27AAD"/>
    <w:rsid w:val="00E27B90"/>
    <w:rsid w:val="00E27BC1"/>
    <w:rsid w:val="00E27C2E"/>
    <w:rsid w:val="00E27D93"/>
    <w:rsid w:val="00E27FD6"/>
    <w:rsid w:val="00E27FD8"/>
    <w:rsid w:val="00E30011"/>
    <w:rsid w:val="00E30075"/>
    <w:rsid w:val="00E3010C"/>
    <w:rsid w:val="00E302C5"/>
    <w:rsid w:val="00E302E7"/>
    <w:rsid w:val="00E30514"/>
    <w:rsid w:val="00E3051B"/>
    <w:rsid w:val="00E305C2"/>
    <w:rsid w:val="00E3089E"/>
    <w:rsid w:val="00E30990"/>
    <w:rsid w:val="00E30A4E"/>
    <w:rsid w:val="00E30A89"/>
    <w:rsid w:val="00E30BF8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58C"/>
    <w:rsid w:val="00E31610"/>
    <w:rsid w:val="00E31634"/>
    <w:rsid w:val="00E316C5"/>
    <w:rsid w:val="00E31715"/>
    <w:rsid w:val="00E31733"/>
    <w:rsid w:val="00E317E6"/>
    <w:rsid w:val="00E31A2E"/>
    <w:rsid w:val="00E31A51"/>
    <w:rsid w:val="00E31AB2"/>
    <w:rsid w:val="00E31BAE"/>
    <w:rsid w:val="00E31BE9"/>
    <w:rsid w:val="00E31F9B"/>
    <w:rsid w:val="00E3205D"/>
    <w:rsid w:val="00E32175"/>
    <w:rsid w:val="00E321C0"/>
    <w:rsid w:val="00E32341"/>
    <w:rsid w:val="00E3247E"/>
    <w:rsid w:val="00E32580"/>
    <w:rsid w:val="00E3273E"/>
    <w:rsid w:val="00E3275E"/>
    <w:rsid w:val="00E327D6"/>
    <w:rsid w:val="00E3286B"/>
    <w:rsid w:val="00E32962"/>
    <w:rsid w:val="00E329DE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27B"/>
    <w:rsid w:val="00E33353"/>
    <w:rsid w:val="00E33642"/>
    <w:rsid w:val="00E3378C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C2"/>
    <w:rsid w:val="00E348F2"/>
    <w:rsid w:val="00E34923"/>
    <w:rsid w:val="00E34CA2"/>
    <w:rsid w:val="00E359DC"/>
    <w:rsid w:val="00E35D8F"/>
    <w:rsid w:val="00E35F1E"/>
    <w:rsid w:val="00E35FDF"/>
    <w:rsid w:val="00E360AD"/>
    <w:rsid w:val="00E362A2"/>
    <w:rsid w:val="00E36499"/>
    <w:rsid w:val="00E3661B"/>
    <w:rsid w:val="00E3690D"/>
    <w:rsid w:val="00E369A4"/>
    <w:rsid w:val="00E36A0F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9B5"/>
    <w:rsid w:val="00E37A80"/>
    <w:rsid w:val="00E37AE2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194F"/>
    <w:rsid w:val="00E41A7A"/>
    <w:rsid w:val="00E41C2F"/>
    <w:rsid w:val="00E42119"/>
    <w:rsid w:val="00E4230D"/>
    <w:rsid w:val="00E4246F"/>
    <w:rsid w:val="00E42625"/>
    <w:rsid w:val="00E426FA"/>
    <w:rsid w:val="00E42748"/>
    <w:rsid w:val="00E4275D"/>
    <w:rsid w:val="00E42869"/>
    <w:rsid w:val="00E42946"/>
    <w:rsid w:val="00E429BD"/>
    <w:rsid w:val="00E42BDA"/>
    <w:rsid w:val="00E42BEA"/>
    <w:rsid w:val="00E42C76"/>
    <w:rsid w:val="00E42E74"/>
    <w:rsid w:val="00E43005"/>
    <w:rsid w:val="00E431CE"/>
    <w:rsid w:val="00E43330"/>
    <w:rsid w:val="00E4337B"/>
    <w:rsid w:val="00E4344B"/>
    <w:rsid w:val="00E43569"/>
    <w:rsid w:val="00E435E6"/>
    <w:rsid w:val="00E43A97"/>
    <w:rsid w:val="00E43B8F"/>
    <w:rsid w:val="00E43B90"/>
    <w:rsid w:val="00E43C44"/>
    <w:rsid w:val="00E43D42"/>
    <w:rsid w:val="00E43D78"/>
    <w:rsid w:val="00E43DC9"/>
    <w:rsid w:val="00E43E26"/>
    <w:rsid w:val="00E43E68"/>
    <w:rsid w:val="00E43ED3"/>
    <w:rsid w:val="00E43F06"/>
    <w:rsid w:val="00E44041"/>
    <w:rsid w:val="00E44080"/>
    <w:rsid w:val="00E440BA"/>
    <w:rsid w:val="00E44216"/>
    <w:rsid w:val="00E44357"/>
    <w:rsid w:val="00E44372"/>
    <w:rsid w:val="00E44589"/>
    <w:rsid w:val="00E44EFC"/>
    <w:rsid w:val="00E44F48"/>
    <w:rsid w:val="00E45207"/>
    <w:rsid w:val="00E452BE"/>
    <w:rsid w:val="00E45666"/>
    <w:rsid w:val="00E45797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A6"/>
    <w:rsid w:val="00E46EC5"/>
    <w:rsid w:val="00E4713A"/>
    <w:rsid w:val="00E47456"/>
    <w:rsid w:val="00E474D6"/>
    <w:rsid w:val="00E476DB"/>
    <w:rsid w:val="00E47914"/>
    <w:rsid w:val="00E479CA"/>
    <w:rsid w:val="00E47AB4"/>
    <w:rsid w:val="00E47AC1"/>
    <w:rsid w:val="00E47B1E"/>
    <w:rsid w:val="00E47C11"/>
    <w:rsid w:val="00E47C57"/>
    <w:rsid w:val="00E47DC6"/>
    <w:rsid w:val="00E47EDC"/>
    <w:rsid w:val="00E47F68"/>
    <w:rsid w:val="00E47F8E"/>
    <w:rsid w:val="00E500D1"/>
    <w:rsid w:val="00E501E7"/>
    <w:rsid w:val="00E502BC"/>
    <w:rsid w:val="00E50781"/>
    <w:rsid w:val="00E507A5"/>
    <w:rsid w:val="00E50938"/>
    <w:rsid w:val="00E50C32"/>
    <w:rsid w:val="00E50DAC"/>
    <w:rsid w:val="00E50EDD"/>
    <w:rsid w:val="00E50EEF"/>
    <w:rsid w:val="00E50FCF"/>
    <w:rsid w:val="00E50FF5"/>
    <w:rsid w:val="00E513CE"/>
    <w:rsid w:val="00E516AB"/>
    <w:rsid w:val="00E5182D"/>
    <w:rsid w:val="00E518AB"/>
    <w:rsid w:val="00E518D7"/>
    <w:rsid w:val="00E5193D"/>
    <w:rsid w:val="00E51989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E0"/>
    <w:rsid w:val="00E52972"/>
    <w:rsid w:val="00E52B43"/>
    <w:rsid w:val="00E52BD0"/>
    <w:rsid w:val="00E52BE3"/>
    <w:rsid w:val="00E53029"/>
    <w:rsid w:val="00E53063"/>
    <w:rsid w:val="00E5339A"/>
    <w:rsid w:val="00E53486"/>
    <w:rsid w:val="00E534CA"/>
    <w:rsid w:val="00E534DA"/>
    <w:rsid w:val="00E5352F"/>
    <w:rsid w:val="00E53621"/>
    <w:rsid w:val="00E538B7"/>
    <w:rsid w:val="00E53A25"/>
    <w:rsid w:val="00E53E91"/>
    <w:rsid w:val="00E5400D"/>
    <w:rsid w:val="00E542B9"/>
    <w:rsid w:val="00E5447F"/>
    <w:rsid w:val="00E55102"/>
    <w:rsid w:val="00E55154"/>
    <w:rsid w:val="00E551B7"/>
    <w:rsid w:val="00E55202"/>
    <w:rsid w:val="00E553E0"/>
    <w:rsid w:val="00E557F3"/>
    <w:rsid w:val="00E558A2"/>
    <w:rsid w:val="00E558D4"/>
    <w:rsid w:val="00E55AA3"/>
    <w:rsid w:val="00E55AE9"/>
    <w:rsid w:val="00E55C3A"/>
    <w:rsid w:val="00E55CB4"/>
    <w:rsid w:val="00E55DD6"/>
    <w:rsid w:val="00E55E12"/>
    <w:rsid w:val="00E55FA0"/>
    <w:rsid w:val="00E56012"/>
    <w:rsid w:val="00E564CC"/>
    <w:rsid w:val="00E56573"/>
    <w:rsid w:val="00E56767"/>
    <w:rsid w:val="00E56790"/>
    <w:rsid w:val="00E56C1B"/>
    <w:rsid w:val="00E56D75"/>
    <w:rsid w:val="00E56F8D"/>
    <w:rsid w:val="00E56FCA"/>
    <w:rsid w:val="00E57145"/>
    <w:rsid w:val="00E571A5"/>
    <w:rsid w:val="00E5750B"/>
    <w:rsid w:val="00E57663"/>
    <w:rsid w:val="00E5770C"/>
    <w:rsid w:val="00E5779B"/>
    <w:rsid w:val="00E577E0"/>
    <w:rsid w:val="00E577F6"/>
    <w:rsid w:val="00E577FB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2E2"/>
    <w:rsid w:val="00E613AE"/>
    <w:rsid w:val="00E61631"/>
    <w:rsid w:val="00E61768"/>
    <w:rsid w:val="00E6181A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1D"/>
    <w:rsid w:val="00E62BC2"/>
    <w:rsid w:val="00E62D22"/>
    <w:rsid w:val="00E62EAF"/>
    <w:rsid w:val="00E62F8F"/>
    <w:rsid w:val="00E63052"/>
    <w:rsid w:val="00E635C2"/>
    <w:rsid w:val="00E63895"/>
    <w:rsid w:val="00E63BCB"/>
    <w:rsid w:val="00E63C00"/>
    <w:rsid w:val="00E63CB5"/>
    <w:rsid w:val="00E6417E"/>
    <w:rsid w:val="00E641A4"/>
    <w:rsid w:val="00E641CF"/>
    <w:rsid w:val="00E641FE"/>
    <w:rsid w:val="00E643E6"/>
    <w:rsid w:val="00E645D9"/>
    <w:rsid w:val="00E6460E"/>
    <w:rsid w:val="00E646C3"/>
    <w:rsid w:val="00E648D6"/>
    <w:rsid w:val="00E648EF"/>
    <w:rsid w:val="00E64C79"/>
    <w:rsid w:val="00E64CE9"/>
    <w:rsid w:val="00E6507C"/>
    <w:rsid w:val="00E654CB"/>
    <w:rsid w:val="00E6566B"/>
    <w:rsid w:val="00E656E6"/>
    <w:rsid w:val="00E65749"/>
    <w:rsid w:val="00E659F9"/>
    <w:rsid w:val="00E65A00"/>
    <w:rsid w:val="00E65B6A"/>
    <w:rsid w:val="00E65C6A"/>
    <w:rsid w:val="00E661A1"/>
    <w:rsid w:val="00E663C4"/>
    <w:rsid w:val="00E66426"/>
    <w:rsid w:val="00E6647E"/>
    <w:rsid w:val="00E66B4B"/>
    <w:rsid w:val="00E66B74"/>
    <w:rsid w:val="00E66BC4"/>
    <w:rsid w:val="00E66D53"/>
    <w:rsid w:val="00E66FAE"/>
    <w:rsid w:val="00E66FBD"/>
    <w:rsid w:val="00E6700E"/>
    <w:rsid w:val="00E67300"/>
    <w:rsid w:val="00E67320"/>
    <w:rsid w:val="00E6738A"/>
    <w:rsid w:val="00E67763"/>
    <w:rsid w:val="00E67990"/>
    <w:rsid w:val="00E67B3D"/>
    <w:rsid w:val="00E67CBE"/>
    <w:rsid w:val="00E67CF2"/>
    <w:rsid w:val="00E67D0A"/>
    <w:rsid w:val="00E67D50"/>
    <w:rsid w:val="00E67F97"/>
    <w:rsid w:val="00E67FA0"/>
    <w:rsid w:val="00E70509"/>
    <w:rsid w:val="00E70595"/>
    <w:rsid w:val="00E70845"/>
    <w:rsid w:val="00E7085D"/>
    <w:rsid w:val="00E70975"/>
    <w:rsid w:val="00E70C68"/>
    <w:rsid w:val="00E70C9B"/>
    <w:rsid w:val="00E70D56"/>
    <w:rsid w:val="00E70EA1"/>
    <w:rsid w:val="00E71011"/>
    <w:rsid w:val="00E71042"/>
    <w:rsid w:val="00E7108A"/>
    <w:rsid w:val="00E71128"/>
    <w:rsid w:val="00E712B5"/>
    <w:rsid w:val="00E71337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D61"/>
    <w:rsid w:val="00E72E2E"/>
    <w:rsid w:val="00E72EB2"/>
    <w:rsid w:val="00E730C5"/>
    <w:rsid w:val="00E7327B"/>
    <w:rsid w:val="00E733B1"/>
    <w:rsid w:val="00E733FB"/>
    <w:rsid w:val="00E73645"/>
    <w:rsid w:val="00E7364B"/>
    <w:rsid w:val="00E736A5"/>
    <w:rsid w:val="00E73703"/>
    <w:rsid w:val="00E738F6"/>
    <w:rsid w:val="00E73A2A"/>
    <w:rsid w:val="00E73A3A"/>
    <w:rsid w:val="00E73C0B"/>
    <w:rsid w:val="00E73D30"/>
    <w:rsid w:val="00E73E02"/>
    <w:rsid w:val="00E73E93"/>
    <w:rsid w:val="00E74180"/>
    <w:rsid w:val="00E7461F"/>
    <w:rsid w:val="00E746DC"/>
    <w:rsid w:val="00E74856"/>
    <w:rsid w:val="00E7487A"/>
    <w:rsid w:val="00E74958"/>
    <w:rsid w:val="00E7497A"/>
    <w:rsid w:val="00E74A2D"/>
    <w:rsid w:val="00E74A6A"/>
    <w:rsid w:val="00E74AED"/>
    <w:rsid w:val="00E74E5C"/>
    <w:rsid w:val="00E74F3E"/>
    <w:rsid w:val="00E74F8C"/>
    <w:rsid w:val="00E75029"/>
    <w:rsid w:val="00E751C8"/>
    <w:rsid w:val="00E753F1"/>
    <w:rsid w:val="00E757F5"/>
    <w:rsid w:val="00E75B5F"/>
    <w:rsid w:val="00E75CCD"/>
    <w:rsid w:val="00E760B8"/>
    <w:rsid w:val="00E7615E"/>
    <w:rsid w:val="00E766EC"/>
    <w:rsid w:val="00E768C3"/>
    <w:rsid w:val="00E76CD0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BD3"/>
    <w:rsid w:val="00E77C7D"/>
    <w:rsid w:val="00E77D1C"/>
    <w:rsid w:val="00E77D39"/>
    <w:rsid w:val="00E77E11"/>
    <w:rsid w:val="00E77F9A"/>
    <w:rsid w:val="00E77FEB"/>
    <w:rsid w:val="00E8018E"/>
    <w:rsid w:val="00E80202"/>
    <w:rsid w:val="00E8041F"/>
    <w:rsid w:val="00E8046E"/>
    <w:rsid w:val="00E804E7"/>
    <w:rsid w:val="00E80555"/>
    <w:rsid w:val="00E805DD"/>
    <w:rsid w:val="00E80818"/>
    <w:rsid w:val="00E8092A"/>
    <w:rsid w:val="00E809FF"/>
    <w:rsid w:val="00E80CCA"/>
    <w:rsid w:val="00E80EF1"/>
    <w:rsid w:val="00E80F1B"/>
    <w:rsid w:val="00E80FA9"/>
    <w:rsid w:val="00E816CC"/>
    <w:rsid w:val="00E81959"/>
    <w:rsid w:val="00E81A43"/>
    <w:rsid w:val="00E81AAD"/>
    <w:rsid w:val="00E81AC1"/>
    <w:rsid w:val="00E81CBD"/>
    <w:rsid w:val="00E81E76"/>
    <w:rsid w:val="00E81F54"/>
    <w:rsid w:val="00E81FEF"/>
    <w:rsid w:val="00E82134"/>
    <w:rsid w:val="00E82232"/>
    <w:rsid w:val="00E8226A"/>
    <w:rsid w:val="00E824DB"/>
    <w:rsid w:val="00E8277F"/>
    <w:rsid w:val="00E82824"/>
    <w:rsid w:val="00E8289A"/>
    <w:rsid w:val="00E82A93"/>
    <w:rsid w:val="00E82BAC"/>
    <w:rsid w:val="00E82F29"/>
    <w:rsid w:val="00E82F8A"/>
    <w:rsid w:val="00E82F95"/>
    <w:rsid w:val="00E83185"/>
    <w:rsid w:val="00E83334"/>
    <w:rsid w:val="00E83339"/>
    <w:rsid w:val="00E8349B"/>
    <w:rsid w:val="00E83691"/>
    <w:rsid w:val="00E83AE5"/>
    <w:rsid w:val="00E83C55"/>
    <w:rsid w:val="00E83CFA"/>
    <w:rsid w:val="00E83D87"/>
    <w:rsid w:val="00E83DB7"/>
    <w:rsid w:val="00E83E81"/>
    <w:rsid w:val="00E84050"/>
    <w:rsid w:val="00E840BB"/>
    <w:rsid w:val="00E842D5"/>
    <w:rsid w:val="00E84431"/>
    <w:rsid w:val="00E84441"/>
    <w:rsid w:val="00E845C0"/>
    <w:rsid w:val="00E847C4"/>
    <w:rsid w:val="00E848B8"/>
    <w:rsid w:val="00E84A1A"/>
    <w:rsid w:val="00E84A7E"/>
    <w:rsid w:val="00E84B81"/>
    <w:rsid w:val="00E84BE6"/>
    <w:rsid w:val="00E84BEB"/>
    <w:rsid w:val="00E84C9B"/>
    <w:rsid w:val="00E84CCD"/>
    <w:rsid w:val="00E8501D"/>
    <w:rsid w:val="00E850AC"/>
    <w:rsid w:val="00E85392"/>
    <w:rsid w:val="00E853AC"/>
    <w:rsid w:val="00E85561"/>
    <w:rsid w:val="00E85700"/>
    <w:rsid w:val="00E8578F"/>
    <w:rsid w:val="00E859A8"/>
    <w:rsid w:val="00E85A28"/>
    <w:rsid w:val="00E85D64"/>
    <w:rsid w:val="00E85D9C"/>
    <w:rsid w:val="00E85E25"/>
    <w:rsid w:val="00E85EB1"/>
    <w:rsid w:val="00E8606D"/>
    <w:rsid w:val="00E8635D"/>
    <w:rsid w:val="00E863F8"/>
    <w:rsid w:val="00E86674"/>
    <w:rsid w:val="00E8670C"/>
    <w:rsid w:val="00E868DA"/>
    <w:rsid w:val="00E869BC"/>
    <w:rsid w:val="00E86AED"/>
    <w:rsid w:val="00E86CCD"/>
    <w:rsid w:val="00E86D97"/>
    <w:rsid w:val="00E86F8F"/>
    <w:rsid w:val="00E87441"/>
    <w:rsid w:val="00E87517"/>
    <w:rsid w:val="00E87660"/>
    <w:rsid w:val="00E876A9"/>
    <w:rsid w:val="00E876F5"/>
    <w:rsid w:val="00E8790A"/>
    <w:rsid w:val="00E87BAB"/>
    <w:rsid w:val="00E90139"/>
    <w:rsid w:val="00E9031B"/>
    <w:rsid w:val="00E90447"/>
    <w:rsid w:val="00E9044B"/>
    <w:rsid w:val="00E907FA"/>
    <w:rsid w:val="00E909F0"/>
    <w:rsid w:val="00E90A5E"/>
    <w:rsid w:val="00E90CE7"/>
    <w:rsid w:val="00E90DBB"/>
    <w:rsid w:val="00E90DD0"/>
    <w:rsid w:val="00E90F1A"/>
    <w:rsid w:val="00E91037"/>
    <w:rsid w:val="00E9132E"/>
    <w:rsid w:val="00E9133E"/>
    <w:rsid w:val="00E91442"/>
    <w:rsid w:val="00E91655"/>
    <w:rsid w:val="00E91872"/>
    <w:rsid w:val="00E918D0"/>
    <w:rsid w:val="00E919CB"/>
    <w:rsid w:val="00E91A84"/>
    <w:rsid w:val="00E91BDA"/>
    <w:rsid w:val="00E91C99"/>
    <w:rsid w:val="00E91D88"/>
    <w:rsid w:val="00E923AB"/>
    <w:rsid w:val="00E92546"/>
    <w:rsid w:val="00E92962"/>
    <w:rsid w:val="00E929BD"/>
    <w:rsid w:val="00E92A6B"/>
    <w:rsid w:val="00E92AA1"/>
    <w:rsid w:val="00E92C87"/>
    <w:rsid w:val="00E92D08"/>
    <w:rsid w:val="00E92F07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A84"/>
    <w:rsid w:val="00E93B1A"/>
    <w:rsid w:val="00E94227"/>
    <w:rsid w:val="00E9430F"/>
    <w:rsid w:val="00E94314"/>
    <w:rsid w:val="00E943A2"/>
    <w:rsid w:val="00E943E2"/>
    <w:rsid w:val="00E94569"/>
    <w:rsid w:val="00E94649"/>
    <w:rsid w:val="00E9469B"/>
    <w:rsid w:val="00E94938"/>
    <w:rsid w:val="00E94A86"/>
    <w:rsid w:val="00E94B12"/>
    <w:rsid w:val="00E94EFD"/>
    <w:rsid w:val="00E957AA"/>
    <w:rsid w:val="00E957CE"/>
    <w:rsid w:val="00E957E1"/>
    <w:rsid w:val="00E95BA9"/>
    <w:rsid w:val="00E95BEE"/>
    <w:rsid w:val="00E95D8B"/>
    <w:rsid w:val="00E96107"/>
    <w:rsid w:val="00E96126"/>
    <w:rsid w:val="00E96380"/>
    <w:rsid w:val="00E96446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706F"/>
    <w:rsid w:val="00E973D8"/>
    <w:rsid w:val="00E9743C"/>
    <w:rsid w:val="00E977E7"/>
    <w:rsid w:val="00E9797E"/>
    <w:rsid w:val="00E97A60"/>
    <w:rsid w:val="00E97F17"/>
    <w:rsid w:val="00E97F7C"/>
    <w:rsid w:val="00EA0381"/>
    <w:rsid w:val="00EA0518"/>
    <w:rsid w:val="00EA0607"/>
    <w:rsid w:val="00EA064B"/>
    <w:rsid w:val="00EA0650"/>
    <w:rsid w:val="00EA068A"/>
    <w:rsid w:val="00EA08EC"/>
    <w:rsid w:val="00EA090A"/>
    <w:rsid w:val="00EA0920"/>
    <w:rsid w:val="00EA092B"/>
    <w:rsid w:val="00EA0A1E"/>
    <w:rsid w:val="00EA0AF2"/>
    <w:rsid w:val="00EA0AFF"/>
    <w:rsid w:val="00EA0B93"/>
    <w:rsid w:val="00EA0C3E"/>
    <w:rsid w:val="00EA0D99"/>
    <w:rsid w:val="00EA11EE"/>
    <w:rsid w:val="00EA166D"/>
    <w:rsid w:val="00EA16CD"/>
    <w:rsid w:val="00EA1728"/>
    <w:rsid w:val="00EA1BF4"/>
    <w:rsid w:val="00EA1C7E"/>
    <w:rsid w:val="00EA1C8F"/>
    <w:rsid w:val="00EA1D4D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5A"/>
    <w:rsid w:val="00EA2AF2"/>
    <w:rsid w:val="00EA2C10"/>
    <w:rsid w:val="00EA2CEB"/>
    <w:rsid w:val="00EA2DAF"/>
    <w:rsid w:val="00EA2E81"/>
    <w:rsid w:val="00EA31B3"/>
    <w:rsid w:val="00EA323A"/>
    <w:rsid w:val="00EA3260"/>
    <w:rsid w:val="00EA3356"/>
    <w:rsid w:val="00EA350B"/>
    <w:rsid w:val="00EA356F"/>
    <w:rsid w:val="00EA36F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825"/>
    <w:rsid w:val="00EA4A0D"/>
    <w:rsid w:val="00EA4BA7"/>
    <w:rsid w:val="00EA4C68"/>
    <w:rsid w:val="00EA4C8E"/>
    <w:rsid w:val="00EA4F47"/>
    <w:rsid w:val="00EA501A"/>
    <w:rsid w:val="00EA506A"/>
    <w:rsid w:val="00EA50A8"/>
    <w:rsid w:val="00EA513D"/>
    <w:rsid w:val="00EA5390"/>
    <w:rsid w:val="00EA5445"/>
    <w:rsid w:val="00EA546F"/>
    <w:rsid w:val="00EA59E5"/>
    <w:rsid w:val="00EA5BD7"/>
    <w:rsid w:val="00EA5F60"/>
    <w:rsid w:val="00EA5F78"/>
    <w:rsid w:val="00EA6092"/>
    <w:rsid w:val="00EA60BF"/>
    <w:rsid w:val="00EA63C8"/>
    <w:rsid w:val="00EA6783"/>
    <w:rsid w:val="00EA6964"/>
    <w:rsid w:val="00EA6A0F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652"/>
    <w:rsid w:val="00EA772D"/>
    <w:rsid w:val="00EA7ADA"/>
    <w:rsid w:val="00EA7CA0"/>
    <w:rsid w:val="00EA7D69"/>
    <w:rsid w:val="00EA7DCB"/>
    <w:rsid w:val="00EA7E2B"/>
    <w:rsid w:val="00EA7E55"/>
    <w:rsid w:val="00EA7E8D"/>
    <w:rsid w:val="00EA7F97"/>
    <w:rsid w:val="00EB0045"/>
    <w:rsid w:val="00EB0413"/>
    <w:rsid w:val="00EB05F9"/>
    <w:rsid w:val="00EB0AF6"/>
    <w:rsid w:val="00EB0DE6"/>
    <w:rsid w:val="00EB0ECA"/>
    <w:rsid w:val="00EB0F07"/>
    <w:rsid w:val="00EB0F8B"/>
    <w:rsid w:val="00EB0FA1"/>
    <w:rsid w:val="00EB124D"/>
    <w:rsid w:val="00EB12B8"/>
    <w:rsid w:val="00EB13AF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CD8"/>
    <w:rsid w:val="00EB1DAF"/>
    <w:rsid w:val="00EB1DCC"/>
    <w:rsid w:val="00EB1E01"/>
    <w:rsid w:val="00EB1E7B"/>
    <w:rsid w:val="00EB1F31"/>
    <w:rsid w:val="00EB2068"/>
    <w:rsid w:val="00EB2345"/>
    <w:rsid w:val="00EB24DC"/>
    <w:rsid w:val="00EB2588"/>
    <w:rsid w:val="00EB2640"/>
    <w:rsid w:val="00EB2651"/>
    <w:rsid w:val="00EB2685"/>
    <w:rsid w:val="00EB2708"/>
    <w:rsid w:val="00EB276F"/>
    <w:rsid w:val="00EB27C0"/>
    <w:rsid w:val="00EB283C"/>
    <w:rsid w:val="00EB2CC0"/>
    <w:rsid w:val="00EB2EDD"/>
    <w:rsid w:val="00EB302F"/>
    <w:rsid w:val="00EB305E"/>
    <w:rsid w:val="00EB3094"/>
    <w:rsid w:val="00EB329A"/>
    <w:rsid w:val="00EB32EE"/>
    <w:rsid w:val="00EB334A"/>
    <w:rsid w:val="00EB33CE"/>
    <w:rsid w:val="00EB34CC"/>
    <w:rsid w:val="00EB366B"/>
    <w:rsid w:val="00EB36D7"/>
    <w:rsid w:val="00EB3926"/>
    <w:rsid w:val="00EB3ACA"/>
    <w:rsid w:val="00EB3AE6"/>
    <w:rsid w:val="00EB3B6F"/>
    <w:rsid w:val="00EB3BF7"/>
    <w:rsid w:val="00EB3C9B"/>
    <w:rsid w:val="00EB3E2E"/>
    <w:rsid w:val="00EB3E53"/>
    <w:rsid w:val="00EB3ECC"/>
    <w:rsid w:val="00EB3F87"/>
    <w:rsid w:val="00EB3FD9"/>
    <w:rsid w:val="00EB401F"/>
    <w:rsid w:val="00EB40BA"/>
    <w:rsid w:val="00EB4226"/>
    <w:rsid w:val="00EB42DC"/>
    <w:rsid w:val="00EB4448"/>
    <w:rsid w:val="00EB4664"/>
    <w:rsid w:val="00EB46B6"/>
    <w:rsid w:val="00EB4749"/>
    <w:rsid w:val="00EB4997"/>
    <w:rsid w:val="00EB4BCD"/>
    <w:rsid w:val="00EB4E0A"/>
    <w:rsid w:val="00EB4E0B"/>
    <w:rsid w:val="00EB4F1D"/>
    <w:rsid w:val="00EB4F91"/>
    <w:rsid w:val="00EB503F"/>
    <w:rsid w:val="00EB5083"/>
    <w:rsid w:val="00EB515A"/>
    <w:rsid w:val="00EB5205"/>
    <w:rsid w:val="00EB533C"/>
    <w:rsid w:val="00EB536E"/>
    <w:rsid w:val="00EB5402"/>
    <w:rsid w:val="00EB54E6"/>
    <w:rsid w:val="00EB576F"/>
    <w:rsid w:val="00EB58C1"/>
    <w:rsid w:val="00EB59F1"/>
    <w:rsid w:val="00EB5A07"/>
    <w:rsid w:val="00EB5A27"/>
    <w:rsid w:val="00EB5AF8"/>
    <w:rsid w:val="00EB5CCB"/>
    <w:rsid w:val="00EB5D7B"/>
    <w:rsid w:val="00EB614C"/>
    <w:rsid w:val="00EB622E"/>
    <w:rsid w:val="00EB62D3"/>
    <w:rsid w:val="00EB64BE"/>
    <w:rsid w:val="00EB6957"/>
    <w:rsid w:val="00EB6BB4"/>
    <w:rsid w:val="00EB6C95"/>
    <w:rsid w:val="00EB6DC3"/>
    <w:rsid w:val="00EB6E1E"/>
    <w:rsid w:val="00EB6F5D"/>
    <w:rsid w:val="00EB7245"/>
    <w:rsid w:val="00EB7299"/>
    <w:rsid w:val="00EB72E7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8E"/>
    <w:rsid w:val="00EC05BF"/>
    <w:rsid w:val="00EC05C8"/>
    <w:rsid w:val="00EC0771"/>
    <w:rsid w:val="00EC07BD"/>
    <w:rsid w:val="00EC0847"/>
    <w:rsid w:val="00EC08C4"/>
    <w:rsid w:val="00EC09D6"/>
    <w:rsid w:val="00EC0A3A"/>
    <w:rsid w:val="00EC0B4B"/>
    <w:rsid w:val="00EC0B78"/>
    <w:rsid w:val="00EC0BDE"/>
    <w:rsid w:val="00EC0C30"/>
    <w:rsid w:val="00EC0E85"/>
    <w:rsid w:val="00EC0F02"/>
    <w:rsid w:val="00EC107E"/>
    <w:rsid w:val="00EC1228"/>
    <w:rsid w:val="00EC1388"/>
    <w:rsid w:val="00EC159A"/>
    <w:rsid w:val="00EC15FA"/>
    <w:rsid w:val="00EC1772"/>
    <w:rsid w:val="00EC1795"/>
    <w:rsid w:val="00EC1A71"/>
    <w:rsid w:val="00EC1AF4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BB"/>
    <w:rsid w:val="00EC2AD0"/>
    <w:rsid w:val="00EC2B1A"/>
    <w:rsid w:val="00EC2EC1"/>
    <w:rsid w:val="00EC304E"/>
    <w:rsid w:val="00EC3052"/>
    <w:rsid w:val="00EC308D"/>
    <w:rsid w:val="00EC325E"/>
    <w:rsid w:val="00EC35A9"/>
    <w:rsid w:val="00EC3670"/>
    <w:rsid w:val="00EC383B"/>
    <w:rsid w:val="00EC3AF3"/>
    <w:rsid w:val="00EC3B9C"/>
    <w:rsid w:val="00EC3C9C"/>
    <w:rsid w:val="00EC3CD2"/>
    <w:rsid w:val="00EC3CF2"/>
    <w:rsid w:val="00EC4399"/>
    <w:rsid w:val="00EC45DC"/>
    <w:rsid w:val="00EC4752"/>
    <w:rsid w:val="00EC491F"/>
    <w:rsid w:val="00EC4990"/>
    <w:rsid w:val="00EC4A27"/>
    <w:rsid w:val="00EC4C28"/>
    <w:rsid w:val="00EC4C5F"/>
    <w:rsid w:val="00EC4DE3"/>
    <w:rsid w:val="00EC5125"/>
    <w:rsid w:val="00EC5262"/>
    <w:rsid w:val="00EC5288"/>
    <w:rsid w:val="00EC52D8"/>
    <w:rsid w:val="00EC5331"/>
    <w:rsid w:val="00EC5655"/>
    <w:rsid w:val="00EC5807"/>
    <w:rsid w:val="00EC592A"/>
    <w:rsid w:val="00EC5EA3"/>
    <w:rsid w:val="00EC60E5"/>
    <w:rsid w:val="00EC6166"/>
    <w:rsid w:val="00EC62AB"/>
    <w:rsid w:val="00EC64A2"/>
    <w:rsid w:val="00EC64C2"/>
    <w:rsid w:val="00EC650C"/>
    <w:rsid w:val="00EC653B"/>
    <w:rsid w:val="00EC666B"/>
    <w:rsid w:val="00EC66A1"/>
    <w:rsid w:val="00EC66BE"/>
    <w:rsid w:val="00EC681F"/>
    <w:rsid w:val="00EC6999"/>
    <w:rsid w:val="00EC6AA8"/>
    <w:rsid w:val="00EC6BA0"/>
    <w:rsid w:val="00EC6C55"/>
    <w:rsid w:val="00EC6C62"/>
    <w:rsid w:val="00EC6FED"/>
    <w:rsid w:val="00EC7123"/>
    <w:rsid w:val="00EC7243"/>
    <w:rsid w:val="00EC724B"/>
    <w:rsid w:val="00EC725D"/>
    <w:rsid w:val="00EC7662"/>
    <w:rsid w:val="00EC7745"/>
    <w:rsid w:val="00EC7795"/>
    <w:rsid w:val="00EC7888"/>
    <w:rsid w:val="00EC7AE2"/>
    <w:rsid w:val="00ED0020"/>
    <w:rsid w:val="00ED01DA"/>
    <w:rsid w:val="00ED0348"/>
    <w:rsid w:val="00ED05A9"/>
    <w:rsid w:val="00ED05FA"/>
    <w:rsid w:val="00ED0B2B"/>
    <w:rsid w:val="00ED0C6B"/>
    <w:rsid w:val="00ED0C6C"/>
    <w:rsid w:val="00ED0F02"/>
    <w:rsid w:val="00ED0FE0"/>
    <w:rsid w:val="00ED103F"/>
    <w:rsid w:val="00ED109A"/>
    <w:rsid w:val="00ED11CC"/>
    <w:rsid w:val="00ED12B7"/>
    <w:rsid w:val="00ED15C7"/>
    <w:rsid w:val="00ED15CD"/>
    <w:rsid w:val="00ED1648"/>
    <w:rsid w:val="00ED16F7"/>
    <w:rsid w:val="00ED1B85"/>
    <w:rsid w:val="00ED1D1D"/>
    <w:rsid w:val="00ED1FB6"/>
    <w:rsid w:val="00ED220F"/>
    <w:rsid w:val="00ED2421"/>
    <w:rsid w:val="00ED248B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59D"/>
    <w:rsid w:val="00ED36C0"/>
    <w:rsid w:val="00ED371A"/>
    <w:rsid w:val="00ED3763"/>
    <w:rsid w:val="00ED3798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2F2"/>
    <w:rsid w:val="00ED431A"/>
    <w:rsid w:val="00ED436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6D0"/>
    <w:rsid w:val="00ED57EA"/>
    <w:rsid w:val="00ED5809"/>
    <w:rsid w:val="00ED5931"/>
    <w:rsid w:val="00ED5954"/>
    <w:rsid w:val="00ED59BD"/>
    <w:rsid w:val="00ED5A98"/>
    <w:rsid w:val="00ED5AB3"/>
    <w:rsid w:val="00ED5D18"/>
    <w:rsid w:val="00ED5D90"/>
    <w:rsid w:val="00ED5EB6"/>
    <w:rsid w:val="00ED5F20"/>
    <w:rsid w:val="00ED6194"/>
    <w:rsid w:val="00ED66C1"/>
    <w:rsid w:val="00ED692F"/>
    <w:rsid w:val="00ED6990"/>
    <w:rsid w:val="00ED69A5"/>
    <w:rsid w:val="00ED6BB0"/>
    <w:rsid w:val="00ED7038"/>
    <w:rsid w:val="00ED71DA"/>
    <w:rsid w:val="00ED721F"/>
    <w:rsid w:val="00ED747D"/>
    <w:rsid w:val="00ED75F5"/>
    <w:rsid w:val="00ED7655"/>
    <w:rsid w:val="00ED770A"/>
    <w:rsid w:val="00ED7740"/>
    <w:rsid w:val="00ED7970"/>
    <w:rsid w:val="00ED7B22"/>
    <w:rsid w:val="00ED7C13"/>
    <w:rsid w:val="00ED7CF5"/>
    <w:rsid w:val="00ED7D08"/>
    <w:rsid w:val="00ED7D7A"/>
    <w:rsid w:val="00ED7F55"/>
    <w:rsid w:val="00EE006C"/>
    <w:rsid w:val="00EE0343"/>
    <w:rsid w:val="00EE0452"/>
    <w:rsid w:val="00EE06B9"/>
    <w:rsid w:val="00EE06DA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113"/>
    <w:rsid w:val="00EE11F8"/>
    <w:rsid w:val="00EE19C4"/>
    <w:rsid w:val="00EE19F4"/>
    <w:rsid w:val="00EE1B00"/>
    <w:rsid w:val="00EE1D62"/>
    <w:rsid w:val="00EE1F46"/>
    <w:rsid w:val="00EE1FF1"/>
    <w:rsid w:val="00EE21F4"/>
    <w:rsid w:val="00EE2202"/>
    <w:rsid w:val="00EE2240"/>
    <w:rsid w:val="00EE2495"/>
    <w:rsid w:val="00EE2696"/>
    <w:rsid w:val="00EE26FC"/>
    <w:rsid w:val="00EE2844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83"/>
    <w:rsid w:val="00EE33BF"/>
    <w:rsid w:val="00EE34C8"/>
    <w:rsid w:val="00EE3628"/>
    <w:rsid w:val="00EE375F"/>
    <w:rsid w:val="00EE397D"/>
    <w:rsid w:val="00EE3B7A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548"/>
    <w:rsid w:val="00EE47F2"/>
    <w:rsid w:val="00EE49D4"/>
    <w:rsid w:val="00EE4A61"/>
    <w:rsid w:val="00EE4A7F"/>
    <w:rsid w:val="00EE4A94"/>
    <w:rsid w:val="00EE4A95"/>
    <w:rsid w:val="00EE4B00"/>
    <w:rsid w:val="00EE4D26"/>
    <w:rsid w:val="00EE4FBF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6345"/>
    <w:rsid w:val="00EE640C"/>
    <w:rsid w:val="00EE644E"/>
    <w:rsid w:val="00EE679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32D"/>
    <w:rsid w:val="00EF05B3"/>
    <w:rsid w:val="00EF05EC"/>
    <w:rsid w:val="00EF0757"/>
    <w:rsid w:val="00EF0819"/>
    <w:rsid w:val="00EF081B"/>
    <w:rsid w:val="00EF0872"/>
    <w:rsid w:val="00EF08FB"/>
    <w:rsid w:val="00EF0903"/>
    <w:rsid w:val="00EF094A"/>
    <w:rsid w:val="00EF0992"/>
    <w:rsid w:val="00EF0A64"/>
    <w:rsid w:val="00EF0A8A"/>
    <w:rsid w:val="00EF0ADD"/>
    <w:rsid w:val="00EF0BB9"/>
    <w:rsid w:val="00EF0C1E"/>
    <w:rsid w:val="00EF0C58"/>
    <w:rsid w:val="00EF0DC5"/>
    <w:rsid w:val="00EF0F12"/>
    <w:rsid w:val="00EF1056"/>
    <w:rsid w:val="00EF1147"/>
    <w:rsid w:val="00EF1203"/>
    <w:rsid w:val="00EF133C"/>
    <w:rsid w:val="00EF146C"/>
    <w:rsid w:val="00EF16C6"/>
    <w:rsid w:val="00EF1B76"/>
    <w:rsid w:val="00EF1C94"/>
    <w:rsid w:val="00EF1D3E"/>
    <w:rsid w:val="00EF1E48"/>
    <w:rsid w:val="00EF1E53"/>
    <w:rsid w:val="00EF208A"/>
    <w:rsid w:val="00EF2101"/>
    <w:rsid w:val="00EF2116"/>
    <w:rsid w:val="00EF216C"/>
    <w:rsid w:val="00EF24FF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B1D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47"/>
    <w:rsid w:val="00EF5477"/>
    <w:rsid w:val="00EF54D2"/>
    <w:rsid w:val="00EF568A"/>
    <w:rsid w:val="00EF5764"/>
    <w:rsid w:val="00EF58A0"/>
    <w:rsid w:val="00EF5A01"/>
    <w:rsid w:val="00EF5BAE"/>
    <w:rsid w:val="00EF5C51"/>
    <w:rsid w:val="00EF5E5F"/>
    <w:rsid w:val="00EF5F68"/>
    <w:rsid w:val="00EF5FFC"/>
    <w:rsid w:val="00EF60AC"/>
    <w:rsid w:val="00EF60EE"/>
    <w:rsid w:val="00EF63FE"/>
    <w:rsid w:val="00EF64B0"/>
    <w:rsid w:val="00EF66F1"/>
    <w:rsid w:val="00EF673B"/>
    <w:rsid w:val="00EF686B"/>
    <w:rsid w:val="00EF6930"/>
    <w:rsid w:val="00EF6AC9"/>
    <w:rsid w:val="00EF6B3E"/>
    <w:rsid w:val="00EF6B40"/>
    <w:rsid w:val="00EF6D59"/>
    <w:rsid w:val="00EF6F4F"/>
    <w:rsid w:val="00EF7050"/>
    <w:rsid w:val="00EF7246"/>
    <w:rsid w:val="00EF7425"/>
    <w:rsid w:val="00EF74B2"/>
    <w:rsid w:val="00EF750A"/>
    <w:rsid w:val="00EF797F"/>
    <w:rsid w:val="00EF7996"/>
    <w:rsid w:val="00EF7C46"/>
    <w:rsid w:val="00EF7E67"/>
    <w:rsid w:val="00EF7E6F"/>
    <w:rsid w:val="00F00217"/>
    <w:rsid w:val="00F002B9"/>
    <w:rsid w:val="00F00462"/>
    <w:rsid w:val="00F005EC"/>
    <w:rsid w:val="00F00610"/>
    <w:rsid w:val="00F006A6"/>
    <w:rsid w:val="00F00750"/>
    <w:rsid w:val="00F0086D"/>
    <w:rsid w:val="00F00F3F"/>
    <w:rsid w:val="00F011DC"/>
    <w:rsid w:val="00F012E9"/>
    <w:rsid w:val="00F012FE"/>
    <w:rsid w:val="00F01563"/>
    <w:rsid w:val="00F015B0"/>
    <w:rsid w:val="00F01916"/>
    <w:rsid w:val="00F01A0D"/>
    <w:rsid w:val="00F01FCC"/>
    <w:rsid w:val="00F021C4"/>
    <w:rsid w:val="00F021D8"/>
    <w:rsid w:val="00F021E9"/>
    <w:rsid w:val="00F02302"/>
    <w:rsid w:val="00F024A8"/>
    <w:rsid w:val="00F024EB"/>
    <w:rsid w:val="00F02710"/>
    <w:rsid w:val="00F0276F"/>
    <w:rsid w:val="00F028BE"/>
    <w:rsid w:val="00F028FA"/>
    <w:rsid w:val="00F02914"/>
    <w:rsid w:val="00F02BB8"/>
    <w:rsid w:val="00F02C1E"/>
    <w:rsid w:val="00F02CBA"/>
    <w:rsid w:val="00F02E83"/>
    <w:rsid w:val="00F02FD4"/>
    <w:rsid w:val="00F0311F"/>
    <w:rsid w:val="00F0316B"/>
    <w:rsid w:val="00F03235"/>
    <w:rsid w:val="00F033B5"/>
    <w:rsid w:val="00F0344D"/>
    <w:rsid w:val="00F03654"/>
    <w:rsid w:val="00F03843"/>
    <w:rsid w:val="00F03AFA"/>
    <w:rsid w:val="00F03C08"/>
    <w:rsid w:val="00F03C76"/>
    <w:rsid w:val="00F03DAD"/>
    <w:rsid w:val="00F03FFD"/>
    <w:rsid w:val="00F04055"/>
    <w:rsid w:val="00F043E2"/>
    <w:rsid w:val="00F047F6"/>
    <w:rsid w:val="00F04C1A"/>
    <w:rsid w:val="00F04CAE"/>
    <w:rsid w:val="00F04E96"/>
    <w:rsid w:val="00F04FA1"/>
    <w:rsid w:val="00F0527D"/>
    <w:rsid w:val="00F052BC"/>
    <w:rsid w:val="00F05399"/>
    <w:rsid w:val="00F053CE"/>
    <w:rsid w:val="00F054B9"/>
    <w:rsid w:val="00F0598B"/>
    <w:rsid w:val="00F05A59"/>
    <w:rsid w:val="00F05A6F"/>
    <w:rsid w:val="00F05AC8"/>
    <w:rsid w:val="00F05B3C"/>
    <w:rsid w:val="00F062C4"/>
    <w:rsid w:val="00F064D6"/>
    <w:rsid w:val="00F06865"/>
    <w:rsid w:val="00F06964"/>
    <w:rsid w:val="00F06B69"/>
    <w:rsid w:val="00F06C99"/>
    <w:rsid w:val="00F06D5A"/>
    <w:rsid w:val="00F06D74"/>
    <w:rsid w:val="00F06EF5"/>
    <w:rsid w:val="00F06FE8"/>
    <w:rsid w:val="00F0727E"/>
    <w:rsid w:val="00F07286"/>
    <w:rsid w:val="00F0768F"/>
    <w:rsid w:val="00F0798A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593"/>
    <w:rsid w:val="00F10BA2"/>
    <w:rsid w:val="00F10BFF"/>
    <w:rsid w:val="00F10C26"/>
    <w:rsid w:val="00F10D40"/>
    <w:rsid w:val="00F10E36"/>
    <w:rsid w:val="00F10F18"/>
    <w:rsid w:val="00F10FD6"/>
    <w:rsid w:val="00F111BF"/>
    <w:rsid w:val="00F11211"/>
    <w:rsid w:val="00F113C0"/>
    <w:rsid w:val="00F113DD"/>
    <w:rsid w:val="00F1140A"/>
    <w:rsid w:val="00F11524"/>
    <w:rsid w:val="00F1156F"/>
    <w:rsid w:val="00F11616"/>
    <w:rsid w:val="00F11D4F"/>
    <w:rsid w:val="00F11EAF"/>
    <w:rsid w:val="00F1203F"/>
    <w:rsid w:val="00F1214F"/>
    <w:rsid w:val="00F1220B"/>
    <w:rsid w:val="00F122EC"/>
    <w:rsid w:val="00F1259A"/>
    <w:rsid w:val="00F1274C"/>
    <w:rsid w:val="00F127F5"/>
    <w:rsid w:val="00F12A9C"/>
    <w:rsid w:val="00F12B51"/>
    <w:rsid w:val="00F12B8F"/>
    <w:rsid w:val="00F12E1F"/>
    <w:rsid w:val="00F12E7A"/>
    <w:rsid w:val="00F12EA2"/>
    <w:rsid w:val="00F1320F"/>
    <w:rsid w:val="00F132F8"/>
    <w:rsid w:val="00F13348"/>
    <w:rsid w:val="00F135FE"/>
    <w:rsid w:val="00F13630"/>
    <w:rsid w:val="00F13693"/>
    <w:rsid w:val="00F139A2"/>
    <w:rsid w:val="00F139E3"/>
    <w:rsid w:val="00F13AD4"/>
    <w:rsid w:val="00F13C78"/>
    <w:rsid w:val="00F13E28"/>
    <w:rsid w:val="00F13E88"/>
    <w:rsid w:val="00F14012"/>
    <w:rsid w:val="00F140E4"/>
    <w:rsid w:val="00F142B3"/>
    <w:rsid w:val="00F14460"/>
    <w:rsid w:val="00F14640"/>
    <w:rsid w:val="00F14731"/>
    <w:rsid w:val="00F147E4"/>
    <w:rsid w:val="00F147E9"/>
    <w:rsid w:val="00F14899"/>
    <w:rsid w:val="00F14C24"/>
    <w:rsid w:val="00F14E04"/>
    <w:rsid w:val="00F15397"/>
    <w:rsid w:val="00F15514"/>
    <w:rsid w:val="00F1558D"/>
    <w:rsid w:val="00F156C1"/>
    <w:rsid w:val="00F15808"/>
    <w:rsid w:val="00F15887"/>
    <w:rsid w:val="00F15A2E"/>
    <w:rsid w:val="00F15A93"/>
    <w:rsid w:val="00F15E64"/>
    <w:rsid w:val="00F15F2C"/>
    <w:rsid w:val="00F15F76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491"/>
    <w:rsid w:val="00F17511"/>
    <w:rsid w:val="00F179E7"/>
    <w:rsid w:val="00F17ACC"/>
    <w:rsid w:val="00F17B29"/>
    <w:rsid w:val="00F17C57"/>
    <w:rsid w:val="00F17C6A"/>
    <w:rsid w:val="00F17C91"/>
    <w:rsid w:val="00F17E29"/>
    <w:rsid w:val="00F17F0C"/>
    <w:rsid w:val="00F17F78"/>
    <w:rsid w:val="00F17FBD"/>
    <w:rsid w:val="00F17FC2"/>
    <w:rsid w:val="00F17FC4"/>
    <w:rsid w:val="00F17FF4"/>
    <w:rsid w:val="00F20177"/>
    <w:rsid w:val="00F2036C"/>
    <w:rsid w:val="00F2039B"/>
    <w:rsid w:val="00F209A2"/>
    <w:rsid w:val="00F209F8"/>
    <w:rsid w:val="00F20AA4"/>
    <w:rsid w:val="00F20BCD"/>
    <w:rsid w:val="00F20C10"/>
    <w:rsid w:val="00F2107C"/>
    <w:rsid w:val="00F21178"/>
    <w:rsid w:val="00F21183"/>
    <w:rsid w:val="00F213FB"/>
    <w:rsid w:val="00F2152F"/>
    <w:rsid w:val="00F21822"/>
    <w:rsid w:val="00F21864"/>
    <w:rsid w:val="00F218C7"/>
    <w:rsid w:val="00F219D4"/>
    <w:rsid w:val="00F21A71"/>
    <w:rsid w:val="00F21AAD"/>
    <w:rsid w:val="00F21BD3"/>
    <w:rsid w:val="00F21C00"/>
    <w:rsid w:val="00F21CB5"/>
    <w:rsid w:val="00F21F5D"/>
    <w:rsid w:val="00F21F9D"/>
    <w:rsid w:val="00F22069"/>
    <w:rsid w:val="00F220CA"/>
    <w:rsid w:val="00F22285"/>
    <w:rsid w:val="00F2234D"/>
    <w:rsid w:val="00F22457"/>
    <w:rsid w:val="00F225E5"/>
    <w:rsid w:val="00F22621"/>
    <w:rsid w:val="00F22656"/>
    <w:rsid w:val="00F22748"/>
    <w:rsid w:val="00F22780"/>
    <w:rsid w:val="00F22BF5"/>
    <w:rsid w:val="00F22DB8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BFD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BDA"/>
    <w:rsid w:val="00F25CB5"/>
    <w:rsid w:val="00F25CE0"/>
    <w:rsid w:val="00F25D82"/>
    <w:rsid w:val="00F25E49"/>
    <w:rsid w:val="00F25E57"/>
    <w:rsid w:val="00F25F07"/>
    <w:rsid w:val="00F25FCB"/>
    <w:rsid w:val="00F2626A"/>
    <w:rsid w:val="00F263C3"/>
    <w:rsid w:val="00F2646E"/>
    <w:rsid w:val="00F264F2"/>
    <w:rsid w:val="00F26810"/>
    <w:rsid w:val="00F268CA"/>
    <w:rsid w:val="00F26979"/>
    <w:rsid w:val="00F26B37"/>
    <w:rsid w:val="00F26C5B"/>
    <w:rsid w:val="00F26C9A"/>
    <w:rsid w:val="00F26CE1"/>
    <w:rsid w:val="00F26F4F"/>
    <w:rsid w:val="00F27242"/>
    <w:rsid w:val="00F272F3"/>
    <w:rsid w:val="00F27460"/>
    <w:rsid w:val="00F275F8"/>
    <w:rsid w:val="00F276F2"/>
    <w:rsid w:val="00F27730"/>
    <w:rsid w:val="00F278B0"/>
    <w:rsid w:val="00F27900"/>
    <w:rsid w:val="00F27B84"/>
    <w:rsid w:val="00F27BF7"/>
    <w:rsid w:val="00F27F52"/>
    <w:rsid w:val="00F30011"/>
    <w:rsid w:val="00F30046"/>
    <w:rsid w:val="00F3004E"/>
    <w:rsid w:val="00F3008B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00C"/>
    <w:rsid w:val="00F320D1"/>
    <w:rsid w:val="00F323E8"/>
    <w:rsid w:val="00F32553"/>
    <w:rsid w:val="00F3260D"/>
    <w:rsid w:val="00F32632"/>
    <w:rsid w:val="00F32665"/>
    <w:rsid w:val="00F32691"/>
    <w:rsid w:val="00F327C3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AC6"/>
    <w:rsid w:val="00F33B9E"/>
    <w:rsid w:val="00F33CD7"/>
    <w:rsid w:val="00F33EA4"/>
    <w:rsid w:val="00F3415D"/>
    <w:rsid w:val="00F34473"/>
    <w:rsid w:val="00F34545"/>
    <w:rsid w:val="00F3459F"/>
    <w:rsid w:val="00F345F3"/>
    <w:rsid w:val="00F34873"/>
    <w:rsid w:val="00F34BDF"/>
    <w:rsid w:val="00F34FCA"/>
    <w:rsid w:val="00F3502F"/>
    <w:rsid w:val="00F351A9"/>
    <w:rsid w:val="00F35233"/>
    <w:rsid w:val="00F3523E"/>
    <w:rsid w:val="00F3524D"/>
    <w:rsid w:val="00F353EB"/>
    <w:rsid w:val="00F35407"/>
    <w:rsid w:val="00F3543E"/>
    <w:rsid w:val="00F3554E"/>
    <w:rsid w:val="00F355A4"/>
    <w:rsid w:val="00F35744"/>
    <w:rsid w:val="00F35BA2"/>
    <w:rsid w:val="00F35D0A"/>
    <w:rsid w:val="00F35F18"/>
    <w:rsid w:val="00F3606D"/>
    <w:rsid w:val="00F3639C"/>
    <w:rsid w:val="00F36884"/>
    <w:rsid w:val="00F36D2C"/>
    <w:rsid w:val="00F36E47"/>
    <w:rsid w:val="00F370C5"/>
    <w:rsid w:val="00F370E8"/>
    <w:rsid w:val="00F3714D"/>
    <w:rsid w:val="00F3726C"/>
    <w:rsid w:val="00F372FC"/>
    <w:rsid w:val="00F3735F"/>
    <w:rsid w:val="00F373A0"/>
    <w:rsid w:val="00F373B0"/>
    <w:rsid w:val="00F37644"/>
    <w:rsid w:val="00F37693"/>
    <w:rsid w:val="00F37701"/>
    <w:rsid w:val="00F3780D"/>
    <w:rsid w:val="00F37962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8CF"/>
    <w:rsid w:val="00F4197B"/>
    <w:rsid w:val="00F41C15"/>
    <w:rsid w:val="00F41DB8"/>
    <w:rsid w:val="00F41FD7"/>
    <w:rsid w:val="00F420AB"/>
    <w:rsid w:val="00F4234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2E40"/>
    <w:rsid w:val="00F4303A"/>
    <w:rsid w:val="00F431B4"/>
    <w:rsid w:val="00F431F0"/>
    <w:rsid w:val="00F43264"/>
    <w:rsid w:val="00F43B33"/>
    <w:rsid w:val="00F43DDB"/>
    <w:rsid w:val="00F43EA6"/>
    <w:rsid w:val="00F43F24"/>
    <w:rsid w:val="00F441DB"/>
    <w:rsid w:val="00F443D3"/>
    <w:rsid w:val="00F44449"/>
    <w:rsid w:val="00F445AA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4FD4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DA9"/>
    <w:rsid w:val="00F45FBE"/>
    <w:rsid w:val="00F46018"/>
    <w:rsid w:val="00F460AF"/>
    <w:rsid w:val="00F46161"/>
    <w:rsid w:val="00F46188"/>
    <w:rsid w:val="00F461F1"/>
    <w:rsid w:val="00F4642C"/>
    <w:rsid w:val="00F46877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6FA"/>
    <w:rsid w:val="00F4781A"/>
    <w:rsid w:val="00F4784C"/>
    <w:rsid w:val="00F478E6"/>
    <w:rsid w:val="00F47972"/>
    <w:rsid w:val="00F47A14"/>
    <w:rsid w:val="00F47A5D"/>
    <w:rsid w:val="00F47AC9"/>
    <w:rsid w:val="00F47B11"/>
    <w:rsid w:val="00F47B64"/>
    <w:rsid w:val="00F47F59"/>
    <w:rsid w:val="00F50022"/>
    <w:rsid w:val="00F50200"/>
    <w:rsid w:val="00F502CE"/>
    <w:rsid w:val="00F50387"/>
    <w:rsid w:val="00F5051D"/>
    <w:rsid w:val="00F50604"/>
    <w:rsid w:val="00F50933"/>
    <w:rsid w:val="00F50E09"/>
    <w:rsid w:val="00F50F55"/>
    <w:rsid w:val="00F51284"/>
    <w:rsid w:val="00F518FA"/>
    <w:rsid w:val="00F51937"/>
    <w:rsid w:val="00F51B01"/>
    <w:rsid w:val="00F51C2D"/>
    <w:rsid w:val="00F51C65"/>
    <w:rsid w:val="00F5229F"/>
    <w:rsid w:val="00F52363"/>
    <w:rsid w:val="00F523B1"/>
    <w:rsid w:val="00F525EA"/>
    <w:rsid w:val="00F52654"/>
    <w:rsid w:val="00F528FF"/>
    <w:rsid w:val="00F5297E"/>
    <w:rsid w:val="00F52F58"/>
    <w:rsid w:val="00F5346F"/>
    <w:rsid w:val="00F534ED"/>
    <w:rsid w:val="00F537A9"/>
    <w:rsid w:val="00F5387D"/>
    <w:rsid w:val="00F53946"/>
    <w:rsid w:val="00F53B39"/>
    <w:rsid w:val="00F53C65"/>
    <w:rsid w:val="00F53C86"/>
    <w:rsid w:val="00F53E38"/>
    <w:rsid w:val="00F53E3A"/>
    <w:rsid w:val="00F54089"/>
    <w:rsid w:val="00F54423"/>
    <w:rsid w:val="00F54465"/>
    <w:rsid w:val="00F544AB"/>
    <w:rsid w:val="00F544F6"/>
    <w:rsid w:val="00F546C6"/>
    <w:rsid w:val="00F54726"/>
    <w:rsid w:val="00F547E6"/>
    <w:rsid w:val="00F54880"/>
    <w:rsid w:val="00F549A8"/>
    <w:rsid w:val="00F54B33"/>
    <w:rsid w:val="00F54BB8"/>
    <w:rsid w:val="00F54D9C"/>
    <w:rsid w:val="00F55047"/>
    <w:rsid w:val="00F55189"/>
    <w:rsid w:val="00F552AB"/>
    <w:rsid w:val="00F553A6"/>
    <w:rsid w:val="00F55440"/>
    <w:rsid w:val="00F55486"/>
    <w:rsid w:val="00F554D4"/>
    <w:rsid w:val="00F5550A"/>
    <w:rsid w:val="00F5551A"/>
    <w:rsid w:val="00F55726"/>
    <w:rsid w:val="00F5573C"/>
    <w:rsid w:val="00F55785"/>
    <w:rsid w:val="00F558AD"/>
    <w:rsid w:val="00F55DF3"/>
    <w:rsid w:val="00F55F4F"/>
    <w:rsid w:val="00F56049"/>
    <w:rsid w:val="00F56120"/>
    <w:rsid w:val="00F5621B"/>
    <w:rsid w:val="00F5642B"/>
    <w:rsid w:val="00F5660B"/>
    <w:rsid w:val="00F56621"/>
    <w:rsid w:val="00F5667C"/>
    <w:rsid w:val="00F566FC"/>
    <w:rsid w:val="00F56A3D"/>
    <w:rsid w:val="00F56A80"/>
    <w:rsid w:val="00F56CA7"/>
    <w:rsid w:val="00F56D0F"/>
    <w:rsid w:val="00F56E2F"/>
    <w:rsid w:val="00F572D6"/>
    <w:rsid w:val="00F57403"/>
    <w:rsid w:val="00F574A8"/>
    <w:rsid w:val="00F578C3"/>
    <w:rsid w:val="00F57A0D"/>
    <w:rsid w:val="00F57F49"/>
    <w:rsid w:val="00F57F62"/>
    <w:rsid w:val="00F6009E"/>
    <w:rsid w:val="00F60260"/>
    <w:rsid w:val="00F602AF"/>
    <w:rsid w:val="00F60326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608"/>
    <w:rsid w:val="00F62661"/>
    <w:rsid w:val="00F6287F"/>
    <w:rsid w:val="00F628D4"/>
    <w:rsid w:val="00F62971"/>
    <w:rsid w:val="00F62AF8"/>
    <w:rsid w:val="00F62B09"/>
    <w:rsid w:val="00F62E50"/>
    <w:rsid w:val="00F62EA8"/>
    <w:rsid w:val="00F6305E"/>
    <w:rsid w:val="00F63500"/>
    <w:rsid w:val="00F63553"/>
    <w:rsid w:val="00F63706"/>
    <w:rsid w:val="00F6382A"/>
    <w:rsid w:val="00F63974"/>
    <w:rsid w:val="00F63A27"/>
    <w:rsid w:val="00F63ABF"/>
    <w:rsid w:val="00F63B0B"/>
    <w:rsid w:val="00F63B0C"/>
    <w:rsid w:val="00F63B48"/>
    <w:rsid w:val="00F63BDD"/>
    <w:rsid w:val="00F63C18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9CF"/>
    <w:rsid w:val="00F65D9E"/>
    <w:rsid w:val="00F65DCD"/>
    <w:rsid w:val="00F65EE1"/>
    <w:rsid w:val="00F65F72"/>
    <w:rsid w:val="00F66283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5C9"/>
    <w:rsid w:val="00F67613"/>
    <w:rsid w:val="00F6768D"/>
    <w:rsid w:val="00F676B1"/>
    <w:rsid w:val="00F67B47"/>
    <w:rsid w:val="00F67BF8"/>
    <w:rsid w:val="00F67C25"/>
    <w:rsid w:val="00F67C33"/>
    <w:rsid w:val="00F67CA2"/>
    <w:rsid w:val="00F67D77"/>
    <w:rsid w:val="00F67FF9"/>
    <w:rsid w:val="00F70053"/>
    <w:rsid w:val="00F7013C"/>
    <w:rsid w:val="00F702B7"/>
    <w:rsid w:val="00F70303"/>
    <w:rsid w:val="00F7040B"/>
    <w:rsid w:val="00F704A8"/>
    <w:rsid w:val="00F70564"/>
    <w:rsid w:val="00F70962"/>
    <w:rsid w:val="00F70C93"/>
    <w:rsid w:val="00F70D59"/>
    <w:rsid w:val="00F70DF9"/>
    <w:rsid w:val="00F7108C"/>
    <w:rsid w:val="00F71106"/>
    <w:rsid w:val="00F7118C"/>
    <w:rsid w:val="00F71194"/>
    <w:rsid w:val="00F713DB"/>
    <w:rsid w:val="00F7141C"/>
    <w:rsid w:val="00F71478"/>
    <w:rsid w:val="00F71658"/>
    <w:rsid w:val="00F716A8"/>
    <w:rsid w:val="00F7195C"/>
    <w:rsid w:val="00F71DF2"/>
    <w:rsid w:val="00F71E4B"/>
    <w:rsid w:val="00F71ED4"/>
    <w:rsid w:val="00F720CA"/>
    <w:rsid w:val="00F72111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716"/>
    <w:rsid w:val="00F72859"/>
    <w:rsid w:val="00F7292B"/>
    <w:rsid w:val="00F72BA2"/>
    <w:rsid w:val="00F72CF8"/>
    <w:rsid w:val="00F72DD0"/>
    <w:rsid w:val="00F72F31"/>
    <w:rsid w:val="00F73076"/>
    <w:rsid w:val="00F731BE"/>
    <w:rsid w:val="00F731D6"/>
    <w:rsid w:val="00F73401"/>
    <w:rsid w:val="00F73445"/>
    <w:rsid w:val="00F735B4"/>
    <w:rsid w:val="00F7360D"/>
    <w:rsid w:val="00F737E3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6BA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155"/>
    <w:rsid w:val="00F7531F"/>
    <w:rsid w:val="00F753EF"/>
    <w:rsid w:val="00F756B3"/>
    <w:rsid w:val="00F7588D"/>
    <w:rsid w:val="00F7590F"/>
    <w:rsid w:val="00F75B5F"/>
    <w:rsid w:val="00F75C5F"/>
    <w:rsid w:val="00F75CAD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A58"/>
    <w:rsid w:val="00F76B0D"/>
    <w:rsid w:val="00F76F93"/>
    <w:rsid w:val="00F76FDA"/>
    <w:rsid w:val="00F771CF"/>
    <w:rsid w:val="00F77364"/>
    <w:rsid w:val="00F777EB"/>
    <w:rsid w:val="00F778DC"/>
    <w:rsid w:val="00F77924"/>
    <w:rsid w:val="00F77C0B"/>
    <w:rsid w:val="00F77CED"/>
    <w:rsid w:val="00F77D6C"/>
    <w:rsid w:val="00F77E7A"/>
    <w:rsid w:val="00F801D9"/>
    <w:rsid w:val="00F8035C"/>
    <w:rsid w:val="00F80496"/>
    <w:rsid w:val="00F805C5"/>
    <w:rsid w:val="00F80AFF"/>
    <w:rsid w:val="00F810D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47"/>
    <w:rsid w:val="00F819F8"/>
    <w:rsid w:val="00F81C1C"/>
    <w:rsid w:val="00F81C5E"/>
    <w:rsid w:val="00F81C8B"/>
    <w:rsid w:val="00F81CD9"/>
    <w:rsid w:val="00F81D80"/>
    <w:rsid w:val="00F81E6F"/>
    <w:rsid w:val="00F81F33"/>
    <w:rsid w:val="00F82347"/>
    <w:rsid w:val="00F826B9"/>
    <w:rsid w:val="00F8276B"/>
    <w:rsid w:val="00F828AD"/>
    <w:rsid w:val="00F82A05"/>
    <w:rsid w:val="00F82A85"/>
    <w:rsid w:val="00F82AFE"/>
    <w:rsid w:val="00F82CE0"/>
    <w:rsid w:val="00F82D5E"/>
    <w:rsid w:val="00F82D83"/>
    <w:rsid w:val="00F82E7C"/>
    <w:rsid w:val="00F82F67"/>
    <w:rsid w:val="00F8321D"/>
    <w:rsid w:val="00F83364"/>
    <w:rsid w:val="00F833D8"/>
    <w:rsid w:val="00F83436"/>
    <w:rsid w:val="00F83492"/>
    <w:rsid w:val="00F834BC"/>
    <w:rsid w:val="00F835E2"/>
    <w:rsid w:val="00F837E4"/>
    <w:rsid w:val="00F83AEE"/>
    <w:rsid w:val="00F83B45"/>
    <w:rsid w:val="00F83C2C"/>
    <w:rsid w:val="00F83C5C"/>
    <w:rsid w:val="00F83D90"/>
    <w:rsid w:val="00F83F5E"/>
    <w:rsid w:val="00F84032"/>
    <w:rsid w:val="00F84080"/>
    <w:rsid w:val="00F84123"/>
    <w:rsid w:val="00F8429E"/>
    <w:rsid w:val="00F84544"/>
    <w:rsid w:val="00F846FF"/>
    <w:rsid w:val="00F84798"/>
    <w:rsid w:val="00F84806"/>
    <w:rsid w:val="00F84AFF"/>
    <w:rsid w:val="00F84C22"/>
    <w:rsid w:val="00F84C73"/>
    <w:rsid w:val="00F84D23"/>
    <w:rsid w:val="00F84EDC"/>
    <w:rsid w:val="00F852F1"/>
    <w:rsid w:val="00F8531F"/>
    <w:rsid w:val="00F854C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77"/>
    <w:rsid w:val="00F85E9A"/>
    <w:rsid w:val="00F86391"/>
    <w:rsid w:val="00F8642D"/>
    <w:rsid w:val="00F86522"/>
    <w:rsid w:val="00F86733"/>
    <w:rsid w:val="00F8679D"/>
    <w:rsid w:val="00F86890"/>
    <w:rsid w:val="00F86AB6"/>
    <w:rsid w:val="00F86B4B"/>
    <w:rsid w:val="00F86D41"/>
    <w:rsid w:val="00F86E7D"/>
    <w:rsid w:val="00F86FB3"/>
    <w:rsid w:val="00F8712E"/>
    <w:rsid w:val="00F87239"/>
    <w:rsid w:val="00F873CC"/>
    <w:rsid w:val="00F874C3"/>
    <w:rsid w:val="00F87736"/>
    <w:rsid w:val="00F878D0"/>
    <w:rsid w:val="00F8799B"/>
    <w:rsid w:val="00F87CAF"/>
    <w:rsid w:val="00F87D59"/>
    <w:rsid w:val="00F87D81"/>
    <w:rsid w:val="00F87F1E"/>
    <w:rsid w:val="00F87F5E"/>
    <w:rsid w:val="00F90015"/>
    <w:rsid w:val="00F901D0"/>
    <w:rsid w:val="00F90378"/>
    <w:rsid w:val="00F90478"/>
    <w:rsid w:val="00F9051E"/>
    <w:rsid w:val="00F90531"/>
    <w:rsid w:val="00F9057A"/>
    <w:rsid w:val="00F909F5"/>
    <w:rsid w:val="00F90A17"/>
    <w:rsid w:val="00F90A3B"/>
    <w:rsid w:val="00F90BA1"/>
    <w:rsid w:val="00F90C6E"/>
    <w:rsid w:val="00F90DF7"/>
    <w:rsid w:val="00F90F86"/>
    <w:rsid w:val="00F9107F"/>
    <w:rsid w:val="00F910F3"/>
    <w:rsid w:val="00F91257"/>
    <w:rsid w:val="00F912FA"/>
    <w:rsid w:val="00F91391"/>
    <w:rsid w:val="00F9142A"/>
    <w:rsid w:val="00F9154B"/>
    <w:rsid w:val="00F91628"/>
    <w:rsid w:val="00F916ED"/>
    <w:rsid w:val="00F916FB"/>
    <w:rsid w:val="00F91860"/>
    <w:rsid w:val="00F91884"/>
    <w:rsid w:val="00F91A6B"/>
    <w:rsid w:val="00F91B8B"/>
    <w:rsid w:val="00F91C39"/>
    <w:rsid w:val="00F91CEC"/>
    <w:rsid w:val="00F91DA7"/>
    <w:rsid w:val="00F91E0B"/>
    <w:rsid w:val="00F91F46"/>
    <w:rsid w:val="00F91F82"/>
    <w:rsid w:val="00F922AB"/>
    <w:rsid w:val="00F924BC"/>
    <w:rsid w:val="00F9258F"/>
    <w:rsid w:val="00F925F8"/>
    <w:rsid w:val="00F92611"/>
    <w:rsid w:val="00F92694"/>
    <w:rsid w:val="00F92830"/>
    <w:rsid w:val="00F92931"/>
    <w:rsid w:val="00F92D66"/>
    <w:rsid w:val="00F92EBE"/>
    <w:rsid w:val="00F92F56"/>
    <w:rsid w:val="00F9306E"/>
    <w:rsid w:val="00F931F3"/>
    <w:rsid w:val="00F93599"/>
    <w:rsid w:val="00F935F4"/>
    <w:rsid w:val="00F93608"/>
    <w:rsid w:val="00F939A0"/>
    <w:rsid w:val="00F93BCB"/>
    <w:rsid w:val="00F93EC9"/>
    <w:rsid w:val="00F93F04"/>
    <w:rsid w:val="00F93F0E"/>
    <w:rsid w:val="00F94117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6B4"/>
    <w:rsid w:val="00F9585F"/>
    <w:rsid w:val="00F959C0"/>
    <w:rsid w:val="00F95D64"/>
    <w:rsid w:val="00F95D89"/>
    <w:rsid w:val="00F95EF5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033"/>
    <w:rsid w:val="00FA016B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C7"/>
    <w:rsid w:val="00FA17A8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C8"/>
    <w:rsid w:val="00FA2C41"/>
    <w:rsid w:val="00FA2CF4"/>
    <w:rsid w:val="00FA2D43"/>
    <w:rsid w:val="00FA2F5C"/>
    <w:rsid w:val="00FA330E"/>
    <w:rsid w:val="00FA3687"/>
    <w:rsid w:val="00FA3820"/>
    <w:rsid w:val="00FA39D4"/>
    <w:rsid w:val="00FA3A8C"/>
    <w:rsid w:val="00FA3B06"/>
    <w:rsid w:val="00FA3C5F"/>
    <w:rsid w:val="00FA3CA3"/>
    <w:rsid w:val="00FA4277"/>
    <w:rsid w:val="00FA4370"/>
    <w:rsid w:val="00FA46D3"/>
    <w:rsid w:val="00FA4978"/>
    <w:rsid w:val="00FA49D8"/>
    <w:rsid w:val="00FA4AEA"/>
    <w:rsid w:val="00FA4BE7"/>
    <w:rsid w:val="00FA4C8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1D3"/>
    <w:rsid w:val="00FA633A"/>
    <w:rsid w:val="00FA637A"/>
    <w:rsid w:val="00FA6389"/>
    <w:rsid w:val="00FA642E"/>
    <w:rsid w:val="00FA649B"/>
    <w:rsid w:val="00FA64C1"/>
    <w:rsid w:val="00FA6519"/>
    <w:rsid w:val="00FA6550"/>
    <w:rsid w:val="00FA65CB"/>
    <w:rsid w:val="00FA6706"/>
    <w:rsid w:val="00FA6765"/>
    <w:rsid w:val="00FA67AA"/>
    <w:rsid w:val="00FA6809"/>
    <w:rsid w:val="00FA683D"/>
    <w:rsid w:val="00FA686F"/>
    <w:rsid w:val="00FA68AF"/>
    <w:rsid w:val="00FA697A"/>
    <w:rsid w:val="00FA6B65"/>
    <w:rsid w:val="00FA6B7D"/>
    <w:rsid w:val="00FA6BC3"/>
    <w:rsid w:val="00FA6BF1"/>
    <w:rsid w:val="00FA6F81"/>
    <w:rsid w:val="00FA71C2"/>
    <w:rsid w:val="00FA7274"/>
    <w:rsid w:val="00FA736A"/>
    <w:rsid w:val="00FA77D9"/>
    <w:rsid w:val="00FA7C0D"/>
    <w:rsid w:val="00FA7CC2"/>
    <w:rsid w:val="00FA7D94"/>
    <w:rsid w:val="00FA7FDB"/>
    <w:rsid w:val="00FA7FF1"/>
    <w:rsid w:val="00FB00E5"/>
    <w:rsid w:val="00FB028A"/>
    <w:rsid w:val="00FB0592"/>
    <w:rsid w:val="00FB05A6"/>
    <w:rsid w:val="00FB07C1"/>
    <w:rsid w:val="00FB08B0"/>
    <w:rsid w:val="00FB09B2"/>
    <w:rsid w:val="00FB0BD5"/>
    <w:rsid w:val="00FB0C92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8A7"/>
    <w:rsid w:val="00FB19AB"/>
    <w:rsid w:val="00FB1B33"/>
    <w:rsid w:val="00FB21CF"/>
    <w:rsid w:val="00FB227C"/>
    <w:rsid w:val="00FB229C"/>
    <w:rsid w:val="00FB2655"/>
    <w:rsid w:val="00FB277B"/>
    <w:rsid w:val="00FB29DE"/>
    <w:rsid w:val="00FB2A45"/>
    <w:rsid w:val="00FB2DDF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3F0B"/>
    <w:rsid w:val="00FB4361"/>
    <w:rsid w:val="00FB44AB"/>
    <w:rsid w:val="00FB44ED"/>
    <w:rsid w:val="00FB4E45"/>
    <w:rsid w:val="00FB4E5C"/>
    <w:rsid w:val="00FB4EA3"/>
    <w:rsid w:val="00FB4FF1"/>
    <w:rsid w:val="00FB5096"/>
    <w:rsid w:val="00FB52B2"/>
    <w:rsid w:val="00FB53DF"/>
    <w:rsid w:val="00FB546B"/>
    <w:rsid w:val="00FB54A7"/>
    <w:rsid w:val="00FB5947"/>
    <w:rsid w:val="00FB5BA4"/>
    <w:rsid w:val="00FB5C61"/>
    <w:rsid w:val="00FB5C98"/>
    <w:rsid w:val="00FB5D46"/>
    <w:rsid w:val="00FB5F09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556"/>
    <w:rsid w:val="00FB6754"/>
    <w:rsid w:val="00FB69DC"/>
    <w:rsid w:val="00FB69EE"/>
    <w:rsid w:val="00FB6AED"/>
    <w:rsid w:val="00FB6B1F"/>
    <w:rsid w:val="00FB6CDB"/>
    <w:rsid w:val="00FB6E0A"/>
    <w:rsid w:val="00FB6E8C"/>
    <w:rsid w:val="00FB7212"/>
    <w:rsid w:val="00FB726A"/>
    <w:rsid w:val="00FB7359"/>
    <w:rsid w:val="00FB7376"/>
    <w:rsid w:val="00FB7501"/>
    <w:rsid w:val="00FB7581"/>
    <w:rsid w:val="00FB7779"/>
    <w:rsid w:val="00FB784C"/>
    <w:rsid w:val="00FB7A3A"/>
    <w:rsid w:val="00FB7ACF"/>
    <w:rsid w:val="00FB7C28"/>
    <w:rsid w:val="00FB7C41"/>
    <w:rsid w:val="00FB7DE0"/>
    <w:rsid w:val="00FB7DEE"/>
    <w:rsid w:val="00FB7E21"/>
    <w:rsid w:val="00FC0224"/>
    <w:rsid w:val="00FC031E"/>
    <w:rsid w:val="00FC0321"/>
    <w:rsid w:val="00FC0360"/>
    <w:rsid w:val="00FC048B"/>
    <w:rsid w:val="00FC055B"/>
    <w:rsid w:val="00FC05BD"/>
    <w:rsid w:val="00FC066B"/>
    <w:rsid w:val="00FC07A1"/>
    <w:rsid w:val="00FC0B2D"/>
    <w:rsid w:val="00FC0B66"/>
    <w:rsid w:val="00FC0B7B"/>
    <w:rsid w:val="00FC0DCB"/>
    <w:rsid w:val="00FC0DD7"/>
    <w:rsid w:val="00FC10B1"/>
    <w:rsid w:val="00FC1207"/>
    <w:rsid w:val="00FC1391"/>
    <w:rsid w:val="00FC1448"/>
    <w:rsid w:val="00FC1495"/>
    <w:rsid w:val="00FC16B3"/>
    <w:rsid w:val="00FC1C2F"/>
    <w:rsid w:val="00FC1C87"/>
    <w:rsid w:val="00FC1D62"/>
    <w:rsid w:val="00FC1F4A"/>
    <w:rsid w:val="00FC247B"/>
    <w:rsid w:val="00FC2544"/>
    <w:rsid w:val="00FC2645"/>
    <w:rsid w:val="00FC2815"/>
    <w:rsid w:val="00FC282F"/>
    <w:rsid w:val="00FC2835"/>
    <w:rsid w:val="00FC2B4A"/>
    <w:rsid w:val="00FC2B8A"/>
    <w:rsid w:val="00FC2C0D"/>
    <w:rsid w:val="00FC2CD7"/>
    <w:rsid w:val="00FC2E47"/>
    <w:rsid w:val="00FC2F61"/>
    <w:rsid w:val="00FC2FD2"/>
    <w:rsid w:val="00FC309E"/>
    <w:rsid w:val="00FC31DA"/>
    <w:rsid w:val="00FC3809"/>
    <w:rsid w:val="00FC3876"/>
    <w:rsid w:val="00FC38FE"/>
    <w:rsid w:val="00FC391C"/>
    <w:rsid w:val="00FC396F"/>
    <w:rsid w:val="00FC39E3"/>
    <w:rsid w:val="00FC3A50"/>
    <w:rsid w:val="00FC3BF3"/>
    <w:rsid w:val="00FC3E26"/>
    <w:rsid w:val="00FC3EE6"/>
    <w:rsid w:val="00FC3F07"/>
    <w:rsid w:val="00FC401F"/>
    <w:rsid w:val="00FC4050"/>
    <w:rsid w:val="00FC41C7"/>
    <w:rsid w:val="00FC4300"/>
    <w:rsid w:val="00FC4510"/>
    <w:rsid w:val="00FC45A4"/>
    <w:rsid w:val="00FC45C7"/>
    <w:rsid w:val="00FC4653"/>
    <w:rsid w:val="00FC4694"/>
    <w:rsid w:val="00FC47B7"/>
    <w:rsid w:val="00FC4958"/>
    <w:rsid w:val="00FC4C45"/>
    <w:rsid w:val="00FC4C91"/>
    <w:rsid w:val="00FC4DC1"/>
    <w:rsid w:val="00FC4FF4"/>
    <w:rsid w:val="00FC4FFA"/>
    <w:rsid w:val="00FC5207"/>
    <w:rsid w:val="00FC525C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883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4F6"/>
    <w:rsid w:val="00FD050C"/>
    <w:rsid w:val="00FD0582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3B7"/>
    <w:rsid w:val="00FD152F"/>
    <w:rsid w:val="00FD173E"/>
    <w:rsid w:val="00FD17F5"/>
    <w:rsid w:val="00FD1BCE"/>
    <w:rsid w:val="00FD1D7C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100"/>
    <w:rsid w:val="00FD34B0"/>
    <w:rsid w:val="00FD37B6"/>
    <w:rsid w:val="00FD3AE6"/>
    <w:rsid w:val="00FD3C03"/>
    <w:rsid w:val="00FD3C31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69A"/>
    <w:rsid w:val="00FD57F1"/>
    <w:rsid w:val="00FD589E"/>
    <w:rsid w:val="00FD58D7"/>
    <w:rsid w:val="00FD5A26"/>
    <w:rsid w:val="00FD5CAA"/>
    <w:rsid w:val="00FD5F51"/>
    <w:rsid w:val="00FD610B"/>
    <w:rsid w:val="00FD61C0"/>
    <w:rsid w:val="00FD6245"/>
    <w:rsid w:val="00FD6417"/>
    <w:rsid w:val="00FD64DC"/>
    <w:rsid w:val="00FD652F"/>
    <w:rsid w:val="00FD6761"/>
    <w:rsid w:val="00FD6BB3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A97"/>
    <w:rsid w:val="00FD7B94"/>
    <w:rsid w:val="00FD7BA6"/>
    <w:rsid w:val="00FD7C15"/>
    <w:rsid w:val="00FD7C51"/>
    <w:rsid w:val="00FD7EAF"/>
    <w:rsid w:val="00FE0158"/>
    <w:rsid w:val="00FE01D4"/>
    <w:rsid w:val="00FE0214"/>
    <w:rsid w:val="00FE0454"/>
    <w:rsid w:val="00FE04AC"/>
    <w:rsid w:val="00FE07B5"/>
    <w:rsid w:val="00FE0960"/>
    <w:rsid w:val="00FE0A76"/>
    <w:rsid w:val="00FE0B8C"/>
    <w:rsid w:val="00FE0C37"/>
    <w:rsid w:val="00FE0E5A"/>
    <w:rsid w:val="00FE0EC4"/>
    <w:rsid w:val="00FE108A"/>
    <w:rsid w:val="00FE1386"/>
    <w:rsid w:val="00FE13A0"/>
    <w:rsid w:val="00FE13C3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092"/>
    <w:rsid w:val="00FE3138"/>
    <w:rsid w:val="00FE3208"/>
    <w:rsid w:val="00FE323E"/>
    <w:rsid w:val="00FE326D"/>
    <w:rsid w:val="00FE35FC"/>
    <w:rsid w:val="00FE362E"/>
    <w:rsid w:val="00FE381C"/>
    <w:rsid w:val="00FE39F2"/>
    <w:rsid w:val="00FE3AD8"/>
    <w:rsid w:val="00FE3C1E"/>
    <w:rsid w:val="00FE3E61"/>
    <w:rsid w:val="00FE3EE9"/>
    <w:rsid w:val="00FE3FC4"/>
    <w:rsid w:val="00FE41D1"/>
    <w:rsid w:val="00FE425B"/>
    <w:rsid w:val="00FE42CE"/>
    <w:rsid w:val="00FE432E"/>
    <w:rsid w:val="00FE43B9"/>
    <w:rsid w:val="00FE4446"/>
    <w:rsid w:val="00FE448E"/>
    <w:rsid w:val="00FE4566"/>
    <w:rsid w:val="00FE462C"/>
    <w:rsid w:val="00FE4901"/>
    <w:rsid w:val="00FE4A67"/>
    <w:rsid w:val="00FE4BE9"/>
    <w:rsid w:val="00FE4DEC"/>
    <w:rsid w:val="00FE4E5E"/>
    <w:rsid w:val="00FE4E74"/>
    <w:rsid w:val="00FE4E9D"/>
    <w:rsid w:val="00FE4EF3"/>
    <w:rsid w:val="00FE5053"/>
    <w:rsid w:val="00FE50FC"/>
    <w:rsid w:val="00FE511B"/>
    <w:rsid w:val="00FE51E2"/>
    <w:rsid w:val="00FE5481"/>
    <w:rsid w:val="00FE562F"/>
    <w:rsid w:val="00FE5821"/>
    <w:rsid w:val="00FE59B4"/>
    <w:rsid w:val="00FE5C16"/>
    <w:rsid w:val="00FE5DF2"/>
    <w:rsid w:val="00FE5FE6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892"/>
    <w:rsid w:val="00FE7936"/>
    <w:rsid w:val="00FE7959"/>
    <w:rsid w:val="00FE7A31"/>
    <w:rsid w:val="00FF0010"/>
    <w:rsid w:val="00FF001F"/>
    <w:rsid w:val="00FF0086"/>
    <w:rsid w:val="00FF01DF"/>
    <w:rsid w:val="00FF01E4"/>
    <w:rsid w:val="00FF02AC"/>
    <w:rsid w:val="00FF057C"/>
    <w:rsid w:val="00FF0747"/>
    <w:rsid w:val="00FF074A"/>
    <w:rsid w:val="00FF08A4"/>
    <w:rsid w:val="00FF0927"/>
    <w:rsid w:val="00FF0D3A"/>
    <w:rsid w:val="00FF0D54"/>
    <w:rsid w:val="00FF0FB5"/>
    <w:rsid w:val="00FF0FDC"/>
    <w:rsid w:val="00FF12F9"/>
    <w:rsid w:val="00FF1362"/>
    <w:rsid w:val="00FF151B"/>
    <w:rsid w:val="00FF1616"/>
    <w:rsid w:val="00FF19F2"/>
    <w:rsid w:val="00FF1C0D"/>
    <w:rsid w:val="00FF1C84"/>
    <w:rsid w:val="00FF1C98"/>
    <w:rsid w:val="00FF1EC6"/>
    <w:rsid w:val="00FF20C7"/>
    <w:rsid w:val="00FF241C"/>
    <w:rsid w:val="00FF244D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63"/>
    <w:rsid w:val="00FF3677"/>
    <w:rsid w:val="00FF3894"/>
    <w:rsid w:val="00FF39D6"/>
    <w:rsid w:val="00FF3AB7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E0"/>
    <w:rsid w:val="00FF54F4"/>
    <w:rsid w:val="00FF55B7"/>
    <w:rsid w:val="00FF57D2"/>
    <w:rsid w:val="00FF585C"/>
    <w:rsid w:val="00FF5A64"/>
    <w:rsid w:val="00FF5FB9"/>
    <w:rsid w:val="00FF60B0"/>
    <w:rsid w:val="00FF6124"/>
    <w:rsid w:val="00FF63AA"/>
    <w:rsid w:val="00FF657D"/>
    <w:rsid w:val="00FF65D0"/>
    <w:rsid w:val="00FF6716"/>
    <w:rsid w:val="00FF6802"/>
    <w:rsid w:val="00FF68F4"/>
    <w:rsid w:val="00FF6B11"/>
    <w:rsid w:val="00FF6B4F"/>
    <w:rsid w:val="00FF6CAD"/>
    <w:rsid w:val="00FF6E61"/>
    <w:rsid w:val="00FF7161"/>
    <w:rsid w:val="00FF7441"/>
    <w:rsid w:val="00FF755D"/>
    <w:rsid w:val="00FF7692"/>
    <w:rsid w:val="00FF7A2A"/>
    <w:rsid w:val="00FF7BBA"/>
    <w:rsid w:val="00FF7CF5"/>
    <w:rsid w:val="00FF7DF2"/>
    <w:rsid w:val="00FF7DFC"/>
    <w:rsid w:val="00FF7F4F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6C753DA3-644C-45E0-A08C-20B3BD41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2A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9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8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8" ma:contentTypeDescription="Create a new document." ma:contentTypeScope="" ma:versionID="a860a22afe543b956f592986ad9b7978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b2780ebd0d19b8f290190e823776c334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3B9FC0-F606-4F5C-A764-A31E5C221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93B30-67E1-46ED-BBA4-D25E1F8E93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3C1AB-52AC-452B-A787-230A61ADD42D}">
  <ds:schemaRefs>
    <ds:schemaRef ds:uri="http://purl.org/dc/terms/"/>
    <ds:schemaRef ds:uri="6d4000a0-b162-4fca-ac2c-ce72dff4cd87"/>
    <ds:schemaRef ds:uri="7ed38e77-dc4d-4e77-8159-460feb1a403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c46a28d-acc8-4027-86ce-a8901ee3995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1741</TotalTime>
  <Pages>18</Pages>
  <Words>3647</Words>
  <Characters>20794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265</cp:revision>
  <cp:lastPrinted>2024-11-10T23:57:00Z</cp:lastPrinted>
  <dcterms:created xsi:type="dcterms:W3CDTF">2024-08-06T21:35:00Z</dcterms:created>
  <dcterms:modified xsi:type="dcterms:W3CDTF">2024-11-14T09:37:00Z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  <property fmtid="{D5CDD505-2E9C-101B-9397-08002B2CF9AE}" pid="3" name="MediaServiceImageTags">
    <vt:lpwstr/>
  </property>
</Properties>
</file>