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5D62FA" w14:textId="77777777" w:rsidR="00DB308D" w:rsidRPr="00AE7B1E" w:rsidRDefault="00DB308D" w:rsidP="004C2111">
      <w:pPr>
        <w:pStyle w:val="Reference"/>
        <w:rPr>
          <w:lang w:val="en-US"/>
        </w:rPr>
      </w:pPr>
    </w:p>
    <w:p w14:paraId="40AAF5D3" w14:textId="77777777" w:rsidR="00DD1E47" w:rsidRDefault="00DD1E47" w:rsidP="006771E8">
      <w:pPr>
        <w:pStyle w:val="BodyText"/>
      </w:pPr>
    </w:p>
    <w:p w14:paraId="79A573CB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B583246" w14:textId="77777777" w:rsidR="00D15EA5" w:rsidRDefault="00D15EA5" w:rsidP="00D15EA5">
      <w:pPr>
        <w:pStyle w:val="BodyText"/>
      </w:pPr>
    </w:p>
    <w:p w14:paraId="618D874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0D8AFB65" w14:textId="77777777" w:rsidR="00FE16D0" w:rsidRDefault="00FE16D0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1104298" w14:textId="77777777" w:rsidR="00574488" w:rsidRPr="00F37745" w:rsidRDefault="00574488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815B57" w14:textId="77777777" w:rsidR="00A522B7" w:rsidRPr="00F37745" w:rsidRDefault="00A522B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7DB144E" w14:textId="23CE9D9D" w:rsidR="0009543C" w:rsidRPr="00F37745" w:rsidRDefault="0009543C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F3774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Pr="00F37745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="00F15B98" w:rsidRPr="00F3774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</w:t>
      </w:r>
      <w:r w:rsidRPr="00F3774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F15B98" w:rsidRPr="00F3774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F3774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bookmarkStart w:id="1" w:name="_Hlk513040870"/>
      <w:r w:rsidRPr="00F37745">
        <w:rPr>
          <w:rFonts w:ascii="Browallia New" w:hAnsi="Browallia New" w:cs="Browallia New" w:hint="cs"/>
          <w:b/>
          <w:bCs/>
          <w:sz w:val="28"/>
          <w:szCs w:val="28"/>
        </w:rPr>
        <w:t xml:space="preserve">2 </w:t>
      </w:r>
      <w:r w:rsidRPr="00F3774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เอส เมท</w:t>
      </w:r>
      <w:proofErr w:type="spellStart"/>
      <w:r w:rsidRPr="00F3774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ัล</w:t>
      </w:r>
      <w:proofErr w:type="spellEnd"/>
      <w:r w:rsidRPr="00F3774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bookmarkEnd w:id="1"/>
      <w:r w:rsidRPr="00F3774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จำกัด </w:t>
      </w:r>
      <w:r w:rsidRPr="00F37745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(</w:t>
      </w:r>
      <w:r w:rsidRPr="00F37745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Pr="00F37745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)</w:t>
      </w:r>
    </w:p>
    <w:p w14:paraId="1AA6BA2C" w14:textId="77777777" w:rsidR="00D267AC" w:rsidRPr="00A522B7" w:rsidRDefault="00D267AC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6D83E1D" w14:textId="207B0D50" w:rsidR="000B5D47" w:rsidRDefault="00CD12DD" w:rsidP="00C4682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D12D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ข้าพเจ้าได้สอบทานข้อมูลทางการเงินรวม</w:t>
      </w:r>
      <w:r w:rsidR="002900A8" w:rsidRPr="00C73A83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และเฉพาะบริษัท</w:t>
      </w:r>
      <w:r w:rsidRPr="00CD12DD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="00B908D5"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ของบริษัท </w:t>
      </w:r>
      <w:r w:rsidR="00B908D5" w:rsidRPr="00DB7533">
        <w:rPr>
          <w:rFonts w:ascii="Browallia New" w:hAnsi="Browallia New" w:cs="Browallia New"/>
          <w:sz w:val="28"/>
          <w:szCs w:val="28"/>
        </w:rPr>
        <w:t xml:space="preserve">2 </w:t>
      </w:r>
      <w:r w:rsidR="00B908D5" w:rsidRPr="00DB7533">
        <w:rPr>
          <w:rFonts w:ascii="Browallia New" w:hAnsi="Browallia New" w:cs="Browallia New"/>
          <w:sz w:val="28"/>
          <w:szCs w:val="28"/>
          <w:cs/>
          <w:lang w:bidi="th-TH"/>
        </w:rPr>
        <w:t>เอส เมท</w:t>
      </w:r>
      <w:proofErr w:type="spellStart"/>
      <w:r w:rsidR="00B908D5" w:rsidRPr="00DB7533">
        <w:rPr>
          <w:rFonts w:ascii="Browallia New" w:hAnsi="Browallia New" w:cs="Browallia New"/>
          <w:sz w:val="28"/>
          <w:szCs w:val="28"/>
          <w:cs/>
          <w:lang w:bidi="th-TH"/>
        </w:rPr>
        <w:t>ัล</w:t>
      </w:r>
      <w:proofErr w:type="spellEnd"/>
      <w:r w:rsidR="00B908D5"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 และบริษัทย่อย</w:t>
      </w:r>
      <w:r w:rsidR="0026293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62935" w:rsidRPr="00C73A83">
        <w:rPr>
          <w:rFonts w:ascii="Browallia New" w:hAnsi="Browallia New" w:cs="Browallia New"/>
          <w:sz w:val="28"/>
          <w:szCs w:val="28"/>
          <w:cs/>
          <w:lang w:bidi="th-TH"/>
        </w:rPr>
        <w:t>(</w:t>
      </w:r>
      <w:r w:rsidR="00262935" w:rsidRPr="00C73A83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="00262935" w:rsidRPr="00C73A83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0D23E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D23E6" w:rsidRPr="000D23E6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="000D23E6" w:rsidRPr="000D23E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D23E6" w:rsidRPr="000D23E6">
        <w:rPr>
          <w:rFonts w:ascii="Browallia New" w:hAnsi="Browallia New" w:cs="Browallia New" w:hint="cs"/>
          <w:sz w:val="28"/>
          <w:szCs w:val="28"/>
          <w:cs/>
          <w:lang w:bidi="th-TH"/>
        </w:rPr>
        <w:t>งบฐานะการเงินรวมและเฉพาะบริษัท</w:t>
      </w:r>
      <w:r w:rsidR="000D23E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908D5"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4006BF">
        <w:rPr>
          <w:rFonts w:ascii="Browallia New" w:hAnsi="Browallia New" w:cs="Browallia New"/>
          <w:sz w:val="28"/>
          <w:szCs w:val="28"/>
          <w:lang w:bidi="th-TH"/>
        </w:rPr>
        <w:br/>
      </w:r>
      <w:r w:rsidR="00B245B3">
        <w:rPr>
          <w:rFonts w:ascii="Browallia New" w:hAnsi="Browallia New" w:cs="Browallia New"/>
          <w:sz w:val="28"/>
          <w:szCs w:val="28"/>
          <w:lang w:bidi="th-TH"/>
        </w:rPr>
        <w:t>3</w:t>
      </w:r>
      <w:r w:rsidR="00AA65E7">
        <w:rPr>
          <w:rFonts w:ascii="Browallia New" w:hAnsi="Browallia New" w:cs="Browallia New"/>
          <w:sz w:val="28"/>
          <w:szCs w:val="28"/>
          <w:lang w:bidi="th-TH"/>
        </w:rPr>
        <w:t xml:space="preserve">0 </w:t>
      </w:r>
      <w:r w:rsidR="00CA5AC6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</w:t>
      </w:r>
      <w:r w:rsidR="00AA65E7">
        <w:rPr>
          <w:rFonts w:ascii="Browallia New" w:hAnsi="Browallia New" w:cs="Browallia New" w:hint="cs"/>
          <w:sz w:val="28"/>
          <w:szCs w:val="28"/>
          <w:cs/>
          <w:lang w:bidi="th-TH"/>
        </w:rPr>
        <w:t>ยน</w:t>
      </w:r>
      <w:r w:rsidR="00B245B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245B3">
        <w:rPr>
          <w:rFonts w:ascii="Browallia New" w:hAnsi="Browallia New" w:cs="Browallia New"/>
          <w:sz w:val="28"/>
          <w:szCs w:val="28"/>
          <w:lang w:val="en-US" w:bidi="th-TH"/>
        </w:rPr>
        <w:t>2567</w:t>
      </w:r>
      <w:r w:rsidR="00B908D5" w:rsidRPr="00DB753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576E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</w:t>
      </w:r>
      <w:r w:rsidR="002576E9" w:rsidRPr="00117C76">
        <w:rPr>
          <w:rFonts w:ascii="BrowalliaUPC" w:hAnsi="BrowalliaUPC" w:cs="BrowalliaUPC" w:hint="cs"/>
          <w:sz w:val="28"/>
          <w:szCs w:val="28"/>
          <w:cs/>
          <w:lang w:bidi="th-TH"/>
        </w:rPr>
        <w:t>ทุนเบ็ดเสร็จรวมและเฉพาะบริษัท</w:t>
      </w:r>
      <w:r w:rsidR="00AA65E7" w:rsidRPr="00117C76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สำหรับงวดสามเดือนและ</w:t>
      </w:r>
      <w:r w:rsidR="00CA5AC6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AA65E7" w:rsidRPr="00117C76">
        <w:rPr>
          <w:rFonts w:ascii="BrowalliaUPC" w:hAnsi="BrowalliaUPC" w:cs="BrowalliaUPC" w:hint="cs"/>
          <w:sz w:val="28"/>
          <w:szCs w:val="28"/>
          <w:cs/>
          <w:lang w:bidi="th-TH"/>
        </w:rPr>
        <w:t>เดือนสิ้นสุดวันที่</w:t>
      </w:r>
      <w:r w:rsidR="00940DCB" w:rsidRPr="00117C7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A65E7" w:rsidRPr="00117C76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CA5AC6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AA65E7" w:rsidRPr="00117C7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AA65E7" w:rsidRPr="00117C76">
        <w:rPr>
          <w:rFonts w:ascii="Browallia New" w:hAnsi="Browallia New" w:cs="Browallia New"/>
          <w:sz w:val="28"/>
          <w:szCs w:val="28"/>
          <w:lang w:val="en-US" w:bidi="th-TH"/>
        </w:rPr>
        <w:t>2567</w:t>
      </w:r>
      <w:r w:rsidR="002576E9" w:rsidRPr="00117C7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576E9" w:rsidRPr="00117C76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งบการเปลี่ยนแปลงส่วนของเจ้</w:t>
      </w:r>
      <w:r w:rsidR="002576E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าของรวมแล</w:t>
      </w:r>
      <w:r w:rsidR="00A35984">
        <w:rPr>
          <w:rFonts w:ascii="BrowalliaUPC" w:hAnsi="BrowalliaUPC" w:cs="BrowalliaUPC" w:hint="cs"/>
          <w:sz w:val="28"/>
          <w:szCs w:val="28"/>
          <w:cs/>
          <w:lang w:val="en-US" w:bidi="th-TH"/>
        </w:rPr>
        <w:t>ะ</w:t>
      </w:r>
      <w:r w:rsidR="002576E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เฉพาะบริษัท</w:t>
      </w:r>
      <w:r w:rsidR="002576E9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576E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รวมถึงงบกระแสเงินสดรวมและเฉพาะบริษัทสำหรับงวด</w:t>
      </w:r>
      <w:r w:rsidR="00CA5AC6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2576E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เดือนสิ้นสุดวันเดียวกัน</w:t>
      </w:r>
      <w:r w:rsidR="002576E9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576E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และหมายเหตุประกอบข้อมูลทางการเงินระหว่างกาลแบบย่อ</w:t>
      </w:r>
      <w:r w:rsidR="002576E9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576E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="002576E9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576E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2576E9">
        <w:rPr>
          <w:rFonts w:ascii="BrowalliaUPC" w:hAnsi="BrowalliaUPC" w:cs="BrowalliaUPC"/>
          <w:sz w:val="28"/>
          <w:szCs w:val="28"/>
          <w:lang w:val="en-US" w:bidi="th-TH"/>
        </w:rPr>
        <w:t xml:space="preserve"> 34</w:t>
      </w:r>
      <w:r w:rsidR="002576E9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576E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="002576E9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576E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2576E9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576E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</w:t>
      </w:r>
      <w:r w:rsidR="00AA65E7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2576E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ผลการสอบทานของข้าพเจ้า</w:t>
      </w:r>
    </w:p>
    <w:p w14:paraId="16D306D8" w14:textId="77777777" w:rsidR="00C46828" w:rsidRPr="00A522B7" w:rsidRDefault="00C46828" w:rsidP="007F7A6B">
      <w:pPr>
        <w:spacing w:after="24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CC82245" w14:textId="77777777" w:rsidR="000B5D47" w:rsidRPr="00F37745" w:rsidRDefault="000B5D4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F3774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29D61CEA" w14:textId="77777777" w:rsidR="0009543C" w:rsidRPr="00A522B7" w:rsidRDefault="0009543C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A5284EA" w14:textId="4F1E0AAA" w:rsidR="007143DE" w:rsidRDefault="004A38A0" w:rsidP="007143DE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รหัส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2410 “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การสอบทานข้อมูลทางการเงินระหว่างกาลโดยผู้สอบบัญชีรับอนุญาตของบริษัท</w:t>
      </w:r>
      <w:r w:rsidRPr="004A38A0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5659FA2" w14:textId="21658447" w:rsidR="00CD4D4E" w:rsidRPr="00A522B7" w:rsidRDefault="00CD4D4E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905190" w14:textId="45D71675" w:rsidR="00237DAB" w:rsidRDefault="00237DAB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8665E6F" w14:textId="77777777" w:rsidR="002A7B96" w:rsidRDefault="002A7B96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C76A1D0" w14:textId="77777777" w:rsidR="002A7B96" w:rsidRDefault="002A7B96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B2AD106" w14:textId="77777777" w:rsidR="002A7B96" w:rsidRDefault="002A7B96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3ECBDA7" w14:textId="77777777" w:rsidR="00E32427" w:rsidRPr="009E35E6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E35E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3C349725" w14:textId="77777777" w:rsidR="00E32427" w:rsidRPr="00A522B7" w:rsidRDefault="00E32427" w:rsidP="00FC5670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5A604F9" w14:textId="198DE35E" w:rsidR="003E470D" w:rsidRPr="00A522B7" w:rsidRDefault="0083404F" w:rsidP="00A522B7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  <w:r w:rsidR="004D5A17"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6F994568" w14:textId="30240A67" w:rsidR="00A237A5" w:rsidRDefault="00A237A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F617221" w14:textId="77777777" w:rsidR="005254F5" w:rsidRPr="0083404F" w:rsidRDefault="005254F5" w:rsidP="00A522B7">
      <w:pPr>
        <w:spacing w:after="0" w:line="240" w:lineRule="auto"/>
        <w:jc w:val="thaiDistribute"/>
        <w:rPr>
          <w:rFonts w:ascii="Browallia New" w:hAnsi="Browallia New" w:cs="Browallia New"/>
          <w:sz w:val="40"/>
          <w:szCs w:val="40"/>
        </w:rPr>
      </w:pPr>
    </w:p>
    <w:p w14:paraId="2DF7377E" w14:textId="77777777" w:rsidR="008C0D64" w:rsidRPr="00A522B7" w:rsidRDefault="008C0D64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A99FD21" w14:textId="52E31AF0" w:rsidR="00E32427" w:rsidRPr="00A522B7" w:rsidRDefault="00E01B58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E01B5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ศรัณ</w:t>
      </w:r>
      <w:proofErr w:type="spellStart"/>
      <w:r w:rsidRPr="00E01B5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ญา</w:t>
      </w:r>
      <w:proofErr w:type="spellEnd"/>
      <w:r w:rsidRPr="00E01B5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E01B5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อัครมหาพาณิชย์</w:t>
      </w:r>
    </w:p>
    <w:p w14:paraId="50908D90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5493BE74" w14:textId="21BC67C0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B71687">
        <w:rPr>
          <w:rFonts w:ascii="Browallia New" w:hAnsi="Browallia New" w:cs="Browallia New"/>
          <w:sz w:val="28"/>
          <w:szCs w:val="28"/>
          <w:lang w:bidi="th-TH"/>
        </w:rPr>
        <w:t>9</w:t>
      </w:r>
      <w:r w:rsidR="00E01B58">
        <w:rPr>
          <w:rFonts w:ascii="Browallia New" w:hAnsi="Browallia New" w:cs="Browallia New"/>
          <w:sz w:val="28"/>
          <w:szCs w:val="28"/>
          <w:lang w:val="en-US" w:bidi="th-TH"/>
        </w:rPr>
        <w:t>919</w:t>
      </w:r>
    </w:p>
    <w:p w14:paraId="42FE4C9F" w14:textId="77777777" w:rsidR="003C35EF" w:rsidRPr="00A522B7" w:rsidRDefault="003C35E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CE397E" w14:textId="77777777" w:rsidR="00FE16D0" w:rsidRPr="00A522B7" w:rsidRDefault="00FE16D0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280666B" w14:textId="77777777" w:rsidR="00E32427" w:rsidRPr="009F18EA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F18EA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42E61A4C" w14:textId="4E9F09A5" w:rsidR="003C35EF" w:rsidRPr="00A522B7" w:rsidRDefault="000611CE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611CE">
        <w:rPr>
          <w:rFonts w:ascii="Browallia New" w:hAnsi="Browallia New" w:cs="Browallia New"/>
          <w:sz w:val="28"/>
          <w:szCs w:val="28"/>
          <w:lang w:val="en-US" w:bidi="th-TH"/>
        </w:rPr>
        <w:t>12</w:t>
      </w:r>
      <w:r w:rsidR="00CA5AC6" w:rsidRPr="000611C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พฤศจิกายน</w:t>
      </w:r>
      <w:r w:rsidR="0083404F" w:rsidRPr="000611C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3404F" w:rsidRPr="000611CE">
        <w:rPr>
          <w:rFonts w:ascii="Browallia New" w:hAnsi="Browallia New" w:cs="Browallia New"/>
          <w:sz w:val="28"/>
          <w:szCs w:val="28"/>
          <w:lang w:val="en-US" w:bidi="th-TH"/>
        </w:rPr>
        <w:t>2567</w:t>
      </w:r>
    </w:p>
    <w:p w14:paraId="108BA02B" w14:textId="77777777" w:rsidR="00D15EA5" w:rsidRDefault="00D15EA5" w:rsidP="00D15EA5">
      <w:pPr>
        <w:pStyle w:val="BodyText"/>
      </w:pPr>
    </w:p>
    <w:p w14:paraId="578C3AD5" w14:textId="77777777" w:rsidR="00D15EA5" w:rsidRDefault="00D15EA5" w:rsidP="00D15EA5">
      <w:pPr>
        <w:pStyle w:val="BodyText"/>
      </w:pPr>
    </w:p>
    <w:p w14:paraId="39B9D379" w14:textId="77777777" w:rsidR="00D15EA5" w:rsidRDefault="00D15EA5" w:rsidP="00D15EA5">
      <w:pPr>
        <w:pStyle w:val="BodyText"/>
      </w:pPr>
    </w:p>
    <w:p w14:paraId="28F2977C" w14:textId="3A03ADA2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46BB71" w14:textId="77777777" w:rsidR="004D3B73" w:rsidRDefault="004D3B73">
      <w:r>
        <w:separator/>
      </w:r>
    </w:p>
  </w:endnote>
  <w:endnote w:type="continuationSeparator" w:id="0">
    <w:p w14:paraId="18187340" w14:textId="77777777" w:rsidR="004D3B73" w:rsidRDefault="004D3B73">
      <w:r>
        <w:continuationSeparator/>
      </w:r>
    </w:p>
  </w:endnote>
  <w:endnote w:type="continuationNotice" w:id="1">
    <w:p w14:paraId="09E33561" w14:textId="77777777" w:rsidR="004D3B73" w:rsidRDefault="004D3B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871F6D" w14:textId="77777777" w:rsidR="004D3B73" w:rsidRDefault="004D3B73">
      <w:bookmarkStart w:id="0" w:name="_Hlk482348182"/>
      <w:bookmarkEnd w:id="0"/>
      <w:r>
        <w:separator/>
      </w:r>
    </w:p>
  </w:footnote>
  <w:footnote w:type="continuationSeparator" w:id="0">
    <w:p w14:paraId="7B6F248B" w14:textId="77777777" w:rsidR="004D3B73" w:rsidRDefault="004D3B73">
      <w:r>
        <w:continuationSeparator/>
      </w:r>
    </w:p>
  </w:footnote>
  <w:footnote w:type="continuationNotice" w:id="1">
    <w:p w14:paraId="4D3D09BE" w14:textId="77777777" w:rsidR="004D3B73" w:rsidRDefault="004D3B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0F9180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24116A" w14:textId="02028C6F" w:rsidR="00B63D0E" w:rsidRDefault="00B63D0E" w:rsidP="00D96128">
    <w:pPr>
      <w:pStyle w:val="Header"/>
      <w:jc w:val="right"/>
    </w:pPr>
  </w:p>
  <w:p w14:paraId="12BCE800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4846C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327F2F4F" w14:textId="3B186919" w:rsidR="00B66AA4" w:rsidRDefault="00CD4D4E" w:rsidP="0009543C">
    <w:pPr>
      <w:pStyle w:val="Header"/>
      <w:tabs>
        <w:tab w:val="clear" w:pos="8562"/>
        <w:tab w:val="left" w:pos="5328"/>
      </w:tabs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</w:p>
  <w:p w14:paraId="0CCF24D2" w14:textId="5D1CBCAD" w:rsidR="00D15EA5" w:rsidRPr="006932D7" w:rsidRDefault="00CC0490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="00CD4D4E"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1C44371" w14:textId="77777777" w:rsidR="00D460E7" w:rsidRDefault="00D460E7" w:rsidP="00D15EA5">
    <w:pPr>
      <w:pStyle w:val="Header"/>
    </w:pPr>
    <w:bookmarkStart w:id="2" w:name="Footer3_tbl"/>
    <w:bookmarkEnd w:id="2"/>
  </w:p>
  <w:p w14:paraId="615BED89" w14:textId="24343436" w:rsidR="00D460E7" w:rsidRPr="0030110A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2053068174">
    <w:abstractNumId w:val="3"/>
  </w:num>
  <w:num w:numId="2" w16cid:durableId="210196299">
    <w:abstractNumId w:val="2"/>
  </w:num>
  <w:num w:numId="3" w16cid:durableId="523448624">
    <w:abstractNumId w:val="1"/>
  </w:num>
  <w:num w:numId="4" w16cid:durableId="848520552">
    <w:abstractNumId w:val="0"/>
  </w:num>
  <w:num w:numId="5" w16cid:durableId="575630968">
    <w:abstractNumId w:val="6"/>
  </w:num>
  <w:num w:numId="6" w16cid:durableId="174347069">
    <w:abstractNumId w:val="5"/>
  </w:num>
  <w:num w:numId="7" w16cid:durableId="1540580623">
    <w:abstractNumId w:val="10"/>
  </w:num>
  <w:num w:numId="8" w16cid:durableId="1143035778">
    <w:abstractNumId w:val="16"/>
  </w:num>
  <w:num w:numId="9" w16cid:durableId="834802040">
    <w:abstractNumId w:val="5"/>
  </w:num>
  <w:num w:numId="10" w16cid:durableId="907808413">
    <w:abstractNumId w:val="15"/>
  </w:num>
  <w:num w:numId="11" w16cid:durableId="1240598873">
    <w:abstractNumId w:val="13"/>
  </w:num>
  <w:num w:numId="12" w16cid:durableId="1274442653">
    <w:abstractNumId w:val="4"/>
  </w:num>
  <w:num w:numId="13" w16cid:durableId="829515674">
    <w:abstractNumId w:val="8"/>
  </w:num>
  <w:num w:numId="14" w16cid:durableId="123475177">
    <w:abstractNumId w:val="7"/>
  </w:num>
  <w:num w:numId="15" w16cid:durableId="2087258695">
    <w:abstractNumId w:val="8"/>
  </w:num>
  <w:num w:numId="16" w16cid:durableId="735202009">
    <w:abstractNumId w:val="9"/>
  </w:num>
  <w:num w:numId="17" w16cid:durableId="1244072293">
    <w:abstractNumId w:val="11"/>
  </w:num>
  <w:num w:numId="18" w16cid:durableId="251858925">
    <w:abstractNumId w:val="15"/>
  </w:num>
  <w:num w:numId="19" w16cid:durableId="2118910312">
    <w:abstractNumId w:val="13"/>
  </w:num>
  <w:num w:numId="20" w16cid:durableId="1944989534">
    <w:abstractNumId w:val="4"/>
  </w:num>
  <w:num w:numId="21" w16cid:durableId="1325276823">
    <w:abstractNumId w:val="8"/>
  </w:num>
  <w:num w:numId="22" w16cid:durableId="2004163882">
    <w:abstractNumId w:val="7"/>
  </w:num>
  <w:num w:numId="23" w16cid:durableId="345249712">
    <w:abstractNumId w:val="7"/>
  </w:num>
  <w:num w:numId="24" w16cid:durableId="1462647749">
    <w:abstractNumId w:val="7"/>
  </w:num>
  <w:num w:numId="25" w16cid:durableId="797140393">
    <w:abstractNumId w:val="8"/>
  </w:num>
  <w:num w:numId="26" w16cid:durableId="1498960925">
    <w:abstractNumId w:val="8"/>
  </w:num>
  <w:num w:numId="27" w16cid:durableId="487289808">
    <w:abstractNumId w:val="8"/>
  </w:num>
  <w:num w:numId="28" w16cid:durableId="1636447255">
    <w:abstractNumId w:val="14"/>
  </w:num>
  <w:num w:numId="29" w16cid:durableId="182399638">
    <w:abstractNumId w:val="14"/>
  </w:num>
  <w:num w:numId="30" w16cid:durableId="920597875">
    <w:abstractNumId w:val="14"/>
  </w:num>
  <w:num w:numId="31" w16cid:durableId="1974408850">
    <w:abstractNumId w:val="12"/>
  </w:num>
  <w:num w:numId="32" w16cid:durableId="1824930334">
    <w:abstractNumId w:val="12"/>
  </w:num>
  <w:num w:numId="33" w16cid:durableId="204945023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16E1A"/>
    <w:rsid w:val="000248C4"/>
    <w:rsid w:val="0003023B"/>
    <w:rsid w:val="00031D17"/>
    <w:rsid w:val="00044ACE"/>
    <w:rsid w:val="0004550E"/>
    <w:rsid w:val="00052614"/>
    <w:rsid w:val="00054CFF"/>
    <w:rsid w:val="000611CE"/>
    <w:rsid w:val="0007084C"/>
    <w:rsid w:val="000723F7"/>
    <w:rsid w:val="00072E23"/>
    <w:rsid w:val="00074485"/>
    <w:rsid w:val="00075996"/>
    <w:rsid w:val="000828F1"/>
    <w:rsid w:val="00082F59"/>
    <w:rsid w:val="00094333"/>
    <w:rsid w:val="0009543C"/>
    <w:rsid w:val="00097FAB"/>
    <w:rsid w:val="000B4D9E"/>
    <w:rsid w:val="000B5D47"/>
    <w:rsid w:val="000B65E3"/>
    <w:rsid w:val="000B7090"/>
    <w:rsid w:val="000D23E6"/>
    <w:rsid w:val="000E320D"/>
    <w:rsid w:val="000E52CE"/>
    <w:rsid w:val="000F3AAB"/>
    <w:rsid w:val="000F6E25"/>
    <w:rsid w:val="001011DF"/>
    <w:rsid w:val="001066DF"/>
    <w:rsid w:val="00112B69"/>
    <w:rsid w:val="00117C76"/>
    <w:rsid w:val="001316D3"/>
    <w:rsid w:val="00132474"/>
    <w:rsid w:val="001479BE"/>
    <w:rsid w:val="001554CD"/>
    <w:rsid w:val="00155A91"/>
    <w:rsid w:val="001613E2"/>
    <w:rsid w:val="0016459D"/>
    <w:rsid w:val="00164EB8"/>
    <w:rsid w:val="00167017"/>
    <w:rsid w:val="00184D77"/>
    <w:rsid w:val="00190C04"/>
    <w:rsid w:val="00191C9B"/>
    <w:rsid w:val="0019210D"/>
    <w:rsid w:val="001A29D4"/>
    <w:rsid w:val="001A3BFB"/>
    <w:rsid w:val="001A3C20"/>
    <w:rsid w:val="001B198C"/>
    <w:rsid w:val="001B7388"/>
    <w:rsid w:val="001D2302"/>
    <w:rsid w:val="001D7BB3"/>
    <w:rsid w:val="001E12A6"/>
    <w:rsid w:val="001E498F"/>
    <w:rsid w:val="001E6576"/>
    <w:rsid w:val="0020340D"/>
    <w:rsid w:val="002034AE"/>
    <w:rsid w:val="00211564"/>
    <w:rsid w:val="0022518C"/>
    <w:rsid w:val="00237A7E"/>
    <w:rsid w:val="00237DAB"/>
    <w:rsid w:val="002407CC"/>
    <w:rsid w:val="00241F16"/>
    <w:rsid w:val="00247969"/>
    <w:rsid w:val="002576E9"/>
    <w:rsid w:val="00260B25"/>
    <w:rsid w:val="0026182A"/>
    <w:rsid w:val="00262935"/>
    <w:rsid w:val="00270226"/>
    <w:rsid w:val="00277EBE"/>
    <w:rsid w:val="002838FB"/>
    <w:rsid w:val="00285249"/>
    <w:rsid w:val="0028696D"/>
    <w:rsid w:val="002869D4"/>
    <w:rsid w:val="002900A8"/>
    <w:rsid w:val="0029608E"/>
    <w:rsid w:val="00296D79"/>
    <w:rsid w:val="002A252E"/>
    <w:rsid w:val="002A7B96"/>
    <w:rsid w:val="002B0384"/>
    <w:rsid w:val="002B5A4A"/>
    <w:rsid w:val="002C0138"/>
    <w:rsid w:val="002C623D"/>
    <w:rsid w:val="002D514F"/>
    <w:rsid w:val="002D5A0F"/>
    <w:rsid w:val="002D6E25"/>
    <w:rsid w:val="002E02F4"/>
    <w:rsid w:val="002E7F1E"/>
    <w:rsid w:val="002F235F"/>
    <w:rsid w:val="002F2DEB"/>
    <w:rsid w:val="002F3903"/>
    <w:rsid w:val="002F4A52"/>
    <w:rsid w:val="002F7D90"/>
    <w:rsid w:val="0030026A"/>
    <w:rsid w:val="0030110A"/>
    <w:rsid w:val="00305173"/>
    <w:rsid w:val="00321A76"/>
    <w:rsid w:val="00335726"/>
    <w:rsid w:val="00335E5B"/>
    <w:rsid w:val="00352138"/>
    <w:rsid w:val="00354F5D"/>
    <w:rsid w:val="003570E8"/>
    <w:rsid w:val="0036061B"/>
    <w:rsid w:val="00365ECE"/>
    <w:rsid w:val="00367BB4"/>
    <w:rsid w:val="00374047"/>
    <w:rsid w:val="003744DA"/>
    <w:rsid w:val="003817E0"/>
    <w:rsid w:val="00384904"/>
    <w:rsid w:val="00386916"/>
    <w:rsid w:val="003A279F"/>
    <w:rsid w:val="003B1BA7"/>
    <w:rsid w:val="003B4CCD"/>
    <w:rsid w:val="003B4DED"/>
    <w:rsid w:val="003B4F02"/>
    <w:rsid w:val="003B51F0"/>
    <w:rsid w:val="003C12C5"/>
    <w:rsid w:val="003C27EF"/>
    <w:rsid w:val="003C32E9"/>
    <w:rsid w:val="003C35EF"/>
    <w:rsid w:val="003C3837"/>
    <w:rsid w:val="003C3898"/>
    <w:rsid w:val="003C59DD"/>
    <w:rsid w:val="003D2605"/>
    <w:rsid w:val="003D3DA9"/>
    <w:rsid w:val="003D64D6"/>
    <w:rsid w:val="003E034A"/>
    <w:rsid w:val="003E22BA"/>
    <w:rsid w:val="003E3E21"/>
    <w:rsid w:val="003E470D"/>
    <w:rsid w:val="003E5574"/>
    <w:rsid w:val="003F1445"/>
    <w:rsid w:val="004006BF"/>
    <w:rsid w:val="00400E24"/>
    <w:rsid w:val="0040509F"/>
    <w:rsid w:val="00416281"/>
    <w:rsid w:val="00422353"/>
    <w:rsid w:val="00426915"/>
    <w:rsid w:val="00433F63"/>
    <w:rsid w:val="004346F7"/>
    <w:rsid w:val="00435788"/>
    <w:rsid w:val="004359E6"/>
    <w:rsid w:val="00443CE3"/>
    <w:rsid w:val="00452E7B"/>
    <w:rsid w:val="004546FA"/>
    <w:rsid w:val="00464060"/>
    <w:rsid w:val="004641B5"/>
    <w:rsid w:val="0046697E"/>
    <w:rsid w:val="0046707A"/>
    <w:rsid w:val="00481FE7"/>
    <w:rsid w:val="0048532C"/>
    <w:rsid w:val="0049103F"/>
    <w:rsid w:val="00494A65"/>
    <w:rsid w:val="004A05AA"/>
    <w:rsid w:val="004A0DFE"/>
    <w:rsid w:val="004A38A0"/>
    <w:rsid w:val="004A3C62"/>
    <w:rsid w:val="004A4A58"/>
    <w:rsid w:val="004A6945"/>
    <w:rsid w:val="004B2EA6"/>
    <w:rsid w:val="004C0971"/>
    <w:rsid w:val="004C0C25"/>
    <w:rsid w:val="004C2111"/>
    <w:rsid w:val="004C24C7"/>
    <w:rsid w:val="004C454B"/>
    <w:rsid w:val="004C732E"/>
    <w:rsid w:val="004D20AE"/>
    <w:rsid w:val="004D2D5D"/>
    <w:rsid w:val="004D3578"/>
    <w:rsid w:val="004D3B73"/>
    <w:rsid w:val="004D5A17"/>
    <w:rsid w:val="004E728B"/>
    <w:rsid w:val="004F1A16"/>
    <w:rsid w:val="004F207F"/>
    <w:rsid w:val="004F5D91"/>
    <w:rsid w:val="005070FA"/>
    <w:rsid w:val="0052186A"/>
    <w:rsid w:val="005254F5"/>
    <w:rsid w:val="00527ABB"/>
    <w:rsid w:val="005319BF"/>
    <w:rsid w:val="005321DA"/>
    <w:rsid w:val="00547541"/>
    <w:rsid w:val="00551365"/>
    <w:rsid w:val="00551936"/>
    <w:rsid w:val="00551E8C"/>
    <w:rsid w:val="00552481"/>
    <w:rsid w:val="005574A6"/>
    <w:rsid w:val="005627FF"/>
    <w:rsid w:val="00564C3E"/>
    <w:rsid w:val="00574488"/>
    <w:rsid w:val="00577778"/>
    <w:rsid w:val="00577D61"/>
    <w:rsid w:val="005822AC"/>
    <w:rsid w:val="00582A52"/>
    <w:rsid w:val="00582E7C"/>
    <w:rsid w:val="0059711B"/>
    <w:rsid w:val="005A1872"/>
    <w:rsid w:val="005A5593"/>
    <w:rsid w:val="005B405A"/>
    <w:rsid w:val="005C208F"/>
    <w:rsid w:val="005C2CCB"/>
    <w:rsid w:val="005C6479"/>
    <w:rsid w:val="005C69FD"/>
    <w:rsid w:val="005D7025"/>
    <w:rsid w:val="005E2D67"/>
    <w:rsid w:val="005E5578"/>
    <w:rsid w:val="005E65D2"/>
    <w:rsid w:val="005F4D62"/>
    <w:rsid w:val="00610ED7"/>
    <w:rsid w:val="006153E3"/>
    <w:rsid w:val="00615AC4"/>
    <w:rsid w:val="00620CE3"/>
    <w:rsid w:val="00621086"/>
    <w:rsid w:val="00632860"/>
    <w:rsid w:val="006359AE"/>
    <w:rsid w:val="006365A1"/>
    <w:rsid w:val="00636AA2"/>
    <w:rsid w:val="006431C3"/>
    <w:rsid w:val="00652FF0"/>
    <w:rsid w:val="00655394"/>
    <w:rsid w:val="00666764"/>
    <w:rsid w:val="0066694B"/>
    <w:rsid w:val="00667DB6"/>
    <w:rsid w:val="006771E8"/>
    <w:rsid w:val="00677C01"/>
    <w:rsid w:val="00683CC7"/>
    <w:rsid w:val="00692CA5"/>
    <w:rsid w:val="006932D7"/>
    <w:rsid w:val="006A5055"/>
    <w:rsid w:val="006B06A2"/>
    <w:rsid w:val="006B46CD"/>
    <w:rsid w:val="006C25FA"/>
    <w:rsid w:val="006C3D37"/>
    <w:rsid w:val="006C6376"/>
    <w:rsid w:val="006D6FF5"/>
    <w:rsid w:val="006E381C"/>
    <w:rsid w:val="006F1B19"/>
    <w:rsid w:val="006F29ED"/>
    <w:rsid w:val="006F4F77"/>
    <w:rsid w:val="0070147C"/>
    <w:rsid w:val="00704DF4"/>
    <w:rsid w:val="007143DE"/>
    <w:rsid w:val="00714FD6"/>
    <w:rsid w:val="007265F7"/>
    <w:rsid w:val="00726907"/>
    <w:rsid w:val="00731894"/>
    <w:rsid w:val="0073310D"/>
    <w:rsid w:val="00746796"/>
    <w:rsid w:val="00746D51"/>
    <w:rsid w:val="00746D91"/>
    <w:rsid w:val="0075598A"/>
    <w:rsid w:val="00761813"/>
    <w:rsid w:val="0077093F"/>
    <w:rsid w:val="00770C79"/>
    <w:rsid w:val="00771B85"/>
    <w:rsid w:val="0077537E"/>
    <w:rsid w:val="00775DA6"/>
    <w:rsid w:val="00780895"/>
    <w:rsid w:val="0078170A"/>
    <w:rsid w:val="00784602"/>
    <w:rsid w:val="0078707A"/>
    <w:rsid w:val="00790956"/>
    <w:rsid w:val="0079502D"/>
    <w:rsid w:val="007A0755"/>
    <w:rsid w:val="007A31D9"/>
    <w:rsid w:val="007A4A2F"/>
    <w:rsid w:val="007A74F9"/>
    <w:rsid w:val="007B55E9"/>
    <w:rsid w:val="007C1D94"/>
    <w:rsid w:val="007D32CE"/>
    <w:rsid w:val="007D41A1"/>
    <w:rsid w:val="007D71A8"/>
    <w:rsid w:val="007F7A6B"/>
    <w:rsid w:val="00802900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334B4"/>
    <w:rsid w:val="0083404F"/>
    <w:rsid w:val="00836EA6"/>
    <w:rsid w:val="00843100"/>
    <w:rsid w:val="00843D13"/>
    <w:rsid w:val="00847054"/>
    <w:rsid w:val="00850F25"/>
    <w:rsid w:val="008534AA"/>
    <w:rsid w:val="00860AE3"/>
    <w:rsid w:val="00870931"/>
    <w:rsid w:val="008719C2"/>
    <w:rsid w:val="00884FF7"/>
    <w:rsid w:val="00894ACE"/>
    <w:rsid w:val="008A09F8"/>
    <w:rsid w:val="008B19D9"/>
    <w:rsid w:val="008B1FD3"/>
    <w:rsid w:val="008B204B"/>
    <w:rsid w:val="008C0D64"/>
    <w:rsid w:val="008C23FD"/>
    <w:rsid w:val="008C49AE"/>
    <w:rsid w:val="008C59F7"/>
    <w:rsid w:val="008D0613"/>
    <w:rsid w:val="008D67DC"/>
    <w:rsid w:val="008E7687"/>
    <w:rsid w:val="008F0E3C"/>
    <w:rsid w:val="008F11FA"/>
    <w:rsid w:val="008F33AE"/>
    <w:rsid w:val="008F4ACA"/>
    <w:rsid w:val="0090250B"/>
    <w:rsid w:val="00903770"/>
    <w:rsid w:val="00907868"/>
    <w:rsid w:val="00912A4E"/>
    <w:rsid w:val="00912F98"/>
    <w:rsid w:val="00917FBB"/>
    <w:rsid w:val="009219CA"/>
    <w:rsid w:val="009223D3"/>
    <w:rsid w:val="00923EA8"/>
    <w:rsid w:val="009243E5"/>
    <w:rsid w:val="00924C12"/>
    <w:rsid w:val="00931D7A"/>
    <w:rsid w:val="00935D8D"/>
    <w:rsid w:val="00940DCB"/>
    <w:rsid w:val="0094156B"/>
    <w:rsid w:val="00942FE8"/>
    <w:rsid w:val="00955B30"/>
    <w:rsid w:val="00957E70"/>
    <w:rsid w:val="00970DAB"/>
    <w:rsid w:val="00972A45"/>
    <w:rsid w:val="0097321D"/>
    <w:rsid w:val="009742A5"/>
    <w:rsid w:val="009872A3"/>
    <w:rsid w:val="0099061C"/>
    <w:rsid w:val="00990902"/>
    <w:rsid w:val="00992531"/>
    <w:rsid w:val="00995CD5"/>
    <w:rsid w:val="009A0E90"/>
    <w:rsid w:val="009A1787"/>
    <w:rsid w:val="009A1FB1"/>
    <w:rsid w:val="009A3CCD"/>
    <w:rsid w:val="009A4F5A"/>
    <w:rsid w:val="009B1F44"/>
    <w:rsid w:val="009B4573"/>
    <w:rsid w:val="009B4D52"/>
    <w:rsid w:val="009C002A"/>
    <w:rsid w:val="009D1CB7"/>
    <w:rsid w:val="009E278C"/>
    <w:rsid w:val="009E35E6"/>
    <w:rsid w:val="009E54DD"/>
    <w:rsid w:val="009F18EA"/>
    <w:rsid w:val="009F6EDC"/>
    <w:rsid w:val="00A035CE"/>
    <w:rsid w:val="00A0537F"/>
    <w:rsid w:val="00A0602E"/>
    <w:rsid w:val="00A06332"/>
    <w:rsid w:val="00A06C1F"/>
    <w:rsid w:val="00A07FFA"/>
    <w:rsid w:val="00A11FB4"/>
    <w:rsid w:val="00A1550B"/>
    <w:rsid w:val="00A164C8"/>
    <w:rsid w:val="00A237A5"/>
    <w:rsid w:val="00A25176"/>
    <w:rsid w:val="00A25604"/>
    <w:rsid w:val="00A35782"/>
    <w:rsid w:val="00A35984"/>
    <w:rsid w:val="00A36126"/>
    <w:rsid w:val="00A362F9"/>
    <w:rsid w:val="00A43EE6"/>
    <w:rsid w:val="00A45FBB"/>
    <w:rsid w:val="00A522B7"/>
    <w:rsid w:val="00A60F49"/>
    <w:rsid w:val="00A61E15"/>
    <w:rsid w:val="00A66F91"/>
    <w:rsid w:val="00A70229"/>
    <w:rsid w:val="00A918D1"/>
    <w:rsid w:val="00A91AF0"/>
    <w:rsid w:val="00A93A9A"/>
    <w:rsid w:val="00AA5C16"/>
    <w:rsid w:val="00AA65E7"/>
    <w:rsid w:val="00AB1A14"/>
    <w:rsid w:val="00AC1070"/>
    <w:rsid w:val="00AC31D4"/>
    <w:rsid w:val="00AC531C"/>
    <w:rsid w:val="00AC6098"/>
    <w:rsid w:val="00AD2E7C"/>
    <w:rsid w:val="00AE1D17"/>
    <w:rsid w:val="00AE2BF6"/>
    <w:rsid w:val="00AE3370"/>
    <w:rsid w:val="00AE415F"/>
    <w:rsid w:val="00AE64CA"/>
    <w:rsid w:val="00AE7B1E"/>
    <w:rsid w:val="00AF7092"/>
    <w:rsid w:val="00B00287"/>
    <w:rsid w:val="00B119F8"/>
    <w:rsid w:val="00B1324D"/>
    <w:rsid w:val="00B157E2"/>
    <w:rsid w:val="00B245B3"/>
    <w:rsid w:val="00B24A45"/>
    <w:rsid w:val="00B25B92"/>
    <w:rsid w:val="00B26948"/>
    <w:rsid w:val="00B26F8E"/>
    <w:rsid w:val="00B34D51"/>
    <w:rsid w:val="00B36493"/>
    <w:rsid w:val="00B36A0E"/>
    <w:rsid w:val="00B36BA1"/>
    <w:rsid w:val="00B40A2F"/>
    <w:rsid w:val="00B40D67"/>
    <w:rsid w:val="00B43C45"/>
    <w:rsid w:val="00B4783E"/>
    <w:rsid w:val="00B55EE8"/>
    <w:rsid w:val="00B56E6C"/>
    <w:rsid w:val="00B63D0E"/>
    <w:rsid w:val="00B66AA4"/>
    <w:rsid w:val="00B71687"/>
    <w:rsid w:val="00B71DFF"/>
    <w:rsid w:val="00B83039"/>
    <w:rsid w:val="00B84A4B"/>
    <w:rsid w:val="00B908D5"/>
    <w:rsid w:val="00B93E01"/>
    <w:rsid w:val="00B97E80"/>
    <w:rsid w:val="00BA0C4E"/>
    <w:rsid w:val="00BA5B00"/>
    <w:rsid w:val="00BB1469"/>
    <w:rsid w:val="00BB1A07"/>
    <w:rsid w:val="00BB3F1F"/>
    <w:rsid w:val="00BB57C9"/>
    <w:rsid w:val="00BB6DAD"/>
    <w:rsid w:val="00BB6DFB"/>
    <w:rsid w:val="00BB7346"/>
    <w:rsid w:val="00BC1429"/>
    <w:rsid w:val="00BC1555"/>
    <w:rsid w:val="00BC60A9"/>
    <w:rsid w:val="00BE0C8A"/>
    <w:rsid w:val="00BE0E9D"/>
    <w:rsid w:val="00BE334D"/>
    <w:rsid w:val="00BE45DB"/>
    <w:rsid w:val="00BE4988"/>
    <w:rsid w:val="00BE52F1"/>
    <w:rsid w:val="00BF1C24"/>
    <w:rsid w:val="00BF3A14"/>
    <w:rsid w:val="00BF5E73"/>
    <w:rsid w:val="00BF7304"/>
    <w:rsid w:val="00C03E52"/>
    <w:rsid w:val="00C06939"/>
    <w:rsid w:val="00C21E3B"/>
    <w:rsid w:val="00C30374"/>
    <w:rsid w:val="00C33415"/>
    <w:rsid w:val="00C35B1A"/>
    <w:rsid w:val="00C41C7D"/>
    <w:rsid w:val="00C45AA0"/>
    <w:rsid w:val="00C46828"/>
    <w:rsid w:val="00C47714"/>
    <w:rsid w:val="00C63023"/>
    <w:rsid w:val="00C63743"/>
    <w:rsid w:val="00C75E5F"/>
    <w:rsid w:val="00C76C6C"/>
    <w:rsid w:val="00C80EC5"/>
    <w:rsid w:val="00C86BB9"/>
    <w:rsid w:val="00C8772C"/>
    <w:rsid w:val="00C945BB"/>
    <w:rsid w:val="00CA43FD"/>
    <w:rsid w:val="00CA4878"/>
    <w:rsid w:val="00CA5AC6"/>
    <w:rsid w:val="00CB00B2"/>
    <w:rsid w:val="00CB12F2"/>
    <w:rsid w:val="00CB18EB"/>
    <w:rsid w:val="00CB441E"/>
    <w:rsid w:val="00CC021F"/>
    <w:rsid w:val="00CC0490"/>
    <w:rsid w:val="00CC2BF9"/>
    <w:rsid w:val="00CC72E9"/>
    <w:rsid w:val="00CD12DD"/>
    <w:rsid w:val="00CD25C2"/>
    <w:rsid w:val="00CD47E8"/>
    <w:rsid w:val="00CD4D4E"/>
    <w:rsid w:val="00CD76D8"/>
    <w:rsid w:val="00CE24E5"/>
    <w:rsid w:val="00CE41DB"/>
    <w:rsid w:val="00CE4D96"/>
    <w:rsid w:val="00CF4BE8"/>
    <w:rsid w:val="00D01C01"/>
    <w:rsid w:val="00D078C4"/>
    <w:rsid w:val="00D15EA5"/>
    <w:rsid w:val="00D2100B"/>
    <w:rsid w:val="00D21ADF"/>
    <w:rsid w:val="00D23B89"/>
    <w:rsid w:val="00D26157"/>
    <w:rsid w:val="00D267AC"/>
    <w:rsid w:val="00D3089E"/>
    <w:rsid w:val="00D31D7A"/>
    <w:rsid w:val="00D33E60"/>
    <w:rsid w:val="00D40043"/>
    <w:rsid w:val="00D460E7"/>
    <w:rsid w:val="00D60CDD"/>
    <w:rsid w:val="00D623A7"/>
    <w:rsid w:val="00D63ABC"/>
    <w:rsid w:val="00D675F1"/>
    <w:rsid w:val="00D73B96"/>
    <w:rsid w:val="00D80807"/>
    <w:rsid w:val="00D86917"/>
    <w:rsid w:val="00D92F9A"/>
    <w:rsid w:val="00D9427D"/>
    <w:rsid w:val="00D95248"/>
    <w:rsid w:val="00D96128"/>
    <w:rsid w:val="00D96A0B"/>
    <w:rsid w:val="00DA36EE"/>
    <w:rsid w:val="00DA452E"/>
    <w:rsid w:val="00DA5128"/>
    <w:rsid w:val="00DA5E75"/>
    <w:rsid w:val="00DA70C5"/>
    <w:rsid w:val="00DB308D"/>
    <w:rsid w:val="00DB5C45"/>
    <w:rsid w:val="00DB5F40"/>
    <w:rsid w:val="00DB7533"/>
    <w:rsid w:val="00DD1E47"/>
    <w:rsid w:val="00DD61A9"/>
    <w:rsid w:val="00DD6EF1"/>
    <w:rsid w:val="00DE12C5"/>
    <w:rsid w:val="00DE4958"/>
    <w:rsid w:val="00DE4B6D"/>
    <w:rsid w:val="00DE78CE"/>
    <w:rsid w:val="00DF2F69"/>
    <w:rsid w:val="00E01B58"/>
    <w:rsid w:val="00E021AD"/>
    <w:rsid w:val="00E04361"/>
    <w:rsid w:val="00E064FD"/>
    <w:rsid w:val="00E1053A"/>
    <w:rsid w:val="00E20FAC"/>
    <w:rsid w:val="00E26AF3"/>
    <w:rsid w:val="00E276E0"/>
    <w:rsid w:val="00E314EA"/>
    <w:rsid w:val="00E32427"/>
    <w:rsid w:val="00E33FDA"/>
    <w:rsid w:val="00E406D5"/>
    <w:rsid w:val="00E465D7"/>
    <w:rsid w:val="00E52597"/>
    <w:rsid w:val="00E56701"/>
    <w:rsid w:val="00E62754"/>
    <w:rsid w:val="00E64D2D"/>
    <w:rsid w:val="00E86B53"/>
    <w:rsid w:val="00E86E7B"/>
    <w:rsid w:val="00E875CB"/>
    <w:rsid w:val="00E9110B"/>
    <w:rsid w:val="00E913AB"/>
    <w:rsid w:val="00EA2B6F"/>
    <w:rsid w:val="00EB3478"/>
    <w:rsid w:val="00EB4B39"/>
    <w:rsid w:val="00EB6FE3"/>
    <w:rsid w:val="00EC24D5"/>
    <w:rsid w:val="00EE0F65"/>
    <w:rsid w:val="00EE2CEB"/>
    <w:rsid w:val="00EF5368"/>
    <w:rsid w:val="00F15B98"/>
    <w:rsid w:val="00F246A1"/>
    <w:rsid w:val="00F37745"/>
    <w:rsid w:val="00F37917"/>
    <w:rsid w:val="00F4514D"/>
    <w:rsid w:val="00F5513E"/>
    <w:rsid w:val="00F63F3F"/>
    <w:rsid w:val="00F66D64"/>
    <w:rsid w:val="00F66FA5"/>
    <w:rsid w:val="00F71678"/>
    <w:rsid w:val="00F725CE"/>
    <w:rsid w:val="00F730E3"/>
    <w:rsid w:val="00F755E9"/>
    <w:rsid w:val="00F86585"/>
    <w:rsid w:val="00F909CD"/>
    <w:rsid w:val="00F974D1"/>
    <w:rsid w:val="00FA02D2"/>
    <w:rsid w:val="00FA16E0"/>
    <w:rsid w:val="00FC4397"/>
    <w:rsid w:val="00FC5670"/>
    <w:rsid w:val="00FD05AD"/>
    <w:rsid w:val="00FD0666"/>
    <w:rsid w:val="00FD7295"/>
    <w:rsid w:val="00FE153F"/>
    <w:rsid w:val="00FE16D0"/>
    <w:rsid w:val="00FE2187"/>
    <w:rsid w:val="00FE320C"/>
    <w:rsid w:val="00FE3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C1425F5"/>
  <w15:docId w15:val="{4A4D0A4C-28CE-4842-B3F0-DDBD688B4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727A4DCAF8D340A4EBC760CBD219F7" ma:contentTypeVersion="17" ma:contentTypeDescription="Create a new document." ma:contentTypeScope="" ma:versionID="74ef188e6ec600deb305abbcae781e41">
  <xsd:schema xmlns:xsd="http://www.w3.org/2001/XMLSchema" xmlns:xs="http://www.w3.org/2001/XMLSchema" xmlns:p="http://schemas.microsoft.com/office/2006/metadata/properties" xmlns:ns2="729065a1-720c-4df0-b67c-e69a28b38a78" xmlns:ns3="5ff93197-5cd4-4697-961c-11b2929d1c0c" xmlns:ns4="9c46a28d-acc8-4027-86ce-a8901ee39950" targetNamespace="http://schemas.microsoft.com/office/2006/metadata/properties" ma:root="true" ma:fieldsID="67b83469eb93cbbf8b04e9336904b3fd" ns2:_="" ns3:_="" ns4:_="">
    <xsd:import namespace="729065a1-720c-4df0-b67c-e69a28b38a78"/>
    <xsd:import namespace="5ff93197-5cd4-4697-961c-11b2929d1c0c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065a1-720c-4df0-b67c-e69a28b38a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93197-5cd4-4697-961c-11b2929d1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29065a1-720c-4df0-b67c-e69a28b38a78">
      <UserInfo>
        <DisplayName/>
        <AccountId xsi:nil="true"/>
        <AccountType/>
      </UserInfo>
    </SharedWithUsers>
    <lcf76f155ced4ddcb4097134ff3c332f xmlns="5ff93197-5cd4-4697-961c-11b2929d1c0c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905973-C8A4-40C4-95F0-5B151169FE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E6F508-E48A-4953-980B-254DF84EFA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9065a1-720c-4df0-b67c-e69a28b38a78"/>
    <ds:schemaRef ds:uri="5ff93197-5cd4-4697-961c-11b2929d1c0c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8DA148-0A8D-4233-9D7B-A27786FA8D9B}">
  <ds:schemaRefs>
    <ds:schemaRef ds:uri="729065a1-720c-4df0-b67c-e69a28b38a78"/>
    <ds:schemaRef ds:uri="9c46a28d-acc8-4027-86ce-a8901ee39950"/>
    <ds:schemaRef ds:uri="http://schemas.microsoft.com/office/2006/metadata/properties"/>
    <ds:schemaRef ds:uri="http://purl.org/dc/dcmitype/"/>
    <ds:schemaRef ds:uri="http://purl.org/dc/elements/1.1/"/>
    <ds:schemaRef ds:uri="http://www.w3.org/XML/1998/namespace"/>
    <ds:schemaRef ds:uri="5ff93197-5cd4-4697-961c-11b2929d1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212</TotalTime>
  <Pages>2</Pages>
  <Words>354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408</cp:revision>
  <cp:lastPrinted>2024-08-08T21:18:00Z</cp:lastPrinted>
  <dcterms:created xsi:type="dcterms:W3CDTF">2018-03-24T03:02:00Z</dcterms:created>
  <dcterms:modified xsi:type="dcterms:W3CDTF">2024-11-11T03:42:00Z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0x010100A8727A4DCAF8D340A4EBC760CBD219F7</vt:lpwstr>
  </property>
  <property fmtid="{D5CDD505-2E9C-101B-9397-08002B2CF9AE}" pid="4" name="Order">
    <vt:r8>400900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  <property fmtid="{D5CDD505-2E9C-101B-9397-08002B2CF9AE}" pid="9" name="MediaServiceImageTags">
    <vt:lpwstr/>
  </property>
  <property fmtid="{D5CDD505-2E9C-101B-9397-08002B2CF9AE}" pid="10" name="GrammarlyDocumentId">
    <vt:lpwstr>084b0e936da5c9d631210fd6e0cac4acf2cb43e04ba3ba063e444aebf7d397c4</vt:lpwstr>
  </property>
</Properties>
</file>