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7D1951" w14:paraId="1443A521" w14:textId="77777777" w:rsidTr="00C25064">
        <w:trPr>
          <w:trHeight w:val="1440"/>
        </w:trPr>
        <w:tc>
          <w:tcPr>
            <w:tcW w:w="5812" w:type="dxa"/>
          </w:tcPr>
          <w:p w14:paraId="1443A51E" w14:textId="77777777" w:rsidR="007D1951" w:rsidRPr="00EF6C8C" w:rsidRDefault="007D1951" w:rsidP="00EA2BB2">
            <w:pPr>
              <w:pStyle w:val="Header"/>
              <w:rPr>
                <w:lang w:val="en-US" w:eastAsia="en-US"/>
              </w:rPr>
            </w:pPr>
          </w:p>
        </w:tc>
        <w:tc>
          <w:tcPr>
            <w:tcW w:w="3969" w:type="dxa"/>
          </w:tcPr>
          <w:p w14:paraId="1443A51F" w14:textId="5A9ACD0E" w:rsidR="007D1951" w:rsidRPr="00FB39CE" w:rsidRDefault="007D1951" w:rsidP="00EA2BB2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632007">
              <w:rPr>
                <w:b/>
                <w:bCs/>
                <w:sz w:val="36"/>
                <w:szCs w:val="36"/>
              </w:rPr>
              <w:t xml:space="preserve"> </w:t>
            </w:r>
          </w:p>
          <w:p w14:paraId="1443A520" w14:textId="14EC7B60" w:rsidR="007D1951" w:rsidRPr="00FB39CE" w:rsidRDefault="007D1951" w:rsidP="00EA2BB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cs="Arial"/>
                <w:color w:val="002D62"/>
                <w:sz w:val="15"/>
                <w:szCs w:val="15"/>
              </w:rPr>
            </w:pPr>
          </w:p>
        </w:tc>
      </w:tr>
    </w:tbl>
    <w:p w14:paraId="061EDD41" w14:textId="77777777" w:rsidR="00A26632" w:rsidRPr="007A34FF" w:rsidRDefault="00A26632" w:rsidP="00A26632">
      <w:pPr>
        <w:pStyle w:val="Heading1"/>
        <w:spacing w:before="360" w:after="0"/>
        <w:ind w:left="0"/>
        <w:jc w:val="thaiDistribute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pacing w:val="0"/>
          <w:sz w:val="28"/>
          <w:cs/>
        </w:rPr>
        <w:t>รายงาน</w:t>
      </w:r>
      <w:r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Pr="007A34FF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14:paraId="691ABB83" w14:textId="77777777" w:rsidR="00A26632" w:rsidRPr="008F5F61" w:rsidRDefault="00A26632" w:rsidP="00A26632">
      <w:pPr>
        <w:pStyle w:val="Heading1"/>
        <w:spacing w:before="240" w:after="0"/>
        <w:ind w:left="0"/>
        <w:jc w:val="both"/>
        <w:rPr>
          <w:rFonts w:ascii="Angsana New" w:hAnsi="Angsana New"/>
          <w:sz w:val="28"/>
        </w:rPr>
      </w:pPr>
      <w:r w:rsidRPr="008F5F61">
        <w:rPr>
          <w:rFonts w:ascii="Angsana New" w:hAnsi="Angsana New"/>
          <w:spacing w:val="0"/>
          <w:sz w:val="28"/>
          <w:cs/>
        </w:rPr>
        <w:t xml:space="preserve">เสนอ </w:t>
      </w:r>
      <w:r w:rsidRPr="008F5F61">
        <w:rPr>
          <w:rFonts w:ascii="Angsana New" w:hAnsi="Angsana New"/>
          <w:sz w:val="28"/>
          <w:cs/>
        </w:rPr>
        <w:t>คณะกรรมการและผู้ถือหุ้น</w:t>
      </w:r>
      <w:r w:rsidRPr="008F5F61">
        <w:rPr>
          <w:rFonts w:ascii="Angsana New" w:hAnsi="Angsana New" w:hint="cs"/>
          <w:sz w:val="28"/>
          <w:cs/>
        </w:rPr>
        <w:t xml:space="preserve"> </w:t>
      </w:r>
      <w:r w:rsidRPr="008F5F61">
        <w:rPr>
          <w:rFonts w:ascii="Angsana New" w:hAnsi="Angsana New"/>
          <w:sz w:val="28"/>
          <w:cs/>
        </w:rPr>
        <w:t xml:space="preserve">บริษัท </w:t>
      </w:r>
      <w:r w:rsidRPr="008F5F61">
        <w:rPr>
          <w:rStyle w:val="PageNumber"/>
          <w:rFonts w:ascii="Angsana New" w:hAnsi="Angsana New"/>
          <w:sz w:val="28"/>
          <w:cs/>
        </w:rPr>
        <w:t>ผลธัญญะ</w:t>
      </w:r>
      <w:r w:rsidRPr="008F5F61">
        <w:rPr>
          <w:rFonts w:ascii="Angsana New" w:hAnsi="Angsana New"/>
          <w:sz w:val="28"/>
          <w:cs/>
        </w:rPr>
        <w:t xml:space="preserve"> จำกัด (มหาชน) </w:t>
      </w:r>
    </w:p>
    <w:p w14:paraId="41987392" w14:textId="429101C9" w:rsidR="00A26632" w:rsidRDefault="00A26632" w:rsidP="00A26632">
      <w:pPr>
        <w:spacing w:before="240"/>
        <w:ind w:left="0" w:right="-130"/>
        <w:jc w:val="thaiDistribute"/>
        <w:rPr>
          <w:rFonts w:ascii="Angsana New" w:eastAsia="SimSun" w:hAnsi="Angsana New"/>
          <w:sz w:val="28"/>
        </w:rPr>
      </w:pPr>
      <w:r w:rsidRPr="009D2890">
        <w:rPr>
          <w:rFonts w:ascii="Angsana New" w:eastAsia="SimSun" w:hAnsi="Angsana New"/>
          <w:sz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9D2890">
        <w:rPr>
          <w:rStyle w:val="PageNumber"/>
          <w:rFonts w:ascii="Angsana New" w:hAnsi="Angsana New"/>
          <w:sz w:val="28"/>
          <w:cs/>
        </w:rPr>
        <w:t>ผลธัญญะ</w:t>
      </w:r>
      <w:r w:rsidRPr="009D2890">
        <w:rPr>
          <w:rFonts w:ascii="Angsana New" w:hAnsi="Angsana New"/>
          <w:b/>
          <w:bCs/>
          <w:sz w:val="28"/>
          <w:cs/>
        </w:rPr>
        <w:t xml:space="preserve"> </w:t>
      </w:r>
      <w:r w:rsidRPr="009D2890">
        <w:rPr>
          <w:rFonts w:ascii="Angsana New" w:eastAsia="SimSun" w:hAnsi="Angsana New"/>
          <w:sz w:val="28"/>
          <w:cs/>
        </w:rPr>
        <w:t xml:space="preserve">จำกัด (มหาชน) และบริษัทย่อย และข้อมูลทางการเงินเฉพาะกิจการระหว่างกาลของบริษัท </w:t>
      </w:r>
      <w:r w:rsidRPr="009D2890">
        <w:rPr>
          <w:rStyle w:val="PageNumber"/>
          <w:rFonts w:ascii="Angsana New" w:hAnsi="Angsana New"/>
          <w:sz w:val="28"/>
          <w:cs/>
        </w:rPr>
        <w:t>ผลธัญญะ</w:t>
      </w:r>
      <w:r w:rsidRPr="009D2890">
        <w:rPr>
          <w:rFonts w:ascii="Angsana New" w:hAnsi="Angsana New"/>
          <w:sz w:val="28"/>
          <w:cs/>
        </w:rPr>
        <w:t xml:space="preserve"> </w:t>
      </w:r>
      <w:r>
        <w:rPr>
          <w:rFonts w:ascii="Angsana New" w:eastAsia="SimSun" w:hAnsi="Angsana New"/>
          <w:sz w:val="28"/>
          <w:cs/>
        </w:rPr>
        <w:t xml:space="preserve">จำกัด (มหาชน) </w:t>
      </w:r>
      <w:r>
        <w:rPr>
          <w:rFonts w:ascii="Angsana New" w:eastAsia="SimSun" w:hAnsi="Angsana New" w:hint="cs"/>
          <w:sz w:val="28"/>
          <w:cs/>
        </w:rPr>
        <w:t xml:space="preserve">ซึ่งประกอบด้วย </w:t>
      </w:r>
      <w:r w:rsidRPr="009D2890">
        <w:rPr>
          <w:rFonts w:ascii="Angsana New" w:eastAsia="SimSun" w:hAnsi="Angsana New"/>
          <w:sz w:val="28"/>
          <w:cs/>
        </w:rPr>
        <w:t>งบฐานะการเงินรวมและงบฐานะการเงินเฉพ</w:t>
      </w:r>
      <w:r>
        <w:rPr>
          <w:rFonts w:ascii="Angsana New" w:eastAsia="SimSun" w:hAnsi="Angsana New"/>
          <w:sz w:val="28"/>
          <w:cs/>
        </w:rPr>
        <w:t xml:space="preserve">าะกิจการ ณ วันที่ </w:t>
      </w:r>
      <w:r>
        <w:rPr>
          <w:rFonts w:ascii="Angsana New" w:eastAsia="SimSun" w:hAnsi="Angsana New"/>
          <w:sz w:val="28"/>
        </w:rPr>
        <w:t>30</w:t>
      </w:r>
      <w:r>
        <w:rPr>
          <w:rFonts w:ascii="Angsana New" w:eastAsia="SimSun" w:hAnsi="Angsana New"/>
          <w:sz w:val="28"/>
          <w:cs/>
        </w:rPr>
        <w:t xml:space="preserve"> </w:t>
      </w:r>
      <w:r>
        <w:rPr>
          <w:rFonts w:ascii="Angsana New" w:eastAsia="SimSun" w:hAnsi="Angsana New" w:hint="cs"/>
          <w:sz w:val="28"/>
          <w:cs/>
        </w:rPr>
        <w:t>กันยายน</w:t>
      </w:r>
      <w:r>
        <w:rPr>
          <w:rFonts w:ascii="Angsana New" w:eastAsia="SimSun" w:hAnsi="Angsana New"/>
          <w:sz w:val="28"/>
          <w:cs/>
        </w:rPr>
        <w:t xml:space="preserve"> </w:t>
      </w:r>
      <w:r>
        <w:rPr>
          <w:rFonts w:ascii="Angsana New" w:eastAsia="SimSun" w:hAnsi="Angsana New"/>
          <w:sz w:val="28"/>
        </w:rPr>
        <w:t>2567</w:t>
      </w:r>
      <w:r w:rsidRPr="009D2890">
        <w:rPr>
          <w:rFonts w:ascii="Angsana New" w:eastAsia="SimSun" w:hAnsi="Angsana New"/>
          <w:sz w:val="28"/>
          <w:cs/>
        </w:rPr>
        <w:t xml:space="preserve"> งบกำไรขาดทุนเบ็ดเสร็จรวมและง</w:t>
      </w:r>
      <w:r>
        <w:rPr>
          <w:rFonts w:ascii="Angsana New" w:eastAsia="SimSun" w:hAnsi="Angsana New"/>
          <w:sz w:val="28"/>
          <w:cs/>
        </w:rPr>
        <w:t>บกำไรขาดทุนเบ็ดเสร็จเฉพาะกิจการ</w:t>
      </w:r>
      <w:r>
        <w:rPr>
          <w:rFonts w:ascii="Angsana New" w:eastAsia="SimSun" w:hAnsi="Angsana New" w:hint="cs"/>
          <w:sz w:val="28"/>
          <w:cs/>
        </w:rPr>
        <w:t>สำหรับงวดสามเดือนและเก้าเดือนสิ้นสุดวันเดียวกัน</w:t>
      </w:r>
      <w:r>
        <w:rPr>
          <w:rFonts w:ascii="Angsana New" w:eastAsia="SimSun" w:hAnsi="Angsana New"/>
          <w:sz w:val="28"/>
          <w:cs/>
        </w:rPr>
        <w:t xml:space="preserve"> </w:t>
      </w:r>
      <w:r w:rsidRPr="009D2890">
        <w:rPr>
          <w:rFonts w:ascii="Angsana New" w:eastAsia="SimSun" w:hAnsi="Angsana New"/>
          <w:sz w:val="28"/>
          <w:cs/>
        </w:rPr>
        <w:t>งบการเปลี่ยนแปลงส่วนของผู้ถือหุ้นรวม</w:t>
      </w:r>
      <w:r>
        <w:rPr>
          <w:rFonts w:ascii="Angsana New" w:eastAsia="SimSun" w:hAnsi="Angsana New"/>
          <w:sz w:val="28"/>
          <w:cs/>
        </w:rPr>
        <w:t>และงบการเปลี่ยนแปลงส่วน</w:t>
      </w:r>
      <w:r>
        <w:rPr>
          <w:rFonts w:ascii="Angsana New" w:eastAsia="SimSun" w:hAnsi="Angsana New"/>
          <w:sz w:val="28"/>
          <w:cs/>
        </w:rPr>
        <w:br/>
        <w:t>ของผู้ถือ</w:t>
      </w:r>
      <w:r w:rsidRPr="009D2890">
        <w:rPr>
          <w:rFonts w:ascii="Angsana New" w:eastAsia="SimSun" w:hAnsi="Angsana New"/>
          <w:sz w:val="28"/>
          <w:cs/>
        </w:rPr>
        <w:t>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eastAsia="SimSun" w:hAnsi="Angsana New" w:hint="cs"/>
          <w:sz w:val="28"/>
          <w:cs/>
        </w:rPr>
        <w:t>เก้าเดือน</w:t>
      </w:r>
      <w:r w:rsidRPr="009D2890">
        <w:rPr>
          <w:rFonts w:ascii="Angsana New" w:eastAsia="SimSun" w:hAnsi="Angsana New"/>
          <w:sz w:val="28"/>
          <w:cs/>
        </w:rPr>
        <w:t>สิ้นสุดวันเดียวกัน และหมายเหตุประกอบงบการเงินระหว่างกาลแบบย่อ ซึ่งผู้บริหารของกิจการเป็นผู้รับผิดชอบในก</w:t>
      </w:r>
      <w:r>
        <w:rPr>
          <w:rFonts w:ascii="Angsana New" w:eastAsia="SimSun" w:hAnsi="Angsana New"/>
          <w:sz w:val="28"/>
          <w:cs/>
        </w:rPr>
        <w:t>ารจัดทำและนำเสนอข้อมูลทางการเงิ</w:t>
      </w:r>
      <w:r>
        <w:rPr>
          <w:rFonts w:ascii="Angsana New" w:eastAsia="SimSun" w:hAnsi="Angsana New" w:hint="cs"/>
          <w:sz w:val="28"/>
          <w:cs/>
        </w:rPr>
        <w:t>น</w:t>
      </w:r>
      <w:r w:rsidRPr="009D2890">
        <w:rPr>
          <w:rFonts w:ascii="Angsana New" w:eastAsia="SimSun" w:hAnsi="Angsana New"/>
          <w:sz w:val="28"/>
          <w:cs/>
        </w:rPr>
        <w:t>รวมและข้อมูลทางการเงินเฉพาะกิจการระหว่างกาลนี้ตามมาตรฐานการบัญชีฉ</w:t>
      </w:r>
      <w:r>
        <w:rPr>
          <w:rFonts w:ascii="Angsana New" w:eastAsia="SimSun" w:hAnsi="Angsana New"/>
          <w:sz w:val="28"/>
          <w:cs/>
        </w:rPr>
        <w:t xml:space="preserve">บับที่ </w:t>
      </w:r>
      <w:r>
        <w:rPr>
          <w:rFonts w:ascii="Angsana New" w:eastAsia="SimSun" w:hAnsi="Angsana New"/>
          <w:sz w:val="28"/>
        </w:rPr>
        <w:t>34</w:t>
      </w:r>
      <w:r w:rsidRPr="009D2890">
        <w:rPr>
          <w:rFonts w:ascii="Angsana New" w:eastAsia="SimSun" w:hAnsi="Angsana New"/>
          <w:sz w:val="28"/>
          <w:cs/>
        </w:rPr>
        <w:t xml:space="preserve"> เรื่องการรายงานทางการเงินระหว่างกาล ส่วนข้าพเจ้าเป็นผู้รับผิดชอบ 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0967FDC" w14:textId="77777777" w:rsidR="00A26632" w:rsidRPr="007A34FF" w:rsidRDefault="00A26632" w:rsidP="00A26632">
      <w:pPr>
        <w:spacing w:before="120"/>
        <w:ind w:left="0" w:right="-130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ขอบเขตการสอบทาน</w:t>
      </w:r>
    </w:p>
    <w:p w14:paraId="78B3C9E6" w14:textId="77777777" w:rsidR="00A26632" w:rsidRPr="009D2890" w:rsidRDefault="00A26632" w:rsidP="00A26632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9D2890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D2890">
        <w:rPr>
          <w:rFonts w:ascii="Angsana New" w:hAnsi="Angsana New"/>
          <w:sz w:val="28"/>
        </w:rPr>
        <w:t>2410 “</w:t>
      </w:r>
      <w:r w:rsidRPr="009D2890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>
        <w:rPr>
          <w:rFonts w:ascii="Angsana New" w:hAnsi="Angsana New" w:hint="cs"/>
          <w:sz w:val="28"/>
          <w:cs/>
        </w:rPr>
        <w:t xml:space="preserve">         </w:t>
      </w:r>
      <w:r w:rsidRPr="009D2890">
        <w:rPr>
          <w:rFonts w:ascii="Angsana New" w:hAnsi="Angsana New"/>
          <w:sz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>
        <w:rPr>
          <w:rFonts w:ascii="Angsana New" w:hAnsi="Angsana New"/>
          <w:sz w:val="28"/>
          <w:cs/>
        </w:rPr>
        <w:t>สอบทานอื่น การสอบทานนี้</w:t>
      </w:r>
      <w:r>
        <w:rPr>
          <w:rFonts w:ascii="Angsana New" w:hAnsi="Angsana New"/>
          <w:sz w:val="28"/>
          <w:cs/>
        </w:rPr>
        <w:br/>
      </w:r>
      <w:r w:rsidRPr="009D2890">
        <w:rPr>
          <w:rFonts w:ascii="Angsana New" w:hAnsi="Angsana New"/>
          <w:sz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</w:t>
      </w:r>
      <w:r>
        <w:rPr>
          <w:rFonts w:ascii="Angsana New" w:hAnsi="Angsana New"/>
          <w:sz w:val="28"/>
          <w:cs/>
        </w:rPr>
        <w:t>อมั่นว่าจะพบเรื่องที่</w:t>
      </w:r>
      <w:r>
        <w:rPr>
          <w:rFonts w:ascii="Angsana New" w:hAnsi="Angsana New"/>
          <w:sz w:val="28"/>
          <w:cs/>
        </w:rPr>
        <w:br/>
      </w:r>
      <w:r w:rsidRPr="009D2890">
        <w:rPr>
          <w:rFonts w:ascii="Angsana New" w:hAnsi="Angsana New"/>
          <w:sz w:val="28"/>
          <w:cs/>
        </w:rPr>
        <w:t>มีนัยสำคัญทั้งหมดซึ่งอาจจะพบได้จากการตรวจสอบ ดังนั้นข้าพเจ้าจึงไม่อาจแสดงคว</w:t>
      </w:r>
      <w:r>
        <w:rPr>
          <w:rFonts w:ascii="Angsana New" w:hAnsi="Angsana New"/>
          <w:sz w:val="28"/>
          <w:cs/>
        </w:rPr>
        <w:t>ามเห็นต่อข้อมูลทางการเงิน</w:t>
      </w:r>
      <w:r>
        <w:rPr>
          <w:rFonts w:ascii="Angsana New" w:hAnsi="Angsana New"/>
          <w:sz w:val="28"/>
          <w:cs/>
        </w:rPr>
        <w:br/>
      </w:r>
      <w:r w:rsidRPr="009D2890">
        <w:rPr>
          <w:rFonts w:ascii="Angsana New" w:hAnsi="Angsana New"/>
          <w:sz w:val="28"/>
          <w:cs/>
        </w:rPr>
        <w:t>ระหว่างกาลที่สอบทานได้</w:t>
      </w:r>
    </w:p>
    <w:p w14:paraId="2455787D" w14:textId="77777777" w:rsidR="00A26632" w:rsidRPr="0073204B" w:rsidRDefault="00A26632" w:rsidP="00A26632">
      <w:pPr>
        <w:spacing w:before="120" w:line="240" w:lineRule="auto"/>
        <w:ind w:left="0" w:right="-130"/>
        <w:jc w:val="left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ข้อสรุป</w:t>
      </w:r>
    </w:p>
    <w:p w14:paraId="7DFC17AB" w14:textId="77777777" w:rsidR="00A26632" w:rsidRPr="008F5F61" w:rsidRDefault="00A26632" w:rsidP="00A26632">
      <w:pPr>
        <w:spacing w:before="120"/>
        <w:ind w:left="0"/>
        <w:jc w:val="thaiDistribute"/>
        <w:rPr>
          <w:rFonts w:ascii="Angsana New" w:hAnsi="Angsana New"/>
          <w:sz w:val="28"/>
          <w:cs/>
          <w:lang w:val="th-TH"/>
        </w:rPr>
      </w:pPr>
      <w:r w:rsidRPr="009D2890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>
        <w:rPr>
          <w:rFonts w:ascii="Angsana New" w:hAnsi="Angsana New"/>
          <w:sz w:val="28"/>
          <w:cs/>
        </w:rPr>
        <w:br/>
      </w:r>
      <w:r w:rsidRPr="009D2890">
        <w:rPr>
          <w:rFonts w:ascii="Angsana New" w:hAnsi="Angsana New"/>
          <w:sz w:val="28"/>
          <w:cs/>
        </w:rPr>
        <w:t xml:space="preserve">ไม่ได้จัดทำขึ้นตามมาตรฐานการบัญชี ฉบับที่ </w:t>
      </w:r>
      <w:r>
        <w:rPr>
          <w:rFonts w:ascii="Angsana New" w:eastAsia="SimSun" w:hAnsi="Angsana New"/>
          <w:sz w:val="28"/>
        </w:rPr>
        <w:t>34</w:t>
      </w:r>
      <w:r w:rsidRPr="00312657">
        <w:rPr>
          <w:rFonts w:ascii="Angsana New" w:eastAsia="SimSun" w:hAnsi="Angsana New"/>
          <w:sz w:val="28"/>
        </w:rPr>
        <w:t xml:space="preserve"> </w:t>
      </w:r>
      <w:r w:rsidRPr="009D2890">
        <w:rPr>
          <w:rFonts w:ascii="Angsana New" w:hAnsi="Angsana New"/>
          <w:sz w:val="28"/>
          <w:cs/>
        </w:rPr>
        <w:t>เรื่องการรายงานทางการเงินระหว่างกาล ในสาระสำคัญจากการสอบทานของข้าพเจ้า</w:t>
      </w:r>
    </w:p>
    <w:p w14:paraId="655FA331" w14:textId="77777777" w:rsidR="00A26632" w:rsidRDefault="00A26632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48696608" w14:textId="77777777" w:rsidR="001327A0" w:rsidRPr="00FB4084" w:rsidRDefault="001327A0" w:rsidP="00A26632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14:paraId="21048976" w14:textId="77777777" w:rsidR="00A26632" w:rsidRPr="00A957A9" w:rsidRDefault="00A26632" w:rsidP="00A26632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>(</w:t>
      </w:r>
      <w:r>
        <w:rPr>
          <w:rFonts w:ascii="Angsana New" w:eastAsia="SimSun" w:hAnsi="Angsana New" w:hint="cs"/>
          <w:sz w:val="28"/>
          <w:cs/>
        </w:rPr>
        <w:t>นางสาว</w:t>
      </w:r>
      <w:r w:rsidRPr="003E1335">
        <w:rPr>
          <w:rFonts w:ascii="Angsana New" w:eastAsia="SimSun" w:hAnsi="Angsana New"/>
          <w:sz w:val="28"/>
          <w:cs/>
        </w:rPr>
        <w:t>กุลธิดา</w:t>
      </w:r>
      <w:r>
        <w:rPr>
          <w:rFonts w:ascii="Angsana New" w:eastAsia="SimSun" w:hAnsi="Angsana New" w:hint="cs"/>
          <w:sz w:val="28"/>
          <w:cs/>
        </w:rPr>
        <w:t xml:space="preserve"> </w:t>
      </w:r>
      <w:r w:rsidRPr="003E1335">
        <w:rPr>
          <w:rFonts w:ascii="Angsana New" w:eastAsia="SimSun" w:hAnsi="Angsana New"/>
          <w:sz w:val="28"/>
          <w:cs/>
        </w:rPr>
        <w:t>ภาสุรกุล</w:t>
      </w:r>
      <w:r w:rsidRPr="00A957A9">
        <w:rPr>
          <w:rFonts w:ascii="Angsana New" w:hAnsi="Angsana New"/>
          <w:spacing w:val="0"/>
          <w:sz w:val="28"/>
          <w:cs/>
        </w:rPr>
        <w:t>)</w:t>
      </w:r>
    </w:p>
    <w:p w14:paraId="461A349B" w14:textId="77777777" w:rsidR="00A26632" w:rsidRPr="00A957A9" w:rsidRDefault="00A26632" w:rsidP="00A26632">
      <w:pPr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>
        <w:rPr>
          <w:rFonts w:ascii="Angsana New" w:hAnsi="Angsana New"/>
          <w:spacing w:val="0"/>
          <w:sz w:val="28"/>
        </w:rPr>
        <w:t>5946</w:t>
      </w:r>
    </w:p>
    <w:p w14:paraId="7660F5BF" w14:textId="77777777" w:rsidR="00A26632" w:rsidRPr="00002A2C" w:rsidRDefault="00A26632" w:rsidP="00A26632">
      <w:pPr>
        <w:spacing w:before="24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002A2C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14:paraId="00C09F9F" w14:textId="5759E34E" w:rsidR="00A26632" w:rsidRDefault="00A26632" w:rsidP="00A26632">
      <w:pPr>
        <w:ind w:left="0"/>
        <w:jc w:val="left"/>
        <w:rPr>
          <w:rFonts w:ascii="Angsana New" w:hAnsi="Angsana New"/>
          <w:spacing w:val="0"/>
          <w:sz w:val="28"/>
        </w:rPr>
        <w:sectPr w:rsidR="00A26632" w:rsidSect="001327A0">
          <w:footerReference w:type="even" r:id="rId7"/>
          <w:footerReference w:type="default" r:id="rId8"/>
          <w:headerReference w:type="first" r:id="rId9"/>
          <w:footerReference w:type="first" r:id="rId10"/>
          <w:pgSz w:w="11906" w:h="16838" w:code="9"/>
          <w:pgMar w:top="990" w:right="1418" w:bottom="360" w:left="1701" w:header="567" w:footer="0" w:gutter="0"/>
          <w:pgNumType w:start="1"/>
          <w:cols w:space="720"/>
          <w:titlePg/>
          <w:docGrid w:linePitch="272"/>
        </w:sectPr>
      </w:pPr>
      <w:r w:rsidRPr="00002A2C">
        <w:rPr>
          <w:rFonts w:ascii="Angsana New" w:hAnsi="Angsana New"/>
          <w:spacing w:val="0"/>
          <w:sz w:val="28"/>
          <w:cs/>
        </w:rPr>
        <w:t>กรุงเทพฯ</w:t>
      </w:r>
      <w:r w:rsidRPr="00002A2C">
        <w:rPr>
          <w:rFonts w:ascii="Angsana New" w:hAnsi="Angsana New" w:hint="cs"/>
          <w:spacing w:val="0"/>
          <w:sz w:val="28"/>
          <w:cs/>
        </w:rPr>
        <w:t xml:space="preserve"> </w:t>
      </w:r>
      <w:r w:rsidRPr="00A84D4F">
        <w:rPr>
          <w:rFonts w:ascii="Angsana New" w:hAnsi="Angsana New" w:hint="cs"/>
          <w:spacing w:val="0"/>
          <w:sz w:val="28"/>
          <w:cs/>
        </w:rPr>
        <w:t>วันที่</w:t>
      </w:r>
      <w:r w:rsidRPr="00A84D4F">
        <w:rPr>
          <w:rFonts w:ascii="Angsana New" w:hAnsi="Angsana New"/>
          <w:spacing w:val="0"/>
          <w:sz w:val="28"/>
          <w:cs/>
        </w:rPr>
        <w:t xml:space="preserve"> </w:t>
      </w:r>
      <w:r w:rsidR="00A84D4F" w:rsidRPr="00A84D4F">
        <w:rPr>
          <w:rFonts w:ascii="Angsana New" w:hAnsi="Angsana New"/>
          <w:spacing w:val="0"/>
          <w:sz w:val="28"/>
        </w:rPr>
        <w:t>12</w:t>
      </w:r>
      <w:r w:rsidRPr="00A84D4F">
        <w:rPr>
          <w:rFonts w:ascii="Angsana New" w:hAnsi="Angsana New"/>
          <w:spacing w:val="0"/>
          <w:sz w:val="28"/>
        </w:rPr>
        <w:t xml:space="preserve"> </w:t>
      </w:r>
      <w:r w:rsidRPr="00A84D4F">
        <w:rPr>
          <w:rFonts w:ascii="Angsana New" w:hAnsi="Angsana New" w:hint="cs"/>
          <w:spacing w:val="0"/>
          <w:sz w:val="28"/>
          <w:cs/>
        </w:rPr>
        <w:t xml:space="preserve">พฤศจิกายน </w:t>
      </w:r>
      <w:r w:rsidRPr="00A84D4F">
        <w:rPr>
          <w:rFonts w:ascii="Angsana New" w:hAnsi="Angsana New"/>
          <w:spacing w:val="0"/>
          <w:sz w:val="28"/>
        </w:rPr>
        <w:t>2567</w:t>
      </w:r>
    </w:p>
    <w:p w14:paraId="1443A52F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0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1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2" w14:textId="77777777"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3" w14:textId="77777777" w:rsidR="009A37FC" w:rsidRDefault="009A37FC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14:paraId="1443A534" w14:textId="77777777" w:rsidR="00E45FF9" w:rsidRPr="007A34FF" w:rsidRDefault="00E45FF9" w:rsidP="00E45FF9">
      <w:pPr>
        <w:tabs>
          <w:tab w:val="left" w:pos="1335"/>
        </w:tabs>
        <w:ind w:left="0"/>
        <w:jc w:val="left"/>
        <w:rPr>
          <w:rFonts w:ascii="Angsana New" w:hAnsi="Angsana New"/>
          <w:sz w:val="28"/>
        </w:rPr>
      </w:pPr>
      <w:r>
        <w:rPr>
          <w:rFonts w:ascii="Angsana New" w:hAnsi="Angsana New"/>
          <w:spacing w:val="0"/>
          <w:sz w:val="28"/>
        </w:rPr>
        <w:tab/>
      </w:r>
    </w:p>
    <w:p w14:paraId="1443A535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6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7" w14:textId="77777777"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8" w14:textId="77777777"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9" w14:textId="77777777" w:rsidR="008D341D" w:rsidRDefault="008D341D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A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B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14:paraId="1443A53C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 xml:space="preserve">บริษัท </w:t>
      </w:r>
      <w:r w:rsidRPr="007A34FF">
        <w:rPr>
          <w:rStyle w:val="PageNumber"/>
          <w:rFonts w:ascii="Angsana New" w:hAnsi="Angsana New"/>
          <w:sz w:val="28"/>
          <w:cs/>
        </w:rPr>
        <w:t>ผลธัญญะ</w:t>
      </w:r>
      <w:r w:rsidRPr="007A34FF">
        <w:rPr>
          <w:rFonts w:ascii="Angsana New" w:hAnsi="Angsana New"/>
          <w:sz w:val="28"/>
          <w:cs/>
        </w:rPr>
        <w:t xml:space="preserve"> จำกัด (มหาชน) และบริษัทย่อย</w:t>
      </w:r>
    </w:p>
    <w:p w14:paraId="1443A53D" w14:textId="77777777" w:rsidR="00E45FF9" w:rsidRPr="007A34FF" w:rsidRDefault="001E2AFC" w:rsidP="00E45FF9">
      <w:pPr>
        <w:ind w:left="-284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งบการเงินระหว่างกาลและ</w:t>
      </w:r>
    </w:p>
    <w:p w14:paraId="1443A53E" w14:textId="77777777"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443A53F" w14:textId="6C2ACDEC" w:rsidR="00743034" w:rsidRPr="009D7B36" w:rsidRDefault="00743034" w:rsidP="00743034">
      <w:pPr>
        <w:ind w:left="0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สำหรับงวดสามเดือน</w:t>
      </w:r>
      <w:r w:rsidR="000332C6">
        <w:rPr>
          <w:rFonts w:ascii="Angsana New" w:hAnsi="Angsana New" w:hint="cs"/>
          <w:sz w:val="28"/>
          <w:cs/>
        </w:rPr>
        <w:t>และเก้า</w:t>
      </w:r>
      <w:r>
        <w:rPr>
          <w:rFonts w:ascii="Angsana New" w:hAnsi="Angsana New" w:hint="cs"/>
          <w:sz w:val="28"/>
          <w:cs/>
        </w:rPr>
        <w:t>เดือน</w:t>
      </w:r>
      <w:r w:rsidRPr="009D7B36">
        <w:rPr>
          <w:rFonts w:ascii="Angsana New" w:hAnsi="Angsana New"/>
          <w:sz w:val="28"/>
          <w:cs/>
        </w:rPr>
        <w:t xml:space="preserve">สิ้นสุดวันที่ </w:t>
      </w:r>
      <w:r w:rsidRPr="000506BD">
        <w:rPr>
          <w:rFonts w:ascii="Angsana New" w:eastAsia="SimSun" w:hAnsi="Angsana New"/>
          <w:sz w:val="28"/>
        </w:rPr>
        <w:t xml:space="preserve">30 </w:t>
      </w:r>
      <w:r w:rsidR="000332C6">
        <w:rPr>
          <w:rFonts w:ascii="Angsana New" w:eastAsia="SimSun" w:hAnsi="Angsana New" w:hint="cs"/>
          <w:sz w:val="28"/>
          <w:cs/>
        </w:rPr>
        <w:t>กันยายน</w:t>
      </w:r>
      <w:r>
        <w:rPr>
          <w:rFonts w:ascii="Angsana New" w:eastAsia="SimSun" w:hAnsi="Angsana New" w:hint="cs"/>
          <w:sz w:val="28"/>
          <w:cs/>
        </w:rPr>
        <w:t xml:space="preserve"> </w:t>
      </w:r>
      <w:r w:rsidR="00395257">
        <w:rPr>
          <w:rFonts w:ascii="Angsana New" w:hAnsi="Angsana New"/>
          <w:sz w:val="28"/>
        </w:rPr>
        <w:t>256</w:t>
      </w:r>
      <w:r w:rsidR="0026604F">
        <w:rPr>
          <w:rFonts w:ascii="Angsana New" w:hAnsi="Angsana New"/>
          <w:sz w:val="28"/>
        </w:rPr>
        <w:t>7</w:t>
      </w:r>
    </w:p>
    <w:p w14:paraId="1443A540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1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2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3" w14:textId="77777777" w:rsidR="00E45FF9" w:rsidRPr="000332C6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4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5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6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7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8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9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A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B" w14:textId="77777777"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14:paraId="1443A54C" w14:textId="77777777" w:rsidR="00E45FF9" w:rsidRPr="00993121" w:rsidRDefault="00E45FF9" w:rsidP="007D1951">
      <w:pPr>
        <w:ind w:left="0"/>
        <w:jc w:val="left"/>
        <w:rPr>
          <w:rFonts w:ascii="Angsana New" w:hAnsi="Angsana New"/>
          <w:sz w:val="28"/>
        </w:rPr>
      </w:pPr>
      <w:bookmarkStart w:id="0" w:name="_GoBack"/>
      <w:bookmarkEnd w:id="0"/>
    </w:p>
    <w:sectPr w:rsidR="00E45FF9" w:rsidRPr="00993121" w:rsidSect="00E45FF9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70" w:right="1418" w:bottom="1418" w:left="1701" w:header="426" w:footer="96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2BC96" w14:textId="77777777" w:rsidR="00ED0B93" w:rsidRDefault="00ED0B93">
      <w:r>
        <w:separator/>
      </w:r>
    </w:p>
  </w:endnote>
  <w:endnote w:type="continuationSeparator" w:id="0">
    <w:p w14:paraId="048899C0" w14:textId="77777777" w:rsidR="00ED0B93" w:rsidRDefault="00ED0B93">
      <w:r>
        <w:continuationSeparator/>
      </w:r>
    </w:p>
  </w:endnote>
  <w:endnote w:type="continuationNotice" w:id="1">
    <w:p w14:paraId="3145EDC0" w14:textId="77777777" w:rsidR="00ED0B93" w:rsidRDefault="00ED0B9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8345B" w14:textId="77777777" w:rsidR="00A26632" w:rsidRDefault="00A266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14:paraId="4DBD7D99" w14:textId="77777777" w:rsidR="00A26632" w:rsidRDefault="00A266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C87AA" w14:textId="77777777" w:rsidR="00A26632" w:rsidRPr="00E45FF9" w:rsidRDefault="00A26632" w:rsidP="00E45FF9">
    <w:pPr>
      <w:pStyle w:val="Footer"/>
      <w:jc w:val="right"/>
      <w:rPr>
        <w:sz w:val="28"/>
        <w:szCs w:val="28"/>
        <w:lang w:val="en-US"/>
      </w:rPr>
    </w:pPr>
    <w:r w:rsidRPr="00E45FF9">
      <w:rPr>
        <w:sz w:val="28"/>
        <w:szCs w:val="28"/>
      </w:rPr>
      <w:fldChar w:fldCharType="begin"/>
    </w:r>
    <w:r w:rsidRPr="00E45FF9">
      <w:rPr>
        <w:sz w:val="28"/>
        <w:szCs w:val="28"/>
      </w:rPr>
      <w:instrText xml:space="preserve"> PAGE   \* MERGEFORMAT </w:instrText>
    </w:r>
    <w:r w:rsidRPr="00E45FF9">
      <w:rPr>
        <w:sz w:val="28"/>
        <w:szCs w:val="28"/>
      </w:rPr>
      <w:fldChar w:fldCharType="separate"/>
    </w:r>
    <w:r w:rsidR="00C25064">
      <w:rPr>
        <w:noProof/>
        <w:sz w:val="28"/>
        <w:szCs w:val="28"/>
      </w:rPr>
      <w:t>2</w:t>
    </w:r>
    <w:r w:rsidRPr="00E45FF9"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F923C0" w14:textId="49E252FD" w:rsidR="00A26632" w:rsidRPr="00E45FF9" w:rsidRDefault="00A26632" w:rsidP="00E45FF9">
    <w:pPr>
      <w:pStyle w:val="Footer"/>
      <w:jc w:val="right"/>
      <w:rPr>
        <w:sz w:val="28"/>
        <w:szCs w:val="28"/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3A553" w14:textId="77777777" w:rsidR="00C56448" w:rsidRDefault="00C564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14:paraId="1443A554" w14:textId="77777777" w:rsidR="00C56448" w:rsidRDefault="00C56448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3A555" w14:textId="77777777"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  <w:r w:rsidRPr="00E45FF9">
      <w:rPr>
        <w:sz w:val="28"/>
        <w:szCs w:val="28"/>
      </w:rPr>
      <w:fldChar w:fldCharType="begin"/>
    </w:r>
    <w:r w:rsidRPr="00E45FF9">
      <w:rPr>
        <w:sz w:val="28"/>
        <w:szCs w:val="28"/>
      </w:rPr>
      <w:instrText xml:space="preserve"> PAGE   \* MERGEFORMAT </w:instrText>
    </w:r>
    <w:r w:rsidRPr="00E45FF9">
      <w:rPr>
        <w:sz w:val="28"/>
        <w:szCs w:val="28"/>
      </w:rPr>
      <w:fldChar w:fldCharType="separate"/>
    </w:r>
    <w:r w:rsidR="001327A0">
      <w:rPr>
        <w:noProof/>
        <w:sz w:val="28"/>
        <w:szCs w:val="28"/>
      </w:rPr>
      <w:t>2</w:t>
    </w:r>
    <w:r w:rsidRPr="00E45FF9">
      <w:rPr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3A557" w14:textId="77777777"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F4FF0" w14:textId="77777777" w:rsidR="00ED0B93" w:rsidRDefault="00ED0B93">
      <w:r>
        <w:separator/>
      </w:r>
    </w:p>
  </w:footnote>
  <w:footnote w:type="continuationSeparator" w:id="0">
    <w:p w14:paraId="0C756453" w14:textId="77777777" w:rsidR="00ED0B93" w:rsidRDefault="00ED0B93">
      <w:r>
        <w:continuationSeparator/>
      </w:r>
    </w:p>
  </w:footnote>
  <w:footnote w:type="continuationNotice" w:id="1">
    <w:p w14:paraId="3DA06B5A" w14:textId="77777777" w:rsidR="00ED0B93" w:rsidRDefault="00ED0B9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3D29D7" w14:textId="3F825976" w:rsidR="00A26632" w:rsidRDefault="00A26632" w:rsidP="00C25064">
    <w:pPr>
      <w:pStyle w:val="Header"/>
      <w:tabs>
        <w:tab w:val="clear" w:pos="4320"/>
        <w:tab w:val="clear" w:pos="8640"/>
        <w:tab w:val="left" w:pos="7980"/>
        <w:tab w:val="right" w:pos="8787"/>
      </w:tabs>
    </w:pPr>
    <w:r>
      <w:tab/>
    </w:r>
    <w:r w:rsidR="00C25064"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3A556" w14:textId="4C0A900E" w:rsidR="00C56448" w:rsidRDefault="00C56448" w:rsidP="00696571">
    <w:pPr>
      <w:pStyle w:val="Header"/>
      <w:tabs>
        <w:tab w:val="clear" w:pos="4320"/>
        <w:tab w:val="clear" w:pos="8640"/>
        <w:tab w:val="left" w:pos="798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M0NDCzNLYwMjUxMjZS0lEKTi0uzszPAykwrAUAqqDhySwAAAA="/>
  </w:docVars>
  <w:rsids>
    <w:rsidRoot w:val="009F3DD4"/>
    <w:rsid w:val="000010D4"/>
    <w:rsid w:val="0000600D"/>
    <w:rsid w:val="000239AC"/>
    <w:rsid w:val="00026FF4"/>
    <w:rsid w:val="000305E0"/>
    <w:rsid w:val="000332C6"/>
    <w:rsid w:val="00033360"/>
    <w:rsid w:val="00034EA5"/>
    <w:rsid w:val="00037B4C"/>
    <w:rsid w:val="00040BD8"/>
    <w:rsid w:val="00040EA2"/>
    <w:rsid w:val="00050F80"/>
    <w:rsid w:val="000516CE"/>
    <w:rsid w:val="0005536D"/>
    <w:rsid w:val="00055EF4"/>
    <w:rsid w:val="0005746E"/>
    <w:rsid w:val="000605BE"/>
    <w:rsid w:val="0006103B"/>
    <w:rsid w:val="000624F7"/>
    <w:rsid w:val="00062C48"/>
    <w:rsid w:val="00065FD2"/>
    <w:rsid w:val="0007225B"/>
    <w:rsid w:val="00075A5C"/>
    <w:rsid w:val="00077F8C"/>
    <w:rsid w:val="00080AE0"/>
    <w:rsid w:val="00081D75"/>
    <w:rsid w:val="000825C3"/>
    <w:rsid w:val="0008532E"/>
    <w:rsid w:val="00090412"/>
    <w:rsid w:val="000A4B08"/>
    <w:rsid w:val="000C1EE9"/>
    <w:rsid w:val="000C6BAB"/>
    <w:rsid w:val="000E2E21"/>
    <w:rsid w:val="000F2546"/>
    <w:rsid w:val="000F410B"/>
    <w:rsid w:val="000F4DD8"/>
    <w:rsid w:val="000F600C"/>
    <w:rsid w:val="000F7EEF"/>
    <w:rsid w:val="001026D7"/>
    <w:rsid w:val="00107819"/>
    <w:rsid w:val="00116C0A"/>
    <w:rsid w:val="001272DA"/>
    <w:rsid w:val="001327A0"/>
    <w:rsid w:val="00132804"/>
    <w:rsid w:val="0015078B"/>
    <w:rsid w:val="001578E1"/>
    <w:rsid w:val="00170F10"/>
    <w:rsid w:val="00172511"/>
    <w:rsid w:val="00182A3C"/>
    <w:rsid w:val="00192D93"/>
    <w:rsid w:val="001A6A5F"/>
    <w:rsid w:val="001B3730"/>
    <w:rsid w:val="001E2AFC"/>
    <w:rsid w:val="001E3290"/>
    <w:rsid w:val="00203D8E"/>
    <w:rsid w:val="00206C27"/>
    <w:rsid w:val="00212716"/>
    <w:rsid w:val="00221414"/>
    <w:rsid w:val="00222262"/>
    <w:rsid w:val="0023042A"/>
    <w:rsid w:val="00230B6D"/>
    <w:rsid w:val="0023145B"/>
    <w:rsid w:val="00232090"/>
    <w:rsid w:val="00236332"/>
    <w:rsid w:val="00254A03"/>
    <w:rsid w:val="00257CF0"/>
    <w:rsid w:val="0026604F"/>
    <w:rsid w:val="0026778E"/>
    <w:rsid w:val="00270E7D"/>
    <w:rsid w:val="002777AD"/>
    <w:rsid w:val="002842A4"/>
    <w:rsid w:val="002907D1"/>
    <w:rsid w:val="002B075F"/>
    <w:rsid w:val="002B25B7"/>
    <w:rsid w:val="002B5699"/>
    <w:rsid w:val="002C34B3"/>
    <w:rsid w:val="002E6759"/>
    <w:rsid w:val="003008EE"/>
    <w:rsid w:val="0030368E"/>
    <w:rsid w:val="00304A27"/>
    <w:rsid w:val="00304B55"/>
    <w:rsid w:val="003112B5"/>
    <w:rsid w:val="003159C8"/>
    <w:rsid w:val="00316F82"/>
    <w:rsid w:val="003267BE"/>
    <w:rsid w:val="00330EDE"/>
    <w:rsid w:val="00336DDC"/>
    <w:rsid w:val="00345AB1"/>
    <w:rsid w:val="0035021D"/>
    <w:rsid w:val="00354B0D"/>
    <w:rsid w:val="0037305B"/>
    <w:rsid w:val="003748CD"/>
    <w:rsid w:val="00394AB9"/>
    <w:rsid w:val="00395257"/>
    <w:rsid w:val="003A0700"/>
    <w:rsid w:val="003B3F59"/>
    <w:rsid w:val="003D0EAD"/>
    <w:rsid w:val="003D4935"/>
    <w:rsid w:val="003F7661"/>
    <w:rsid w:val="00400D0D"/>
    <w:rsid w:val="00407428"/>
    <w:rsid w:val="00422755"/>
    <w:rsid w:val="00432103"/>
    <w:rsid w:val="00442744"/>
    <w:rsid w:val="00443783"/>
    <w:rsid w:val="004642DE"/>
    <w:rsid w:val="00470073"/>
    <w:rsid w:val="0047639E"/>
    <w:rsid w:val="004815DB"/>
    <w:rsid w:val="004901DB"/>
    <w:rsid w:val="004971ED"/>
    <w:rsid w:val="004A30DA"/>
    <w:rsid w:val="004C130D"/>
    <w:rsid w:val="004C26E9"/>
    <w:rsid w:val="004F5FCE"/>
    <w:rsid w:val="004F72B1"/>
    <w:rsid w:val="00500239"/>
    <w:rsid w:val="00503320"/>
    <w:rsid w:val="0051077E"/>
    <w:rsid w:val="0051231D"/>
    <w:rsid w:val="00514654"/>
    <w:rsid w:val="00522696"/>
    <w:rsid w:val="00550024"/>
    <w:rsid w:val="00552297"/>
    <w:rsid w:val="00552F64"/>
    <w:rsid w:val="00555A01"/>
    <w:rsid w:val="005616A8"/>
    <w:rsid w:val="00561AAB"/>
    <w:rsid w:val="00573A59"/>
    <w:rsid w:val="005758B3"/>
    <w:rsid w:val="005778F7"/>
    <w:rsid w:val="00593274"/>
    <w:rsid w:val="005A1E61"/>
    <w:rsid w:val="005A4292"/>
    <w:rsid w:val="005B264A"/>
    <w:rsid w:val="005B39FE"/>
    <w:rsid w:val="005B57AA"/>
    <w:rsid w:val="005C5C9E"/>
    <w:rsid w:val="005C78E1"/>
    <w:rsid w:val="005D6A00"/>
    <w:rsid w:val="005E2754"/>
    <w:rsid w:val="005E4004"/>
    <w:rsid w:val="005E7DC5"/>
    <w:rsid w:val="005F08AC"/>
    <w:rsid w:val="005F5AB4"/>
    <w:rsid w:val="00600CD8"/>
    <w:rsid w:val="006012A2"/>
    <w:rsid w:val="00601D03"/>
    <w:rsid w:val="0062011C"/>
    <w:rsid w:val="0062212B"/>
    <w:rsid w:val="00624543"/>
    <w:rsid w:val="00630B43"/>
    <w:rsid w:val="00633604"/>
    <w:rsid w:val="00636CE8"/>
    <w:rsid w:val="00646BAE"/>
    <w:rsid w:val="0065079F"/>
    <w:rsid w:val="0065287A"/>
    <w:rsid w:val="006532CE"/>
    <w:rsid w:val="006605A8"/>
    <w:rsid w:val="00666270"/>
    <w:rsid w:val="0066789F"/>
    <w:rsid w:val="00667E0E"/>
    <w:rsid w:val="00680F2B"/>
    <w:rsid w:val="00684053"/>
    <w:rsid w:val="006940BD"/>
    <w:rsid w:val="00695E44"/>
    <w:rsid w:val="00696571"/>
    <w:rsid w:val="006A03A5"/>
    <w:rsid w:val="006A624C"/>
    <w:rsid w:val="006B167D"/>
    <w:rsid w:val="006B3FA6"/>
    <w:rsid w:val="006C0F7E"/>
    <w:rsid w:val="006C69B0"/>
    <w:rsid w:val="006D0602"/>
    <w:rsid w:val="006E322E"/>
    <w:rsid w:val="0070298A"/>
    <w:rsid w:val="007062B5"/>
    <w:rsid w:val="007124E5"/>
    <w:rsid w:val="0071428F"/>
    <w:rsid w:val="00715900"/>
    <w:rsid w:val="007160C3"/>
    <w:rsid w:val="00724665"/>
    <w:rsid w:val="00726574"/>
    <w:rsid w:val="00732CFE"/>
    <w:rsid w:val="00736F0B"/>
    <w:rsid w:val="00743034"/>
    <w:rsid w:val="00743AE4"/>
    <w:rsid w:val="00743C37"/>
    <w:rsid w:val="00751DD1"/>
    <w:rsid w:val="0077072B"/>
    <w:rsid w:val="00770D2A"/>
    <w:rsid w:val="00784468"/>
    <w:rsid w:val="007954B2"/>
    <w:rsid w:val="00797BD8"/>
    <w:rsid w:val="007A1080"/>
    <w:rsid w:val="007A1103"/>
    <w:rsid w:val="007A1BFE"/>
    <w:rsid w:val="007A34FF"/>
    <w:rsid w:val="007A6CAD"/>
    <w:rsid w:val="007B20E8"/>
    <w:rsid w:val="007B246C"/>
    <w:rsid w:val="007B26FF"/>
    <w:rsid w:val="007B65A5"/>
    <w:rsid w:val="007C0116"/>
    <w:rsid w:val="007C2EDE"/>
    <w:rsid w:val="007D00C7"/>
    <w:rsid w:val="007D1951"/>
    <w:rsid w:val="007F6F49"/>
    <w:rsid w:val="00801B8F"/>
    <w:rsid w:val="00802620"/>
    <w:rsid w:val="00803B12"/>
    <w:rsid w:val="0080465C"/>
    <w:rsid w:val="00810EF3"/>
    <w:rsid w:val="00811C9E"/>
    <w:rsid w:val="0081597A"/>
    <w:rsid w:val="00833529"/>
    <w:rsid w:val="008336FB"/>
    <w:rsid w:val="00834F24"/>
    <w:rsid w:val="0084153F"/>
    <w:rsid w:val="008434FD"/>
    <w:rsid w:val="0085061A"/>
    <w:rsid w:val="00863818"/>
    <w:rsid w:val="00872192"/>
    <w:rsid w:val="00873389"/>
    <w:rsid w:val="008737FF"/>
    <w:rsid w:val="0087566E"/>
    <w:rsid w:val="00875D6C"/>
    <w:rsid w:val="00881820"/>
    <w:rsid w:val="008920C9"/>
    <w:rsid w:val="00893F3A"/>
    <w:rsid w:val="008956B6"/>
    <w:rsid w:val="008A4070"/>
    <w:rsid w:val="008A624B"/>
    <w:rsid w:val="008B07D9"/>
    <w:rsid w:val="008B5623"/>
    <w:rsid w:val="008C408C"/>
    <w:rsid w:val="008C7F28"/>
    <w:rsid w:val="008D2A8F"/>
    <w:rsid w:val="008D3238"/>
    <w:rsid w:val="008D341D"/>
    <w:rsid w:val="008D65F6"/>
    <w:rsid w:val="008E0A09"/>
    <w:rsid w:val="008E78EE"/>
    <w:rsid w:val="008F3727"/>
    <w:rsid w:val="00903603"/>
    <w:rsid w:val="00910AE7"/>
    <w:rsid w:val="00920ABF"/>
    <w:rsid w:val="00921D46"/>
    <w:rsid w:val="0092217B"/>
    <w:rsid w:val="0092235C"/>
    <w:rsid w:val="00945C65"/>
    <w:rsid w:val="00946E13"/>
    <w:rsid w:val="009560A6"/>
    <w:rsid w:val="009718CA"/>
    <w:rsid w:val="009824F9"/>
    <w:rsid w:val="00982909"/>
    <w:rsid w:val="0098508F"/>
    <w:rsid w:val="00993121"/>
    <w:rsid w:val="0099557C"/>
    <w:rsid w:val="009973A5"/>
    <w:rsid w:val="009A37FC"/>
    <w:rsid w:val="009B7B72"/>
    <w:rsid w:val="009C25D3"/>
    <w:rsid w:val="009D0F5F"/>
    <w:rsid w:val="009D3CCC"/>
    <w:rsid w:val="009E68F4"/>
    <w:rsid w:val="009F0539"/>
    <w:rsid w:val="009F0679"/>
    <w:rsid w:val="009F3DD4"/>
    <w:rsid w:val="00A12A53"/>
    <w:rsid w:val="00A16A0D"/>
    <w:rsid w:val="00A26632"/>
    <w:rsid w:val="00A340F8"/>
    <w:rsid w:val="00A34FF3"/>
    <w:rsid w:val="00A4106D"/>
    <w:rsid w:val="00A4139A"/>
    <w:rsid w:val="00A44F0D"/>
    <w:rsid w:val="00A4705E"/>
    <w:rsid w:val="00A526F8"/>
    <w:rsid w:val="00A536FC"/>
    <w:rsid w:val="00A54049"/>
    <w:rsid w:val="00A54329"/>
    <w:rsid w:val="00A61156"/>
    <w:rsid w:val="00A649DF"/>
    <w:rsid w:val="00A65528"/>
    <w:rsid w:val="00A84D4F"/>
    <w:rsid w:val="00A85DB5"/>
    <w:rsid w:val="00A957A9"/>
    <w:rsid w:val="00AA5D13"/>
    <w:rsid w:val="00AB2238"/>
    <w:rsid w:val="00AB6168"/>
    <w:rsid w:val="00AB6B0A"/>
    <w:rsid w:val="00AB6B9C"/>
    <w:rsid w:val="00AC7B08"/>
    <w:rsid w:val="00AD78E8"/>
    <w:rsid w:val="00AF5412"/>
    <w:rsid w:val="00AF6B11"/>
    <w:rsid w:val="00B02E98"/>
    <w:rsid w:val="00B129C9"/>
    <w:rsid w:val="00B12E9C"/>
    <w:rsid w:val="00B14017"/>
    <w:rsid w:val="00B23E1A"/>
    <w:rsid w:val="00B3382F"/>
    <w:rsid w:val="00B40903"/>
    <w:rsid w:val="00B437C6"/>
    <w:rsid w:val="00B50F6F"/>
    <w:rsid w:val="00B57397"/>
    <w:rsid w:val="00B61E4D"/>
    <w:rsid w:val="00B62C41"/>
    <w:rsid w:val="00B64A8F"/>
    <w:rsid w:val="00B651EB"/>
    <w:rsid w:val="00B71CB8"/>
    <w:rsid w:val="00B81398"/>
    <w:rsid w:val="00B82C10"/>
    <w:rsid w:val="00B90F37"/>
    <w:rsid w:val="00B927C8"/>
    <w:rsid w:val="00B935EB"/>
    <w:rsid w:val="00B96F2E"/>
    <w:rsid w:val="00BA1E58"/>
    <w:rsid w:val="00BA6F4B"/>
    <w:rsid w:val="00BB2B8D"/>
    <w:rsid w:val="00BB2D5C"/>
    <w:rsid w:val="00BB37E4"/>
    <w:rsid w:val="00BB4EDC"/>
    <w:rsid w:val="00BD0F9B"/>
    <w:rsid w:val="00BD5B59"/>
    <w:rsid w:val="00BE586D"/>
    <w:rsid w:val="00BE700A"/>
    <w:rsid w:val="00BF5263"/>
    <w:rsid w:val="00BF579F"/>
    <w:rsid w:val="00BF59E0"/>
    <w:rsid w:val="00BF6E39"/>
    <w:rsid w:val="00C06803"/>
    <w:rsid w:val="00C10107"/>
    <w:rsid w:val="00C101B6"/>
    <w:rsid w:val="00C17485"/>
    <w:rsid w:val="00C25064"/>
    <w:rsid w:val="00C30709"/>
    <w:rsid w:val="00C37030"/>
    <w:rsid w:val="00C41085"/>
    <w:rsid w:val="00C43575"/>
    <w:rsid w:val="00C51CA6"/>
    <w:rsid w:val="00C55EA9"/>
    <w:rsid w:val="00C56448"/>
    <w:rsid w:val="00C6048F"/>
    <w:rsid w:val="00C60519"/>
    <w:rsid w:val="00C62601"/>
    <w:rsid w:val="00C640F4"/>
    <w:rsid w:val="00C67882"/>
    <w:rsid w:val="00C76749"/>
    <w:rsid w:val="00C8120D"/>
    <w:rsid w:val="00C93700"/>
    <w:rsid w:val="00C97323"/>
    <w:rsid w:val="00CA2354"/>
    <w:rsid w:val="00CA7D17"/>
    <w:rsid w:val="00CB0B75"/>
    <w:rsid w:val="00CD0198"/>
    <w:rsid w:val="00CD0588"/>
    <w:rsid w:val="00CD4B74"/>
    <w:rsid w:val="00CE3F68"/>
    <w:rsid w:val="00CF3B75"/>
    <w:rsid w:val="00CF3CB6"/>
    <w:rsid w:val="00D07DC5"/>
    <w:rsid w:val="00D145F5"/>
    <w:rsid w:val="00D16C32"/>
    <w:rsid w:val="00D21D24"/>
    <w:rsid w:val="00D24D30"/>
    <w:rsid w:val="00D31F69"/>
    <w:rsid w:val="00D41590"/>
    <w:rsid w:val="00D46F0D"/>
    <w:rsid w:val="00D507BC"/>
    <w:rsid w:val="00D547D2"/>
    <w:rsid w:val="00D55ADB"/>
    <w:rsid w:val="00D61D07"/>
    <w:rsid w:val="00D61F15"/>
    <w:rsid w:val="00D629C4"/>
    <w:rsid w:val="00D662E6"/>
    <w:rsid w:val="00D767F9"/>
    <w:rsid w:val="00D83762"/>
    <w:rsid w:val="00D840F8"/>
    <w:rsid w:val="00D842FB"/>
    <w:rsid w:val="00DA5085"/>
    <w:rsid w:val="00DB5EF7"/>
    <w:rsid w:val="00DC63FD"/>
    <w:rsid w:val="00DC6F43"/>
    <w:rsid w:val="00DC7B29"/>
    <w:rsid w:val="00DD1904"/>
    <w:rsid w:val="00DD1969"/>
    <w:rsid w:val="00DD7A95"/>
    <w:rsid w:val="00DF1F2D"/>
    <w:rsid w:val="00DF5207"/>
    <w:rsid w:val="00DF6C21"/>
    <w:rsid w:val="00DF7BF4"/>
    <w:rsid w:val="00DF7C69"/>
    <w:rsid w:val="00E1532D"/>
    <w:rsid w:val="00E15FD4"/>
    <w:rsid w:val="00E16126"/>
    <w:rsid w:val="00E21BA5"/>
    <w:rsid w:val="00E227B8"/>
    <w:rsid w:val="00E33416"/>
    <w:rsid w:val="00E44ABC"/>
    <w:rsid w:val="00E45FF9"/>
    <w:rsid w:val="00E4679E"/>
    <w:rsid w:val="00E51FE2"/>
    <w:rsid w:val="00E560EB"/>
    <w:rsid w:val="00E7302D"/>
    <w:rsid w:val="00E7303B"/>
    <w:rsid w:val="00E84734"/>
    <w:rsid w:val="00E857E6"/>
    <w:rsid w:val="00E93354"/>
    <w:rsid w:val="00E93F67"/>
    <w:rsid w:val="00EA2BB2"/>
    <w:rsid w:val="00EA54BF"/>
    <w:rsid w:val="00EB1E77"/>
    <w:rsid w:val="00EB5711"/>
    <w:rsid w:val="00EC09E4"/>
    <w:rsid w:val="00EC130D"/>
    <w:rsid w:val="00EC17CF"/>
    <w:rsid w:val="00EC2FC2"/>
    <w:rsid w:val="00ED0557"/>
    <w:rsid w:val="00ED0AEA"/>
    <w:rsid w:val="00ED0B93"/>
    <w:rsid w:val="00EF030C"/>
    <w:rsid w:val="00EF11A0"/>
    <w:rsid w:val="00EF6C8C"/>
    <w:rsid w:val="00F20A05"/>
    <w:rsid w:val="00F237DD"/>
    <w:rsid w:val="00F32D2D"/>
    <w:rsid w:val="00F418E4"/>
    <w:rsid w:val="00F43C4B"/>
    <w:rsid w:val="00F50A63"/>
    <w:rsid w:val="00F610DF"/>
    <w:rsid w:val="00F6453E"/>
    <w:rsid w:val="00F66179"/>
    <w:rsid w:val="00F67753"/>
    <w:rsid w:val="00F72B8D"/>
    <w:rsid w:val="00F81E07"/>
    <w:rsid w:val="00F96E80"/>
    <w:rsid w:val="00FB1A1C"/>
    <w:rsid w:val="00FB36E5"/>
    <w:rsid w:val="00FD2EFC"/>
    <w:rsid w:val="00FD3A64"/>
    <w:rsid w:val="00FD7B64"/>
    <w:rsid w:val="00FF125A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43A51E"/>
  <w15:chartTrackingRefBased/>
  <w15:docId w15:val="{BAACF80D-6ECC-4035-884B-BF2C1AA20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29"/>
    <w:pPr>
      <w:spacing w:line="0" w:lineRule="atLeast"/>
      <w:ind w:left="835"/>
      <w:jc w:val="right"/>
    </w:pPr>
    <w:rPr>
      <w:rFonts w:ascii="Arial" w:hAnsi="Arial"/>
      <w:spacing w:val="-5"/>
      <w:szCs w:val="28"/>
      <w:lang w:eastAsia="en-US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  <w:lang w:val="x-none" w:eastAsia="x-none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  <w:rPr>
      <w:lang w:val="x-none" w:eastAsia="x-none"/>
    </w:r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uiPriority w:val="99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szCs w:val="23"/>
      <w:lang w:val="x-none" w:eastAsia="x-none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rsid w:val="00A54329"/>
    <w:rPr>
      <w:color w:val="800080"/>
      <w:u w:val="single"/>
    </w:rPr>
  </w:style>
  <w:style w:type="character" w:styleId="FootnoteReference">
    <w:name w:val="footnote reference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rsid w:val="00A54329"/>
    <w:rPr>
      <w:i/>
      <w:iCs/>
    </w:rPr>
  </w:style>
  <w:style w:type="character" w:styleId="HTMLCode">
    <w:name w:val="HTML Code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rsid w:val="00A54329"/>
    <w:rPr>
      <w:i/>
      <w:iCs/>
    </w:rPr>
  </w:style>
  <w:style w:type="character" w:styleId="HTMLKeyboard">
    <w:name w:val="HTML Keyboard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rsid w:val="00A54329"/>
    <w:rPr>
      <w:rFonts w:ascii="Courier New" w:hAnsi="Courier New"/>
    </w:rPr>
  </w:style>
  <w:style w:type="character" w:styleId="HTMLTypewriter">
    <w:name w:val="HTML Typewriter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rsid w:val="00A54329"/>
    <w:rPr>
      <w:i/>
      <w:iCs/>
    </w:rPr>
  </w:style>
  <w:style w:type="character" w:styleId="Hyperlink">
    <w:name w:val="Hyperlink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0" w:lineRule="atLeast"/>
      <w:ind w:left="835"/>
      <w:jc w:val="right"/>
    </w:pPr>
    <w:rPr>
      <w:rFonts w:ascii="Courier New" w:hAnsi="Courier New"/>
      <w:spacing w:val="-5"/>
      <w:szCs w:val="23"/>
      <w:lang w:eastAsia="en-US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 w:eastAsia="x-none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23</TotalTime>
  <Pages>2</Pages>
  <Words>322</Words>
  <Characters>1836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2154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subject/>
  <dc:creator>Worakarn Chumnankij</dc:creator>
  <cp:keywords/>
  <cp:lastModifiedBy>natcha Boongalaya</cp:lastModifiedBy>
  <cp:revision>15</cp:revision>
  <cp:lastPrinted>2024-10-31T09:11:00Z</cp:lastPrinted>
  <dcterms:created xsi:type="dcterms:W3CDTF">2023-10-27T20:08:00Z</dcterms:created>
  <dcterms:modified xsi:type="dcterms:W3CDTF">2024-11-06T07:05:00Z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UseDefaultLanguage">
    <vt:bool>true</vt:bool>
  </op:property>
  <op:property fmtid="{D5CDD505-2E9C-101B-9397-08002B2CF9AE}" pid="3" name="LCID">
    <vt:i4>1054</vt:i4>
  </op:property>
  <op:property fmtid="{D5CDD505-2E9C-101B-9397-08002B2CF9AE}" pid="4" name="Version">
    <vt:i4>20</vt:i4>
  </op:property>
  <op:property fmtid="{D5CDD505-2E9C-101B-9397-08002B2CF9AE}" pid="5" name="tabName">
    <vt:lpwstr>FS for set</vt:lpwstr>
  </op:property>
  <op:property fmtid="{D5CDD505-2E9C-101B-9397-08002B2CF9AE}" pid="6" name="tabIndex">
    <vt:lpwstr>Z1200</vt:lpwstr>
  </op:property>
  <op:property fmtid="{D5CDD505-2E9C-101B-9397-08002B2CF9AE}" pid="7" name="workpaperIndex">
    <vt:lpwstr/>
  </op:property>
</op:Properties>
</file>