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86879" w14:textId="1C3729F4" w:rsidR="000300EB" w:rsidRPr="00184215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184215">
        <w:rPr>
          <w:rFonts w:ascii="Angsana New" w:hAnsi="Angsana New"/>
          <w:b/>
          <w:bCs/>
          <w:sz w:val="52"/>
          <w:szCs w:val="52"/>
          <w:cs/>
        </w:rPr>
        <w:t>บริษัท ทางยกระดับดอนเมือง จำกัด (มหาชน)</w:t>
      </w:r>
      <w:r w:rsidRPr="00184215">
        <w:rPr>
          <w:rFonts w:ascii="Angsana New" w:hAnsi="Angsana New"/>
          <w:b/>
          <w:bCs/>
          <w:sz w:val="52"/>
          <w:szCs w:val="52"/>
        </w:rPr>
        <w:t xml:space="preserve"> </w:t>
      </w:r>
      <w:r w:rsidR="00A25E17" w:rsidRPr="00A25E17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78CCA51" w14:textId="77777777" w:rsidR="000300EB" w:rsidRPr="00184215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92325EE" w14:textId="52B76DE8" w:rsidR="00EB51F6" w:rsidRDefault="00EB51F6" w:rsidP="00320ECC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งบการเงินระหว่างกาลแบบย่อ</w:t>
      </w:r>
    </w:p>
    <w:p w14:paraId="2F3A4F88" w14:textId="2A5A71F2" w:rsidR="00FC6BDF" w:rsidRPr="00184215" w:rsidRDefault="00C331F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 w:hint="cs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</w:t>
      </w:r>
      <w:r w:rsidR="000D04DE">
        <w:rPr>
          <w:rFonts w:ascii="Angsana New" w:hAnsi="Angsana New" w:hint="cs"/>
          <w:sz w:val="32"/>
          <w:szCs w:val="32"/>
          <w:cs/>
        </w:rPr>
        <w:t>และ</w:t>
      </w:r>
      <w:r w:rsidR="004D69EB">
        <w:rPr>
          <w:rFonts w:ascii="Angsana New" w:hAnsi="Angsana New" w:hint="cs"/>
          <w:sz w:val="32"/>
          <w:szCs w:val="32"/>
          <w:cs/>
        </w:rPr>
        <w:t>เ</w:t>
      </w:r>
      <w:r w:rsidR="000D04DE">
        <w:rPr>
          <w:rFonts w:ascii="Angsana New" w:hAnsi="Angsana New" w:hint="cs"/>
          <w:sz w:val="32"/>
          <w:szCs w:val="32"/>
          <w:cs/>
        </w:rPr>
        <w:t>ก</w:t>
      </w:r>
      <w:r w:rsidR="004D69EB">
        <w:rPr>
          <w:rFonts w:ascii="Angsana New" w:hAnsi="Angsana New" w:hint="cs"/>
          <w:sz w:val="32"/>
          <w:szCs w:val="32"/>
          <w:cs/>
        </w:rPr>
        <w:t>้า</w:t>
      </w:r>
      <w:r w:rsidR="000D04DE">
        <w:rPr>
          <w:rFonts w:ascii="Angsana New" w:hAnsi="Angsana New" w:hint="cs"/>
          <w:sz w:val="32"/>
          <w:szCs w:val="32"/>
          <w:cs/>
        </w:rPr>
        <w:t>เดือน</w:t>
      </w:r>
      <w:r w:rsidRPr="0018421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E862F8">
        <w:rPr>
          <w:rFonts w:ascii="Angsana New" w:hAnsi="Angsana New"/>
          <w:sz w:val="32"/>
          <w:szCs w:val="32"/>
        </w:rPr>
        <w:t>3</w:t>
      </w:r>
      <w:r w:rsidR="000D04DE">
        <w:rPr>
          <w:rFonts w:ascii="Angsana New" w:hAnsi="Angsana New"/>
          <w:sz w:val="32"/>
          <w:szCs w:val="32"/>
        </w:rPr>
        <w:t xml:space="preserve">0 </w:t>
      </w:r>
      <w:r w:rsidR="004D69EB">
        <w:rPr>
          <w:rFonts w:ascii="Angsana New" w:hAnsi="Angsana New" w:hint="cs"/>
          <w:sz w:val="32"/>
          <w:szCs w:val="32"/>
          <w:cs/>
        </w:rPr>
        <w:t>กันยา</w:t>
      </w:r>
      <w:r w:rsidR="000D04DE">
        <w:rPr>
          <w:rFonts w:ascii="Angsana New" w:hAnsi="Angsana New" w:hint="cs"/>
          <w:sz w:val="32"/>
          <w:szCs w:val="32"/>
          <w:cs/>
        </w:rPr>
        <w:t>ยน</w:t>
      </w:r>
      <w:r w:rsidRPr="00184215">
        <w:rPr>
          <w:rFonts w:ascii="Angsana New" w:hAnsi="Angsana New" w:hint="cs"/>
          <w:sz w:val="32"/>
          <w:szCs w:val="32"/>
          <w:cs/>
        </w:rPr>
        <w:t xml:space="preserve"> </w:t>
      </w:r>
      <w:r w:rsidR="00756F9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</w:p>
    <w:p w14:paraId="6B09E088" w14:textId="77777777" w:rsidR="00FC6BDF" w:rsidRPr="00184215" w:rsidRDefault="00FC6BDF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และ</w:t>
      </w:r>
    </w:p>
    <w:p w14:paraId="74F7B039" w14:textId="6D176BBB" w:rsidR="00FC6BDF" w:rsidRPr="00184215" w:rsidRDefault="00FC6BDF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รายงาน</w:t>
      </w:r>
      <w:r w:rsidR="000D2A53">
        <w:rPr>
          <w:rFonts w:ascii="Angsana New" w:hAnsi="Angsana New" w:hint="cs"/>
          <w:sz w:val="32"/>
          <w:szCs w:val="32"/>
          <w:cs/>
        </w:rPr>
        <w:t>การสอบทาน</w:t>
      </w:r>
      <w:r w:rsidRPr="00184215">
        <w:rPr>
          <w:rFonts w:ascii="Angsana New" w:hAnsi="Angsana New"/>
          <w:sz w:val="32"/>
          <w:szCs w:val="32"/>
          <w:cs/>
        </w:rPr>
        <w:t>ของผู้สอบบัญชีรับอนุญาต</w:t>
      </w:r>
    </w:p>
    <w:p w14:paraId="5D306D6C" w14:textId="77777777" w:rsidR="000300EB" w:rsidRPr="00184215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25E2A5AC" w14:textId="77777777" w:rsidR="000300EB" w:rsidRPr="00184215" w:rsidRDefault="000300EB" w:rsidP="00320ECC">
      <w:pPr>
        <w:pStyle w:val="Heading5"/>
        <w:spacing w:line="240" w:lineRule="atLeast"/>
        <w:ind w:right="0"/>
        <w:jc w:val="both"/>
        <w:rPr>
          <w:rFonts w:ascii="Angsana New" w:hAnsi="Angsana New" w:cs="Angsana New"/>
        </w:rPr>
      </w:pPr>
      <w:bookmarkStart w:id="1" w:name="ExtraText"/>
      <w:bookmarkEnd w:id="0"/>
      <w:bookmarkEnd w:id="1"/>
    </w:p>
    <w:p w14:paraId="02FA7E5F" w14:textId="77777777" w:rsidR="00AA379B" w:rsidRPr="00184215" w:rsidRDefault="00AA379B" w:rsidP="00320ECC"/>
    <w:p w14:paraId="5ECEAF8B" w14:textId="77777777" w:rsidR="00AA379B" w:rsidRPr="00184215" w:rsidRDefault="00AA379B" w:rsidP="00320ECC"/>
    <w:p w14:paraId="3A3147B5" w14:textId="77777777" w:rsidR="00AA379B" w:rsidRPr="00184215" w:rsidRDefault="00AA379B" w:rsidP="00320ECC">
      <w:pPr>
        <w:rPr>
          <w:cs/>
        </w:rPr>
        <w:sectPr w:rsidR="00AA379B" w:rsidRPr="00184215" w:rsidSect="003207C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AC34245" w14:textId="1DA0D11C" w:rsidR="000300EB" w:rsidRPr="00DB594A" w:rsidRDefault="000300EB" w:rsidP="00320ECC">
      <w:pPr>
        <w:pStyle w:val="Heading5"/>
        <w:ind w:left="-90" w:right="0" w:firstLine="90"/>
        <w:jc w:val="both"/>
        <w:rPr>
          <w:rFonts w:ascii="Angsana New" w:hAnsi="Angsana New" w:cs="Angsana New"/>
          <w:cs/>
        </w:rPr>
      </w:pPr>
      <w:r w:rsidRPr="00DB594A">
        <w:rPr>
          <w:rFonts w:ascii="Angsana New" w:hAnsi="Angsana New" w:cs="Angsana New" w:hint="cs"/>
          <w:cs/>
        </w:rPr>
        <w:lastRenderedPageBreak/>
        <w:t>รายงาน</w:t>
      </w:r>
      <w:r w:rsidR="006336AA" w:rsidRPr="00DB594A">
        <w:rPr>
          <w:rFonts w:ascii="Angsana New" w:hAnsi="Angsana New" w:cs="Angsana New" w:hint="cs"/>
          <w:cs/>
        </w:rPr>
        <w:t>การสอบทานข้อมูลทางการเงินระหว่างกาลโดยผู้สอบบัญชีรับอนุญาต</w:t>
      </w:r>
    </w:p>
    <w:p w14:paraId="7FD203A4" w14:textId="77777777" w:rsidR="000300EB" w:rsidRPr="00870BFD" w:rsidRDefault="000300EB" w:rsidP="00870BF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E29BB9" w14:textId="7C6511AD" w:rsidR="000300EB" w:rsidRPr="00184215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84215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0A1990" w:rsidRPr="0018421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7305F4" w:rsidRPr="007305F4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="00993810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Pr="00184215">
        <w:rPr>
          <w:rFonts w:ascii="Angsana New" w:hAnsi="Angsana New"/>
          <w:b/>
          <w:bCs/>
          <w:sz w:val="30"/>
          <w:szCs w:val="30"/>
          <w:cs/>
        </w:rPr>
        <w:t>ทางยกระดับดอนเมือง จำกัด (มหาชน)</w:t>
      </w:r>
    </w:p>
    <w:p w14:paraId="2E7CC679" w14:textId="77777777" w:rsidR="000300EB" w:rsidRPr="00870BFD" w:rsidRDefault="000300EB" w:rsidP="00870BF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576BC1" w14:textId="6658A79E" w:rsidR="009760DE" w:rsidRPr="00582CFE" w:rsidRDefault="0058769C" w:rsidP="00320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2"/>
          <w:sz w:val="30"/>
          <w:szCs w:val="30"/>
        </w:rPr>
      </w:pPr>
      <w:r w:rsidRPr="00F87BB6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</w:t>
      </w:r>
      <w:r w:rsidR="003C14F2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F87BB6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ณ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="00940816">
        <w:rPr>
          <w:rFonts w:ascii="Angsana New" w:eastAsia="Calibri" w:hAnsi="Angsana New"/>
          <w:spacing w:val="-2"/>
          <w:sz w:val="30"/>
          <w:szCs w:val="30"/>
        </w:rPr>
        <w:t xml:space="preserve">30 </w:t>
      </w:r>
      <w:r w:rsidR="00ED529E">
        <w:rPr>
          <w:rFonts w:ascii="Angsana New" w:eastAsia="Calibri" w:hAnsi="Angsana New" w:hint="cs"/>
          <w:spacing w:val="-2"/>
          <w:sz w:val="30"/>
          <w:szCs w:val="30"/>
          <w:cs/>
        </w:rPr>
        <w:t>กันยา</w:t>
      </w:r>
      <w:r w:rsidR="00940816">
        <w:rPr>
          <w:rFonts w:ascii="Angsana New" w:eastAsia="Calibri" w:hAnsi="Angsana New" w:hint="cs"/>
          <w:spacing w:val="-2"/>
          <w:sz w:val="30"/>
          <w:szCs w:val="30"/>
          <w:cs/>
        </w:rPr>
        <w:t>ยน</w:t>
      </w:r>
      <w:r w:rsidR="00F87BB6" w:rsidRPr="00F87BB6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="00F87BB6" w:rsidRPr="00F87BB6">
        <w:rPr>
          <w:rFonts w:asciiTheme="majorBidi" w:eastAsia="Calibri" w:hAnsiTheme="majorBidi" w:cstheme="majorBidi"/>
          <w:sz w:val="30"/>
          <w:szCs w:val="30"/>
        </w:rPr>
        <w:t>2567</w:t>
      </w:r>
      <w:r w:rsidR="00F87BB6" w:rsidRPr="00F87BB6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940816" w:rsidRPr="003C1EB4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</w:t>
      </w:r>
      <w:r w:rsidR="00ED529E">
        <w:rPr>
          <w:rFonts w:asciiTheme="majorBidi" w:hAnsiTheme="majorBidi" w:cstheme="majorBidi" w:hint="cs"/>
          <w:sz w:val="30"/>
          <w:szCs w:val="30"/>
          <w:cs/>
        </w:rPr>
        <w:t>เ</w:t>
      </w:r>
      <w:r w:rsidR="00940816" w:rsidRPr="003C1EB4">
        <w:rPr>
          <w:rFonts w:asciiTheme="majorBidi" w:hAnsiTheme="majorBidi" w:cstheme="majorBidi"/>
          <w:sz w:val="30"/>
          <w:szCs w:val="30"/>
          <w:cs/>
        </w:rPr>
        <w:t>ก</w:t>
      </w:r>
      <w:r w:rsidR="00ED529E">
        <w:rPr>
          <w:rFonts w:asciiTheme="majorBidi" w:hAnsiTheme="majorBidi" w:cstheme="majorBidi" w:hint="cs"/>
          <w:sz w:val="30"/>
          <w:szCs w:val="30"/>
          <w:cs/>
        </w:rPr>
        <w:t>้า</w:t>
      </w:r>
      <w:r w:rsidR="00940816" w:rsidRPr="003C1EB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D529E">
        <w:rPr>
          <w:rFonts w:ascii="Angsana New" w:eastAsia="Calibri" w:hAnsi="Angsana New"/>
          <w:spacing w:val="-2"/>
          <w:sz w:val="30"/>
          <w:szCs w:val="30"/>
        </w:rPr>
        <w:t xml:space="preserve">30 </w:t>
      </w:r>
      <w:r w:rsidR="00ED529E">
        <w:rPr>
          <w:rFonts w:ascii="Angsana New" w:eastAsia="Calibri" w:hAnsi="Angsana New" w:hint="cs"/>
          <w:spacing w:val="-2"/>
          <w:sz w:val="30"/>
          <w:szCs w:val="30"/>
          <w:cs/>
        </w:rPr>
        <w:t>กันยายน</w:t>
      </w:r>
      <w:r w:rsidR="00940816" w:rsidRPr="003C1E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40816" w:rsidRPr="003C1EB4">
        <w:rPr>
          <w:rFonts w:asciiTheme="majorBidi" w:hAnsiTheme="majorBidi" w:cstheme="majorBidi"/>
          <w:sz w:val="30"/>
          <w:szCs w:val="30"/>
        </w:rPr>
        <w:t>256</w:t>
      </w:r>
      <w:r w:rsidR="00940816">
        <w:rPr>
          <w:rFonts w:asciiTheme="majorBidi" w:hAnsiTheme="majorBidi" w:cstheme="majorBidi"/>
          <w:sz w:val="30"/>
          <w:szCs w:val="30"/>
        </w:rPr>
        <w:t>7</w:t>
      </w:r>
      <w:r w:rsidR="00940816" w:rsidRPr="003C1EB4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CC5E2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CC5E2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87BB6">
        <w:rPr>
          <w:rFonts w:asciiTheme="majorBidi" w:hAnsiTheme="majorBidi" w:cstheme="majorBidi"/>
          <w:spacing w:val="-4"/>
          <w:sz w:val="30"/>
          <w:szCs w:val="30"/>
          <w:cs/>
        </w:rPr>
        <w:t>สำหรับ</w:t>
      </w:r>
      <w:r w:rsidR="00F87BB6" w:rsidRPr="00F87BB6">
        <w:rPr>
          <w:rFonts w:asciiTheme="majorBidi" w:eastAsia="Calibri" w:hAnsiTheme="majorBidi" w:cstheme="majorBidi"/>
          <w:sz w:val="30"/>
          <w:szCs w:val="30"/>
          <w:cs/>
        </w:rPr>
        <w:t>งวด</w:t>
      </w:r>
      <w:r w:rsidR="00ED529E">
        <w:rPr>
          <w:rFonts w:ascii="Angsana New" w:eastAsia="Calibri" w:hAnsi="Angsana New" w:hint="cs"/>
          <w:spacing w:val="-2"/>
          <w:sz w:val="30"/>
          <w:szCs w:val="30"/>
          <w:cs/>
        </w:rPr>
        <w:t>เ</w:t>
      </w:r>
      <w:r w:rsidR="00940816">
        <w:rPr>
          <w:rFonts w:ascii="Angsana New" w:eastAsia="Calibri" w:hAnsi="Angsana New" w:hint="cs"/>
          <w:spacing w:val="-2"/>
          <w:sz w:val="30"/>
          <w:szCs w:val="30"/>
          <w:cs/>
        </w:rPr>
        <w:t>ก</w:t>
      </w:r>
      <w:r w:rsidR="00ED529E">
        <w:rPr>
          <w:rFonts w:ascii="Angsana New" w:eastAsia="Calibri" w:hAnsi="Angsana New" w:hint="cs"/>
          <w:spacing w:val="-2"/>
          <w:sz w:val="30"/>
          <w:szCs w:val="30"/>
          <w:cs/>
        </w:rPr>
        <w:t>้า</w:t>
      </w:r>
      <w:r w:rsidR="00F87BB6" w:rsidRPr="00F87BB6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ED529E">
        <w:rPr>
          <w:rFonts w:ascii="Angsana New" w:eastAsia="Calibri" w:hAnsi="Angsana New"/>
          <w:spacing w:val="-2"/>
          <w:sz w:val="30"/>
          <w:szCs w:val="30"/>
        </w:rPr>
        <w:t xml:space="preserve">30 </w:t>
      </w:r>
      <w:r w:rsidR="00ED529E">
        <w:rPr>
          <w:rFonts w:ascii="Angsana New" w:eastAsia="Calibri" w:hAnsi="Angsana New" w:hint="cs"/>
          <w:spacing w:val="-2"/>
          <w:sz w:val="30"/>
          <w:szCs w:val="30"/>
          <w:cs/>
        </w:rPr>
        <w:t>กันยายน</w:t>
      </w:r>
      <w:r w:rsidR="00940816" w:rsidRPr="003C1E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87BB6" w:rsidRPr="00F87BB6">
        <w:rPr>
          <w:rFonts w:asciiTheme="majorBidi" w:eastAsia="Calibri" w:hAnsiTheme="majorBidi" w:cstheme="majorBidi"/>
          <w:sz w:val="30"/>
          <w:szCs w:val="30"/>
        </w:rPr>
        <w:t>2567</w:t>
      </w:r>
      <w:r w:rsidR="00F87BB6" w:rsidRPr="00F87BB6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A46669">
        <w:rPr>
          <w:rFonts w:ascii="Angsana New" w:hAnsi="Angsana New" w:hint="cs"/>
          <w:sz w:val="30"/>
          <w:szCs w:val="30"/>
          <w:cs/>
        </w:rPr>
        <w:t>และ</w:t>
      </w:r>
      <w:r w:rsidR="00A46669" w:rsidRPr="009D7222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="00A46669" w:rsidRPr="009D7222">
        <w:rPr>
          <w:rFonts w:ascii="Angsana New" w:hAnsi="Angsana New"/>
          <w:sz w:val="30"/>
          <w:szCs w:val="30"/>
        </w:rPr>
        <w:t>(</w:t>
      </w:r>
      <w:r w:rsidR="00A46669" w:rsidRPr="009D7222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F87BB6">
        <w:rPr>
          <w:rFonts w:asciiTheme="majorBidi" w:hAnsiTheme="majorBidi" w:cstheme="majorBidi"/>
          <w:sz w:val="30"/>
          <w:szCs w:val="30"/>
          <w:cs/>
        </w:rPr>
        <w:t xml:space="preserve"> ของบริษัท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="00BE5D3E" w:rsidRPr="00F87BB6">
        <w:rPr>
          <w:rFonts w:asciiTheme="majorBidi" w:hAnsiTheme="majorBidi"/>
          <w:sz w:val="30"/>
          <w:szCs w:val="30"/>
          <w:cs/>
        </w:rPr>
        <w:t>ทางยกระดับดอนเมือง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(มหาชน) และบริษัทย่อย</w:t>
      </w:r>
      <w:r w:rsidR="00297269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</w:t>
      </w:r>
      <w:r w:rsidR="003A3470" w:rsidRPr="00F87BB6">
        <w:rPr>
          <w:rFonts w:asciiTheme="majorBidi" w:hAnsiTheme="majorBidi"/>
          <w:sz w:val="30"/>
          <w:szCs w:val="30"/>
          <w:cs/>
        </w:rPr>
        <w:t xml:space="preserve">ทางยกระดับดอนเมือง </w:t>
      </w:r>
      <w:r w:rsidRPr="00F87BB6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F87BB6">
        <w:rPr>
          <w:rFonts w:asciiTheme="majorBidi" w:hAnsiTheme="majorBidi" w:cstheme="majorBidi"/>
          <w:sz w:val="30"/>
          <w:szCs w:val="30"/>
        </w:rPr>
        <w:t xml:space="preserve"> </w:t>
      </w:r>
      <w:r w:rsidRPr="00F87BB6">
        <w:rPr>
          <w:rFonts w:asciiTheme="majorBidi" w:hAnsiTheme="majorBidi" w:cstheme="majorBidi"/>
          <w:sz w:val="30"/>
          <w:szCs w:val="30"/>
          <w:cs/>
        </w:rPr>
        <w:t>(มหาชน) ตามลำดับ</w:t>
      </w:r>
      <w:r w:rsidR="0094081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46669" w:rsidRPr="00EE0F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="00A46669">
        <w:rPr>
          <w:rFonts w:ascii="Angsana New" w:hAnsi="Angsana New" w:hint="cs"/>
          <w:sz w:val="30"/>
          <w:szCs w:val="30"/>
          <w:cs/>
        </w:rPr>
        <w:t>นำเสนอ</w:t>
      </w:r>
      <w:r w:rsidR="00A46669" w:rsidRPr="003B5AED">
        <w:rPr>
          <w:rFonts w:ascii="Angsana New" w:hAnsi="Angsana New"/>
          <w:spacing w:val="4"/>
          <w:sz w:val="30"/>
          <w:szCs w:val="30"/>
          <w:cs/>
        </w:rPr>
        <w:t>ข้อมูล</w:t>
      </w:r>
      <w:r w:rsidR="00A46669" w:rsidRPr="003B5AED">
        <w:rPr>
          <w:rFonts w:ascii="Angsana New" w:hAnsi="Angsana New" w:hint="cs"/>
          <w:spacing w:val="4"/>
          <w:sz w:val="30"/>
          <w:szCs w:val="30"/>
          <w:cs/>
        </w:rPr>
        <w:t>ทางการเงิน</w:t>
      </w:r>
      <w:r w:rsidR="00A46669" w:rsidRPr="003B5AED">
        <w:rPr>
          <w:rFonts w:ascii="Angsana New" w:hAnsi="Angsana New"/>
          <w:spacing w:val="4"/>
          <w:sz w:val="30"/>
          <w:szCs w:val="30"/>
          <w:cs/>
        </w:rPr>
        <w:t>ระหว่างกาลเหล่านี้ตาม</w:t>
      </w:r>
      <w:r w:rsidR="00A46669" w:rsidRPr="003B5AED">
        <w:rPr>
          <w:rFonts w:ascii="Angsana New" w:hAnsi="Angsana New" w:hint="cs"/>
          <w:spacing w:val="4"/>
          <w:sz w:val="30"/>
          <w:szCs w:val="30"/>
          <w:cs/>
        </w:rPr>
        <w:t xml:space="preserve">มาตรฐานการบัญชี ฉบับที่ </w:t>
      </w:r>
      <w:r w:rsidR="00A46669" w:rsidRPr="003B5AED">
        <w:rPr>
          <w:rFonts w:ascii="Angsana New" w:hAnsi="Angsana New"/>
          <w:spacing w:val="4"/>
          <w:sz w:val="30"/>
          <w:szCs w:val="30"/>
        </w:rPr>
        <w:t>34</w:t>
      </w:r>
      <w:r w:rsidR="00A46669" w:rsidRPr="003B5AED">
        <w:rPr>
          <w:rFonts w:ascii="Angsana New" w:hAnsi="Angsana New" w:hint="cs"/>
          <w:spacing w:val="4"/>
          <w:sz w:val="30"/>
          <w:szCs w:val="30"/>
          <w:cs/>
        </w:rPr>
        <w:t xml:space="preserve"> เรื่อง </w:t>
      </w:r>
      <w:r w:rsidR="00A46669" w:rsidRPr="003B5AED">
        <w:rPr>
          <w:rFonts w:ascii="Angsana New" w:hAnsi="Angsana New"/>
          <w:spacing w:val="4"/>
          <w:sz w:val="30"/>
          <w:szCs w:val="30"/>
          <w:cs/>
        </w:rPr>
        <w:t>การรายงานทาง</w:t>
      </w:r>
      <w:r w:rsidR="00A46669" w:rsidRPr="003B5AED">
        <w:rPr>
          <w:rFonts w:ascii="Angsana New" w:hAnsi="Angsana New" w:hint="cs"/>
          <w:spacing w:val="4"/>
          <w:sz w:val="30"/>
          <w:szCs w:val="30"/>
          <w:cs/>
        </w:rPr>
        <w:t xml:space="preserve">การเงินระหว่างกาล </w:t>
      </w:r>
      <w:r w:rsidR="00AE2538">
        <w:rPr>
          <w:rFonts w:ascii="Angsana New" w:hAnsi="Angsana New"/>
          <w:spacing w:val="4"/>
          <w:sz w:val="30"/>
          <w:szCs w:val="30"/>
        </w:rPr>
        <w:t xml:space="preserve">            </w:t>
      </w:r>
      <w:r w:rsidR="00A46669" w:rsidRPr="00AE2538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="00A46669" w:rsidRPr="00AE2538">
        <w:rPr>
          <w:rFonts w:ascii="Angsana New" w:hAnsi="Angsana New" w:hint="cs"/>
          <w:spacing w:val="-4"/>
          <w:sz w:val="30"/>
          <w:szCs w:val="30"/>
          <w:cs/>
        </w:rPr>
        <w:t>ให้</w:t>
      </w:r>
      <w:r w:rsidR="00A46669" w:rsidRPr="00AE2538">
        <w:rPr>
          <w:rFonts w:ascii="Angsana New" w:hAnsi="Angsana New"/>
          <w:spacing w:val="-4"/>
          <w:sz w:val="30"/>
          <w:szCs w:val="30"/>
          <w:cs/>
        </w:rPr>
        <w:t>ข้อสรุป</w:t>
      </w:r>
      <w:r w:rsidR="00A46669" w:rsidRPr="00AE2538">
        <w:rPr>
          <w:rFonts w:ascii="Angsana New" w:hAnsi="Angsana New" w:hint="cs"/>
          <w:spacing w:val="-4"/>
          <w:sz w:val="30"/>
          <w:szCs w:val="30"/>
          <w:cs/>
        </w:rPr>
        <w:t>เกี่ยวกับข้อมูลทาง</w:t>
      </w:r>
      <w:r w:rsidR="00A46669" w:rsidRPr="00AE2538">
        <w:rPr>
          <w:rFonts w:ascii="Angsana New" w:hAnsi="Angsana New"/>
          <w:spacing w:val="-4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27785C10" w14:textId="77777777" w:rsidR="00A46669" w:rsidRDefault="00A46669" w:rsidP="00320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1ECDC0D4" w14:textId="77777777" w:rsidR="009760DE" w:rsidRDefault="009760DE" w:rsidP="00320E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566B4647" w14:textId="77777777" w:rsidR="009760DE" w:rsidRDefault="009760DE" w:rsidP="00320E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p w14:paraId="298ECB2A" w14:textId="5FA41BB4" w:rsidR="008A7795" w:rsidRDefault="009760DE" w:rsidP="00320ECC">
      <w:pPr>
        <w:pStyle w:val="a"/>
        <w:tabs>
          <w:tab w:val="left" w:pos="720"/>
        </w:tabs>
        <w:jc w:val="thaiDistribute"/>
        <w:rPr>
          <w:rFonts w:ascii="Angsana New" w:hAnsi="Angsana New"/>
          <w:cs/>
        </w:rPr>
      </w:pPr>
      <w:r>
        <w:rPr>
          <w:rFonts w:ascii="Angsana New" w:hAnsi="Angsana New" w:cs="Angsana New" w:hint="cs"/>
          <w:cs/>
        </w:rPr>
        <w:t xml:space="preserve">ข้าพเจ้าได้ปฏิบัติงานสอบทานตามมาตรฐานงานสอบทาน รหัส </w:t>
      </w:r>
      <w:r w:rsidR="00E862F8" w:rsidRPr="00E862F8">
        <w:rPr>
          <w:rFonts w:ascii="Angsana New" w:hAnsi="Angsana New" w:cs="Angsana New" w:hint="cs"/>
          <w:lang w:val="en-US"/>
        </w:rPr>
        <w:t>2410</w:t>
      </w:r>
      <w:r>
        <w:rPr>
          <w:rFonts w:ascii="Angsana New" w:hAnsi="Angsana New" w:cs="Angsana New" w:hint="cs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CC5E2E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 w:cs="Angsana New" w:hint="cs"/>
          <w:lang w:val="en-US"/>
        </w:rPr>
        <w:t xml:space="preserve">       </w:t>
      </w:r>
      <w:r>
        <w:rPr>
          <w:rFonts w:ascii="Angsana New" w:hAnsi="Angsana New" w:cs="Angsana New" w:hint="cs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75709B0" w14:textId="77777777" w:rsidR="009760DE" w:rsidRDefault="009760DE" w:rsidP="00320E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11B6B72" w14:textId="77777777" w:rsidR="009760DE" w:rsidRDefault="009760D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9760DE">
          <w:headerReference w:type="default" r:id="rId17"/>
          <w:footerReference w:type="default" r:id="rId18"/>
          <w:pgSz w:w="11909" w:h="16834"/>
          <w:pgMar w:top="691" w:right="1152" w:bottom="576" w:left="1152" w:header="720" w:footer="720" w:gutter="0"/>
          <w:cols w:space="720"/>
        </w:sectPr>
      </w:pPr>
    </w:p>
    <w:p w14:paraId="7022C930" w14:textId="77777777" w:rsidR="009760DE" w:rsidRPr="008C1E96" w:rsidRDefault="009760DE" w:rsidP="00320E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8C1E96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018D258F" w14:textId="77777777" w:rsidR="009760DE" w:rsidRPr="008C1E96" w:rsidRDefault="009760DE" w:rsidP="00320E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p w14:paraId="4AD4A888" w14:textId="01899C0B" w:rsidR="00A46669" w:rsidRPr="001F1790" w:rsidRDefault="00A46669" w:rsidP="00320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F179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7222">
        <w:rPr>
          <w:rFonts w:ascii="Angsana New" w:hAnsi="Angsana New"/>
          <w:sz w:val="30"/>
          <w:szCs w:val="30"/>
          <w:cs/>
        </w:rPr>
        <w:t>ตาม</w:t>
      </w:r>
      <w:r w:rsidRPr="009D7222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>
        <w:rPr>
          <w:rFonts w:ascii="Angsana New" w:hAnsi="Angsana New"/>
          <w:sz w:val="30"/>
          <w:szCs w:val="30"/>
        </w:rPr>
        <w:t xml:space="preserve">                     </w:t>
      </w:r>
      <w:r w:rsidRPr="009D7222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/>
          <w:sz w:val="30"/>
          <w:szCs w:val="30"/>
        </w:rPr>
        <w:t>34</w:t>
      </w:r>
      <w:r w:rsidRPr="009D7222">
        <w:rPr>
          <w:rFonts w:ascii="Angsana New" w:hAnsi="Angsana New" w:hint="cs"/>
          <w:sz w:val="30"/>
          <w:szCs w:val="30"/>
          <w:cs/>
        </w:rPr>
        <w:t xml:space="preserve"> </w:t>
      </w:r>
      <w:r w:rsidRPr="003A6792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0E2994">
        <w:rPr>
          <w:rFonts w:ascii="Angsana New" w:hAnsi="Angsana New"/>
          <w:sz w:val="30"/>
          <w:szCs w:val="30"/>
          <w:cs/>
        </w:rPr>
        <w:t>การรายงานทาง</w:t>
      </w:r>
      <w:r w:rsidRPr="003A6792">
        <w:rPr>
          <w:rFonts w:ascii="Angsana New" w:hAnsi="Angsana New" w:hint="cs"/>
          <w:sz w:val="30"/>
          <w:szCs w:val="30"/>
          <w:cs/>
        </w:rPr>
        <w:t>การเงิน</w:t>
      </w:r>
      <w:r w:rsidRPr="009D722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9D7222">
        <w:rPr>
          <w:rFonts w:ascii="Angsana New" w:hAnsi="Angsana New"/>
          <w:sz w:val="30"/>
          <w:szCs w:val="30"/>
        </w:rPr>
        <w:t xml:space="preserve"> </w:t>
      </w:r>
      <w:r w:rsidRPr="009D7222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09961C8C" w14:textId="77777777" w:rsidR="005655CF" w:rsidRPr="00184215" w:rsidRDefault="005655CF" w:rsidP="00320ECC">
      <w:pPr>
        <w:pStyle w:val="a"/>
        <w:tabs>
          <w:tab w:val="left" w:pos="720"/>
        </w:tabs>
        <w:jc w:val="thaiDistribute"/>
        <w:rPr>
          <w:rFonts w:ascii="Angsana New" w:eastAsia="Calibri" w:hAnsi="Angsana New"/>
        </w:rPr>
      </w:pPr>
    </w:p>
    <w:p w14:paraId="29B50ACF" w14:textId="77777777" w:rsidR="0099670B" w:rsidRDefault="0099670B" w:rsidP="00320EC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78386C14" w14:textId="77777777" w:rsidR="002B2494" w:rsidRPr="00184215" w:rsidRDefault="002B2494" w:rsidP="00320EC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3F3FFADA" w14:textId="77777777" w:rsidR="00FE6F01" w:rsidRPr="00184215" w:rsidRDefault="00FE6F01" w:rsidP="00320EC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</w:p>
    <w:p w14:paraId="216C64CB" w14:textId="2AAEC5EF" w:rsidR="000300EB" w:rsidRPr="00184215" w:rsidRDefault="000300EB" w:rsidP="00320EC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(</w:t>
      </w:r>
      <w:r w:rsidR="005655CF">
        <w:rPr>
          <w:rFonts w:ascii="Angsana New" w:hAnsi="Angsana New" w:cs="Angsana New" w:hint="cs"/>
          <w:cs/>
        </w:rPr>
        <w:t>สุกัญญา รอดเคราะห์</w:t>
      </w:r>
      <w:r w:rsidRPr="00184215">
        <w:rPr>
          <w:rFonts w:ascii="Angsana New" w:hAnsi="Angsana New" w:cs="Angsana New"/>
          <w:cs/>
        </w:rPr>
        <w:t>)</w:t>
      </w:r>
    </w:p>
    <w:p w14:paraId="56637F0F" w14:textId="77777777" w:rsidR="000300EB" w:rsidRPr="00184215" w:rsidRDefault="000300EB" w:rsidP="00320EC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ผู้สอบบัญชีรับอนุญาต</w:t>
      </w:r>
    </w:p>
    <w:p w14:paraId="420E4EF2" w14:textId="7C5922D5" w:rsidR="000300EB" w:rsidRPr="00184215" w:rsidRDefault="000300EB" w:rsidP="00320EC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184215">
        <w:rPr>
          <w:rFonts w:ascii="Angsana New" w:hAnsi="Angsana New" w:cs="Angsana New"/>
          <w:cs/>
        </w:rPr>
        <w:t xml:space="preserve">เลขทะเบียน </w:t>
      </w:r>
      <w:r w:rsidR="005655CF">
        <w:rPr>
          <w:rFonts w:ascii="Angsana New" w:hAnsi="Angsana New" w:cs="Angsana New"/>
          <w:lang w:val="en-US"/>
        </w:rPr>
        <w:t>12089</w:t>
      </w:r>
    </w:p>
    <w:p w14:paraId="653783C0" w14:textId="201C2CD1" w:rsidR="00CB6E81" w:rsidRPr="00184215" w:rsidRDefault="00CB6E81" w:rsidP="00320EC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5A783252" w14:textId="77777777" w:rsidR="00E96B7D" w:rsidRPr="00184215" w:rsidRDefault="00E96B7D" w:rsidP="00320EC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1DC63B89" w14:textId="0A7EC8DF" w:rsidR="000300EB" w:rsidRPr="00184215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106062C5" w14:textId="02AA225D" w:rsidR="008A7795" w:rsidRDefault="00AA6148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12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="00C331FB">
        <w:rPr>
          <w:rFonts w:ascii="Angsana New" w:hAnsi="Angsana New" w:hint="cs"/>
          <w:sz w:val="30"/>
          <w:szCs w:val="30"/>
          <w:cs/>
        </w:rPr>
        <w:t xml:space="preserve"> </w:t>
      </w:r>
      <w:r w:rsidR="008C1E96">
        <w:rPr>
          <w:rFonts w:ascii="Angsana New" w:hAnsi="Angsana New"/>
          <w:sz w:val="30"/>
          <w:szCs w:val="30"/>
        </w:rPr>
        <w:t>256</w:t>
      </w:r>
      <w:r w:rsidR="00C331FB">
        <w:rPr>
          <w:rFonts w:ascii="Angsana New" w:hAnsi="Angsana New"/>
          <w:sz w:val="30"/>
          <w:szCs w:val="30"/>
        </w:rPr>
        <w:t>7</w:t>
      </w:r>
    </w:p>
    <w:p w14:paraId="4417E643" w14:textId="77777777" w:rsidR="003F3E8B" w:rsidRPr="00184215" w:rsidRDefault="003F3E8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EF8A68E" w14:textId="77777777" w:rsidR="003F3E8B" w:rsidRPr="00184215" w:rsidRDefault="003F3E8B" w:rsidP="00320ECC">
      <w:pPr>
        <w:rPr>
          <w:rFonts w:ascii="Angsana New" w:hAnsi="Angsana New"/>
          <w:sz w:val="30"/>
          <w:szCs w:val="30"/>
        </w:rPr>
      </w:pPr>
    </w:p>
    <w:p w14:paraId="175681B9" w14:textId="77777777" w:rsidR="003F3E8B" w:rsidRPr="00184215" w:rsidRDefault="003F3E8B" w:rsidP="00320ECC">
      <w:pPr>
        <w:rPr>
          <w:rFonts w:ascii="Angsana New" w:hAnsi="Angsana New"/>
          <w:sz w:val="30"/>
          <w:szCs w:val="30"/>
        </w:rPr>
      </w:pPr>
    </w:p>
    <w:p w14:paraId="67123B3D" w14:textId="77777777" w:rsidR="003F3E8B" w:rsidRPr="00184215" w:rsidRDefault="003F3E8B" w:rsidP="00320ECC">
      <w:pPr>
        <w:rPr>
          <w:rFonts w:ascii="Angsana New" w:hAnsi="Angsana New"/>
          <w:sz w:val="30"/>
          <w:szCs w:val="30"/>
        </w:rPr>
      </w:pPr>
    </w:p>
    <w:p w14:paraId="140792F7" w14:textId="417771A5" w:rsidR="003F3E8B" w:rsidRPr="00184215" w:rsidRDefault="003F3E8B" w:rsidP="00320ECC">
      <w:pPr>
        <w:rPr>
          <w:rFonts w:ascii="Angsana New" w:hAnsi="Angsana New"/>
          <w:sz w:val="30"/>
          <w:szCs w:val="30"/>
        </w:rPr>
      </w:pPr>
    </w:p>
    <w:p w14:paraId="102A817B" w14:textId="77777777" w:rsidR="007C5193" w:rsidRDefault="007C5193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0BEFD661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170EA981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3B73B16F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798C3AC2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71CDD290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121344BF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40A5D7A4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1FDDC59E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191905D5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050FB4FF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6AB7E6DB" w14:textId="77777777" w:rsidR="00FB352E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600CA104" w14:textId="4FB6734A" w:rsidR="00227B00" w:rsidRDefault="00FB352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ข้อมูลสำคัญทางการเงิน</w:t>
      </w:r>
    </w:p>
    <w:p w14:paraId="40C4A2D6" w14:textId="1A0EB0FF" w:rsidR="00297269" w:rsidRPr="00297269" w:rsidRDefault="004F420F" w:rsidP="00297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4F420F">
        <w:rPr>
          <w:rFonts w:ascii="Angsana New" w:hAnsi="Angsana New"/>
          <w:b/>
          <w:bCs/>
          <w:sz w:val="30"/>
          <w:szCs w:val="30"/>
          <w:cs/>
          <w:lang w:val="th-TH"/>
        </w:rPr>
        <w:t>งบการเงินรวม</w:t>
      </w:r>
      <w:r w:rsidR="00FB352E"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br/>
      </w:r>
      <w:r w:rsidR="00C331FB"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สำหรับงวดสามเดือนสิ้นสุดวันที่ </w:t>
      </w:r>
      <w:r w:rsidR="004E64CD">
        <w:rPr>
          <w:rFonts w:ascii="Angsana New" w:hAnsi="Angsana New"/>
          <w:b/>
          <w:bCs/>
          <w:sz w:val="30"/>
          <w:szCs w:val="30"/>
        </w:rPr>
        <w:t xml:space="preserve">30 </w:t>
      </w:r>
      <w:r w:rsidR="00ED529E">
        <w:rPr>
          <w:rFonts w:ascii="Angsana New" w:hAnsi="Angsana New" w:hint="cs"/>
          <w:b/>
          <w:bCs/>
          <w:sz w:val="30"/>
          <w:szCs w:val="30"/>
          <w:cs/>
        </w:rPr>
        <w:t>กันยา</w:t>
      </w:r>
      <w:r w:rsidR="004E64CD">
        <w:rPr>
          <w:rFonts w:ascii="Angsana New" w:hAnsi="Angsana New" w:hint="cs"/>
          <w:b/>
          <w:bCs/>
          <w:sz w:val="30"/>
          <w:szCs w:val="30"/>
          <w:cs/>
        </w:rPr>
        <w:t>ยน</w:t>
      </w:r>
    </w:p>
    <w:p w14:paraId="5D840FCD" w14:textId="0C8A3072" w:rsidR="00FE437A" w:rsidRDefault="00BF7D6A" w:rsidP="00BF7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  <w:tab w:val="left" w:pos="8190"/>
          <w:tab w:val="left" w:pos="8280"/>
          <w:tab w:val="left" w:pos="8550"/>
        </w:tabs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BF7D6A">
        <w:rPr>
          <w:rFonts w:ascii="Angsana New" w:hAnsi="Angsana New"/>
          <w:b/>
          <w:bCs/>
          <w:noProof/>
          <w:sz w:val="30"/>
          <w:szCs w:val="30"/>
          <w:cs/>
          <w:lang w:val="th-TH"/>
        </w:rPr>
        <w:drawing>
          <wp:inline distT="0" distB="0" distL="0" distR="0" wp14:anchorId="2C714F12" wp14:editId="5A878B27">
            <wp:extent cx="6070325" cy="3662680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/>
                    <a:srcRect l="990"/>
                    <a:stretch/>
                  </pic:blipFill>
                  <pic:spPr bwMode="auto">
                    <a:xfrm>
                      <a:off x="0" y="0"/>
                      <a:ext cx="6079563" cy="36682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0B33232" w14:textId="77777777" w:rsidR="00747FC3" w:rsidRDefault="00747FC3" w:rsidP="00226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EC19F60" w14:textId="1CEAEC59" w:rsidR="004E64CD" w:rsidRPr="00747FC3" w:rsidRDefault="004E64CD" w:rsidP="00A2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  <w:tab w:val="left" w:pos="8190"/>
        </w:tabs>
        <w:jc w:val="center"/>
        <w:rPr>
          <w:rFonts w:ascii="Angsana New" w:hAnsi="Angsana New"/>
          <w:b/>
          <w:bCs/>
          <w:sz w:val="30"/>
          <w:szCs w:val="30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สำหรับงวด</w:t>
      </w:r>
      <w:r w:rsidR="00ED529E">
        <w:rPr>
          <w:rFonts w:ascii="Angsana New" w:hAnsi="Angsana New" w:hint="cs"/>
          <w:b/>
          <w:bCs/>
          <w:sz w:val="30"/>
          <w:szCs w:val="30"/>
          <w:cs/>
          <w:lang w:val="th-TH"/>
        </w:rPr>
        <w:t>เ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ก</w:t>
      </w:r>
      <w:r w:rsidR="00ED529E">
        <w:rPr>
          <w:rFonts w:ascii="Angsana New" w:hAnsi="Angsana New" w:hint="cs"/>
          <w:b/>
          <w:bCs/>
          <w:sz w:val="30"/>
          <w:szCs w:val="30"/>
          <w:cs/>
          <w:lang w:val="th-TH"/>
        </w:rPr>
        <w:t>้า</w:t>
      </w: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เดือนสิ้นสุดวันที่ </w:t>
      </w:r>
      <w:r>
        <w:rPr>
          <w:rFonts w:ascii="Angsana New" w:hAnsi="Angsana New"/>
          <w:b/>
          <w:bCs/>
          <w:sz w:val="30"/>
          <w:szCs w:val="30"/>
        </w:rPr>
        <w:t>30</w:t>
      </w:r>
      <w:r w:rsidRPr="007E66E8">
        <w:rPr>
          <w:rFonts w:ascii="Angsana New" w:hAnsi="Angsana New" w:hint="cs"/>
          <w:b/>
          <w:bCs/>
          <w:sz w:val="30"/>
          <w:szCs w:val="30"/>
          <w:lang w:val="th-TH"/>
        </w:rPr>
        <w:t xml:space="preserve"> </w:t>
      </w:r>
      <w:r w:rsidR="00ED529E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กันยา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ยน</w:t>
      </w:r>
      <w:r w:rsidR="00A21DAD" w:rsidRPr="00A21DAD">
        <w:rPr>
          <w:rFonts w:ascii="Angsana New" w:hAnsi="Angsana New"/>
          <w:b/>
          <w:bCs/>
          <w:noProof/>
          <w:sz w:val="30"/>
          <w:szCs w:val="30"/>
          <w:cs/>
          <w:lang w:val="th-TH"/>
        </w:rPr>
        <w:drawing>
          <wp:inline distT="0" distB="0" distL="0" distR="0" wp14:anchorId="7B79D038" wp14:editId="543751A1">
            <wp:extent cx="6049172" cy="3700462"/>
            <wp:effectExtent l="0" t="0" r="889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0"/>
                    <a:srcRect l="606"/>
                    <a:stretch/>
                  </pic:blipFill>
                  <pic:spPr bwMode="auto">
                    <a:xfrm>
                      <a:off x="0" y="0"/>
                      <a:ext cx="6059418" cy="37067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BBECF0" w14:textId="77777777" w:rsidR="00F336DE" w:rsidRDefault="00F33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4CA15CC6" w14:textId="4392D9D7" w:rsidR="004F420F" w:rsidRDefault="004F420F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ข้อมูลสำคัญทางการเงิน</w:t>
      </w:r>
    </w:p>
    <w:p w14:paraId="269559BC" w14:textId="77777777" w:rsidR="0074546E" w:rsidRDefault="0074546E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 w:rsidRPr="0074546E">
        <w:rPr>
          <w:rFonts w:ascii="Angsana New" w:hAnsi="Angsana New"/>
          <w:b/>
          <w:bCs/>
          <w:sz w:val="30"/>
          <w:szCs w:val="30"/>
          <w:cs/>
          <w:lang w:val="th-TH"/>
        </w:rPr>
        <w:t>งบการเงินเฉพาะกิจการ</w:t>
      </w:r>
    </w:p>
    <w:p w14:paraId="6FDABC83" w14:textId="25153ECE" w:rsidR="004F420F" w:rsidRDefault="00C331F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สำหรับงวดสามเดือนสิ้นสุดวันที่ </w:t>
      </w:r>
      <w:r w:rsidR="00800BC2">
        <w:rPr>
          <w:rFonts w:ascii="Angsana New" w:hAnsi="Angsana New"/>
          <w:b/>
          <w:bCs/>
          <w:sz w:val="30"/>
          <w:szCs w:val="30"/>
        </w:rPr>
        <w:t xml:space="preserve">30 </w:t>
      </w:r>
      <w:r w:rsidR="00ED529E">
        <w:rPr>
          <w:rFonts w:ascii="Angsana New" w:hAnsi="Angsana New" w:hint="cs"/>
          <w:b/>
          <w:bCs/>
          <w:sz w:val="30"/>
          <w:szCs w:val="30"/>
          <w:cs/>
        </w:rPr>
        <w:t>กันยา</w:t>
      </w:r>
      <w:r w:rsidR="00800BC2">
        <w:rPr>
          <w:rFonts w:ascii="Angsana New" w:hAnsi="Angsana New" w:hint="cs"/>
          <w:b/>
          <w:bCs/>
          <w:sz w:val="30"/>
          <w:szCs w:val="30"/>
          <w:cs/>
        </w:rPr>
        <w:t>ยน</w:t>
      </w:r>
    </w:p>
    <w:p w14:paraId="28D59668" w14:textId="6E2C33E1" w:rsidR="00987E48" w:rsidRPr="00987E48" w:rsidRDefault="00D04990" w:rsidP="00EA3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  <w:tab w:val="left" w:pos="7560"/>
        </w:tabs>
        <w:jc w:val="center"/>
        <w:rPr>
          <w:rFonts w:ascii="Angsana New" w:hAnsi="Angsana New"/>
          <w:b/>
          <w:bCs/>
          <w:sz w:val="20"/>
          <w:szCs w:val="20"/>
          <w:lang w:val="th-TH"/>
        </w:rPr>
      </w:pPr>
      <w:r w:rsidRPr="00D04990">
        <w:rPr>
          <w:rFonts w:ascii="Angsana New" w:hAnsi="Angsana New"/>
          <w:b/>
          <w:bCs/>
          <w:noProof/>
          <w:sz w:val="20"/>
          <w:szCs w:val="20"/>
          <w:cs/>
          <w:lang w:val="th-TH"/>
        </w:rPr>
        <w:drawing>
          <wp:inline distT="0" distB="0" distL="0" distR="0" wp14:anchorId="30CF2431" wp14:editId="12C5F221">
            <wp:extent cx="6099175" cy="392112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92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24A33A" w14:textId="0F8724BC" w:rsidR="004E64CD" w:rsidRDefault="004E64CD" w:rsidP="004E6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jc w:val="center"/>
        <w:rPr>
          <w:rFonts w:ascii="Angsana New" w:hAnsi="Angsana New"/>
          <w:sz w:val="30"/>
          <w:szCs w:val="30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สำหรับงวด</w:t>
      </w:r>
      <w:r w:rsidR="00ED529E">
        <w:rPr>
          <w:rFonts w:ascii="Angsana New" w:hAnsi="Angsana New" w:hint="cs"/>
          <w:b/>
          <w:bCs/>
          <w:sz w:val="30"/>
          <w:szCs w:val="30"/>
          <w:cs/>
          <w:lang w:val="th-TH"/>
        </w:rPr>
        <w:t>เ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ก</w:t>
      </w:r>
      <w:r w:rsidR="00ED529E">
        <w:rPr>
          <w:rFonts w:ascii="Angsana New" w:hAnsi="Angsana New" w:hint="cs"/>
          <w:b/>
          <w:bCs/>
          <w:sz w:val="30"/>
          <w:szCs w:val="30"/>
          <w:cs/>
          <w:lang w:val="th-TH"/>
        </w:rPr>
        <w:t>้า</w:t>
      </w: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เดือนสิ้นสุดวันที่ </w:t>
      </w:r>
      <w:r>
        <w:rPr>
          <w:rFonts w:ascii="Angsana New" w:hAnsi="Angsana New"/>
          <w:b/>
          <w:bCs/>
          <w:sz w:val="30"/>
          <w:szCs w:val="30"/>
        </w:rPr>
        <w:t>30</w:t>
      </w:r>
      <w:r w:rsidRPr="007E66E8">
        <w:rPr>
          <w:rFonts w:ascii="Angsana New" w:hAnsi="Angsana New" w:hint="cs"/>
          <w:b/>
          <w:bCs/>
          <w:sz w:val="30"/>
          <w:szCs w:val="30"/>
          <w:lang w:val="th-TH"/>
        </w:rPr>
        <w:t xml:space="preserve"> </w:t>
      </w:r>
      <w:r w:rsidR="00ED529E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กันยา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ยน</w:t>
      </w:r>
    </w:p>
    <w:p w14:paraId="124A9152" w14:textId="0D9A0426" w:rsidR="004E64CD" w:rsidRDefault="00D04990" w:rsidP="00017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 w:rsidRPr="00D04990">
        <w:rPr>
          <w:rFonts w:ascii="Angsana New" w:hAnsi="Angsana New"/>
          <w:noProof/>
          <w:sz w:val="30"/>
          <w:szCs w:val="30"/>
        </w:rPr>
        <w:drawing>
          <wp:inline distT="0" distB="0" distL="0" distR="0" wp14:anchorId="689DDB60" wp14:editId="523638CF">
            <wp:extent cx="6099175" cy="397129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971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E64CD" w:rsidSect="000A4418">
      <w:headerReference w:type="default" r:id="rId23"/>
      <w:footerReference w:type="default" r:id="rId24"/>
      <w:headerReference w:type="first" r:id="rId25"/>
      <w:footerReference w:type="first" r:id="rId26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8DC48" w14:textId="77777777" w:rsidR="009D5C21" w:rsidRDefault="009D5C21">
      <w:r>
        <w:separator/>
      </w:r>
    </w:p>
  </w:endnote>
  <w:endnote w:type="continuationSeparator" w:id="0">
    <w:p w14:paraId="5F65E04B" w14:textId="77777777" w:rsidR="009D5C21" w:rsidRDefault="009D5C21">
      <w:r>
        <w:continuationSeparator/>
      </w:r>
    </w:p>
  </w:endnote>
  <w:endnote w:type="continuationNotice" w:id="1">
    <w:p w14:paraId="47ADA997" w14:textId="77777777" w:rsidR="009D5C21" w:rsidRDefault="009D5C2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01F1E" w14:textId="7998160B" w:rsidR="007532D6" w:rsidRDefault="007532D6" w:rsidP="00B33FFC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5</w:t>
    </w:r>
    <w:r w:rsidRPr="00E862F8">
      <w:rPr>
        <w:rStyle w:val="PageNumber"/>
        <w:rFonts w:cs="Angsana New"/>
        <w:noProof/>
      </w:rPr>
      <w:t>2</w:t>
    </w:r>
    <w:r>
      <w:rPr>
        <w:rStyle w:val="PageNumber"/>
        <w:rFonts w:cs="Angsana New"/>
      </w:rPr>
      <w:fldChar w:fldCharType="end"/>
    </w:r>
  </w:p>
  <w:p w14:paraId="44A68615" w14:textId="77777777" w:rsidR="007532D6" w:rsidRDefault="007532D6" w:rsidP="009B3F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4D2DE" w14:textId="1E96FD70" w:rsidR="007532D6" w:rsidRPr="00B33FFC" w:rsidRDefault="00B16281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 w:rsidRPr="00B129E0">
      <w:rPr>
        <w:rFonts w:cs="Arial"/>
        <w:color w:val="7F7F7F" w:themeColor="text1" w:themeTint="80"/>
        <w:sz w:val="12"/>
        <w:szCs w:val="12"/>
      </w:rPr>
      <w:t xml:space="preserve">KPMG </w:t>
    </w:r>
    <w:proofErr w:type="spellStart"/>
    <w:r w:rsidRPr="00B129E0">
      <w:rPr>
        <w:rFonts w:cs="Arial"/>
        <w:color w:val="7F7F7F" w:themeColor="text1" w:themeTint="80"/>
        <w:sz w:val="12"/>
        <w:szCs w:val="12"/>
      </w:rPr>
      <w:t>Phoomchai</w:t>
    </w:r>
    <w:proofErr w:type="spellEnd"/>
    <w:r w:rsidRPr="00B129E0">
      <w:rPr>
        <w:rFonts w:cs="Arial"/>
        <w:color w:val="7F7F7F" w:themeColor="text1" w:themeTint="80"/>
        <w:sz w:val="12"/>
        <w:szCs w:val="12"/>
      </w:rPr>
      <w:t xml:space="preserve"> Audit Ltd., </w:t>
    </w:r>
    <w:r w:rsidRPr="00B129E0">
      <w:rPr>
        <w:rFonts w:cs="Arial"/>
        <w:color w:val="7F7F7F"/>
        <w:sz w:val="12"/>
        <w:szCs w:val="12"/>
        <w:lang w:eastAsia="ja-JP"/>
      </w:rPr>
      <w:t>a Thai limited liability company and a member firm of the KPMG global organization of independent member firms affiliated with KPMG International Limited, a private English company limited by guarantee.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81022" w14:textId="77777777" w:rsidR="007532D6" w:rsidRPr="00B33FFC" w:rsidRDefault="007532D6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26A8E" w14:textId="1E44EEED" w:rsidR="00B16281" w:rsidRPr="0008210F" w:rsidRDefault="00B16281" w:rsidP="0008210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97885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11C5FAF" w14:textId="510FAA09" w:rsidR="00220A32" w:rsidRPr="00220A32" w:rsidRDefault="00220A32" w:rsidP="00220A3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20A3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20A3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20A3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20A3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20A3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66246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EDAA942" w14:textId="17A8D12E" w:rsidR="00220A32" w:rsidRPr="00220A32" w:rsidRDefault="00220A32" w:rsidP="00220A3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20A3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20A3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20A3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20A3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20A3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92896" w14:textId="77777777" w:rsidR="009D5C21" w:rsidRDefault="009D5C21">
      <w:r>
        <w:separator/>
      </w:r>
    </w:p>
  </w:footnote>
  <w:footnote w:type="continuationSeparator" w:id="0">
    <w:p w14:paraId="63A71700" w14:textId="77777777" w:rsidR="009D5C21" w:rsidRDefault="009D5C21">
      <w:r>
        <w:continuationSeparator/>
      </w:r>
    </w:p>
  </w:footnote>
  <w:footnote w:type="continuationNotice" w:id="1">
    <w:p w14:paraId="1DCC04A7" w14:textId="77777777" w:rsidR="009D5C21" w:rsidRDefault="009D5C2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47614" w14:textId="77777777" w:rsidR="00220A32" w:rsidRDefault="00220A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5598C" w14:textId="77777777" w:rsidR="007532D6" w:rsidRPr="00323B9C" w:rsidRDefault="007532D6" w:rsidP="00EC107A">
    <w:pPr>
      <w:pStyle w:val="a"/>
      <w:tabs>
        <w:tab w:val="clear" w:pos="1080"/>
        <w:tab w:val="left" w:pos="3105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sz w:val="32"/>
        <w:szCs w:val="32"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F5D5C" w14:textId="73D11B42" w:rsidR="007532D6" w:rsidRPr="000D04DE" w:rsidRDefault="007532D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80FB7AD" w14:textId="4E0635B3" w:rsidR="008C1E96" w:rsidRPr="000D04DE" w:rsidRDefault="008C1E9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5F46E34D" w14:textId="77777777" w:rsidR="008C1E96" w:rsidRPr="000D04DE" w:rsidRDefault="008C1E9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1FD6704" w14:textId="77777777" w:rsidR="007532D6" w:rsidRDefault="007532D6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9AA2896" w14:textId="77777777" w:rsidR="000D04DE" w:rsidRDefault="000D04D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35A7C9E" w14:textId="77777777" w:rsidR="000D04DE" w:rsidRPr="000D04DE" w:rsidRDefault="000D04D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C61CB" w14:textId="4C978496" w:rsidR="00024B21" w:rsidRPr="0008210F" w:rsidRDefault="00024B21" w:rsidP="00024B21">
    <w:pPr>
      <w:rPr>
        <w:rFonts w:ascii="Angsana New" w:hAnsi="Angsana New"/>
        <w:sz w:val="32"/>
        <w:szCs w:val="32"/>
      </w:rPr>
    </w:pPr>
    <w:r w:rsidRPr="0008210F">
      <w:rPr>
        <w:noProof/>
      </w:rPr>
      <w:drawing>
        <wp:anchor distT="0" distB="0" distL="114300" distR="114300" simplePos="0" relativeHeight="251658241" behindDoc="0" locked="0" layoutInCell="1" allowOverlap="1" wp14:anchorId="37779E7A" wp14:editId="6BC65C69">
          <wp:simplePos x="0" y="0"/>
          <wp:positionH relativeFrom="column">
            <wp:posOffset>0</wp:posOffset>
          </wp:positionH>
          <wp:positionV relativeFrom="paragraph">
            <wp:posOffset>-1149350</wp:posOffset>
          </wp:positionV>
          <wp:extent cx="952500" cy="400050"/>
          <wp:effectExtent l="0" t="0" r="0" b="0"/>
          <wp:wrapNone/>
          <wp:docPr id="1655980791" name="Picture 1655980791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9320349" w14:textId="33D413E4" w:rsidR="00B16281" w:rsidRDefault="00B16281" w:rsidP="00B16281">
    <w:pPr>
      <w:rPr>
        <w:rFonts w:ascii="Angsana New" w:hAnsi="Angsana New"/>
        <w:sz w:val="32"/>
        <w:szCs w:val="32"/>
      </w:rPr>
    </w:pPr>
  </w:p>
  <w:p w14:paraId="6272FDEF" w14:textId="77777777" w:rsidR="0008210F" w:rsidRDefault="0008210F" w:rsidP="00B16281">
    <w:pPr>
      <w:rPr>
        <w:rFonts w:ascii="Angsana New" w:hAnsi="Angsana New"/>
        <w:sz w:val="32"/>
        <w:szCs w:val="32"/>
      </w:rPr>
    </w:pPr>
  </w:p>
  <w:p w14:paraId="2CE786FA" w14:textId="77777777" w:rsidR="0008210F" w:rsidRDefault="0008210F" w:rsidP="00B16281">
    <w:pPr>
      <w:rPr>
        <w:rFonts w:ascii="Angsana New" w:hAnsi="Angsana New"/>
        <w:sz w:val="32"/>
        <w:szCs w:val="32"/>
      </w:rPr>
    </w:pPr>
  </w:p>
  <w:p w14:paraId="1D6DF1CB" w14:textId="77777777" w:rsidR="0008210F" w:rsidRDefault="0008210F" w:rsidP="00B16281">
    <w:pPr>
      <w:rPr>
        <w:rFonts w:ascii="Angsana New" w:hAnsi="Angsana New"/>
        <w:sz w:val="32"/>
        <w:szCs w:val="32"/>
      </w:rPr>
    </w:pPr>
  </w:p>
  <w:p w14:paraId="78E5F25B" w14:textId="77777777" w:rsidR="0008210F" w:rsidRDefault="0008210F" w:rsidP="00B16281">
    <w:pPr>
      <w:rPr>
        <w:rFonts w:ascii="Angsana New" w:hAnsi="Angsana New"/>
        <w:sz w:val="32"/>
        <w:szCs w:val="32"/>
      </w:rPr>
    </w:pPr>
  </w:p>
  <w:p w14:paraId="22C13C67" w14:textId="77777777" w:rsidR="0008210F" w:rsidRDefault="0008210F" w:rsidP="00B16281">
    <w:pPr>
      <w:rPr>
        <w:rFonts w:ascii="Angsana New" w:hAnsi="Angsana New"/>
        <w:sz w:val="32"/>
        <w:szCs w:val="32"/>
      </w:rPr>
    </w:pPr>
  </w:p>
  <w:p w14:paraId="5D378228" w14:textId="77777777" w:rsidR="0008210F" w:rsidRDefault="0008210F" w:rsidP="00B16281">
    <w:pPr>
      <w:rPr>
        <w:rFonts w:ascii="Angsana New" w:hAnsi="Angsana New"/>
        <w:sz w:val="32"/>
        <w:szCs w:val="32"/>
      </w:rPr>
    </w:pPr>
  </w:p>
  <w:p w14:paraId="69BA53D7" w14:textId="77777777" w:rsidR="0008210F" w:rsidRDefault="0008210F" w:rsidP="00B16281">
    <w:pPr>
      <w:rPr>
        <w:rFonts w:ascii="Angsana New" w:hAnsi="Angsana New"/>
        <w:sz w:val="32"/>
        <w:szCs w:val="32"/>
      </w:rPr>
    </w:pPr>
  </w:p>
  <w:p w14:paraId="2F45D86F" w14:textId="77777777" w:rsidR="0008210F" w:rsidRPr="0008210F" w:rsidRDefault="0008210F" w:rsidP="00B16281">
    <w:pPr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B933C" w14:textId="77777777" w:rsidR="00BA24D4" w:rsidRDefault="00BA24D4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0"/>
        <w:szCs w:val="30"/>
      </w:rPr>
    </w:pPr>
  </w:p>
  <w:p w14:paraId="1E1A4BA9" w14:textId="77777777" w:rsidR="000B4A65" w:rsidRPr="00345798" w:rsidRDefault="000B4A65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19D8B" w14:textId="77777777" w:rsidR="000B4A65" w:rsidRPr="000B4A65" w:rsidRDefault="000B4A65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655B1F1" w14:textId="77777777" w:rsidR="000B4A65" w:rsidRPr="000B4A65" w:rsidRDefault="000B4A65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70983939" w14:textId="77777777" w:rsidR="000B4A65" w:rsidRPr="000B4A65" w:rsidRDefault="000B4A65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AD83546" w14:textId="77777777" w:rsidR="000B4A65" w:rsidRPr="000B4A65" w:rsidRDefault="000B4A65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2324DB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97427CE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723224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2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0A719A7"/>
    <w:multiLevelType w:val="hybridMultilevel"/>
    <w:tmpl w:val="AD92570A"/>
    <w:lvl w:ilvl="0" w:tplc="B158EC58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FEE2D17"/>
    <w:multiLevelType w:val="multilevel"/>
    <w:tmpl w:val="5D70F4D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13607800">
    <w:abstractNumId w:val="9"/>
  </w:num>
  <w:num w:numId="2" w16cid:durableId="896547689">
    <w:abstractNumId w:val="7"/>
  </w:num>
  <w:num w:numId="3" w16cid:durableId="953294333">
    <w:abstractNumId w:val="6"/>
  </w:num>
  <w:num w:numId="4" w16cid:durableId="48846308">
    <w:abstractNumId w:val="5"/>
  </w:num>
  <w:num w:numId="5" w16cid:durableId="2040350873">
    <w:abstractNumId w:val="8"/>
  </w:num>
  <w:num w:numId="6" w16cid:durableId="857427716">
    <w:abstractNumId w:val="3"/>
  </w:num>
  <w:num w:numId="7" w16cid:durableId="1988313870">
    <w:abstractNumId w:val="2"/>
  </w:num>
  <w:num w:numId="8" w16cid:durableId="996345844">
    <w:abstractNumId w:val="0"/>
  </w:num>
  <w:num w:numId="9" w16cid:durableId="1632244312">
    <w:abstractNumId w:val="1"/>
  </w:num>
  <w:num w:numId="10" w16cid:durableId="970599147">
    <w:abstractNumId w:val="4"/>
  </w:num>
  <w:num w:numId="11" w16cid:durableId="1301691168">
    <w:abstractNumId w:val="21"/>
  </w:num>
  <w:num w:numId="12" w16cid:durableId="351036449">
    <w:abstractNumId w:val="19"/>
  </w:num>
  <w:num w:numId="13" w16cid:durableId="541983039">
    <w:abstractNumId w:val="31"/>
  </w:num>
  <w:num w:numId="14" w16cid:durableId="1115978063">
    <w:abstractNumId w:val="23"/>
  </w:num>
  <w:num w:numId="15" w16cid:durableId="1394423222">
    <w:abstractNumId w:val="15"/>
  </w:num>
  <w:num w:numId="16" w16cid:durableId="59639748">
    <w:abstractNumId w:val="34"/>
  </w:num>
  <w:num w:numId="17" w16cid:durableId="1924946659">
    <w:abstractNumId w:val="25"/>
  </w:num>
  <w:num w:numId="18" w16cid:durableId="1847282209">
    <w:abstractNumId w:val="18"/>
  </w:num>
  <w:num w:numId="19" w16cid:durableId="287055735">
    <w:abstractNumId w:val="22"/>
  </w:num>
  <w:num w:numId="20" w16cid:durableId="315888839">
    <w:abstractNumId w:val="12"/>
  </w:num>
  <w:num w:numId="21" w16cid:durableId="1378512436">
    <w:abstractNumId w:val="16"/>
  </w:num>
  <w:num w:numId="22" w16cid:durableId="1094089244">
    <w:abstractNumId w:val="30"/>
  </w:num>
  <w:num w:numId="23" w16cid:durableId="1645157495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583801040">
    <w:abstractNumId w:val="36"/>
  </w:num>
  <w:num w:numId="25" w16cid:durableId="128130231">
    <w:abstractNumId w:val="28"/>
  </w:num>
  <w:num w:numId="26" w16cid:durableId="1472484270">
    <w:abstractNumId w:val="26"/>
  </w:num>
  <w:num w:numId="27" w16cid:durableId="101151254">
    <w:abstractNumId w:val="14"/>
  </w:num>
  <w:num w:numId="28" w16cid:durableId="893198451">
    <w:abstractNumId w:val="37"/>
  </w:num>
  <w:num w:numId="29" w16cid:durableId="2079548747">
    <w:abstractNumId w:val="29"/>
  </w:num>
  <w:num w:numId="30" w16cid:durableId="1443185995">
    <w:abstractNumId w:val="35"/>
  </w:num>
  <w:num w:numId="31" w16cid:durableId="361514708">
    <w:abstractNumId w:val="32"/>
  </w:num>
  <w:num w:numId="32" w16cid:durableId="480149070">
    <w:abstractNumId w:val="20"/>
  </w:num>
  <w:num w:numId="33" w16cid:durableId="803235194">
    <w:abstractNumId w:val="24"/>
  </w:num>
  <w:num w:numId="34" w16cid:durableId="1026444665">
    <w:abstractNumId w:val="10"/>
  </w:num>
  <w:num w:numId="35" w16cid:durableId="743455180">
    <w:abstractNumId w:val="38"/>
  </w:num>
  <w:num w:numId="36" w16cid:durableId="701393827">
    <w:abstractNumId w:val="11"/>
  </w:num>
  <w:num w:numId="37" w16cid:durableId="1888446917">
    <w:abstractNumId w:val="33"/>
  </w:num>
  <w:num w:numId="38" w16cid:durableId="1158417973">
    <w:abstractNumId w:val="17"/>
  </w:num>
  <w:num w:numId="39" w16cid:durableId="1413159855">
    <w:abstractNumId w:val="27"/>
  </w:num>
  <w:num w:numId="40" w16cid:durableId="975068036">
    <w:abstractNumId w:val="1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360"/>
    <w:rsid w:val="00000376"/>
    <w:rsid w:val="00000447"/>
    <w:rsid w:val="000004DD"/>
    <w:rsid w:val="00000548"/>
    <w:rsid w:val="000005E7"/>
    <w:rsid w:val="000006CF"/>
    <w:rsid w:val="00000752"/>
    <w:rsid w:val="00000818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10"/>
    <w:rsid w:val="00001886"/>
    <w:rsid w:val="00001B57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F5B"/>
    <w:rsid w:val="000031FF"/>
    <w:rsid w:val="00003361"/>
    <w:rsid w:val="000034C2"/>
    <w:rsid w:val="000037D8"/>
    <w:rsid w:val="0000394B"/>
    <w:rsid w:val="00003A83"/>
    <w:rsid w:val="00003B3D"/>
    <w:rsid w:val="00003D33"/>
    <w:rsid w:val="00003E8B"/>
    <w:rsid w:val="00003F7C"/>
    <w:rsid w:val="0000403E"/>
    <w:rsid w:val="00004048"/>
    <w:rsid w:val="000043BA"/>
    <w:rsid w:val="00004836"/>
    <w:rsid w:val="0000483F"/>
    <w:rsid w:val="0000494C"/>
    <w:rsid w:val="00004DAD"/>
    <w:rsid w:val="000054AF"/>
    <w:rsid w:val="00005597"/>
    <w:rsid w:val="00005DEC"/>
    <w:rsid w:val="000063D6"/>
    <w:rsid w:val="0000655E"/>
    <w:rsid w:val="00006591"/>
    <w:rsid w:val="00006A1D"/>
    <w:rsid w:val="00006D7D"/>
    <w:rsid w:val="0000701E"/>
    <w:rsid w:val="00007275"/>
    <w:rsid w:val="0000731D"/>
    <w:rsid w:val="000074E0"/>
    <w:rsid w:val="000076C1"/>
    <w:rsid w:val="00007877"/>
    <w:rsid w:val="000078A6"/>
    <w:rsid w:val="000078F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435"/>
    <w:rsid w:val="0001176D"/>
    <w:rsid w:val="00011A52"/>
    <w:rsid w:val="00011E1C"/>
    <w:rsid w:val="00011ECE"/>
    <w:rsid w:val="00012439"/>
    <w:rsid w:val="00012655"/>
    <w:rsid w:val="00012E13"/>
    <w:rsid w:val="00012E9D"/>
    <w:rsid w:val="00012F54"/>
    <w:rsid w:val="000132F3"/>
    <w:rsid w:val="00013330"/>
    <w:rsid w:val="00013AE7"/>
    <w:rsid w:val="00013D2B"/>
    <w:rsid w:val="00013DCC"/>
    <w:rsid w:val="0001443B"/>
    <w:rsid w:val="000147E0"/>
    <w:rsid w:val="0001485B"/>
    <w:rsid w:val="00014AEE"/>
    <w:rsid w:val="00014B08"/>
    <w:rsid w:val="00014C52"/>
    <w:rsid w:val="00014EF0"/>
    <w:rsid w:val="000150B3"/>
    <w:rsid w:val="000152FE"/>
    <w:rsid w:val="00015681"/>
    <w:rsid w:val="000156B2"/>
    <w:rsid w:val="00015941"/>
    <w:rsid w:val="00015B88"/>
    <w:rsid w:val="00016841"/>
    <w:rsid w:val="000168CC"/>
    <w:rsid w:val="00016B2C"/>
    <w:rsid w:val="00016FB2"/>
    <w:rsid w:val="00017057"/>
    <w:rsid w:val="00017146"/>
    <w:rsid w:val="000172BF"/>
    <w:rsid w:val="000173FE"/>
    <w:rsid w:val="0001741D"/>
    <w:rsid w:val="000174A4"/>
    <w:rsid w:val="0001790D"/>
    <w:rsid w:val="00017B34"/>
    <w:rsid w:val="00017C21"/>
    <w:rsid w:val="00017C6F"/>
    <w:rsid w:val="00017DA6"/>
    <w:rsid w:val="00017E1B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31F"/>
    <w:rsid w:val="00021321"/>
    <w:rsid w:val="00021354"/>
    <w:rsid w:val="00021556"/>
    <w:rsid w:val="00021583"/>
    <w:rsid w:val="000216FD"/>
    <w:rsid w:val="00021852"/>
    <w:rsid w:val="00021983"/>
    <w:rsid w:val="00021EAB"/>
    <w:rsid w:val="0002220F"/>
    <w:rsid w:val="00022272"/>
    <w:rsid w:val="000222D4"/>
    <w:rsid w:val="000225B4"/>
    <w:rsid w:val="00022618"/>
    <w:rsid w:val="000228AA"/>
    <w:rsid w:val="000230BC"/>
    <w:rsid w:val="00023156"/>
    <w:rsid w:val="00023730"/>
    <w:rsid w:val="000241DE"/>
    <w:rsid w:val="0002422C"/>
    <w:rsid w:val="00024267"/>
    <w:rsid w:val="00024306"/>
    <w:rsid w:val="000245D8"/>
    <w:rsid w:val="0002464C"/>
    <w:rsid w:val="000247F4"/>
    <w:rsid w:val="000248CE"/>
    <w:rsid w:val="00024960"/>
    <w:rsid w:val="00024B07"/>
    <w:rsid w:val="00024B21"/>
    <w:rsid w:val="00024E48"/>
    <w:rsid w:val="000251F5"/>
    <w:rsid w:val="0002528A"/>
    <w:rsid w:val="0002531C"/>
    <w:rsid w:val="000255C6"/>
    <w:rsid w:val="00025A0D"/>
    <w:rsid w:val="00025CC6"/>
    <w:rsid w:val="000260AE"/>
    <w:rsid w:val="0002686C"/>
    <w:rsid w:val="000268BF"/>
    <w:rsid w:val="00026C3A"/>
    <w:rsid w:val="00026E3A"/>
    <w:rsid w:val="00027568"/>
    <w:rsid w:val="0002756E"/>
    <w:rsid w:val="00027944"/>
    <w:rsid w:val="00027A7F"/>
    <w:rsid w:val="00027A89"/>
    <w:rsid w:val="00027C1A"/>
    <w:rsid w:val="00027CAA"/>
    <w:rsid w:val="00030027"/>
    <w:rsid w:val="000300EB"/>
    <w:rsid w:val="000302F8"/>
    <w:rsid w:val="0003055F"/>
    <w:rsid w:val="00030618"/>
    <w:rsid w:val="0003062D"/>
    <w:rsid w:val="00030680"/>
    <w:rsid w:val="000308AE"/>
    <w:rsid w:val="000309C1"/>
    <w:rsid w:val="00030A91"/>
    <w:rsid w:val="00030B28"/>
    <w:rsid w:val="00030DAF"/>
    <w:rsid w:val="000313E6"/>
    <w:rsid w:val="0003147C"/>
    <w:rsid w:val="00031629"/>
    <w:rsid w:val="000318C0"/>
    <w:rsid w:val="00031B22"/>
    <w:rsid w:val="00031B7E"/>
    <w:rsid w:val="00032018"/>
    <w:rsid w:val="00032436"/>
    <w:rsid w:val="0003247A"/>
    <w:rsid w:val="00032B17"/>
    <w:rsid w:val="00032C37"/>
    <w:rsid w:val="00032F7C"/>
    <w:rsid w:val="000331AC"/>
    <w:rsid w:val="000331CB"/>
    <w:rsid w:val="000332A3"/>
    <w:rsid w:val="000335E0"/>
    <w:rsid w:val="00033946"/>
    <w:rsid w:val="00033AD4"/>
    <w:rsid w:val="00033B2A"/>
    <w:rsid w:val="00033E14"/>
    <w:rsid w:val="0003421A"/>
    <w:rsid w:val="0003497B"/>
    <w:rsid w:val="000349BF"/>
    <w:rsid w:val="000349F2"/>
    <w:rsid w:val="00034AF3"/>
    <w:rsid w:val="00034C84"/>
    <w:rsid w:val="00034C95"/>
    <w:rsid w:val="00034CBE"/>
    <w:rsid w:val="00034D0B"/>
    <w:rsid w:val="000352A5"/>
    <w:rsid w:val="000352B4"/>
    <w:rsid w:val="00035380"/>
    <w:rsid w:val="0003572F"/>
    <w:rsid w:val="00035883"/>
    <w:rsid w:val="00035AFB"/>
    <w:rsid w:val="00035B08"/>
    <w:rsid w:val="00035CA6"/>
    <w:rsid w:val="00035E08"/>
    <w:rsid w:val="0003622B"/>
    <w:rsid w:val="00036237"/>
    <w:rsid w:val="00036490"/>
    <w:rsid w:val="00036548"/>
    <w:rsid w:val="00036811"/>
    <w:rsid w:val="000368A6"/>
    <w:rsid w:val="0003694D"/>
    <w:rsid w:val="000369C3"/>
    <w:rsid w:val="00036ACF"/>
    <w:rsid w:val="00036B89"/>
    <w:rsid w:val="00036BC6"/>
    <w:rsid w:val="00036CF6"/>
    <w:rsid w:val="00036E99"/>
    <w:rsid w:val="00037B16"/>
    <w:rsid w:val="00037C6B"/>
    <w:rsid w:val="00037D68"/>
    <w:rsid w:val="00040017"/>
    <w:rsid w:val="0004012A"/>
    <w:rsid w:val="0004045D"/>
    <w:rsid w:val="00040497"/>
    <w:rsid w:val="0004075B"/>
    <w:rsid w:val="000408B7"/>
    <w:rsid w:val="0004099E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742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644"/>
    <w:rsid w:val="00043808"/>
    <w:rsid w:val="00043CFA"/>
    <w:rsid w:val="00043F74"/>
    <w:rsid w:val="0004412E"/>
    <w:rsid w:val="00044167"/>
    <w:rsid w:val="000442E4"/>
    <w:rsid w:val="000443DF"/>
    <w:rsid w:val="00044958"/>
    <w:rsid w:val="00044AF3"/>
    <w:rsid w:val="00044AFF"/>
    <w:rsid w:val="00044D98"/>
    <w:rsid w:val="00044F2E"/>
    <w:rsid w:val="00045079"/>
    <w:rsid w:val="000452CC"/>
    <w:rsid w:val="000455BC"/>
    <w:rsid w:val="00045609"/>
    <w:rsid w:val="0004566D"/>
    <w:rsid w:val="0004582E"/>
    <w:rsid w:val="00045879"/>
    <w:rsid w:val="00045915"/>
    <w:rsid w:val="00045B09"/>
    <w:rsid w:val="00045E10"/>
    <w:rsid w:val="000460DE"/>
    <w:rsid w:val="0004668C"/>
    <w:rsid w:val="00046777"/>
    <w:rsid w:val="00046993"/>
    <w:rsid w:val="00046D2B"/>
    <w:rsid w:val="00046D93"/>
    <w:rsid w:val="00046E78"/>
    <w:rsid w:val="00047116"/>
    <w:rsid w:val="000475BC"/>
    <w:rsid w:val="00047752"/>
    <w:rsid w:val="0004790A"/>
    <w:rsid w:val="00047A47"/>
    <w:rsid w:val="000500EA"/>
    <w:rsid w:val="000501AA"/>
    <w:rsid w:val="00050262"/>
    <w:rsid w:val="00050632"/>
    <w:rsid w:val="000507E4"/>
    <w:rsid w:val="0005088D"/>
    <w:rsid w:val="00050A02"/>
    <w:rsid w:val="00050C58"/>
    <w:rsid w:val="00050D82"/>
    <w:rsid w:val="00050E7A"/>
    <w:rsid w:val="00050FB8"/>
    <w:rsid w:val="000511E6"/>
    <w:rsid w:val="00051209"/>
    <w:rsid w:val="000514EF"/>
    <w:rsid w:val="000518AC"/>
    <w:rsid w:val="0005192D"/>
    <w:rsid w:val="00051A9E"/>
    <w:rsid w:val="00051D63"/>
    <w:rsid w:val="00052010"/>
    <w:rsid w:val="000524C4"/>
    <w:rsid w:val="00052811"/>
    <w:rsid w:val="000529CA"/>
    <w:rsid w:val="00052E96"/>
    <w:rsid w:val="00053580"/>
    <w:rsid w:val="000537D4"/>
    <w:rsid w:val="000539C6"/>
    <w:rsid w:val="00053D8A"/>
    <w:rsid w:val="00053E92"/>
    <w:rsid w:val="00053EAC"/>
    <w:rsid w:val="00054023"/>
    <w:rsid w:val="000541EE"/>
    <w:rsid w:val="0005422D"/>
    <w:rsid w:val="00054295"/>
    <w:rsid w:val="00054347"/>
    <w:rsid w:val="000544F8"/>
    <w:rsid w:val="000545DE"/>
    <w:rsid w:val="00054E98"/>
    <w:rsid w:val="00055066"/>
    <w:rsid w:val="00055168"/>
    <w:rsid w:val="000552A5"/>
    <w:rsid w:val="0005556C"/>
    <w:rsid w:val="00055749"/>
    <w:rsid w:val="0005576B"/>
    <w:rsid w:val="00055899"/>
    <w:rsid w:val="00055A90"/>
    <w:rsid w:val="00055A9E"/>
    <w:rsid w:val="00055AFF"/>
    <w:rsid w:val="00055DD8"/>
    <w:rsid w:val="00055F10"/>
    <w:rsid w:val="0005601F"/>
    <w:rsid w:val="00056146"/>
    <w:rsid w:val="00056348"/>
    <w:rsid w:val="00056467"/>
    <w:rsid w:val="0005653D"/>
    <w:rsid w:val="00056650"/>
    <w:rsid w:val="00056E72"/>
    <w:rsid w:val="000571D6"/>
    <w:rsid w:val="000572B4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713"/>
    <w:rsid w:val="00060920"/>
    <w:rsid w:val="00060C22"/>
    <w:rsid w:val="00060EBF"/>
    <w:rsid w:val="00060F98"/>
    <w:rsid w:val="000610C9"/>
    <w:rsid w:val="00061315"/>
    <w:rsid w:val="00061748"/>
    <w:rsid w:val="000618B3"/>
    <w:rsid w:val="000618E0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E65"/>
    <w:rsid w:val="00062F15"/>
    <w:rsid w:val="00062F8C"/>
    <w:rsid w:val="00062F92"/>
    <w:rsid w:val="00062FD5"/>
    <w:rsid w:val="000630BC"/>
    <w:rsid w:val="00063531"/>
    <w:rsid w:val="00063588"/>
    <w:rsid w:val="00063CF6"/>
    <w:rsid w:val="00063DF6"/>
    <w:rsid w:val="00063E8F"/>
    <w:rsid w:val="00063FDC"/>
    <w:rsid w:val="0006416A"/>
    <w:rsid w:val="00064505"/>
    <w:rsid w:val="0006476B"/>
    <w:rsid w:val="000647EE"/>
    <w:rsid w:val="000648DF"/>
    <w:rsid w:val="00064C7B"/>
    <w:rsid w:val="00064DE9"/>
    <w:rsid w:val="000651E1"/>
    <w:rsid w:val="0006552C"/>
    <w:rsid w:val="000657F6"/>
    <w:rsid w:val="0006596C"/>
    <w:rsid w:val="00065971"/>
    <w:rsid w:val="000659D4"/>
    <w:rsid w:val="00065E8F"/>
    <w:rsid w:val="00065F18"/>
    <w:rsid w:val="00066333"/>
    <w:rsid w:val="00066A9B"/>
    <w:rsid w:val="00066AAA"/>
    <w:rsid w:val="00066C98"/>
    <w:rsid w:val="00067390"/>
    <w:rsid w:val="000673D5"/>
    <w:rsid w:val="00067576"/>
    <w:rsid w:val="00067809"/>
    <w:rsid w:val="000678CB"/>
    <w:rsid w:val="00067C19"/>
    <w:rsid w:val="000702B6"/>
    <w:rsid w:val="000703A7"/>
    <w:rsid w:val="00070684"/>
    <w:rsid w:val="000706A4"/>
    <w:rsid w:val="00070964"/>
    <w:rsid w:val="00070B0D"/>
    <w:rsid w:val="00070E0E"/>
    <w:rsid w:val="00070FD4"/>
    <w:rsid w:val="0007140F"/>
    <w:rsid w:val="0007170D"/>
    <w:rsid w:val="000717A2"/>
    <w:rsid w:val="000717BB"/>
    <w:rsid w:val="00071B93"/>
    <w:rsid w:val="00071BB0"/>
    <w:rsid w:val="00071D19"/>
    <w:rsid w:val="00071E45"/>
    <w:rsid w:val="00071F22"/>
    <w:rsid w:val="00071FDB"/>
    <w:rsid w:val="00072082"/>
    <w:rsid w:val="0007216D"/>
    <w:rsid w:val="000722DE"/>
    <w:rsid w:val="0007269D"/>
    <w:rsid w:val="000727EB"/>
    <w:rsid w:val="00072844"/>
    <w:rsid w:val="00072857"/>
    <w:rsid w:val="00072A14"/>
    <w:rsid w:val="00072CDD"/>
    <w:rsid w:val="0007316A"/>
    <w:rsid w:val="0007330E"/>
    <w:rsid w:val="00073C06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0F8"/>
    <w:rsid w:val="000751C5"/>
    <w:rsid w:val="00075407"/>
    <w:rsid w:val="0007559A"/>
    <w:rsid w:val="000756CF"/>
    <w:rsid w:val="00075926"/>
    <w:rsid w:val="0007597E"/>
    <w:rsid w:val="00075E96"/>
    <w:rsid w:val="00076093"/>
    <w:rsid w:val="00076267"/>
    <w:rsid w:val="00076271"/>
    <w:rsid w:val="00076382"/>
    <w:rsid w:val="0007639A"/>
    <w:rsid w:val="00076A22"/>
    <w:rsid w:val="00076B2D"/>
    <w:rsid w:val="00076B4A"/>
    <w:rsid w:val="0007703C"/>
    <w:rsid w:val="00077062"/>
    <w:rsid w:val="000771C2"/>
    <w:rsid w:val="000774EE"/>
    <w:rsid w:val="000775D9"/>
    <w:rsid w:val="0008009A"/>
    <w:rsid w:val="00080320"/>
    <w:rsid w:val="00080469"/>
    <w:rsid w:val="00080B5B"/>
    <w:rsid w:val="00080C1C"/>
    <w:rsid w:val="00080CD1"/>
    <w:rsid w:val="00080E36"/>
    <w:rsid w:val="00080FDC"/>
    <w:rsid w:val="000810DC"/>
    <w:rsid w:val="0008111D"/>
    <w:rsid w:val="000813CB"/>
    <w:rsid w:val="00081E08"/>
    <w:rsid w:val="00081E69"/>
    <w:rsid w:val="0008210F"/>
    <w:rsid w:val="000822DD"/>
    <w:rsid w:val="00082361"/>
    <w:rsid w:val="00082369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54B"/>
    <w:rsid w:val="00083AD6"/>
    <w:rsid w:val="00083E2A"/>
    <w:rsid w:val="00083E58"/>
    <w:rsid w:val="00083EFC"/>
    <w:rsid w:val="000843C9"/>
    <w:rsid w:val="000844A5"/>
    <w:rsid w:val="00084504"/>
    <w:rsid w:val="00084E16"/>
    <w:rsid w:val="00084E80"/>
    <w:rsid w:val="00084F1D"/>
    <w:rsid w:val="00084F1E"/>
    <w:rsid w:val="000853F6"/>
    <w:rsid w:val="00085823"/>
    <w:rsid w:val="00085924"/>
    <w:rsid w:val="00085A5B"/>
    <w:rsid w:val="00085E1B"/>
    <w:rsid w:val="00085FD2"/>
    <w:rsid w:val="00086456"/>
    <w:rsid w:val="00086516"/>
    <w:rsid w:val="000865C8"/>
    <w:rsid w:val="000866F6"/>
    <w:rsid w:val="0008671F"/>
    <w:rsid w:val="00086B05"/>
    <w:rsid w:val="00086D8A"/>
    <w:rsid w:val="00086E0A"/>
    <w:rsid w:val="00086EA6"/>
    <w:rsid w:val="0008736C"/>
    <w:rsid w:val="000876DE"/>
    <w:rsid w:val="000877F7"/>
    <w:rsid w:val="0008782A"/>
    <w:rsid w:val="00087831"/>
    <w:rsid w:val="00087894"/>
    <w:rsid w:val="00087980"/>
    <w:rsid w:val="00087A50"/>
    <w:rsid w:val="00087D87"/>
    <w:rsid w:val="00087DBC"/>
    <w:rsid w:val="00087E3B"/>
    <w:rsid w:val="00087E4B"/>
    <w:rsid w:val="00090233"/>
    <w:rsid w:val="0009067E"/>
    <w:rsid w:val="00090D9D"/>
    <w:rsid w:val="00090DAF"/>
    <w:rsid w:val="00091283"/>
    <w:rsid w:val="00091578"/>
    <w:rsid w:val="000917A7"/>
    <w:rsid w:val="00091BB9"/>
    <w:rsid w:val="00091D3D"/>
    <w:rsid w:val="00092684"/>
    <w:rsid w:val="00092697"/>
    <w:rsid w:val="000926D4"/>
    <w:rsid w:val="00092AAA"/>
    <w:rsid w:val="00092B2B"/>
    <w:rsid w:val="00092F05"/>
    <w:rsid w:val="00092F4F"/>
    <w:rsid w:val="0009304C"/>
    <w:rsid w:val="00093320"/>
    <w:rsid w:val="000933E6"/>
    <w:rsid w:val="000934E2"/>
    <w:rsid w:val="0009364E"/>
    <w:rsid w:val="000936AD"/>
    <w:rsid w:val="000937D2"/>
    <w:rsid w:val="00093889"/>
    <w:rsid w:val="00093B32"/>
    <w:rsid w:val="00093EB1"/>
    <w:rsid w:val="00093F7C"/>
    <w:rsid w:val="00093FCC"/>
    <w:rsid w:val="0009400F"/>
    <w:rsid w:val="00094508"/>
    <w:rsid w:val="0009461E"/>
    <w:rsid w:val="0009483E"/>
    <w:rsid w:val="000948B8"/>
    <w:rsid w:val="00094A34"/>
    <w:rsid w:val="00094BB2"/>
    <w:rsid w:val="00094D7D"/>
    <w:rsid w:val="00094D99"/>
    <w:rsid w:val="0009519C"/>
    <w:rsid w:val="000952F2"/>
    <w:rsid w:val="00095541"/>
    <w:rsid w:val="00095727"/>
    <w:rsid w:val="00095789"/>
    <w:rsid w:val="00095E34"/>
    <w:rsid w:val="000960DF"/>
    <w:rsid w:val="00096137"/>
    <w:rsid w:val="0009630D"/>
    <w:rsid w:val="0009653E"/>
    <w:rsid w:val="000967E2"/>
    <w:rsid w:val="00096A26"/>
    <w:rsid w:val="00096BDA"/>
    <w:rsid w:val="00096FA9"/>
    <w:rsid w:val="000970CB"/>
    <w:rsid w:val="00097175"/>
    <w:rsid w:val="0009760C"/>
    <w:rsid w:val="00097896"/>
    <w:rsid w:val="000978E3"/>
    <w:rsid w:val="00097963"/>
    <w:rsid w:val="00097A06"/>
    <w:rsid w:val="00097DB1"/>
    <w:rsid w:val="00097E89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1292"/>
    <w:rsid w:val="000A191F"/>
    <w:rsid w:val="000A1990"/>
    <w:rsid w:val="000A19C1"/>
    <w:rsid w:val="000A1C82"/>
    <w:rsid w:val="000A1FCC"/>
    <w:rsid w:val="000A20ED"/>
    <w:rsid w:val="000A211D"/>
    <w:rsid w:val="000A23AB"/>
    <w:rsid w:val="000A24BD"/>
    <w:rsid w:val="000A260A"/>
    <w:rsid w:val="000A2619"/>
    <w:rsid w:val="000A27F5"/>
    <w:rsid w:val="000A29C5"/>
    <w:rsid w:val="000A2D94"/>
    <w:rsid w:val="000A2F6B"/>
    <w:rsid w:val="000A302E"/>
    <w:rsid w:val="000A318A"/>
    <w:rsid w:val="000A332D"/>
    <w:rsid w:val="000A340D"/>
    <w:rsid w:val="000A353E"/>
    <w:rsid w:val="000A360C"/>
    <w:rsid w:val="000A3BA7"/>
    <w:rsid w:val="000A3CD6"/>
    <w:rsid w:val="000A4418"/>
    <w:rsid w:val="000A44D7"/>
    <w:rsid w:val="000A44E6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F83"/>
    <w:rsid w:val="000A613C"/>
    <w:rsid w:val="000A63E6"/>
    <w:rsid w:val="000A66DB"/>
    <w:rsid w:val="000A67FC"/>
    <w:rsid w:val="000A6829"/>
    <w:rsid w:val="000A6AA9"/>
    <w:rsid w:val="000A6B4F"/>
    <w:rsid w:val="000A71BC"/>
    <w:rsid w:val="000A7269"/>
    <w:rsid w:val="000A753D"/>
    <w:rsid w:val="000A772D"/>
    <w:rsid w:val="000A7784"/>
    <w:rsid w:val="000A78BD"/>
    <w:rsid w:val="000A79F0"/>
    <w:rsid w:val="000A7ACF"/>
    <w:rsid w:val="000A7CF0"/>
    <w:rsid w:val="000A7D06"/>
    <w:rsid w:val="000B001C"/>
    <w:rsid w:val="000B0033"/>
    <w:rsid w:val="000B0B41"/>
    <w:rsid w:val="000B0C2D"/>
    <w:rsid w:val="000B0E4C"/>
    <w:rsid w:val="000B0ED8"/>
    <w:rsid w:val="000B1192"/>
    <w:rsid w:val="000B141F"/>
    <w:rsid w:val="000B14A9"/>
    <w:rsid w:val="000B18DF"/>
    <w:rsid w:val="000B1EE2"/>
    <w:rsid w:val="000B2179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26F"/>
    <w:rsid w:val="000B33B4"/>
    <w:rsid w:val="000B3501"/>
    <w:rsid w:val="000B3521"/>
    <w:rsid w:val="000B3812"/>
    <w:rsid w:val="000B3A10"/>
    <w:rsid w:val="000B3AFF"/>
    <w:rsid w:val="000B3D15"/>
    <w:rsid w:val="000B3FF0"/>
    <w:rsid w:val="000B4078"/>
    <w:rsid w:val="000B41FF"/>
    <w:rsid w:val="000B42DF"/>
    <w:rsid w:val="000B43B7"/>
    <w:rsid w:val="000B4442"/>
    <w:rsid w:val="000B447B"/>
    <w:rsid w:val="000B46D1"/>
    <w:rsid w:val="000B49AF"/>
    <w:rsid w:val="000B4A65"/>
    <w:rsid w:val="000B4D26"/>
    <w:rsid w:val="000B5178"/>
    <w:rsid w:val="000B527E"/>
    <w:rsid w:val="000B53D6"/>
    <w:rsid w:val="000B55D2"/>
    <w:rsid w:val="000B5618"/>
    <w:rsid w:val="000B597A"/>
    <w:rsid w:val="000B5EEB"/>
    <w:rsid w:val="000B65B6"/>
    <w:rsid w:val="000B6668"/>
    <w:rsid w:val="000B6894"/>
    <w:rsid w:val="000B6D80"/>
    <w:rsid w:val="000B6DAE"/>
    <w:rsid w:val="000B6F81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5FF"/>
    <w:rsid w:val="000C0872"/>
    <w:rsid w:val="000C0942"/>
    <w:rsid w:val="000C0966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09F"/>
    <w:rsid w:val="000C4190"/>
    <w:rsid w:val="000C4192"/>
    <w:rsid w:val="000C4422"/>
    <w:rsid w:val="000C47AC"/>
    <w:rsid w:val="000C49ED"/>
    <w:rsid w:val="000C4D5B"/>
    <w:rsid w:val="000C4EB2"/>
    <w:rsid w:val="000C4EF6"/>
    <w:rsid w:val="000C5055"/>
    <w:rsid w:val="000C520E"/>
    <w:rsid w:val="000C523F"/>
    <w:rsid w:val="000C5388"/>
    <w:rsid w:val="000C55FC"/>
    <w:rsid w:val="000C571B"/>
    <w:rsid w:val="000C5DB9"/>
    <w:rsid w:val="000C5DE6"/>
    <w:rsid w:val="000C5FAF"/>
    <w:rsid w:val="000C5FB0"/>
    <w:rsid w:val="000C6267"/>
    <w:rsid w:val="000C6881"/>
    <w:rsid w:val="000C6B37"/>
    <w:rsid w:val="000C6BE0"/>
    <w:rsid w:val="000C74B2"/>
    <w:rsid w:val="000C7595"/>
    <w:rsid w:val="000C760D"/>
    <w:rsid w:val="000C772C"/>
    <w:rsid w:val="000C7B93"/>
    <w:rsid w:val="000C7D70"/>
    <w:rsid w:val="000D0132"/>
    <w:rsid w:val="000D03CE"/>
    <w:rsid w:val="000D04DE"/>
    <w:rsid w:val="000D055F"/>
    <w:rsid w:val="000D05B4"/>
    <w:rsid w:val="000D0861"/>
    <w:rsid w:val="000D0880"/>
    <w:rsid w:val="000D0D8E"/>
    <w:rsid w:val="000D11D5"/>
    <w:rsid w:val="000D1A0C"/>
    <w:rsid w:val="000D1A71"/>
    <w:rsid w:val="000D1B30"/>
    <w:rsid w:val="000D1E02"/>
    <w:rsid w:val="000D1F58"/>
    <w:rsid w:val="000D1FC6"/>
    <w:rsid w:val="000D2371"/>
    <w:rsid w:val="000D242A"/>
    <w:rsid w:val="000D2564"/>
    <w:rsid w:val="000D26B1"/>
    <w:rsid w:val="000D2A53"/>
    <w:rsid w:val="000D2AB2"/>
    <w:rsid w:val="000D2AE2"/>
    <w:rsid w:val="000D2C13"/>
    <w:rsid w:val="000D2E05"/>
    <w:rsid w:val="000D2E3D"/>
    <w:rsid w:val="000D2F37"/>
    <w:rsid w:val="000D305D"/>
    <w:rsid w:val="000D328E"/>
    <w:rsid w:val="000D33D4"/>
    <w:rsid w:val="000D3477"/>
    <w:rsid w:val="000D3585"/>
    <w:rsid w:val="000D37BD"/>
    <w:rsid w:val="000D3A48"/>
    <w:rsid w:val="000D3CAE"/>
    <w:rsid w:val="000D3F5A"/>
    <w:rsid w:val="000D435E"/>
    <w:rsid w:val="000D43A0"/>
    <w:rsid w:val="000D44ED"/>
    <w:rsid w:val="000D45B3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5486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BF"/>
    <w:rsid w:val="000D6979"/>
    <w:rsid w:val="000D6C05"/>
    <w:rsid w:val="000D6DC1"/>
    <w:rsid w:val="000D6FCC"/>
    <w:rsid w:val="000D73BB"/>
    <w:rsid w:val="000D79E6"/>
    <w:rsid w:val="000D7BC8"/>
    <w:rsid w:val="000E03C5"/>
    <w:rsid w:val="000E0404"/>
    <w:rsid w:val="000E0575"/>
    <w:rsid w:val="000E0712"/>
    <w:rsid w:val="000E0788"/>
    <w:rsid w:val="000E07C1"/>
    <w:rsid w:val="000E086C"/>
    <w:rsid w:val="000E0B7A"/>
    <w:rsid w:val="000E0BC1"/>
    <w:rsid w:val="000E0D94"/>
    <w:rsid w:val="000E1508"/>
    <w:rsid w:val="000E172B"/>
    <w:rsid w:val="000E1913"/>
    <w:rsid w:val="000E207C"/>
    <w:rsid w:val="000E2265"/>
    <w:rsid w:val="000E2297"/>
    <w:rsid w:val="000E22E0"/>
    <w:rsid w:val="000E25E3"/>
    <w:rsid w:val="000E2737"/>
    <w:rsid w:val="000E289D"/>
    <w:rsid w:val="000E2E59"/>
    <w:rsid w:val="000E30FC"/>
    <w:rsid w:val="000E3526"/>
    <w:rsid w:val="000E355E"/>
    <w:rsid w:val="000E35E2"/>
    <w:rsid w:val="000E37C0"/>
    <w:rsid w:val="000E3990"/>
    <w:rsid w:val="000E3AC4"/>
    <w:rsid w:val="000E3DF5"/>
    <w:rsid w:val="000E3EB5"/>
    <w:rsid w:val="000E4040"/>
    <w:rsid w:val="000E42F8"/>
    <w:rsid w:val="000E4C4F"/>
    <w:rsid w:val="000E512B"/>
    <w:rsid w:val="000E5586"/>
    <w:rsid w:val="000E56AB"/>
    <w:rsid w:val="000E580A"/>
    <w:rsid w:val="000E58A8"/>
    <w:rsid w:val="000E5AB8"/>
    <w:rsid w:val="000E5EFD"/>
    <w:rsid w:val="000E6098"/>
    <w:rsid w:val="000E64A8"/>
    <w:rsid w:val="000E6525"/>
    <w:rsid w:val="000E65B0"/>
    <w:rsid w:val="000E6A29"/>
    <w:rsid w:val="000E6BF7"/>
    <w:rsid w:val="000E6C3A"/>
    <w:rsid w:val="000E6D9C"/>
    <w:rsid w:val="000E6E07"/>
    <w:rsid w:val="000E7168"/>
    <w:rsid w:val="000E72D3"/>
    <w:rsid w:val="000E74C3"/>
    <w:rsid w:val="000E77E2"/>
    <w:rsid w:val="000E789F"/>
    <w:rsid w:val="000E7BEC"/>
    <w:rsid w:val="000E7F6E"/>
    <w:rsid w:val="000E7FE7"/>
    <w:rsid w:val="000F0081"/>
    <w:rsid w:val="000F0378"/>
    <w:rsid w:val="000F037D"/>
    <w:rsid w:val="000F05ED"/>
    <w:rsid w:val="000F0695"/>
    <w:rsid w:val="000F073F"/>
    <w:rsid w:val="000F081F"/>
    <w:rsid w:val="000F0839"/>
    <w:rsid w:val="000F089A"/>
    <w:rsid w:val="000F0B95"/>
    <w:rsid w:val="000F0C09"/>
    <w:rsid w:val="000F1AEC"/>
    <w:rsid w:val="000F1D17"/>
    <w:rsid w:val="000F1EB0"/>
    <w:rsid w:val="000F2520"/>
    <w:rsid w:val="000F297C"/>
    <w:rsid w:val="000F2B06"/>
    <w:rsid w:val="000F2CB2"/>
    <w:rsid w:val="000F2D45"/>
    <w:rsid w:val="000F3331"/>
    <w:rsid w:val="000F366C"/>
    <w:rsid w:val="000F36BE"/>
    <w:rsid w:val="000F385C"/>
    <w:rsid w:val="000F3911"/>
    <w:rsid w:val="000F39FF"/>
    <w:rsid w:val="000F3D4D"/>
    <w:rsid w:val="000F3D6B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79"/>
    <w:rsid w:val="000F599A"/>
    <w:rsid w:val="000F5DC7"/>
    <w:rsid w:val="000F5E68"/>
    <w:rsid w:val="000F5F52"/>
    <w:rsid w:val="000F6104"/>
    <w:rsid w:val="000F651D"/>
    <w:rsid w:val="000F6762"/>
    <w:rsid w:val="000F678C"/>
    <w:rsid w:val="000F69B9"/>
    <w:rsid w:val="000F69E0"/>
    <w:rsid w:val="000F6DBC"/>
    <w:rsid w:val="000F6DDA"/>
    <w:rsid w:val="000F7154"/>
    <w:rsid w:val="000F71EF"/>
    <w:rsid w:val="000F7207"/>
    <w:rsid w:val="000F7528"/>
    <w:rsid w:val="000F753C"/>
    <w:rsid w:val="000F7554"/>
    <w:rsid w:val="000F7594"/>
    <w:rsid w:val="000F7849"/>
    <w:rsid w:val="000F7B14"/>
    <w:rsid w:val="000F7B9A"/>
    <w:rsid w:val="000F7C27"/>
    <w:rsid w:val="000F7D2D"/>
    <w:rsid w:val="000F7E68"/>
    <w:rsid w:val="000F7FD3"/>
    <w:rsid w:val="00100123"/>
    <w:rsid w:val="00100177"/>
    <w:rsid w:val="00100233"/>
    <w:rsid w:val="001004B7"/>
    <w:rsid w:val="00100BEF"/>
    <w:rsid w:val="001013A3"/>
    <w:rsid w:val="00101765"/>
    <w:rsid w:val="00101AA0"/>
    <w:rsid w:val="00101B3B"/>
    <w:rsid w:val="00101B98"/>
    <w:rsid w:val="00101C1B"/>
    <w:rsid w:val="00101E9A"/>
    <w:rsid w:val="00101F4F"/>
    <w:rsid w:val="001023F6"/>
    <w:rsid w:val="00102432"/>
    <w:rsid w:val="001024CA"/>
    <w:rsid w:val="001027C3"/>
    <w:rsid w:val="00102BF2"/>
    <w:rsid w:val="00103533"/>
    <w:rsid w:val="001035FA"/>
    <w:rsid w:val="0010380E"/>
    <w:rsid w:val="00103C6B"/>
    <w:rsid w:val="00103CB0"/>
    <w:rsid w:val="00103D44"/>
    <w:rsid w:val="00103E94"/>
    <w:rsid w:val="00103EC8"/>
    <w:rsid w:val="00103FF4"/>
    <w:rsid w:val="00104128"/>
    <w:rsid w:val="00104253"/>
    <w:rsid w:val="00104A32"/>
    <w:rsid w:val="00104BCE"/>
    <w:rsid w:val="00104EA1"/>
    <w:rsid w:val="00104EF5"/>
    <w:rsid w:val="00105180"/>
    <w:rsid w:val="00105199"/>
    <w:rsid w:val="0010552F"/>
    <w:rsid w:val="001055FF"/>
    <w:rsid w:val="001059E6"/>
    <w:rsid w:val="00105A15"/>
    <w:rsid w:val="00105BD3"/>
    <w:rsid w:val="00105C8C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78E"/>
    <w:rsid w:val="00107B82"/>
    <w:rsid w:val="00107B89"/>
    <w:rsid w:val="00107BA6"/>
    <w:rsid w:val="00107BF6"/>
    <w:rsid w:val="00107C1F"/>
    <w:rsid w:val="00110299"/>
    <w:rsid w:val="0011043B"/>
    <w:rsid w:val="0011051C"/>
    <w:rsid w:val="001107A6"/>
    <w:rsid w:val="001107C1"/>
    <w:rsid w:val="00110800"/>
    <w:rsid w:val="0011081A"/>
    <w:rsid w:val="0011089C"/>
    <w:rsid w:val="001109FE"/>
    <w:rsid w:val="00110F80"/>
    <w:rsid w:val="00111084"/>
    <w:rsid w:val="0011108E"/>
    <w:rsid w:val="001110C6"/>
    <w:rsid w:val="00111322"/>
    <w:rsid w:val="00111352"/>
    <w:rsid w:val="00111412"/>
    <w:rsid w:val="00111508"/>
    <w:rsid w:val="001115C6"/>
    <w:rsid w:val="001116F5"/>
    <w:rsid w:val="001119D4"/>
    <w:rsid w:val="00111A1E"/>
    <w:rsid w:val="00111E60"/>
    <w:rsid w:val="00112065"/>
    <w:rsid w:val="00112288"/>
    <w:rsid w:val="00112399"/>
    <w:rsid w:val="00112A5E"/>
    <w:rsid w:val="00112D3C"/>
    <w:rsid w:val="00112D70"/>
    <w:rsid w:val="0011332D"/>
    <w:rsid w:val="001134A0"/>
    <w:rsid w:val="001135DA"/>
    <w:rsid w:val="001135EA"/>
    <w:rsid w:val="0011370A"/>
    <w:rsid w:val="00113A0B"/>
    <w:rsid w:val="00113F37"/>
    <w:rsid w:val="00113FB8"/>
    <w:rsid w:val="0011418F"/>
    <w:rsid w:val="001147B6"/>
    <w:rsid w:val="0011499F"/>
    <w:rsid w:val="001149B6"/>
    <w:rsid w:val="00114A77"/>
    <w:rsid w:val="00114B9B"/>
    <w:rsid w:val="00114F75"/>
    <w:rsid w:val="00115ADB"/>
    <w:rsid w:val="00115DEB"/>
    <w:rsid w:val="001161F9"/>
    <w:rsid w:val="00116336"/>
    <w:rsid w:val="00116397"/>
    <w:rsid w:val="00116493"/>
    <w:rsid w:val="0011670A"/>
    <w:rsid w:val="00116825"/>
    <w:rsid w:val="00116B77"/>
    <w:rsid w:val="00116C3C"/>
    <w:rsid w:val="001170AA"/>
    <w:rsid w:val="0011710E"/>
    <w:rsid w:val="001172E9"/>
    <w:rsid w:val="00117427"/>
    <w:rsid w:val="0011777B"/>
    <w:rsid w:val="00117958"/>
    <w:rsid w:val="00117C7E"/>
    <w:rsid w:val="00120087"/>
    <w:rsid w:val="001202E8"/>
    <w:rsid w:val="00120393"/>
    <w:rsid w:val="001203C3"/>
    <w:rsid w:val="0012056E"/>
    <w:rsid w:val="001205C4"/>
    <w:rsid w:val="00120927"/>
    <w:rsid w:val="00120AA3"/>
    <w:rsid w:val="00120DC1"/>
    <w:rsid w:val="00120F3C"/>
    <w:rsid w:val="00121377"/>
    <w:rsid w:val="001214C8"/>
    <w:rsid w:val="001215EA"/>
    <w:rsid w:val="00121857"/>
    <w:rsid w:val="001218DB"/>
    <w:rsid w:val="00121B78"/>
    <w:rsid w:val="00121C14"/>
    <w:rsid w:val="00121D5E"/>
    <w:rsid w:val="00121DE2"/>
    <w:rsid w:val="00121EC1"/>
    <w:rsid w:val="00121F5F"/>
    <w:rsid w:val="001221D3"/>
    <w:rsid w:val="0012236A"/>
    <w:rsid w:val="00122667"/>
    <w:rsid w:val="00122AD1"/>
    <w:rsid w:val="00122B59"/>
    <w:rsid w:val="00122FA3"/>
    <w:rsid w:val="0012386A"/>
    <w:rsid w:val="001238D8"/>
    <w:rsid w:val="00123AF3"/>
    <w:rsid w:val="00123C47"/>
    <w:rsid w:val="00123E65"/>
    <w:rsid w:val="0012443C"/>
    <w:rsid w:val="0012450D"/>
    <w:rsid w:val="00124CE9"/>
    <w:rsid w:val="001251E2"/>
    <w:rsid w:val="001253D0"/>
    <w:rsid w:val="0012557A"/>
    <w:rsid w:val="001256D5"/>
    <w:rsid w:val="00125816"/>
    <w:rsid w:val="0012593E"/>
    <w:rsid w:val="00125975"/>
    <w:rsid w:val="00125ABD"/>
    <w:rsid w:val="00125B7D"/>
    <w:rsid w:val="00126036"/>
    <w:rsid w:val="001262D2"/>
    <w:rsid w:val="0012685D"/>
    <w:rsid w:val="001268F0"/>
    <w:rsid w:val="00126F66"/>
    <w:rsid w:val="00127047"/>
    <w:rsid w:val="0012707C"/>
    <w:rsid w:val="001273BB"/>
    <w:rsid w:val="001273BD"/>
    <w:rsid w:val="00127432"/>
    <w:rsid w:val="0012744F"/>
    <w:rsid w:val="00127B4D"/>
    <w:rsid w:val="00127D07"/>
    <w:rsid w:val="00127F6C"/>
    <w:rsid w:val="0013031F"/>
    <w:rsid w:val="00130341"/>
    <w:rsid w:val="00130354"/>
    <w:rsid w:val="001304CD"/>
    <w:rsid w:val="0013064A"/>
    <w:rsid w:val="0013074A"/>
    <w:rsid w:val="001310B1"/>
    <w:rsid w:val="00131195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63D"/>
    <w:rsid w:val="001326AA"/>
    <w:rsid w:val="001326E8"/>
    <w:rsid w:val="001326FE"/>
    <w:rsid w:val="001327E8"/>
    <w:rsid w:val="001328EC"/>
    <w:rsid w:val="0013290D"/>
    <w:rsid w:val="00132E45"/>
    <w:rsid w:val="0013344B"/>
    <w:rsid w:val="001335D7"/>
    <w:rsid w:val="00133742"/>
    <w:rsid w:val="001338D5"/>
    <w:rsid w:val="0013399C"/>
    <w:rsid w:val="001339D1"/>
    <w:rsid w:val="00133C1D"/>
    <w:rsid w:val="001340DA"/>
    <w:rsid w:val="00134502"/>
    <w:rsid w:val="001345C0"/>
    <w:rsid w:val="001345C5"/>
    <w:rsid w:val="00134808"/>
    <w:rsid w:val="001348CB"/>
    <w:rsid w:val="00134948"/>
    <w:rsid w:val="00134ABE"/>
    <w:rsid w:val="00134D8C"/>
    <w:rsid w:val="00134E39"/>
    <w:rsid w:val="001350BF"/>
    <w:rsid w:val="001354FE"/>
    <w:rsid w:val="0013550D"/>
    <w:rsid w:val="0013558C"/>
    <w:rsid w:val="00135930"/>
    <w:rsid w:val="00135BEA"/>
    <w:rsid w:val="00135BEB"/>
    <w:rsid w:val="001360CF"/>
    <w:rsid w:val="00136530"/>
    <w:rsid w:val="0013657B"/>
    <w:rsid w:val="00136959"/>
    <w:rsid w:val="001369C3"/>
    <w:rsid w:val="00136A6E"/>
    <w:rsid w:val="00136A9B"/>
    <w:rsid w:val="00136B75"/>
    <w:rsid w:val="00136B7C"/>
    <w:rsid w:val="00136BBA"/>
    <w:rsid w:val="00136D2E"/>
    <w:rsid w:val="001371D3"/>
    <w:rsid w:val="001372DE"/>
    <w:rsid w:val="001374D6"/>
    <w:rsid w:val="001376BF"/>
    <w:rsid w:val="001377A8"/>
    <w:rsid w:val="00137868"/>
    <w:rsid w:val="00137D3D"/>
    <w:rsid w:val="00140024"/>
    <w:rsid w:val="0014029E"/>
    <w:rsid w:val="001402C4"/>
    <w:rsid w:val="0014045C"/>
    <w:rsid w:val="001405B6"/>
    <w:rsid w:val="001406B9"/>
    <w:rsid w:val="00140A17"/>
    <w:rsid w:val="00140D07"/>
    <w:rsid w:val="00141083"/>
    <w:rsid w:val="001410F4"/>
    <w:rsid w:val="001411E3"/>
    <w:rsid w:val="00141560"/>
    <w:rsid w:val="00141BFB"/>
    <w:rsid w:val="00141C36"/>
    <w:rsid w:val="00141CFB"/>
    <w:rsid w:val="00141D70"/>
    <w:rsid w:val="00141FE6"/>
    <w:rsid w:val="00142590"/>
    <w:rsid w:val="001428DF"/>
    <w:rsid w:val="00142AAF"/>
    <w:rsid w:val="001430E0"/>
    <w:rsid w:val="001431EF"/>
    <w:rsid w:val="001432D0"/>
    <w:rsid w:val="00143541"/>
    <w:rsid w:val="00143593"/>
    <w:rsid w:val="001436A6"/>
    <w:rsid w:val="00143A3B"/>
    <w:rsid w:val="00143ADF"/>
    <w:rsid w:val="00143CC1"/>
    <w:rsid w:val="00143F2B"/>
    <w:rsid w:val="001440AE"/>
    <w:rsid w:val="0014430C"/>
    <w:rsid w:val="001444C9"/>
    <w:rsid w:val="00144AAE"/>
    <w:rsid w:val="00144D32"/>
    <w:rsid w:val="00144EF9"/>
    <w:rsid w:val="00144FF1"/>
    <w:rsid w:val="0014532A"/>
    <w:rsid w:val="00145366"/>
    <w:rsid w:val="00145393"/>
    <w:rsid w:val="00145713"/>
    <w:rsid w:val="00145A60"/>
    <w:rsid w:val="00145ABB"/>
    <w:rsid w:val="00145BB9"/>
    <w:rsid w:val="00145F57"/>
    <w:rsid w:val="00146003"/>
    <w:rsid w:val="001461C1"/>
    <w:rsid w:val="0014669F"/>
    <w:rsid w:val="00146AAF"/>
    <w:rsid w:val="00146E80"/>
    <w:rsid w:val="00146EB0"/>
    <w:rsid w:val="00147070"/>
    <w:rsid w:val="00147360"/>
    <w:rsid w:val="00147515"/>
    <w:rsid w:val="00147C13"/>
    <w:rsid w:val="00147C1B"/>
    <w:rsid w:val="00147DED"/>
    <w:rsid w:val="00147E11"/>
    <w:rsid w:val="00147EB3"/>
    <w:rsid w:val="00147FBA"/>
    <w:rsid w:val="001500A3"/>
    <w:rsid w:val="0015024A"/>
    <w:rsid w:val="0015046A"/>
    <w:rsid w:val="001504C1"/>
    <w:rsid w:val="00150546"/>
    <w:rsid w:val="0015072C"/>
    <w:rsid w:val="00150989"/>
    <w:rsid w:val="00150F77"/>
    <w:rsid w:val="00150FC9"/>
    <w:rsid w:val="00151174"/>
    <w:rsid w:val="001511A6"/>
    <w:rsid w:val="001513CC"/>
    <w:rsid w:val="001513DC"/>
    <w:rsid w:val="0015158D"/>
    <w:rsid w:val="00151707"/>
    <w:rsid w:val="00151836"/>
    <w:rsid w:val="001519E1"/>
    <w:rsid w:val="00151D64"/>
    <w:rsid w:val="00151D6E"/>
    <w:rsid w:val="00151E2E"/>
    <w:rsid w:val="00151EDE"/>
    <w:rsid w:val="00151F66"/>
    <w:rsid w:val="00151FD8"/>
    <w:rsid w:val="001520E2"/>
    <w:rsid w:val="001524B0"/>
    <w:rsid w:val="001529FA"/>
    <w:rsid w:val="00152AED"/>
    <w:rsid w:val="00152BA0"/>
    <w:rsid w:val="00152BDA"/>
    <w:rsid w:val="00152EC1"/>
    <w:rsid w:val="00152EC4"/>
    <w:rsid w:val="00152EED"/>
    <w:rsid w:val="00152EF3"/>
    <w:rsid w:val="001530E0"/>
    <w:rsid w:val="00153310"/>
    <w:rsid w:val="001536DF"/>
    <w:rsid w:val="001536EF"/>
    <w:rsid w:val="00153784"/>
    <w:rsid w:val="00154098"/>
    <w:rsid w:val="001542AF"/>
    <w:rsid w:val="00154400"/>
    <w:rsid w:val="00154549"/>
    <w:rsid w:val="001547D7"/>
    <w:rsid w:val="00155504"/>
    <w:rsid w:val="00155884"/>
    <w:rsid w:val="00155D79"/>
    <w:rsid w:val="00155DE2"/>
    <w:rsid w:val="001560E0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736"/>
    <w:rsid w:val="00161884"/>
    <w:rsid w:val="00161FEF"/>
    <w:rsid w:val="0016206D"/>
    <w:rsid w:val="001621D7"/>
    <w:rsid w:val="0016228F"/>
    <w:rsid w:val="001625A7"/>
    <w:rsid w:val="001629C7"/>
    <w:rsid w:val="00162CBE"/>
    <w:rsid w:val="00162ECE"/>
    <w:rsid w:val="001632FE"/>
    <w:rsid w:val="00163659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C45"/>
    <w:rsid w:val="00164DE4"/>
    <w:rsid w:val="00164E7B"/>
    <w:rsid w:val="00164EA1"/>
    <w:rsid w:val="00165160"/>
    <w:rsid w:val="00165528"/>
    <w:rsid w:val="001655CD"/>
    <w:rsid w:val="00165BEE"/>
    <w:rsid w:val="00165BF8"/>
    <w:rsid w:val="00165E39"/>
    <w:rsid w:val="00165F2C"/>
    <w:rsid w:val="00166186"/>
    <w:rsid w:val="001662CE"/>
    <w:rsid w:val="00166AE4"/>
    <w:rsid w:val="00166B9E"/>
    <w:rsid w:val="00166D2F"/>
    <w:rsid w:val="00167056"/>
    <w:rsid w:val="001677CA"/>
    <w:rsid w:val="00167BBD"/>
    <w:rsid w:val="00167D4D"/>
    <w:rsid w:val="00167ECF"/>
    <w:rsid w:val="00170081"/>
    <w:rsid w:val="001700E8"/>
    <w:rsid w:val="001701E3"/>
    <w:rsid w:val="00170271"/>
    <w:rsid w:val="00170361"/>
    <w:rsid w:val="00170467"/>
    <w:rsid w:val="001705C4"/>
    <w:rsid w:val="001705DB"/>
    <w:rsid w:val="0017067E"/>
    <w:rsid w:val="00170688"/>
    <w:rsid w:val="00170733"/>
    <w:rsid w:val="00170D3D"/>
    <w:rsid w:val="00171104"/>
    <w:rsid w:val="00171246"/>
    <w:rsid w:val="001712A2"/>
    <w:rsid w:val="00171408"/>
    <w:rsid w:val="00171535"/>
    <w:rsid w:val="001718DA"/>
    <w:rsid w:val="00171E17"/>
    <w:rsid w:val="0017212E"/>
    <w:rsid w:val="00172660"/>
    <w:rsid w:val="00172860"/>
    <w:rsid w:val="00172BE8"/>
    <w:rsid w:val="00172CEE"/>
    <w:rsid w:val="00173277"/>
    <w:rsid w:val="001732B8"/>
    <w:rsid w:val="00173739"/>
    <w:rsid w:val="00173743"/>
    <w:rsid w:val="0017379E"/>
    <w:rsid w:val="001737B0"/>
    <w:rsid w:val="00173F6E"/>
    <w:rsid w:val="00174009"/>
    <w:rsid w:val="00174094"/>
    <w:rsid w:val="00174113"/>
    <w:rsid w:val="00174568"/>
    <w:rsid w:val="00174CA0"/>
    <w:rsid w:val="00174DE8"/>
    <w:rsid w:val="00174E8F"/>
    <w:rsid w:val="00174E9E"/>
    <w:rsid w:val="00174FC4"/>
    <w:rsid w:val="001750B1"/>
    <w:rsid w:val="00175135"/>
    <w:rsid w:val="0017525D"/>
    <w:rsid w:val="00175440"/>
    <w:rsid w:val="00175813"/>
    <w:rsid w:val="00175886"/>
    <w:rsid w:val="00175CE4"/>
    <w:rsid w:val="00175F89"/>
    <w:rsid w:val="0017608C"/>
    <w:rsid w:val="00176168"/>
    <w:rsid w:val="00176266"/>
    <w:rsid w:val="0017663F"/>
    <w:rsid w:val="0017675E"/>
    <w:rsid w:val="001767BC"/>
    <w:rsid w:val="001767C9"/>
    <w:rsid w:val="00176E8D"/>
    <w:rsid w:val="00176EDD"/>
    <w:rsid w:val="00176FCD"/>
    <w:rsid w:val="00177165"/>
    <w:rsid w:val="00177508"/>
    <w:rsid w:val="00177CAB"/>
    <w:rsid w:val="00177EDD"/>
    <w:rsid w:val="00177FF6"/>
    <w:rsid w:val="00180196"/>
    <w:rsid w:val="00180224"/>
    <w:rsid w:val="0018023D"/>
    <w:rsid w:val="00180246"/>
    <w:rsid w:val="00180408"/>
    <w:rsid w:val="001805A0"/>
    <w:rsid w:val="001805EE"/>
    <w:rsid w:val="001807A2"/>
    <w:rsid w:val="0018081A"/>
    <w:rsid w:val="00180909"/>
    <w:rsid w:val="00180A5D"/>
    <w:rsid w:val="00180D81"/>
    <w:rsid w:val="00180E6C"/>
    <w:rsid w:val="00180F49"/>
    <w:rsid w:val="00181018"/>
    <w:rsid w:val="00181023"/>
    <w:rsid w:val="0018104D"/>
    <w:rsid w:val="00181174"/>
    <w:rsid w:val="001811B2"/>
    <w:rsid w:val="001813FC"/>
    <w:rsid w:val="00181A91"/>
    <w:rsid w:val="00181B05"/>
    <w:rsid w:val="00181E56"/>
    <w:rsid w:val="00181FA9"/>
    <w:rsid w:val="001821D8"/>
    <w:rsid w:val="001822B8"/>
    <w:rsid w:val="001822BA"/>
    <w:rsid w:val="001829F3"/>
    <w:rsid w:val="00182D55"/>
    <w:rsid w:val="00182DC2"/>
    <w:rsid w:val="00182DC4"/>
    <w:rsid w:val="001830B9"/>
    <w:rsid w:val="001830F0"/>
    <w:rsid w:val="0018322C"/>
    <w:rsid w:val="00183558"/>
    <w:rsid w:val="001836F9"/>
    <w:rsid w:val="00183759"/>
    <w:rsid w:val="00183A4D"/>
    <w:rsid w:val="00183B8F"/>
    <w:rsid w:val="00183BE2"/>
    <w:rsid w:val="00183D85"/>
    <w:rsid w:val="00183F41"/>
    <w:rsid w:val="001840AC"/>
    <w:rsid w:val="00184165"/>
    <w:rsid w:val="00184215"/>
    <w:rsid w:val="00184324"/>
    <w:rsid w:val="001843FD"/>
    <w:rsid w:val="00184674"/>
    <w:rsid w:val="00184C2A"/>
    <w:rsid w:val="00184E16"/>
    <w:rsid w:val="00184E31"/>
    <w:rsid w:val="00184EEC"/>
    <w:rsid w:val="00184F67"/>
    <w:rsid w:val="00184FE7"/>
    <w:rsid w:val="00185047"/>
    <w:rsid w:val="00185136"/>
    <w:rsid w:val="00185500"/>
    <w:rsid w:val="00185613"/>
    <w:rsid w:val="001857E9"/>
    <w:rsid w:val="0018591C"/>
    <w:rsid w:val="00185970"/>
    <w:rsid w:val="00185AF8"/>
    <w:rsid w:val="00185E7F"/>
    <w:rsid w:val="00185EAF"/>
    <w:rsid w:val="0018644D"/>
    <w:rsid w:val="00186519"/>
    <w:rsid w:val="00186A2B"/>
    <w:rsid w:val="00186AAF"/>
    <w:rsid w:val="00186AB3"/>
    <w:rsid w:val="00186BF6"/>
    <w:rsid w:val="00186CB2"/>
    <w:rsid w:val="00186DBE"/>
    <w:rsid w:val="00186F85"/>
    <w:rsid w:val="00186F9D"/>
    <w:rsid w:val="00187047"/>
    <w:rsid w:val="00187323"/>
    <w:rsid w:val="00187473"/>
    <w:rsid w:val="001875F3"/>
    <w:rsid w:val="001877D5"/>
    <w:rsid w:val="00187AAA"/>
    <w:rsid w:val="00187BAC"/>
    <w:rsid w:val="001902D2"/>
    <w:rsid w:val="001906D3"/>
    <w:rsid w:val="001907DD"/>
    <w:rsid w:val="00190923"/>
    <w:rsid w:val="00190956"/>
    <w:rsid w:val="00190AA4"/>
    <w:rsid w:val="00190F01"/>
    <w:rsid w:val="001910E8"/>
    <w:rsid w:val="00191309"/>
    <w:rsid w:val="00191334"/>
    <w:rsid w:val="001913AA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A5F"/>
    <w:rsid w:val="00192A9B"/>
    <w:rsid w:val="00192C41"/>
    <w:rsid w:val="00193343"/>
    <w:rsid w:val="001935F0"/>
    <w:rsid w:val="001936F4"/>
    <w:rsid w:val="001937BB"/>
    <w:rsid w:val="0019395E"/>
    <w:rsid w:val="00193AEC"/>
    <w:rsid w:val="00193DAC"/>
    <w:rsid w:val="001943C8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8D7"/>
    <w:rsid w:val="00195A03"/>
    <w:rsid w:val="00195F5A"/>
    <w:rsid w:val="00196498"/>
    <w:rsid w:val="0019697A"/>
    <w:rsid w:val="001969F0"/>
    <w:rsid w:val="00196CC3"/>
    <w:rsid w:val="00197168"/>
    <w:rsid w:val="0019756C"/>
    <w:rsid w:val="001975A7"/>
    <w:rsid w:val="001976E3"/>
    <w:rsid w:val="00197AEC"/>
    <w:rsid w:val="00197BD9"/>
    <w:rsid w:val="00197BDC"/>
    <w:rsid w:val="00197C1E"/>
    <w:rsid w:val="00197C7D"/>
    <w:rsid w:val="00197DA4"/>
    <w:rsid w:val="001A003B"/>
    <w:rsid w:val="001A02F2"/>
    <w:rsid w:val="001A03C4"/>
    <w:rsid w:val="001A1081"/>
    <w:rsid w:val="001A118A"/>
    <w:rsid w:val="001A15D6"/>
    <w:rsid w:val="001A1A7B"/>
    <w:rsid w:val="001A1FF5"/>
    <w:rsid w:val="001A2073"/>
    <w:rsid w:val="001A20F9"/>
    <w:rsid w:val="001A214B"/>
    <w:rsid w:val="001A23C3"/>
    <w:rsid w:val="001A2466"/>
    <w:rsid w:val="001A29EC"/>
    <w:rsid w:val="001A2A09"/>
    <w:rsid w:val="001A2EB9"/>
    <w:rsid w:val="001A302B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146"/>
    <w:rsid w:val="001A49CE"/>
    <w:rsid w:val="001A4A9B"/>
    <w:rsid w:val="001A4AE5"/>
    <w:rsid w:val="001A4AEC"/>
    <w:rsid w:val="001A52A7"/>
    <w:rsid w:val="001A52E7"/>
    <w:rsid w:val="001A5336"/>
    <w:rsid w:val="001A563D"/>
    <w:rsid w:val="001A585A"/>
    <w:rsid w:val="001A5D56"/>
    <w:rsid w:val="001A5E83"/>
    <w:rsid w:val="001A60C7"/>
    <w:rsid w:val="001A6113"/>
    <w:rsid w:val="001A627C"/>
    <w:rsid w:val="001A646E"/>
    <w:rsid w:val="001A653E"/>
    <w:rsid w:val="001A6626"/>
    <w:rsid w:val="001A6849"/>
    <w:rsid w:val="001A6859"/>
    <w:rsid w:val="001A6B99"/>
    <w:rsid w:val="001A6F6E"/>
    <w:rsid w:val="001A6FB6"/>
    <w:rsid w:val="001A6FEB"/>
    <w:rsid w:val="001A7599"/>
    <w:rsid w:val="001A75CD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CCC"/>
    <w:rsid w:val="001B162A"/>
    <w:rsid w:val="001B17C1"/>
    <w:rsid w:val="001B18DE"/>
    <w:rsid w:val="001B1AC5"/>
    <w:rsid w:val="001B1BFC"/>
    <w:rsid w:val="001B1FA1"/>
    <w:rsid w:val="001B2112"/>
    <w:rsid w:val="001B21A8"/>
    <w:rsid w:val="001B258B"/>
    <w:rsid w:val="001B27C7"/>
    <w:rsid w:val="001B2FE1"/>
    <w:rsid w:val="001B342B"/>
    <w:rsid w:val="001B3564"/>
    <w:rsid w:val="001B3647"/>
    <w:rsid w:val="001B3721"/>
    <w:rsid w:val="001B39CF"/>
    <w:rsid w:val="001B3A3E"/>
    <w:rsid w:val="001B3CF8"/>
    <w:rsid w:val="001B3D17"/>
    <w:rsid w:val="001B3D66"/>
    <w:rsid w:val="001B3E47"/>
    <w:rsid w:val="001B44D1"/>
    <w:rsid w:val="001B45AF"/>
    <w:rsid w:val="001B4737"/>
    <w:rsid w:val="001B4825"/>
    <w:rsid w:val="001B511A"/>
    <w:rsid w:val="001B52AC"/>
    <w:rsid w:val="001B56D3"/>
    <w:rsid w:val="001B57B9"/>
    <w:rsid w:val="001B5AC2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C7A"/>
    <w:rsid w:val="001B7CE4"/>
    <w:rsid w:val="001B7EB0"/>
    <w:rsid w:val="001C00D8"/>
    <w:rsid w:val="001C0134"/>
    <w:rsid w:val="001C039A"/>
    <w:rsid w:val="001C0AED"/>
    <w:rsid w:val="001C0C02"/>
    <w:rsid w:val="001C0C05"/>
    <w:rsid w:val="001C0D21"/>
    <w:rsid w:val="001C0EF4"/>
    <w:rsid w:val="001C11FA"/>
    <w:rsid w:val="001C169E"/>
    <w:rsid w:val="001C1792"/>
    <w:rsid w:val="001C1967"/>
    <w:rsid w:val="001C19C4"/>
    <w:rsid w:val="001C20D6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53"/>
    <w:rsid w:val="001C32DF"/>
    <w:rsid w:val="001C3441"/>
    <w:rsid w:val="001C4302"/>
    <w:rsid w:val="001C431A"/>
    <w:rsid w:val="001C44CC"/>
    <w:rsid w:val="001C45F3"/>
    <w:rsid w:val="001C4821"/>
    <w:rsid w:val="001C5053"/>
    <w:rsid w:val="001C50F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61D"/>
    <w:rsid w:val="001C7899"/>
    <w:rsid w:val="001C790F"/>
    <w:rsid w:val="001C7A28"/>
    <w:rsid w:val="001C7A63"/>
    <w:rsid w:val="001C7AE6"/>
    <w:rsid w:val="001C7B1E"/>
    <w:rsid w:val="001C7D27"/>
    <w:rsid w:val="001C7FBC"/>
    <w:rsid w:val="001D00AA"/>
    <w:rsid w:val="001D026B"/>
    <w:rsid w:val="001D0319"/>
    <w:rsid w:val="001D0338"/>
    <w:rsid w:val="001D0339"/>
    <w:rsid w:val="001D0643"/>
    <w:rsid w:val="001D0659"/>
    <w:rsid w:val="001D07B0"/>
    <w:rsid w:val="001D0CBB"/>
    <w:rsid w:val="001D1056"/>
    <w:rsid w:val="001D10BC"/>
    <w:rsid w:val="001D10CF"/>
    <w:rsid w:val="001D118E"/>
    <w:rsid w:val="001D1210"/>
    <w:rsid w:val="001D121A"/>
    <w:rsid w:val="001D1746"/>
    <w:rsid w:val="001D1A65"/>
    <w:rsid w:val="001D212A"/>
    <w:rsid w:val="001D2381"/>
    <w:rsid w:val="001D26B6"/>
    <w:rsid w:val="001D282F"/>
    <w:rsid w:val="001D293A"/>
    <w:rsid w:val="001D2A29"/>
    <w:rsid w:val="001D2D09"/>
    <w:rsid w:val="001D2E12"/>
    <w:rsid w:val="001D2F51"/>
    <w:rsid w:val="001D3029"/>
    <w:rsid w:val="001D30AF"/>
    <w:rsid w:val="001D30B4"/>
    <w:rsid w:val="001D3290"/>
    <w:rsid w:val="001D35AD"/>
    <w:rsid w:val="001D3709"/>
    <w:rsid w:val="001D38CE"/>
    <w:rsid w:val="001D3BEF"/>
    <w:rsid w:val="001D4963"/>
    <w:rsid w:val="001D49CD"/>
    <w:rsid w:val="001D4C7E"/>
    <w:rsid w:val="001D4F78"/>
    <w:rsid w:val="001D50C6"/>
    <w:rsid w:val="001D5346"/>
    <w:rsid w:val="001D577E"/>
    <w:rsid w:val="001D58EC"/>
    <w:rsid w:val="001D5A4C"/>
    <w:rsid w:val="001D5A85"/>
    <w:rsid w:val="001D5AFB"/>
    <w:rsid w:val="001D6122"/>
    <w:rsid w:val="001D6169"/>
    <w:rsid w:val="001D6212"/>
    <w:rsid w:val="001D657F"/>
    <w:rsid w:val="001D6AB8"/>
    <w:rsid w:val="001D70A7"/>
    <w:rsid w:val="001D7124"/>
    <w:rsid w:val="001D71FA"/>
    <w:rsid w:val="001D730B"/>
    <w:rsid w:val="001D762A"/>
    <w:rsid w:val="001D7672"/>
    <w:rsid w:val="001D7753"/>
    <w:rsid w:val="001D796C"/>
    <w:rsid w:val="001D7EE9"/>
    <w:rsid w:val="001E0080"/>
    <w:rsid w:val="001E00DE"/>
    <w:rsid w:val="001E01CF"/>
    <w:rsid w:val="001E0209"/>
    <w:rsid w:val="001E044D"/>
    <w:rsid w:val="001E058C"/>
    <w:rsid w:val="001E085D"/>
    <w:rsid w:val="001E093B"/>
    <w:rsid w:val="001E0D67"/>
    <w:rsid w:val="001E0EA1"/>
    <w:rsid w:val="001E129E"/>
    <w:rsid w:val="001E163B"/>
    <w:rsid w:val="001E1741"/>
    <w:rsid w:val="001E176F"/>
    <w:rsid w:val="001E194E"/>
    <w:rsid w:val="001E1B6A"/>
    <w:rsid w:val="001E1C73"/>
    <w:rsid w:val="001E1C83"/>
    <w:rsid w:val="001E1E92"/>
    <w:rsid w:val="001E227D"/>
    <w:rsid w:val="001E236A"/>
    <w:rsid w:val="001E243C"/>
    <w:rsid w:val="001E2533"/>
    <w:rsid w:val="001E2935"/>
    <w:rsid w:val="001E2AC8"/>
    <w:rsid w:val="001E2CE2"/>
    <w:rsid w:val="001E2D7E"/>
    <w:rsid w:val="001E346E"/>
    <w:rsid w:val="001E34FE"/>
    <w:rsid w:val="001E36B0"/>
    <w:rsid w:val="001E3C33"/>
    <w:rsid w:val="001E3F1A"/>
    <w:rsid w:val="001E401D"/>
    <w:rsid w:val="001E4255"/>
    <w:rsid w:val="001E43CD"/>
    <w:rsid w:val="001E44EA"/>
    <w:rsid w:val="001E461E"/>
    <w:rsid w:val="001E4714"/>
    <w:rsid w:val="001E4A29"/>
    <w:rsid w:val="001E4C4A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E7D6D"/>
    <w:rsid w:val="001F00B2"/>
    <w:rsid w:val="001F0110"/>
    <w:rsid w:val="001F03D4"/>
    <w:rsid w:val="001F07A0"/>
    <w:rsid w:val="001F0EA0"/>
    <w:rsid w:val="001F1006"/>
    <w:rsid w:val="001F13A5"/>
    <w:rsid w:val="001F1615"/>
    <w:rsid w:val="001F1715"/>
    <w:rsid w:val="001F177D"/>
    <w:rsid w:val="001F182E"/>
    <w:rsid w:val="001F198B"/>
    <w:rsid w:val="001F1AE8"/>
    <w:rsid w:val="001F1B1E"/>
    <w:rsid w:val="001F1B34"/>
    <w:rsid w:val="001F1B90"/>
    <w:rsid w:val="001F1F5E"/>
    <w:rsid w:val="001F2049"/>
    <w:rsid w:val="001F2355"/>
    <w:rsid w:val="001F248F"/>
    <w:rsid w:val="001F2531"/>
    <w:rsid w:val="001F253A"/>
    <w:rsid w:val="001F259A"/>
    <w:rsid w:val="001F26BC"/>
    <w:rsid w:val="001F2787"/>
    <w:rsid w:val="001F2791"/>
    <w:rsid w:val="001F2896"/>
    <w:rsid w:val="001F289E"/>
    <w:rsid w:val="001F29EA"/>
    <w:rsid w:val="001F2B8F"/>
    <w:rsid w:val="001F2CDB"/>
    <w:rsid w:val="001F2E05"/>
    <w:rsid w:val="001F2FDE"/>
    <w:rsid w:val="001F3146"/>
    <w:rsid w:val="001F3563"/>
    <w:rsid w:val="001F3721"/>
    <w:rsid w:val="001F3CB0"/>
    <w:rsid w:val="001F41DC"/>
    <w:rsid w:val="001F49A7"/>
    <w:rsid w:val="001F4AF9"/>
    <w:rsid w:val="001F4D00"/>
    <w:rsid w:val="001F4E74"/>
    <w:rsid w:val="001F4FDD"/>
    <w:rsid w:val="001F5118"/>
    <w:rsid w:val="001F527B"/>
    <w:rsid w:val="001F527D"/>
    <w:rsid w:val="001F5315"/>
    <w:rsid w:val="001F5437"/>
    <w:rsid w:val="001F554E"/>
    <w:rsid w:val="001F55AD"/>
    <w:rsid w:val="001F5627"/>
    <w:rsid w:val="001F5757"/>
    <w:rsid w:val="001F57F9"/>
    <w:rsid w:val="001F59BA"/>
    <w:rsid w:val="001F5C32"/>
    <w:rsid w:val="001F6089"/>
    <w:rsid w:val="001F6165"/>
    <w:rsid w:val="001F627C"/>
    <w:rsid w:val="001F6311"/>
    <w:rsid w:val="001F6424"/>
    <w:rsid w:val="001F6574"/>
    <w:rsid w:val="001F65BE"/>
    <w:rsid w:val="001F66BC"/>
    <w:rsid w:val="001F6804"/>
    <w:rsid w:val="001F68A4"/>
    <w:rsid w:val="001F6BFE"/>
    <w:rsid w:val="001F6D28"/>
    <w:rsid w:val="001F71E3"/>
    <w:rsid w:val="001F723D"/>
    <w:rsid w:val="001F7255"/>
    <w:rsid w:val="001F725A"/>
    <w:rsid w:val="001F745A"/>
    <w:rsid w:val="001F7541"/>
    <w:rsid w:val="00200262"/>
    <w:rsid w:val="002005BC"/>
    <w:rsid w:val="002006DF"/>
    <w:rsid w:val="0020082D"/>
    <w:rsid w:val="00200903"/>
    <w:rsid w:val="00200B82"/>
    <w:rsid w:val="00200BD3"/>
    <w:rsid w:val="00200D9C"/>
    <w:rsid w:val="00200F46"/>
    <w:rsid w:val="0020105E"/>
    <w:rsid w:val="002010A8"/>
    <w:rsid w:val="002010B4"/>
    <w:rsid w:val="002011A9"/>
    <w:rsid w:val="00201275"/>
    <w:rsid w:val="00201504"/>
    <w:rsid w:val="002016F9"/>
    <w:rsid w:val="002017B9"/>
    <w:rsid w:val="00201944"/>
    <w:rsid w:val="00201CC7"/>
    <w:rsid w:val="00201D07"/>
    <w:rsid w:val="00201D41"/>
    <w:rsid w:val="00201DAD"/>
    <w:rsid w:val="00202128"/>
    <w:rsid w:val="002021EC"/>
    <w:rsid w:val="002024B8"/>
    <w:rsid w:val="00202631"/>
    <w:rsid w:val="00202674"/>
    <w:rsid w:val="002028C3"/>
    <w:rsid w:val="002031F3"/>
    <w:rsid w:val="002036E6"/>
    <w:rsid w:val="002037D3"/>
    <w:rsid w:val="0020383A"/>
    <w:rsid w:val="00203EDB"/>
    <w:rsid w:val="00204879"/>
    <w:rsid w:val="00204950"/>
    <w:rsid w:val="00204A21"/>
    <w:rsid w:val="00204C63"/>
    <w:rsid w:val="00204D4B"/>
    <w:rsid w:val="002056BD"/>
    <w:rsid w:val="0020570D"/>
    <w:rsid w:val="00205B4A"/>
    <w:rsid w:val="00205B86"/>
    <w:rsid w:val="00205CCC"/>
    <w:rsid w:val="00205CE9"/>
    <w:rsid w:val="00205D5E"/>
    <w:rsid w:val="002063E8"/>
    <w:rsid w:val="00206555"/>
    <w:rsid w:val="00206AFD"/>
    <w:rsid w:val="00206D13"/>
    <w:rsid w:val="00206F2D"/>
    <w:rsid w:val="00206F42"/>
    <w:rsid w:val="0020740A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E8C"/>
    <w:rsid w:val="0021185C"/>
    <w:rsid w:val="00211907"/>
    <w:rsid w:val="00211966"/>
    <w:rsid w:val="00211BC8"/>
    <w:rsid w:val="00211D3D"/>
    <w:rsid w:val="00211D55"/>
    <w:rsid w:val="00212391"/>
    <w:rsid w:val="00212552"/>
    <w:rsid w:val="00212D36"/>
    <w:rsid w:val="00212DB4"/>
    <w:rsid w:val="002134D6"/>
    <w:rsid w:val="0021358C"/>
    <w:rsid w:val="0021386E"/>
    <w:rsid w:val="00213A6A"/>
    <w:rsid w:val="0021406D"/>
    <w:rsid w:val="00214455"/>
    <w:rsid w:val="0021457A"/>
    <w:rsid w:val="00214657"/>
    <w:rsid w:val="002146F5"/>
    <w:rsid w:val="0021470C"/>
    <w:rsid w:val="00214815"/>
    <w:rsid w:val="0021484F"/>
    <w:rsid w:val="002150B8"/>
    <w:rsid w:val="00215297"/>
    <w:rsid w:val="002153CD"/>
    <w:rsid w:val="00215400"/>
    <w:rsid w:val="00215C13"/>
    <w:rsid w:val="00215DC1"/>
    <w:rsid w:val="00215F46"/>
    <w:rsid w:val="00216B02"/>
    <w:rsid w:val="00216B64"/>
    <w:rsid w:val="00216CDC"/>
    <w:rsid w:val="0021717D"/>
    <w:rsid w:val="0021726A"/>
    <w:rsid w:val="00217368"/>
    <w:rsid w:val="00217381"/>
    <w:rsid w:val="002173C2"/>
    <w:rsid w:val="0021767E"/>
    <w:rsid w:val="0021774A"/>
    <w:rsid w:val="002177D1"/>
    <w:rsid w:val="00217ADD"/>
    <w:rsid w:val="00217AFB"/>
    <w:rsid w:val="00217B2D"/>
    <w:rsid w:val="00217FF8"/>
    <w:rsid w:val="00220A32"/>
    <w:rsid w:val="00220CC4"/>
    <w:rsid w:val="00220CE9"/>
    <w:rsid w:val="00220F13"/>
    <w:rsid w:val="00221030"/>
    <w:rsid w:val="00221048"/>
    <w:rsid w:val="002210B9"/>
    <w:rsid w:val="002212E6"/>
    <w:rsid w:val="0022148C"/>
    <w:rsid w:val="0022153C"/>
    <w:rsid w:val="00221679"/>
    <w:rsid w:val="00221710"/>
    <w:rsid w:val="00221827"/>
    <w:rsid w:val="00221E25"/>
    <w:rsid w:val="002222D8"/>
    <w:rsid w:val="00222845"/>
    <w:rsid w:val="0022298B"/>
    <w:rsid w:val="00222DB9"/>
    <w:rsid w:val="00223047"/>
    <w:rsid w:val="0022325C"/>
    <w:rsid w:val="00223736"/>
    <w:rsid w:val="002239B6"/>
    <w:rsid w:val="00223C2B"/>
    <w:rsid w:val="00223F8A"/>
    <w:rsid w:val="0022401A"/>
    <w:rsid w:val="00224027"/>
    <w:rsid w:val="00224181"/>
    <w:rsid w:val="0022447F"/>
    <w:rsid w:val="0022453C"/>
    <w:rsid w:val="0022462E"/>
    <w:rsid w:val="00224A58"/>
    <w:rsid w:val="00224AC8"/>
    <w:rsid w:val="002250EB"/>
    <w:rsid w:val="002251EB"/>
    <w:rsid w:val="00225641"/>
    <w:rsid w:val="002258E9"/>
    <w:rsid w:val="00225AA9"/>
    <w:rsid w:val="00225B91"/>
    <w:rsid w:val="00225EC9"/>
    <w:rsid w:val="00225FA6"/>
    <w:rsid w:val="002260E3"/>
    <w:rsid w:val="0022638C"/>
    <w:rsid w:val="00226573"/>
    <w:rsid w:val="00226775"/>
    <w:rsid w:val="002268A3"/>
    <w:rsid w:val="00226A93"/>
    <w:rsid w:val="00226D91"/>
    <w:rsid w:val="00226E03"/>
    <w:rsid w:val="00226E65"/>
    <w:rsid w:val="00226F12"/>
    <w:rsid w:val="002270F5"/>
    <w:rsid w:val="002272C1"/>
    <w:rsid w:val="002272D0"/>
    <w:rsid w:val="00227330"/>
    <w:rsid w:val="00227613"/>
    <w:rsid w:val="002278EB"/>
    <w:rsid w:val="002279B3"/>
    <w:rsid w:val="00227B00"/>
    <w:rsid w:val="00227BE7"/>
    <w:rsid w:val="00227C21"/>
    <w:rsid w:val="00227D86"/>
    <w:rsid w:val="00227ED4"/>
    <w:rsid w:val="00230188"/>
    <w:rsid w:val="002303E3"/>
    <w:rsid w:val="0023071D"/>
    <w:rsid w:val="00230A59"/>
    <w:rsid w:val="00230BC9"/>
    <w:rsid w:val="00230C24"/>
    <w:rsid w:val="00231035"/>
    <w:rsid w:val="002314F2"/>
    <w:rsid w:val="0023170C"/>
    <w:rsid w:val="00231969"/>
    <w:rsid w:val="00231E81"/>
    <w:rsid w:val="0023239A"/>
    <w:rsid w:val="00232424"/>
    <w:rsid w:val="00232713"/>
    <w:rsid w:val="00232891"/>
    <w:rsid w:val="00232BD7"/>
    <w:rsid w:val="0023306F"/>
    <w:rsid w:val="00233467"/>
    <w:rsid w:val="00233608"/>
    <w:rsid w:val="00233817"/>
    <w:rsid w:val="00234567"/>
    <w:rsid w:val="00234684"/>
    <w:rsid w:val="002349C0"/>
    <w:rsid w:val="00234E0A"/>
    <w:rsid w:val="00234E48"/>
    <w:rsid w:val="002358F2"/>
    <w:rsid w:val="002358F6"/>
    <w:rsid w:val="00235915"/>
    <w:rsid w:val="00235AF9"/>
    <w:rsid w:val="00235D4B"/>
    <w:rsid w:val="00235F6C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1EC"/>
    <w:rsid w:val="00240476"/>
    <w:rsid w:val="00240627"/>
    <w:rsid w:val="002408EF"/>
    <w:rsid w:val="00240AE7"/>
    <w:rsid w:val="00240C68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A2"/>
    <w:rsid w:val="0024277D"/>
    <w:rsid w:val="00242B21"/>
    <w:rsid w:val="00242C7A"/>
    <w:rsid w:val="00242CAB"/>
    <w:rsid w:val="002430BD"/>
    <w:rsid w:val="002430CB"/>
    <w:rsid w:val="00243247"/>
    <w:rsid w:val="00243354"/>
    <w:rsid w:val="00243425"/>
    <w:rsid w:val="0024349C"/>
    <w:rsid w:val="00243777"/>
    <w:rsid w:val="00244190"/>
    <w:rsid w:val="00244525"/>
    <w:rsid w:val="00244986"/>
    <w:rsid w:val="00244BDD"/>
    <w:rsid w:val="00244CFA"/>
    <w:rsid w:val="00244E35"/>
    <w:rsid w:val="00244E63"/>
    <w:rsid w:val="00245262"/>
    <w:rsid w:val="0024526E"/>
    <w:rsid w:val="00245648"/>
    <w:rsid w:val="002456B2"/>
    <w:rsid w:val="00245A6C"/>
    <w:rsid w:val="00245B27"/>
    <w:rsid w:val="0024613C"/>
    <w:rsid w:val="00246494"/>
    <w:rsid w:val="0024666E"/>
    <w:rsid w:val="002468C1"/>
    <w:rsid w:val="002468D2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B1"/>
    <w:rsid w:val="00247CDE"/>
    <w:rsid w:val="00247D55"/>
    <w:rsid w:val="0025082F"/>
    <w:rsid w:val="002508A3"/>
    <w:rsid w:val="00250F63"/>
    <w:rsid w:val="00250F93"/>
    <w:rsid w:val="00251153"/>
    <w:rsid w:val="0025126A"/>
    <w:rsid w:val="0025162D"/>
    <w:rsid w:val="00251821"/>
    <w:rsid w:val="00251BEC"/>
    <w:rsid w:val="00251D59"/>
    <w:rsid w:val="00251E37"/>
    <w:rsid w:val="00252003"/>
    <w:rsid w:val="00252017"/>
    <w:rsid w:val="00252034"/>
    <w:rsid w:val="00252802"/>
    <w:rsid w:val="0025289B"/>
    <w:rsid w:val="00252B80"/>
    <w:rsid w:val="00252CCD"/>
    <w:rsid w:val="00252D62"/>
    <w:rsid w:val="00252F7F"/>
    <w:rsid w:val="002530FF"/>
    <w:rsid w:val="00253378"/>
    <w:rsid w:val="00253459"/>
    <w:rsid w:val="00253576"/>
    <w:rsid w:val="00253614"/>
    <w:rsid w:val="002536B0"/>
    <w:rsid w:val="00253A24"/>
    <w:rsid w:val="00253AFE"/>
    <w:rsid w:val="00254094"/>
    <w:rsid w:val="002543F9"/>
    <w:rsid w:val="002544C8"/>
    <w:rsid w:val="0025461D"/>
    <w:rsid w:val="00254964"/>
    <w:rsid w:val="002549EB"/>
    <w:rsid w:val="00254C50"/>
    <w:rsid w:val="00254C6A"/>
    <w:rsid w:val="00254D50"/>
    <w:rsid w:val="00254D8C"/>
    <w:rsid w:val="00254DE0"/>
    <w:rsid w:val="00254F4F"/>
    <w:rsid w:val="0025519C"/>
    <w:rsid w:val="002553A3"/>
    <w:rsid w:val="002556CD"/>
    <w:rsid w:val="002556F5"/>
    <w:rsid w:val="00255A5A"/>
    <w:rsid w:val="00255A7F"/>
    <w:rsid w:val="0025646B"/>
    <w:rsid w:val="00256761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FDF"/>
    <w:rsid w:val="00260256"/>
    <w:rsid w:val="00260276"/>
    <w:rsid w:val="00260482"/>
    <w:rsid w:val="00260A96"/>
    <w:rsid w:val="00260C68"/>
    <w:rsid w:val="00261141"/>
    <w:rsid w:val="00261444"/>
    <w:rsid w:val="0026153E"/>
    <w:rsid w:val="00261573"/>
    <w:rsid w:val="002615FE"/>
    <w:rsid w:val="00261D62"/>
    <w:rsid w:val="00261FA1"/>
    <w:rsid w:val="00262837"/>
    <w:rsid w:val="0026292C"/>
    <w:rsid w:val="00262953"/>
    <w:rsid w:val="00262976"/>
    <w:rsid w:val="0026305D"/>
    <w:rsid w:val="00263082"/>
    <w:rsid w:val="0026308B"/>
    <w:rsid w:val="0026312D"/>
    <w:rsid w:val="0026379A"/>
    <w:rsid w:val="00263840"/>
    <w:rsid w:val="002639BE"/>
    <w:rsid w:val="00263CA0"/>
    <w:rsid w:val="00263F63"/>
    <w:rsid w:val="0026400F"/>
    <w:rsid w:val="0026412E"/>
    <w:rsid w:val="002643F4"/>
    <w:rsid w:val="0026440B"/>
    <w:rsid w:val="00264484"/>
    <w:rsid w:val="00264536"/>
    <w:rsid w:val="002645E3"/>
    <w:rsid w:val="00264A40"/>
    <w:rsid w:val="00264A82"/>
    <w:rsid w:val="00264B0F"/>
    <w:rsid w:val="00264B6D"/>
    <w:rsid w:val="00264E50"/>
    <w:rsid w:val="00264FBD"/>
    <w:rsid w:val="002652EB"/>
    <w:rsid w:val="00265771"/>
    <w:rsid w:val="00265AB9"/>
    <w:rsid w:val="00265E85"/>
    <w:rsid w:val="00265FE3"/>
    <w:rsid w:val="002661F8"/>
    <w:rsid w:val="00266424"/>
    <w:rsid w:val="00266573"/>
    <w:rsid w:val="0026658C"/>
    <w:rsid w:val="002665A9"/>
    <w:rsid w:val="002665EE"/>
    <w:rsid w:val="002665FE"/>
    <w:rsid w:val="00266821"/>
    <w:rsid w:val="00266EA2"/>
    <w:rsid w:val="00267642"/>
    <w:rsid w:val="002679AA"/>
    <w:rsid w:val="00267B8A"/>
    <w:rsid w:val="00267D74"/>
    <w:rsid w:val="00267EF1"/>
    <w:rsid w:val="00267F5C"/>
    <w:rsid w:val="002702BE"/>
    <w:rsid w:val="0027047C"/>
    <w:rsid w:val="0027057B"/>
    <w:rsid w:val="002707AF"/>
    <w:rsid w:val="00270C95"/>
    <w:rsid w:val="0027136B"/>
    <w:rsid w:val="0027188E"/>
    <w:rsid w:val="00271898"/>
    <w:rsid w:val="00271C44"/>
    <w:rsid w:val="00271D80"/>
    <w:rsid w:val="00271F4D"/>
    <w:rsid w:val="002721F5"/>
    <w:rsid w:val="00272405"/>
    <w:rsid w:val="0027273F"/>
    <w:rsid w:val="002727D5"/>
    <w:rsid w:val="00272868"/>
    <w:rsid w:val="002729D8"/>
    <w:rsid w:val="00272B87"/>
    <w:rsid w:val="00272C68"/>
    <w:rsid w:val="00272D11"/>
    <w:rsid w:val="00273131"/>
    <w:rsid w:val="00273468"/>
    <w:rsid w:val="002736CA"/>
    <w:rsid w:val="00273DBA"/>
    <w:rsid w:val="002740AD"/>
    <w:rsid w:val="002740EC"/>
    <w:rsid w:val="002743F4"/>
    <w:rsid w:val="002746B7"/>
    <w:rsid w:val="00274757"/>
    <w:rsid w:val="002748F1"/>
    <w:rsid w:val="00274A43"/>
    <w:rsid w:val="00274AC7"/>
    <w:rsid w:val="00274B2A"/>
    <w:rsid w:val="00274F0B"/>
    <w:rsid w:val="00274F5A"/>
    <w:rsid w:val="00274FC8"/>
    <w:rsid w:val="00274FF0"/>
    <w:rsid w:val="00275123"/>
    <w:rsid w:val="0027524B"/>
    <w:rsid w:val="002754B6"/>
    <w:rsid w:val="002754C0"/>
    <w:rsid w:val="0027555F"/>
    <w:rsid w:val="00275599"/>
    <w:rsid w:val="00275888"/>
    <w:rsid w:val="00275C08"/>
    <w:rsid w:val="002761D7"/>
    <w:rsid w:val="002763AF"/>
    <w:rsid w:val="0027669E"/>
    <w:rsid w:val="002766CC"/>
    <w:rsid w:val="00276A75"/>
    <w:rsid w:val="00276C1D"/>
    <w:rsid w:val="00276C77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F7A"/>
    <w:rsid w:val="002804BC"/>
    <w:rsid w:val="00280B1B"/>
    <w:rsid w:val="00280C91"/>
    <w:rsid w:val="00280CFD"/>
    <w:rsid w:val="0028116F"/>
    <w:rsid w:val="002813B6"/>
    <w:rsid w:val="002816CB"/>
    <w:rsid w:val="00281703"/>
    <w:rsid w:val="002817AD"/>
    <w:rsid w:val="002818AD"/>
    <w:rsid w:val="00281A4B"/>
    <w:rsid w:val="00281A6D"/>
    <w:rsid w:val="00281B8B"/>
    <w:rsid w:val="00281D42"/>
    <w:rsid w:val="00281EAE"/>
    <w:rsid w:val="0028232B"/>
    <w:rsid w:val="00282468"/>
    <w:rsid w:val="0028285D"/>
    <w:rsid w:val="00282A49"/>
    <w:rsid w:val="00282A6F"/>
    <w:rsid w:val="00282A83"/>
    <w:rsid w:val="00282C6C"/>
    <w:rsid w:val="00282C97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438"/>
    <w:rsid w:val="0028460B"/>
    <w:rsid w:val="00284B21"/>
    <w:rsid w:val="00284DCD"/>
    <w:rsid w:val="00284E55"/>
    <w:rsid w:val="002851B1"/>
    <w:rsid w:val="002851E9"/>
    <w:rsid w:val="00285308"/>
    <w:rsid w:val="0028539E"/>
    <w:rsid w:val="0028544E"/>
    <w:rsid w:val="002854BB"/>
    <w:rsid w:val="002854FE"/>
    <w:rsid w:val="00285AAA"/>
    <w:rsid w:val="00285B11"/>
    <w:rsid w:val="00285C18"/>
    <w:rsid w:val="00285C37"/>
    <w:rsid w:val="00285D78"/>
    <w:rsid w:val="00285D98"/>
    <w:rsid w:val="00285E52"/>
    <w:rsid w:val="00285FEB"/>
    <w:rsid w:val="0028604F"/>
    <w:rsid w:val="00286198"/>
    <w:rsid w:val="002861BA"/>
    <w:rsid w:val="002862BC"/>
    <w:rsid w:val="002863B8"/>
    <w:rsid w:val="00286687"/>
    <w:rsid w:val="002867E9"/>
    <w:rsid w:val="00286BE4"/>
    <w:rsid w:val="00286D95"/>
    <w:rsid w:val="00287007"/>
    <w:rsid w:val="00287052"/>
    <w:rsid w:val="00287075"/>
    <w:rsid w:val="002875F7"/>
    <w:rsid w:val="0028772E"/>
    <w:rsid w:val="00287801"/>
    <w:rsid w:val="00287903"/>
    <w:rsid w:val="00287B95"/>
    <w:rsid w:val="00287DB8"/>
    <w:rsid w:val="00287E22"/>
    <w:rsid w:val="00287FA0"/>
    <w:rsid w:val="00290082"/>
    <w:rsid w:val="002904E5"/>
    <w:rsid w:val="002905CE"/>
    <w:rsid w:val="0029066D"/>
    <w:rsid w:val="002909A3"/>
    <w:rsid w:val="00290A72"/>
    <w:rsid w:val="00290C03"/>
    <w:rsid w:val="00290C5F"/>
    <w:rsid w:val="00290DA7"/>
    <w:rsid w:val="00290DAE"/>
    <w:rsid w:val="00290EF2"/>
    <w:rsid w:val="00291470"/>
    <w:rsid w:val="002914D7"/>
    <w:rsid w:val="0029158E"/>
    <w:rsid w:val="00291771"/>
    <w:rsid w:val="00291868"/>
    <w:rsid w:val="00291EC5"/>
    <w:rsid w:val="00291EF1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CB"/>
    <w:rsid w:val="00292DD5"/>
    <w:rsid w:val="00292E9F"/>
    <w:rsid w:val="00292EF3"/>
    <w:rsid w:val="00292F37"/>
    <w:rsid w:val="00292F82"/>
    <w:rsid w:val="00293426"/>
    <w:rsid w:val="002937B0"/>
    <w:rsid w:val="0029383E"/>
    <w:rsid w:val="00293A43"/>
    <w:rsid w:val="00293C00"/>
    <w:rsid w:val="00293F5F"/>
    <w:rsid w:val="00293F99"/>
    <w:rsid w:val="00294272"/>
    <w:rsid w:val="002944E1"/>
    <w:rsid w:val="00294914"/>
    <w:rsid w:val="00294BBC"/>
    <w:rsid w:val="00294C26"/>
    <w:rsid w:val="00294D75"/>
    <w:rsid w:val="00294D96"/>
    <w:rsid w:val="00294E04"/>
    <w:rsid w:val="0029514D"/>
    <w:rsid w:val="00295255"/>
    <w:rsid w:val="0029587B"/>
    <w:rsid w:val="00295A7A"/>
    <w:rsid w:val="00295E0D"/>
    <w:rsid w:val="00295F35"/>
    <w:rsid w:val="002960CD"/>
    <w:rsid w:val="00296430"/>
    <w:rsid w:val="00296459"/>
    <w:rsid w:val="002964D6"/>
    <w:rsid w:val="002966FC"/>
    <w:rsid w:val="00296973"/>
    <w:rsid w:val="00296B81"/>
    <w:rsid w:val="00296C30"/>
    <w:rsid w:val="00296E13"/>
    <w:rsid w:val="00297269"/>
    <w:rsid w:val="00297516"/>
    <w:rsid w:val="002975C4"/>
    <w:rsid w:val="0029768D"/>
    <w:rsid w:val="00297796"/>
    <w:rsid w:val="00297AA7"/>
    <w:rsid w:val="00297D31"/>
    <w:rsid w:val="002A021E"/>
    <w:rsid w:val="002A0480"/>
    <w:rsid w:val="002A0505"/>
    <w:rsid w:val="002A05ED"/>
    <w:rsid w:val="002A0835"/>
    <w:rsid w:val="002A0D6B"/>
    <w:rsid w:val="002A0E96"/>
    <w:rsid w:val="002A10CD"/>
    <w:rsid w:val="002A1163"/>
    <w:rsid w:val="002A116D"/>
    <w:rsid w:val="002A14B8"/>
    <w:rsid w:val="002A15A1"/>
    <w:rsid w:val="002A1730"/>
    <w:rsid w:val="002A18B1"/>
    <w:rsid w:val="002A2017"/>
    <w:rsid w:val="002A212E"/>
    <w:rsid w:val="002A24CF"/>
    <w:rsid w:val="002A2708"/>
    <w:rsid w:val="002A2DBB"/>
    <w:rsid w:val="002A2E49"/>
    <w:rsid w:val="002A3065"/>
    <w:rsid w:val="002A314D"/>
    <w:rsid w:val="002A31F3"/>
    <w:rsid w:val="002A333C"/>
    <w:rsid w:val="002A3500"/>
    <w:rsid w:val="002A369F"/>
    <w:rsid w:val="002A385A"/>
    <w:rsid w:val="002A3B1B"/>
    <w:rsid w:val="002A3BCE"/>
    <w:rsid w:val="002A3FA5"/>
    <w:rsid w:val="002A4096"/>
    <w:rsid w:val="002A4236"/>
    <w:rsid w:val="002A4508"/>
    <w:rsid w:val="002A4523"/>
    <w:rsid w:val="002A459B"/>
    <w:rsid w:val="002A4623"/>
    <w:rsid w:val="002A4952"/>
    <w:rsid w:val="002A4AC5"/>
    <w:rsid w:val="002A4D1A"/>
    <w:rsid w:val="002A5628"/>
    <w:rsid w:val="002A564F"/>
    <w:rsid w:val="002A5852"/>
    <w:rsid w:val="002A59AB"/>
    <w:rsid w:val="002A5CC0"/>
    <w:rsid w:val="002A5E1B"/>
    <w:rsid w:val="002A5FE1"/>
    <w:rsid w:val="002A6545"/>
    <w:rsid w:val="002A659F"/>
    <w:rsid w:val="002A6958"/>
    <w:rsid w:val="002A6AEF"/>
    <w:rsid w:val="002A7025"/>
    <w:rsid w:val="002A721A"/>
    <w:rsid w:val="002A7585"/>
    <w:rsid w:val="002A76EF"/>
    <w:rsid w:val="002A78A8"/>
    <w:rsid w:val="002A7BF5"/>
    <w:rsid w:val="002B033B"/>
    <w:rsid w:val="002B06BF"/>
    <w:rsid w:val="002B07A0"/>
    <w:rsid w:val="002B09C3"/>
    <w:rsid w:val="002B0CEC"/>
    <w:rsid w:val="002B0F3A"/>
    <w:rsid w:val="002B0F6E"/>
    <w:rsid w:val="002B0F81"/>
    <w:rsid w:val="002B1022"/>
    <w:rsid w:val="002B1264"/>
    <w:rsid w:val="002B13B4"/>
    <w:rsid w:val="002B1464"/>
    <w:rsid w:val="002B1845"/>
    <w:rsid w:val="002B18CF"/>
    <w:rsid w:val="002B19E8"/>
    <w:rsid w:val="002B216E"/>
    <w:rsid w:val="002B219F"/>
    <w:rsid w:val="002B21EB"/>
    <w:rsid w:val="002B245C"/>
    <w:rsid w:val="002B2494"/>
    <w:rsid w:val="002B258F"/>
    <w:rsid w:val="002B26E2"/>
    <w:rsid w:val="002B2ADD"/>
    <w:rsid w:val="002B2C4E"/>
    <w:rsid w:val="002B2D3D"/>
    <w:rsid w:val="002B2E8F"/>
    <w:rsid w:val="002B2F22"/>
    <w:rsid w:val="002B359F"/>
    <w:rsid w:val="002B371E"/>
    <w:rsid w:val="002B3F1E"/>
    <w:rsid w:val="002B40DF"/>
    <w:rsid w:val="002B4235"/>
    <w:rsid w:val="002B4307"/>
    <w:rsid w:val="002B44E5"/>
    <w:rsid w:val="002B45C3"/>
    <w:rsid w:val="002B4EF8"/>
    <w:rsid w:val="002B512F"/>
    <w:rsid w:val="002B55E1"/>
    <w:rsid w:val="002B5614"/>
    <w:rsid w:val="002B57EB"/>
    <w:rsid w:val="002B5815"/>
    <w:rsid w:val="002B5A11"/>
    <w:rsid w:val="002B5BE9"/>
    <w:rsid w:val="002B5C5D"/>
    <w:rsid w:val="002B6045"/>
    <w:rsid w:val="002B6A5D"/>
    <w:rsid w:val="002B6B8F"/>
    <w:rsid w:val="002B6C7B"/>
    <w:rsid w:val="002B6D31"/>
    <w:rsid w:val="002B7041"/>
    <w:rsid w:val="002B7415"/>
    <w:rsid w:val="002B7532"/>
    <w:rsid w:val="002B78C5"/>
    <w:rsid w:val="002B7930"/>
    <w:rsid w:val="002B7E8A"/>
    <w:rsid w:val="002B7ED6"/>
    <w:rsid w:val="002B7F05"/>
    <w:rsid w:val="002B7F83"/>
    <w:rsid w:val="002C0007"/>
    <w:rsid w:val="002C0306"/>
    <w:rsid w:val="002C03C9"/>
    <w:rsid w:val="002C05B2"/>
    <w:rsid w:val="002C05B4"/>
    <w:rsid w:val="002C073A"/>
    <w:rsid w:val="002C08B7"/>
    <w:rsid w:val="002C0AD7"/>
    <w:rsid w:val="002C0B92"/>
    <w:rsid w:val="002C0F56"/>
    <w:rsid w:val="002C112E"/>
    <w:rsid w:val="002C1606"/>
    <w:rsid w:val="002C1B24"/>
    <w:rsid w:val="002C1CC7"/>
    <w:rsid w:val="002C2068"/>
    <w:rsid w:val="002C229C"/>
    <w:rsid w:val="002C274D"/>
    <w:rsid w:val="002C27B0"/>
    <w:rsid w:val="002C2910"/>
    <w:rsid w:val="002C2AB3"/>
    <w:rsid w:val="002C2B75"/>
    <w:rsid w:val="002C2CCC"/>
    <w:rsid w:val="002C2D8A"/>
    <w:rsid w:val="002C30F5"/>
    <w:rsid w:val="002C3169"/>
    <w:rsid w:val="002C33D1"/>
    <w:rsid w:val="002C39C1"/>
    <w:rsid w:val="002C3B34"/>
    <w:rsid w:val="002C3F9F"/>
    <w:rsid w:val="002C400E"/>
    <w:rsid w:val="002C4159"/>
    <w:rsid w:val="002C441E"/>
    <w:rsid w:val="002C4715"/>
    <w:rsid w:val="002C4741"/>
    <w:rsid w:val="002C484E"/>
    <w:rsid w:val="002C49B1"/>
    <w:rsid w:val="002C4B96"/>
    <w:rsid w:val="002C4C4F"/>
    <w:rsid w:val="002C4D41"/>
    <w:rsid w:val="002C4D46"/>
    <w:rsid w:val="002C515B"/>
    <w:rsid w:val="002C5320"/>
    <w:rsid w:val="002C5D1A"/>
    <w:rsid w:val="002C5D53"/>
    <w:rsid w:val="002C5D9E"/>
    <w:rsid w:val="002C5E2C"/>
    <w:rsid w:val="002C6064"/>
    <w:rsid w:val="002C60A2"/>
    <w:rsid w:val="002C66DF"/>
    <w:rsid w:val="002C6710"/>
    <w:rsid w:val="002C6AE0"/>
    <w:rsid w:val="002C6C82"/>
    <w:rsid w:val="002C6D06"/>
    <w:rsid w:val="002C6D50"/>
    <w:rsid w:val="002C6F12"/>
    <w:rsid w:val="002C7A98"/>
    <w:rsid w:val="002C7D7E"/>
    <w:rsid w:val="002D007C"/>
    <w:rsid w:val="002D0174"/>
    <w:rsid w:val="002D0350"/>
    <w:rsid w:val="002D0664"/>
    <w:rsid w:val="002D0CBD"/>
    <w:rsid w:val="002D0E29"/>
    <w:rsid w:val="002D0E3D"/>
    <w:rsid w:val="002D10E8"/>
    <w:rsid w:val="002D1345"/>
    <w:rsid w:val="002D16E7"/>
    <w:rsid w:val="002D1C2D"/>
    <w:rsid w:val="002D1C53"/>
    <w:rsid w:val="002D1E00"/>
    <w:rsid w:val="002D1F96"/>
    <w:rsid w:val="002D203E"/>
    <w:rsid w:val="002D20EB"/>
    <w:rsid w:val="002D2274"/>
    <w:rsid w:val="002D255A"/>
    <w:rsid w:val="002D2782"/>
    <w:rsid w:val="002D2C04"/>
    <w:rsid w:val="002D2C1D"/>
    <w:rsid w:val="002D3059"/>
    <w:rsid w:val="002D30DB"/>
    <w:rsid w:val="002D3158"/>
    <w:rsid w:val="002D31B8"/>
    <w:rsid w:val="002D39A4"/>
    <w:rsid w:val="002D3A80"/>
    <w:rsid w:val="002D3B13"/>
    <w:rsid w:val="002D3EDF"/>
    <w:rsid w:val="002D4982"/>
    <w:rsid w:val="002D4D8C"/>
    <w:rsid w:val="002D4E6A"/>
    <w:rsid w:val="002D4F10"/>
    <w:rsid w:val="002D4F3F"/>
    <w:rsid w:val="002D54C5"/>
    <w:rsid w:val="002D5D95"/>
    <w:rsid w:val="002D5FB5"/>
    <w:rsid w:val="002D6489"/>
    <w:rsid w:val="002D6705"/>
    <w:rsid w:val="002D6F12"/>
    <w:rsid w:val="002D7466"/>
    <w:rsid w:val="002D785E"/>
    <w:rsid w:val="002D7C88"/>
    <w:rsid w:val="002D7D1C"/>
    <w:rsid w:val="002D7E87"/>
    <w:rsid w:val="002E0080"/>
    <w:rsid w:val="002E0459"/>
    <w:rsid w:val="002E07C6"/>
    <w:rsid w:val="002E08D0"/>
    <w:rsid w:val="002E0A72"/>
    <w:rsid w:val="002E0AC1"/>
    <w:rsid w:val="002E0CBF"/>
    <w:rsid w:val="002E0CD4"/>
    <w:rsid w:val="002E0F2D"/>
    <w:rsid w:val="002E1659"/>
    <w:rsid w:val="002E1AD0"/>
    <w:rsid w:val="002E1B53"/>
    <w:rsid w:val="002E1C42"/>
    <w:rsid w:val="002E1F68"/>
    <w:rsid w:val="002E1F82"/>
    <w:rsid w:val="002E2019"/>
    <w:rsid w:val="002E20E2"/>
    <w:rsid w:val="002E21EE"/>
    <w:rsid w:val="002E22C1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B1F"/>
    <w:rsid w:val="002E3B45"/>
    <w:rsid w:val="002E3C58"/>
    <w:rsid w:val="002E4038"/>
    <w:rsid w:val="002E4627"/>
    <w:rsid w:val="002E4678"/>
    <w:rsid w:val="002E4730"/>
    <w:rsid w:val="002E4924"/>
    <w:rsid w:val="002E4A41"/>
    <w:rsid w:val="002E516C"/>
    <w:rsid w:val="002E53DD"/>
    <w:rsid w:val="002E546D"/>
    <w:rsid w:val="002E566B"/>
    <w:rsid w:val="002E576D"/>
    <w:rsid w:val="002E57AF"/>
    <w:rsid w:val="002E5B4E"/>
    <w:rsid w:val="002E5B85"/>
    <w:rsid w:val="002E5CA6"/>
    <w:rsid w:val="002E5EE5"/>
    <w:rsid w:val="002E6039"/>
    <w:rsid w:val="002E6348"/>
    <w:rsid w:val="002E64BC"/>
    <w:rsid w:val="002E6611"/>
    <w:rsid w:val="002E6636"/>
    <w:rsid w:val="002E683E"/>
    <w:rsid w:val="002E69ED"/>
    <w:rsid w:val="002E6D55"/>
    <w:rsid w:val="002E6ECC"/>
    <w:rsid w:val="002E76B7"/>
    <w:rsid w:val="002E7BA7"/>
    <w:rsid w:val="002E7C74"/>
    <w:rsid w:val="002E7CC1"/>
    <w:rsid w:val="002E7D1F"/>
    <w:rsid w:val="002E7E29"/>
    <w:rsid w:val="002E7E58"/>
    <w:rsid w:val="002F02CD"/>
    <w:rsid w:val="002F0576"/>
    <w:rsid w:val="002F0614"/>
    <w:rsid w:val="002F094F"/>
    <w:rsid w:val="002F0C86"/>
    <w:rsid w:val="002F13E5"/>
    <w:rsid w:val="002F146C"/>
    <w:rsid w:val="002F19FD"/>
    <w:rsid w:val="002F1BE4"/>
    <w:rsid w:val="002F1DD0"/>
    <w:rsid w:val="002F1E83"/>
    <w:rsid w:val="002F1FCC"/>
    <w:rsid w:val="002F20EB"/>
    <w:rsid w:val="002F20FD"/>
    <w:rsid w:val="002F215C"/>
    <w:rsid w:val="002F278B"/>
    <w:rsid w:val="002F2AF9"/>
    <w:rsid w:val="002F2B64"/>
    <w:rsid w:val="002F2BD1"/>
    <w:rsid w:val="002F2DD2"/>
    <w:rsid w:val="002F2DE4"/>
    <w:rsid w:val="002F3145"/>
    <w:rsid w:val="002F32B7"/>
    <w:rsid w:val="002F357A"/>
    <w:rsid w:val="002F3756"/>
    <w:rsid w:val="002F390A"/>
    <w:rsid w:val="002F3A06"/>
    <w:rsid w:val="002F3B04"/>
    <w:rsid w:val="002F4292"/>
    <w:rsid w:val="002F47E7"/>
    <w:rsid w:val="002F47FA"/>
    <w:rsid w:val="002F4855"/>
    <w:rsid w:val="002F486A"/>
    <w:rsid w:val="002F4AFB"/>
    <w:rsid w:val="002F4B59"/>
    <w:rsid w:val="002F4BD3"/>
    <w:rsid w:val="002F4C0A"/>
    <w:rsid w:val="002F4C4A"/>
    <w:rsid w:val="002F4D68"/>
    <w:rsid w:val="002F4E63"/>
    <w:rsid w:val="002F4F54"/>
    <w:rsid w:val="002F5177"/>
    <w:rsid w:val="002F51A8"/>
    <w:rsid w:val="002F53BB"/>
    <w:rsid w:val="002F560F"/>
    <w:rsid w:val="002F563E"/>
    <w:rsid w:val="002F5773"/>
    <w:rsid w:val="002F5A4C"/>
    <w:rsid w:val="002F5AE7"/>
    <w:rsid w:val="002F5B01"/>
    <w:rsid w:val="002F5FD5"/>
    <w:rsid w:val="002F5FDC"/>
    <w:rsid w:val="002F6039"/>
    <w:rsid w:val="002F611F"/>
    <w:rsid w:val="002F63AA"/>
    <w:rsid w:val="002F6706"/>
    <w:rsid w:val="002F686F"/>
    <w:rsid w:val="002F6A8E"/>
    <w:rsid w:val="002F6D30"/>
    <w:rsid w:val="002F6E5A"/>
    <w:rsid w:val="002F72B7"/>
    <w:rsid w:val="002F7436"/>
    <w:rsid w:val="002F754C"/>
    <w:rsid w:val="002F7980"/>
    <w:rsid w:val="002F7A8A"/>
    <w:rsid w:val="002F7AFD"/>
    <w:rsid w:val="00300383"/>
    <w:rsid w:val="003004A3"/>
    <w:rsid w:val="0030087A"/>
    <w:rsid w:val="00300CEA"/>
    <w:rsid w:val="00300D4B"/>
    <w:rsid w:val="00300ECD"/>
    <w:rsid w:val="00301204"/>
    <w:rsid w:val="0030132E"/>
    <w:rsid w:val="003014CE"/>
    <w:rsid w:val="0030157B"/>
    <w:rsid w:val="003015E9"/>
    <w:rsid w:val="0030196C"/>
    <w:rsid w:val="00301972"/>
    <w:rsid w:val="00301A7C"/>
    <w:rsid w:val="00301BEB"/>
    <w:rsid w:val="00301D70"/>
    <w:rsid w:val="00302277"/>
    <w:rsid w:val="003025FA"/>
    <w:rsid w:val="003026CA"/>
    <w:rsid w:val="0030278B"/>
    <w:rsid w:val="00302822"/>
    <w:rsid w:val="0030289B"/>
    <w:rsid w:val="003028AA"/>
    <w:rsid w:val="00302936"/>
    <w:rsid w:val="003029BB"/>
    <w:rsid w:val="00302AAD"/>
    <w:rsid w:val="00302C96"/>
    <w:rsid w:val="00302F03"/>
    <w:rsid w:val="003032B0"/>
    <w:rsid w:val="003033C7"/>
    <w:rsid w:val="00303548"/>
    <w:rsid w:val="003035CE"/>
    <w:rsid w:val="003035EF"/>
    <w:rsid w:val="003036E3"/>
    <w:rsid w:val="0030372B"/>
    <w:rsid w:val="00303768"/>
    <w:rsid w:val="0030394D"/>
    <w:rsid w:val="00303BCF"/>
    <w:rsid w:val="00303C96"/>
    <w:rsid w:val="00303DC1"/>
    <w:rsid w:val="00303E58"/>
    <w:rsid w:val="003040C3"/>
    <w:rsid w:val="003041DE"/>
    <w:rsid w:val="0030451E"/>
    <w:rsid w:val="003046C2"/>
    <w:rsid w:val="00304B88"/>
    <w:rsid w:val="00304EAC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6EC"/>
    <w:rsid w:val="0030678A"/>
    <w:rsid w:val="00306968"/>
    <w:rsid w:val="00306B66"/>
    <w:rsid w:val="00306CE4"/>
    <w:rsid w:val="00306E27"/>
    <w:rsid w:val="00306E77"/>
    <w:rsid w:val="003071D2"/>
    <w:rsid w:val="00307497"/>
    <w:rsid w:val="003076FE"/>
    <w:rsid w:val="003078FF"/>
    <w:rsid w:val="00307994"/>
    <w:rsid w:val="00307B41"/>
    <w:rsid w:val="00307EC0"/>
    <w:rsid w:val="00310446"/>
    <w:rsid w:val="00310B35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B92"/>
    <w:rsid w:val="00311CF7"/>
    <w:rsid w:val="0031207D"/>
    <w:rsid w:val="003122D2"/>
    <w:rsid w:val="00312974"/>
    <w:rsid w:val="0031311B"/>
    <w:rsid w:val="00313314"/>
    <w:rsid w:val="00313413"/>
    <w:rsid w:val="0031358E"/>
    <w:rsid w:val="003138A9"/>
    <w:rsid w:val="00313B40"/>
    <w:rsid w:val="00313C37"/>
    <w:rsid w:val="00313C7B"/>
    <w:rsid w:val="00313DF2"/>
    <w:rsid w:val="00313EE7"/>
    <w:rsid w:val="003141FC"/>
    <w:rsid w:val="00314277"/>
    <w:rsid w:val="00314378"/>
    <w:rsid w:val="00314590"/>
    <w:rsid w:val="00314B47"/>
    <w:rsid w:val="00314CA4"/>
    <w:rsid w:val="00314D13"/>
    <w:rsid w:val="00315001"/>
    <w:rsid w:val="00315100"/>
    <w:rsid w:val="003151A2"/>
    <w:rsid w:val="003152CE"/>
    <w:rsid w:val="00315528"/>
    <w:rsid w:val="00315708"/>
    <w:rsid w:val="00315791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954"/>
    <w:rsid w:val="003179C9"/>
    <w:rsid w:val="00317A47"/>
    <w:rsid w:val="00317F9F"/>
    <w:rsid w:val="00320588"/>
    <w:rsid w:val="003207C9"/>
    <w:rsid w:val="00320806"/>
    <w:rsid w:val="003208B6"/>
    <w:rsid w:val="00320C86"/>
    <w:rsid w:val="00320D3C"/>
    <w:rsid w:val="00320ECC"/>
    <w:rsid w:val="00320EF9"/>
    <w:rsid w:val="00320F73"/>
    <w:rsid w:val="00321093"/>
    <w:rsid w:val="003210AD"/>
    <w:rsid w:val="00321186"/>
    <w:rsid w:val="0032119E"/>
    <w:rsid w:val="003216C7"/>
    <w:rsid w:val="0032177B"/>
    <w:rsid w:val="0032186C"/>
    <w:rsid w:val="00321A67"/>
    <w:rsid w:val="00321B22"/>
    <w:rsid w:val="00321B2F"/>
    <w:rsid w:val="00321B79"/>
    <w:rsid w:val="00321CDD"/>
    <w:rsid w:val="00321F5F"/>
    <w:rsid w:val="00321FD6"/>
    <w:rsid w:val="003220E2"/>
    <w:rsid w:val="00322426"/>
    <w:rsid w:val="0032257B"/>
    <w:rsid w:val="003227DE"/>
    <w:rsid w:val="00322CC4"/>
    <w:rsid w:val="00322E41"/>
    <w:rsid w:val="00323121"/>
    <w:rsid w:val="003231F5"/>
    <w:rsid w:val="00323A96"/>
    <w:rsid w:val="00323B2F"/>
    <w:rsid w:val="00323B9C"/>
    <w:rsid w:val="00323CB0"/>
    <w:rsid w:val="00323E3D"/>
    <w:rsid w:val="00323E9C"/>
    <w:rsid w:val="0032403E"/>
    <w:rsid w:val="00324055"/>
    <w:rsid w:val="00324435"/>
    <w:rsid w:val="003244B6"/>
    <w:rsid w:val="003246BF"/>
    <w:rsid w:val="00324B5A"/>
    <w:rsid w:val="00324DE5"/>
    <w:rsid w:val="00324F32"/>
    <w:rsid w:val="003250AB"/>
    <w:rsid w:val="00325434"/>
    <w:rsid w:val="003254C2"/>
    <w:rsid w:val="003259E7"/>
    <w:rsid w:val="00325A0E"/>
    <w:rsid w:val="00325F82"/>
    <w:rsid w:val="00326316"/>
    <w:rsid w:val="003263B8"/>
    <w:rsid w:val="003264A0"/>
    <w:rsid w:val="003266FC"/>
    <w:rsid w:val="003267BC"/>
    <w:rsid w:val="003268EB"/>
    <w:rsid w:val="00326D59"/>
    <w:rsid w:val="00326E38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210"/>
    <w:rsid w:val="003323E4"/>
    <w:rsid w:val="00332439"/>
    <w:rsid w:val="0033297E"/>
    <w:rsid w:val="00332B75"/>
    <w:rsid w:val="00332C6A"/>
    <w:rsid w:val="00332CDE"/>
    <w:rsid w:val="00332E2A"/>
    <w:rsid w:val="00332E33"/>
    <w:rsid w:val="0033302A"/>
    <w:rsid w:val="003331A5"/>
    <w:rsid w:val="0033357A"/>
    <w:rsid w:val="00333934"/>
    <w:rsid w:val="00333AC6"/>
    <w:rsid w:val="00333DDF"/>
    <w:rsid w:val="00333F6B"/>
    <w:rsid w:val="00333FC0"/>
    <w:rsid w:val="003341AA"/>
    <w:rsid w:val="003341B8"/>
    <w:rsid w:val="00334338"/>
    <w:rsid w:val="00334593"/>
    <w:rsid w:val="003347B1"/>
    <w:rsid w:val="00334973"/>
    <w:rsid w:val="00334CBF"/>
    <w:rsid w:val="00334CE3"/>
    <w:rsid w:val="00334D97"/>
    <w:rsid w:val="00335811"/>
    <w:rsid w:val="00335995"/>
    <w:rsid w:val="00335A44"/>
    <w:rsid w:val="00335AE0"/>
    <w:rsid w:val="00335AF5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D87"/>
    <w:rsid w:val="00336F4F"/>
    <w:rsid w:val="00336F7F"/>
    <w:rsid w:val="00337711"/>
    <w:rsid w:val="00337A51"/>
    <w:rsid w:val="00337D12"/>
    <w:rsid w:val="00337E17"/>
    <w:rsid w:val="00337EEE"/>
    <w:rsid w:val="00340142"/>
    <w:rsid w:val="003403D0"/>
    <w:rsid w:val="0034055D"/>
    <w:rsid w:val="00340676"/>
    <w:rsid w:val="003407CD"/>
    <w:rsid w:val="003409AE"/>
    <w:rsid w:val="00340BE7"/>
    <w:rsid w:val="00341031"/>
    <w:rsid w:val="00341104"/>
    <w:rsid w:val="00341230"/>
    <w:rsid w:val="003414DE"/>
    <w:rsid w:val="00341654"/>
    <w:rsid w:val="00341D60"/>
    <w:rsid w:val="00341DB5"/>
    <w:rsid w:val="00341E6B"/>
    <w:rsid w:val="00342629"/>
    <w:rsid w:val="0034266B"/>
    <w:rsid w:val="00342873"/>
    <w:rsid w:val="00342946"/>
    <w:rsid w:val="00342A24"/>
    <w:rsid w:val="00342B86"/>
    <w:rsid w:val="00342E14"/>
    <w:rsid w:val="0034304A"/>
    <w:rsid w:val="003430D5"/>
    <w:rsid w:val="0034338B"/>
    <w:rsid w:val="003436FC"/>
    <w:rsid w:val="00343E65"/>
    <w:rsid w:val="00344484"/>
    <w:rsid w:val="00344B5B"/>
    <w:rsid w:val="00344CFE"/>
    <w:rsid w:val="00344E78"/>
    <w:rsid w:val="00344F7E"/>
    <w:rsid w:val="00345023"/>
    <w:rsid w:val="003454B1"/>
    <w:rsid w:val="00345798"/>
    <w:rsid w:val="00345C74"/>
    <w:rsid w:val="00345EEA"/>
    <w:rsid w:val="00346044"/>
    <w:rsid w:val="003462FD"/>
    <w:rsid w:val="00346324"/>
    <w:rsid w:val="0034635F"/>
    <w:rsid w:val="00346381"/>
    <w:rsid w:val="003464C1"/>
    <w:rsid w:val="003464EB"/>
    <w:rsid w:val="003466B9"/>
    <w:rsid w:val="00346BE9"/>
    <w:rsid w:val="00346D7B"/>
    <w:rsid w:val="00346E1E"/>
    <w:rsid w:val="00346E57"/>
    <w:rsid w:val="00347085"/>
    <w:rsid w:val="003476A6"/>
    <w:rsid w:val="003476E2"/>
    <w:rsid w:val="00347B3C"/>
    <w:rsid w:val="00347B6C"/>
    <w:rsid w:val="00347DC5"/>
    <w:rsid w:val="00350252"/>
    <w:rsid w:val="0035042E"/>
    <w:rsid w:val="00350593"/>
    <w:rsid w:val="0035072E"/>
    <w:rsid w:val="00350823"/>
    <w:rsid w:val="00350972"/>
    <w:rsid w:val="00350B3A"/>
    <w:rsid w:val="00350BFE"/>
    <w:rsid w:val="00351042"/>
    <w:rsid w:val="003510B6"/>
    <w:rsid w:val="003510FD"/>
    <w:rsid w:val="003511DD"/>
    <w:rsid w:val="003514DD"/>
    <w:rsid w:val="003514E4"/>
    <w:rsid w:val="0035173D"/>
    <w:rsid w:val="00351A7F"/>
    <w:rsid w:val="00351B1F"/>
    <w:rsid w:val="00351BB1"/>
    <w:rsid w:val="0035248B"/>
    <w:rsid w:val="00352901"/>
    <w:rsid w:val="0035296B"/>
    <w:rsid w:val="00352C4B"/>
    <w:rsid w:val="00353175"/>
    <w:rsid w:val="00353222"/>
    <w:rsid w:val="0035327A"/>
    <w:rsid w:val="003532A2"/>
    <w:rsid w:val="0035336B"/>
    <w:rsid w:val="003534BA"/>
    <w:rsid w:val="00353B52"/>
    <w:rsid w:val="00353DBB"/>
    <w:rsid w:val="00353DC1"/>
    <w:rsid w:val="003541A2"/>
    <w:rsid w:val="00354642"/>
    <w:rsid w:val="00354839"/>
    <w:rsid w:val="00354AF2"/>
    <w:rsid w:val="00354F33"/>
    <w:rsid w:val="00355145"/>
    <w:rsid w:val="00355537"/>
    <w:rsid w:val="003555AE"/>
    <w:rsid w:val="0035595E"/>
    <w:rsid w:val="00355EB2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604E7"/>
    <w:rsid w:val="003605A0"/>
    <w:rsid w:val="00360623"/>
    <w:rsid w:val="0036065A"/>
    <w:rsid w:val="00360717"/>
    <w:rsid w:val="00360B8D"/>
    <w:rsid w:val="00360E3D"/>
    <w:rsid w:val="00360F4E"/>
    <w:rsid w:val="00361052"/>
    <w:rsid w:val="00361457"/>
    <w:rsid w:val="00361DB3"/>
    <w:rsid w:val="00361F57"/>
    <w:rsid w:val="00362305"/>
    <w:rsid w:val="0036268B"/>
    <w:rsid w:val="00362827"/>
    <w:rsid w:val="00362A69"/>
    <w:rsid w:val="00362B35"/>
    <w:rsid w:val="00362CB2"/>
    <w:rsid w:val="00362D1A"/>
    <w:rsid w:val="00362FC3"/>
    <w:rsid w:val="0036326B"/>
    <w:rsid w:val="0036339E"/>
    <w:rsid w:val="00363672"/>
    <w:rsid w:val="003637E0"/>
    <w:rsid w:val="00363948"/>
    <w:rsid w:val="00363982"/>
    <w:rsid w:val="00363B76"/>
    <w:rsid w:val="00363D76"/>
    <w:rsid w:val="00363F84"/>
    <w:rsid w:val="00363FFD"/>
    <w:rsid w:val="00364195"/>
    <w:rsid w:val="003641AB"/>
    <w:rsid w:val="003642BE"/>
    <w:rsid w:val="003643E7"/>
    <w:rsid w:val="003645AC"/>
    <w:rsid w:val="003646BA"/>
    <w:rsid w:val="0036480A"/>
    <w:rsid w:val="00364893"/>
    <w:rsid w:val="00364B0B"/>
    <w:rsid w:val="00364CA0"/>
    <w:rsid w:val="00364EC6"/>
    <w:rsid w:val="00365150"/>
    <w:rsid w:val="00365429"/>
    <w:rsid w:val="003658F6"/>
    <w:rsid w:val="003659CA"/>
    <w:rsid w:val="00365FD3"/>
    <w:rsid w:val="0036627B"/>
    <w:rsid w:val="0036637C"/>
    <w:rsid w:val="003664F4"/>
    <w:rsid w:val="003666FD"/>
    <w:rsid w:val="00366844"/>
    <w:rsid w:val="0036687B"/>
    <w:rsid w:val="00366A52"/>
    <w:rsid w:val="00366B64"/>
    <w:rsid w:val="00366DE5"/>
    <w:rsid w:val="00366F84"/>
    <w:rsid w:val="00366FFC"/>
    <w:rsid w:val="0036726A"/>
    <w:rsid w:val="00367D70"/>
    <w:rsid w:val="0037004C"/>
    <w:rsid w:val="00370366"/>
    <w:rsid w:val="0037040A"/>
    <w:rsid w:val="00370518"/>
    <w:rsid w:val="0037058A"/>
    <w:rsid w:val="003706C9"/>
    <w:rsid w:val="00370E44"/>
    <w:rsid w:val="00370E93"/>
    <w:rsid w:val="00370F88"/>
    <w:rsid w:val="0037104C"/>
    <w:rsid w:val="003711DC"/>
    <w:rsid w:val="0037141F"/>
    <w:rsid w:val="00371682"/>
    <w:rsid w:val="003717CF"/>
    <w:rsid w:val="00371AAD"/>
    <w:rsid w:val="00371E18"/>
    <w:rsid w:val="00372107"/>
    <w:rsid w:val="003724AF"/>
    <w:rsid w:val="0037255D"/>
    <w:rsid w:val="003726B4"/>
    <w:rsid w:val="00372842"/>
    <w:rsid w:val="00372B11"/>
    <w:rsid w:val="00372B25"/>
    <w:rsid w:val="00372BC9"/>
    <w:rsid w:val="00372BFD"/>
    <w:rsid w:val="00372E0F"/>
    <w:rsid w:val="00372E64"/>
    <w:rsid w:val="00372F9B"/>
    <w:rsid w:val="003733C5"/>
    <w:rsid w:val="003735E4"/>
    <w:rsid w:val="003737B5"/>
    <w:rsid w:val="00373B37"/>
    <w:rsid w:val="00373D37"/>
    <w:rsid w:val="00373E31"/>
    <w:rsid w:val="00373F6E"/>
    <w:rsid w:val="0037431E"/>
    <w:rsid w:val="00374397"/>
    <w:rsid w:val="003745D5"/>
    <w:rsid w:val="003747AE"/>
    <w:rsid w:val="00374CCE"/>
    <w:rsid w:val="00374F63"/>
    <w:rsid w:val="003752D3"/>
    <w:rsid w:val="00375B6A"/>
    <w:rsid w:val="00375D43"/>
    <w:rsid w:val="00375F78"/>
    <w:rsid w:val="00375F7E"/>
    <w:rsid w:val="0037640F"/>
    <w:rsid w:val="003767C5"/>
    <w:rsid w:val="00376942"/>
    <w:rsid w:val="00376ADA"/>
    <w:rsid w:val="00376AE5"/>
    <w:rsid w:val="00376C94"/>
    <w:rsid w:val="00376E77"/>
    <w:rsid w:val="0037733D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E5C"/>
    <w:rsid w:val="003810EA"/>
    <w:rsid w:val="003812EA"/>
    <w:rsid w:val="003813A1"/>
    <w:rsid w:val="00381448"/>
    <w:rsid w:val="00381582"/>
    <w:rsid w:val="003815DA"/>
    <w:rsid w:val="003818C3"/>
    <w:rsid w:val="00381E67"/>
    <w:rsid w:val="00381EC8"/>
    <w:rsid w:val="00381F5B"/>
    <w:rsid w:val="003820AB"/>
    <w:rsid w:val="003826BD"/>
    <w:rsid w:val="00382E0F"/>
    <w:rsid w:val="003833DE"/>
    <w:rsid w:val="0038340B"/>
    <w:rsid w:val="00383648"/>
    <w:rsid w:val="0038382F"/>
    <w:rsid w:val="00383AC9"/>
    <w:rsid w:val="00383E05"/>
    <w:rsid w:val="00384215"/>
    <w:rsid w:val="003845B8"/>
    <w:rsid w:val="00384BD3"/>
    <w:rsid w:val="00384CCE"/>
    <w:rsid w:val="00384F80"/>
    <w:rsid w:val="0038513E"/>
    <w:rsid w:val="00385321"/>
    <w:rsid w:val="0038544E"/>
    <w:rsid w:val="0038596D"/>
    <w:rsid w:val="00386238"/>
    <w:rsid w:val="00386388"/>
    <w:rsid w:val="003864A7"/>
    <w:rsid w:val="00386A91"/>
    <w:rsid w:val="00386B8F"/>
    <w:rsid w:val="00386CD8"/>
    <w:rsid w:val="00386FB2"/>
    <w:rsid w:val="00387073"/>
    <w:rsid w:val="003870DD"/>
    <w:rsid w:val="00387742"/>
    <w:rsid w:val="003877FC"/>
    <w:rsid w:val="003878AE"/>
    <w:rsid w:val="00387A12"/>
    <w:rsid w:val="00387B2E"/>
    <w:rsid w:val="00387B76"/>
    <w:rsid w:val="0039011D"/>
    <w:rsid w:val="003901EE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8F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235"/>
    <w:rsid w:val="003922DE"/>
    <w:rsid w:val="00392750"/>
    <w:rsid w:val="00392BC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AAF"/>
    <w:rsid w:val="00393E98"/>
    <w:rsid w:val="00393F7D"/>
    <w:rsid w:val="003941F6"/>
    <w:rsid w:val="003944E8"/>
    <w:rsid w:val="00394588"/>
    <w:rsid w:val="00394C3A"/>
    <w:rsid w:val="00394D7E"/>
    <w:rsid w:val="00394FDF"/>
    <w:rsid w:val="003951CE"/>
    <w:rsid w:val="0039521E"/>
    <w:rsid w:val="0039563D"/>
    <w:rsid w:val="00395662"/>
    <w:rsid w:val="00395914"/>
    <w:rsid w:val="00395937"/>
    <w:rsid w:val="0039619C"/>
    <w:rsid w:val="00396A8A"/>
    <w:rsid w:val="00396C5B"/>
    <w:rsid w:val="00396E80"/>
    <w:rsid w:val="0039712A"/>
    <w:rsid w:val="00397527"/>
    <w:rsid w:val="00397532"/>
    <w:rsid w:val="003977E4"/>
    <w:rsid w:val="00397826"/>
    <w:rsid w:val="0039786F"/>
    <w:rsid w:val="003978E9"/>
    <w:rsid w:val="00397D58"/>
    <w:rsid w:val="003A01AA"/>
    <w:rsid w:val="003A073A"/>
    <w:rsid w:val="003A0A43"/>
    <w:rsid w:val="003A0C6A"/>
    <w:rsid w:val="003A0D1A"/>
    <w:rsid w:val="003A1140"/>
    <w:rsid w:val="003A1246"/>
    <w:rsid w:val="003A1321"/>
    <w:rsid w:val="003A1477"/>
    <w:rsid w:val="003A14EC"/>
    <w:rsid w:val="003A14F5"/>
    <w:rsid w:val="003A1AAE"/>
    <w:rsid w:val="003A1E90"/>
    <w:rsid w:val="003A1FB9"/>
    <w:rsid w:val="003A205F"/>
    <w:rsid w:val="003A2202"/>
    <w:rsid w:val="003A23BC"/>
    <w:rsid w:val="003A2690"/>
    <w:rsid w:val="003A26E7"/>
    <w:rsid w:val="003A292B"/>
    <w:rsid w:val="003A2CAB"/>
    <w:rsid w:val="003A2E75"/>
    <w:rsid w:val="003A2FBA"/>
    <w:rsid w:val="003A341F"/>
    <w:rsid w:val="003A3470"/>
    <w:rsid w:val="003A37DD"/>
    <w:rsid w:val="003A396B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B9E"/>
    <w:rsid w:val="003A6E95"/>
    <w:rsid w:val="003A70A5"/>
    <w:rsid w:val="003A711B"/>
    <w:rsid w:val="003A71F1"/>
    <w:rsid w:val="003A71F3"/>
    <w:rsid w:val="003A76B0"/>
    <w:rsid w:val="003A7FC0"/>
    <w:rsid w:val="003B005B"/>
    <w:rsid w:val="003B075D"/>
    <w:rsid w:val="003B0BE1"/>
    <w:rsid w:val="003B0F75"/>
    <w:rsid w:val="003B1076"/>
    <w:rsid w:val="003B1086"/>
    <w:rsid w:val="003B1AD9"/>
    <w:rsid w:val="003B1BF2"/>
    <w:rsid w:val="003B1BFA"/>
    <w:rsid w:val="003B1C3F"/>
    <w:rsid w:val="003B1CB4"/>
    <w:rsid w:val="003B2B46"/>
    <w:rsid w:val="003B2B4F"/>
    <w:rsid w:val="003B2C77"/>
    <w:rsid w:val="003B2C96"/>
    <w:rsid w:val="003B2C9C"/>
    <w:rsid w:val="003B2DCC"/>
    <w:rsid w:val="003B2EF9"/>
    <w:rsid w:val="003B3085"/>
    <w:rsid w:val="003B314D"/>
    <w:rsid w:val="003B32B3"/>
    <w:rsid w:val="003B33A1"/>
    <w:rsid w:val="003B3521"/>
    <w:rsid w:val="003B36A0"/>
    <w:rsid w:val="003B36B3"/>
    <w:rsid w:val="003B3920"/>
    <w:rsid w:val="003B3A47"/>
    <w:rsid w:val="003B3A91"/>
    <w:rsid w:val="003B3C64"/>
    <w:rsid w:val="003B3C7D"/>
    <w:rsid w:val="003B410D"/>
    <w:rsid w:val="003B423E"/>
    <w:rsid w:val="003B4506"/>
    <w:rsid w:val="003B4C40"/>
    <w:rsid w:val="003B4E4E"/>
    <w:rsid w:val="003B50A0"/>
    <w:rsid w:val="003B5438"/>
    <w:rsid w:val="003B5476"/>
    <w:rsid w:val="003B5677"/>
    <w:rsid w:val="003B5762"/>
    <w:rsid w:val="003B5838"/>
    <w:rsid w:val="003B59F7"/>
    <w:rsid w:val="003B5AAB"/>
    <w:rsid w:val="003B5AED"/>
    <w:rsid w:val="003B5B52"/>
    <w:rsid w:val="003B5C4E"/>
    <w:rsid w:val="003B5C99"/>
    <w:rsid w:val="003B5CCF"/>
    <w:rsid w:val="003B5FF8"/>
    <w:rsid w:val="003B622B"/>
    <w:rsid w:val="003B6270"/>
    <w:rsid w:val="003B62B9"/>
    <w:rsid w:val="003B634D"/>
    <w:rsid w:val="003B6350"/>
    <w:rsid w:val="003B690F"/>
    <w:rsid w:val="003B6998"/>
    <w:rsid w:val="003B6A99"/>
    <w:rsid w:val="003B6B0B"/>
    <w:rsid w:val="003B6BFA"/>
    <w:rsid w:val="003B7450"/>
    <w:rsid w:val="003B7687"/>
    <w:rsid w:val="003B77E5"/>
    <w:rsid w:val="003B7D58"/>
    <w:rsid w:val="003B7F6A"/>
    <w:rsid w:val="003C04D6"/>
    <w:rsid w:val="003C0654"/>
    <w:rsid w:val="003C0691"/>
    <w:rsid w:val="003C09C0"/>
    <w:rsid w:val="003C0C32"/>
    <w:rsid w:val="003C0DDF"/>
    <w:rsid w:val="003C12A3"/>
    <w:rsid w:val="003C14F2"/>
    <w:rsid w:val="003C15A8"/>
    <w:rsid w:val="003C15F4"/>
    <w:rsid w:val="003C169D"/>
    <w:rsid w:val="003C1A23"/>
    <w:rsid w:val="003C1EB4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B1C"/>
    <w:rsid w:val="003C2B3B"/>
    <w:rsid w:val="003C2CB5"/>
    <w:rsid w:val="003C2F9D"/>
    <w:rsid w:val="003C319E"/>
    <w:rsid w:val="003C320E"/>
    <w:rsid w:val="003C3294"/>
    <w:rsid w:val="003C332E"/>
    <w:rsid w:val="003C351D"/>
    <w:rsid w:val="003C3BD3"/>
    <w:rsid w:val="003C3E41"/>
    <w:rsid w:val="003C3F9F"/>
    <w:rsid w:val="003C3FD3"/>
    <w:rsid w:val="003C42B0"/>
    <w:rsid w:val="003C4303"/>
    <w:rsid w:val="003C43C0"/>
    <w:rsid w:val="003C4505"/>
    <w:rsid w:val="003C45B9"/>
    <w:rsid w:val="003C46EF"/>
    <w:rsid w:val="003C4A8F"/>
    <w:rsid w:val="003C53ED"/>
    <w:rsid w:val="003C53EF"/>
    <w:rsid w:val="003C54CE"/>
    <w:rsid w:val="003C563B"/>
    <w:rsid w:val="003C5B0B"/>
    <w:rsid w:val="003C5B86"/>
    <w:rsid w:val="003C5C93"/>
    <w:rsid w:val="003C5E97"/>
    <w:rsid w:val="003C5E9E"/>
    <w:rsid w:val="003C5F2C"/>
    <w:rsid w:val="003C5F65"/>
    <w:rsid w:val="003C5FB0"/>
    <w:rsid w:val="003C6236"/>
    <w:rsid w:val="003C62AE"/>
    <w:rsid w:val="003C6758"/>
    <w:rsid w:val="003C676F"/>
    <w:rsid w:val="003C67CE"/>
    <w:rsid w:val="003C6AFF"/>
    <w:rsid w:val="003C70FB"/>
    <w:rsid w:val="003C7116"/>
    <w:rsid w:val="003C73C3"/>
    <w:rsid w:val="003C763B"/>
    <w:rsid w:val="003C769B"/>
    <w:rsid w:val="003C76D1"/>
    <w:rsid w:val="003C7729"/>
    <w:rsid w:val="003C7998"/>
    <w:rsid w:val="003C7A10"/>
    <w:rsid w:val="003C7A6F"/>
    <w:rsid w:val="003C7C20"/>
    <w:rsid w:val="003D024B"/>
    <w:rsid w:val="003D03BC"/>
    <w:rsid w:val="003D0583"/>
    <w:rsid w:val="003D06CB"/>
    <w:rsid w:val="003D07E2"/>
    <w:rsid w:val="003D09E7"/>
    <w:rsid w:val="003D0A5F"/>
    <w:rsid w:val="003D0C56"/>
    <w:rsid w:val="003D0CCD"/>
    <w:rsid w:val="003D0F44"/>
    <w:rsid w:val="003D117B"/>
    <w:rsid w:val="003D11E5"/>
    <w:rsid w:val="003D1501"/>
    <w:rsid w:val="003D1B10"/>
    <w:rsid w:val="003D1BE1"/>
    <w:rsid w:val="003D1C53"/>
    <w:rsid w:val="003D2431"/>
    <w:rsid w:val="003D26EA"/>
    <w:rsid w:val="003D2721"/>
    <w:rsid w:val="003D2A20"/>
    <w:rsid w:val="003D2AD1"/>
    <w:rsid w:val="003D2C71"/>
    <w:rsid w:val="003D2C8B"/>
    <w:rsid w:val="003D2F6D"/>
    <w:rsid w:val="003D30E8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4A09"/>
    <w:rsid w:val="003D52AE"/>
    <w:rsid w:val="003D5337"/>
    <w:rsid w:val="003D5471"/>
    <w:rsid w:val="003D5574"/>
    <w:rsid w:val="003D56FF"/>
    <w:rsid w:val="003D5769"/>
    <w:rsid w:val="003D579F"/>
    <w:rsid w:val="003D58B0"/>
    <w:rsid w:val="003D5D60"/>
    <w:rsid w:val="003D5F49"/>
    <w:rsid w:val="003D5FCC"/>
    <w:rsid w:val="003D614D"/>
    <w:rsid w:val="003D6244"/>
    <w:rsid w:val="003D62C8"/>
    <w:rsid w:val="003D6367"/>
    <w:rsid w:val="003D685B"/>
    <w:rsid w:val="003D6B7F"/>
    <w:rsid w:val="003D6EF0"/>
    <w:rsid w:val="003D702B"/>
    <w:rsid w:val="003D707E"/>
    <w:rsid w:val="003D7166"/>
    <w:rsid w:val="003D7481"/>
    <w:rsid w:val="003D74F2"/>
    <w:rsid w:val="003D7694"/>
    <w:rsid w:val="003D76D5"/>
    <w:rsid w:val="003D773D"/>
    <w:rsid w:val="003D784F"/>
    <w:rsid w:val="003D7B7B"/>
    <w:rsid w:val="003D7D59"/>
    <w:rsid w:val="003D7E92"/>
    <w:rsid w:val="003E01EA"/>
    <w:rsid w:val="003E0225"/>
    <w:rsid w:val="003E045D"/>
    <w:rsid w:val="003E046F"/>
    <w:rsid w:val="003E092F"/>
    <w:rsid w:val="003E0C64"/>
    <w:rsid w:val="003E0CC1"/>
    <w:rsid w:val="003E0DAD"/>
    <w:rsid w:val="003E0E13"/>
    <w:rsid w:val="003E134D"/>
    <w:rsid w:val="003E1406"/>
    <w:rsid w:val="003E1416"/>
    <w:rsid w:val="003E14E0"/>
    <w:rsid w:val="003E189F"/>
    <w:rsid w:val="003E1966"/>
    <w:rsid w:val="003E1AF8"/>
    <w:rsid w:val="003E1C22"/>
    <w:rsid w:val="003E1EB2"/>
    <w:rsid w:val="003E205B"/>
    <w:rsid w:val="003E2212"/>
    <w:rsid w:val="003E26A9"/>
    <w:rsid w:val="003E27AA"/>
    <w:rsid w:val="003E28EE"/>
    <w:rsid w:val="003E29A8"/>
    <w:rsid w:val="003E2CBA"/>
    <w:rsid w:val="003E2D53"/>
    <w:rsid w:val="003E2D86"/>
    <w:rsid w:val="003E2F08"/>
    <w:rsid w:val="003E2FBB"/>
    <w:rsid w:val="003E335B"/>
    <w:rsid w:val="003E33C1"/>
    <w:rsid w:val="003E359E"/>
    <w:rsid w:val="003E3A06"/>
    <w:rsid w:val="003E3FBC"/>
    <w:rsid w:val="003E4039"/>
    <w:rsid w:val="003E4160"/>
    <w:rsid w:val="003E4176"/>
    <w:rsid w:val="003E41F2"/>
    <w:rsid w:val="003E44F1"/>
    <w:rsid w:val="003E450A"/>
    <w:rsid w:val="003E4D15"/>
    <w:rsid w:val="003E4DEE"/>
    <w:rsid w:val="003E4E9E"/>
    <w:rsid w:val="003E513A"/>
    <w:rsid w:val="003E52A1"/>
    <w:rsid w:val="003E5549"/>
    <w:rsid w:val="003E55A5"/>
    <w:rsid w:val="003E56D1"/>
    <w:rsid w:val="003E58E3"/>
    <w:rsid w:val="003E5C6A"/>
    <w:rsid w:val="003E6010"/>
    <w:rsid w:val="003E60F9"/>
    <w:rsid w:val="003E6125"/>
    <w:rsid w:val="003E6137"/>
    <w:rsid w:val="003E61C9"/>
    <w:rsid w:val="003E6305"/>
    <w:rsid w:val="003E6433"/>
    <w:rsid w:val="003E6510"/>
    <w:rsid w:val="003E6585"/>
    <w:rsid w:val="003E66AF"/>
    <w:rsid w:val="003E67E4"/>
    <w:rsid w:val="003E6C72"/>
    <w:rsid w:val="003E702E"/>
    <w:rsid w:val="003E7281"/>
    <w:rsid w:val="003E7356"/>
    <w:rsid w:val="003E7794"/>
    <w:rsid w:val="003E77C3"/>
    <w:rsid w:val="003E77F2"/>
    <w:rsid w:val="003E7CB4"/>
    <w:rsid w:val="003E7CCB"/>
    <w:rsid w:val="003E7E0A"/>
    <w:rsid w:val="003E7F0F"/>
    <w:rsid w:val="003E7FB4"/>
    <w:rsid w:val="003F012A"/>
    <w:rsid w:val="003F0A46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0EE"/>
    <w:rsid w:val="003F214B"/>
    <w:rsid w:val="003F21D8"/>
    <w:rsid w:val="003F2371"/>
    <w:rsid w:val="003F2382"/>
    <w:rsid w:val="003F277D"/>
    <w:rsid w:val="003F27B1"/>
    <w:rsid w:val="003F2D73"/>
    <w:rsid w:val="003F30BA"/>
    <w:rsid w:val="003F324D"/>
    <w:rsid w:val="003F36C2"/>
    <w:rsid w:val="003F38A1"/>
    <w:rsid w:val="003F38A9"/>
    <w:rsid w:val="003F3BE5"/>
    <w:rsid w:val="003F3E42"/>
    <w:rsid w:val="003F3E8B"/>
    <w:rsid w:val="003F3FCF"/>
    <w:rsid w:val="003F4001"/>
    <w:rsid w:val="003F4064"/>
    <w:rsid w:val="003F416B"/>
    <w:rsid w:val="003F47B4"/>
    <w:rsid w:val="003F486C"/>
    <w:rsid w:val="003F4A32"/>
    <w:rsid w:val="003F4B5A"/>
    <w:rsid w:val="003F4BCC"/>
    <w:rsid w:val="003F4E33"/>
    <w:rsid w:val="003F4F69"/>
    <w:rsid w:val="003F5327"/>
    <w:rsid w:val="003F546F"/>
    <w:rsid w:val="003F5572"/>
    <w:rsid w:val="003F565A"/>
    <w:rsid w:val="003F5841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70C5"/>
    <w:rsid w:val="003F70E6"/>
    <w:rsid w:val="003F70F3"/>
    <w:rsid w:val="003F7353"/>
    <w:rsid w:val="003F74AE"/>
    <w:rsid w:val="003F7603"/>
    <w:rsid w:val="003F770B"/>
    <w:rsid w:val="003F7A99"/>
    <w:rsid w:val="003F7DAB"/>
    <w:rsid w:val="003F7E05"/>
    <w:rsid w:val="00400748"/>
    <w:rsid w:val="00400964"/>
    <w:rsid w:val="00400A35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02"/>
    <w:rsid w:val="00401650"/>
    <w:rsid w:val="00401692"/>
    <w:rsid w:val="00401961"/>
    <w:rsid w:val="0040197C"/>
    <w:rsid w:val="00401C0F"/>
    <w:rsid w:val="0040204A"/>
    <w:rsid w:val="004021CE"/>
    <w:rsid w:val="00402335"/>
    <w:rsid w:val="00402838"/>
    <w:rsid w:val="00402D9F"/>
    <w:rsid w:val="00402DE7"/>
    <w:rsid w:val="00403006"/>
    <w:rsid w:val="00403144"/>
    <w:rsid w:val="00403491"/>
    <w:rsid w:val="00403567"/>
    <w:rsid w:val="0040379B"/>
    <w:rsid w:val="00403899"/>
    <w:rsid w:val="00403DCE"/>
    <w:rsid w:val="00403F25"/>
    <w:rsid w:val="00403F6E"/>
    <w:rsid w:val="00404008"/>
    <w:rsid w:val="004040AA"/>
    <w:rsid w:val="004040AF"/>
    <w:rsid w:val="004041F4"/>
    <w:rsid w:val="0040459B"/>
    <w:rsid w:val="00404775"/>
    <w:rsid w:val="004047F6"/>
    <w:rsid w:val="00404D0B"/>
    <w:rsid w:val="00404E90"/>
    <w:rsid w:val="00405463"/>
    <w:rsid w:val="004057BE"/>
    <w:rsid w:val="004059D3"/>
    <w:rsid w:val="00405B64"/>
    <w:rsid w:val="00405B8D"/>
    <w:rsid w:val="00405E33"/>
    <w:rsid w:val="004060B2"/>
    <w:rsid w:val="004062CF"/>
    <w:rsid w:val="0040661C"/>
    <w:rsid w:val="00406761"/>
    <w:rsid w:val="00406974"/>
    <w:rsid w:val="004072AF"/>
    <w:rsid w:val="004074B7"/>
    <w:rsid w:val="00407500"/>
    <w:rsid w:val="00407579"/>
    <w:rsid w:val="00407712"/>
    <w:rsid w:val="00407C5F"/>
    <w:rsid w:val="00407C85"/>
    <w:rsid w:val="00407CA6"/>
    <w:rsid w:val="00407D38"/>
    <w:rsid w:val="00407E35"/>
    <w:rsid w:val="00407EFF"/>
    <w:rsid w:val="0041011D"/>
    <w:rsid w:val="004108A1"/>
    <w:rsid w:val="00410A36"/>
    <w:rsid w:val="00410B27"/>
    <w:rsid w:val="00410F33"/>
    <w:rsid w:val="004110E1"/>
    <w:rsid w:val="00411353"/>
    <w:rsid w:val="00411647"/>
    <w:rsid w:val="00411A8D"/>
    <w:rsid w:val="00411C1C"/>
    <w:rsid w:val="00411D43"/>
    <w:rsid w:val="00411E63"/>
    <w:rsid w:val="004123F7"/>
    <w:rsid w:val="00412402"/>
    <w:rsid w:val="004125E3"/>
    <w:rsid w:val="0041270C"/>
    <w:rsid w:val="00412776"/>
    <w:rsid w:val="00412A54"/>
    <w:rsid w:val="00412DF6"/>
    <w:rsid w:val="00412E6C"/>
    <w:rsid w:val="00412ECB"/>
    <w:rsid w:val="0041313A"/>
    <w:rsid w:val="00413166"/>
    <w:rsid w:val="0041370A"/>
    <w:rsid w:val="004139EA"/>
    <w:rsid w:val="00413A3C"/>
    <w:rsid w:val="00413D12"/>
    <w:rsid w:val="00413F3B"/>
    <w:rsid w:val="00414021"/>
    <w:rsid w:val="004141B7"/>
    <w:rsid w:val="0041430E"/>
    <w:rsid w:val="0041465A"/>
    <w:rsid w:val="0041474A"/>
    <w:rsid w:val="0041498E"/>
    <w:rsid w:val="00414D39"/>
    <w:rsid w:val="00414D6D"/>
    <w:rsid w:val="00414D8C"/>
    <w:rsid w:val="00414F56"/>
    <w:rsid w:val="00415001"/>
    <w:rsid w:val="0041501A"/>
    <w:rsid w:val="004150EE"/>
    <w:rsid w:val="0041517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640D"/>
    <w:rsid w:val="00416747"/>
    <w:rsid w:val="00416904"/>
    <w:rsid w:val="0041698A"/>
    <w:rsid w:val="00416A8A"/>
    <w:rsid w:val="00416FF7"/>
    <w:rsid w:val="00417211"/>
    <w:rsid w:val="0041728D"/>
    <w:rsid w:val="00417498"/>
    <w:rsid w:val="004174DF"/>
    <w:rsid w:val="004179C7"/>
    <w:rsid w:val="00417AFE"/>
    <w:rsid w:val="00417CBF"/>
    <w:rsid w:val="00417E0B"/>
    <w:rsid w:val="004200F6"/>
    <w:rsid w:val="00420107"/>
    <w:rsid w:val="00420117"/>
    <w:rsid w:val="00421272"/>
    <w:rsid w:val="00421334"/>
    <w:rsid w:val="00421616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66B"/>
    <w:rsid w:val="00422982"/>
    <w:rsid w:val="00422D9D"/>
    <w:rsid w:val="00422F0B"/>
    <w:rsid w:val="00422FD8"/>
    <w:rsid w:val="0042321E"/>
    <w:rsid w:val="004236A2"/>
    <w:rsid w:val="00423781"/>
    <w:rsid w:val="004238FB"/>
    <w:rsid w:val="00423A58"/>
    <w:rsid w:val="00423A9A"/>
    <w:rsid w:val="00423B41"/>
    <w:rsid w:val="0042400A"/>
    <w:rsid w:val="0042420D"/>
    <w:rsid w:val="004244D9"/>
    <w:rsid w:val="004244E9"/>
    <w:rsid w:val="004246BF"/>
    <w:rsid w:val="0042496A"/>
    <w:rsid w:val="00424ABB"/>
    <w:rsid w:val="00424E25"/>
    <w:rsid w:val="00424EB6"/>
    <w:rsid w:val="00425793"/>
    <w:rsid w:val="0042579A"/>
    <w:rsid w:val="00425B72"/>
    <w:rsid w:val="00425BD8"/>
    <w:rsid w:val="0042602C"/>
    <w:rsid w:val="00426400"/>
    <w:rsid w:val="004269B1"/>
    <w:rsid w:val="004269FC"/>
    <w:rsid w:val="00426B88"/>
    <w:rsid w:val="00426E0C"/>
    <w:rsid w:val="00426EC1"/>
    <w:rsid w:val="00426F59"/>
    <w:rsid w:val="00426FB9"/>
    <w:rsid w:val="00426FF2"/>
    <w:rsid w:val="00427109"/>
    <w:rsid w:val="004278E2"/>
    <w:rsid w:val="00427B98"/>
    <w:rsid w:val="00427EA2"/>
    <w:rsid w:val="00427FA9"/>
    <w:rsid w:val="00430148"/>
    <w:rsid w:val="004303E3"/>
    <w:rsid w:val="004304E8"/>
    <w:rsid w:val="0043079B"/>
    <w:rsid w:val="004309F6"/>
    <w:rsid w:val="00430A10"/>
    <w:rsid w:val="00430E93"/>
    <w:rsid w:val="00430E9D"/>
    <w:rsid w:val="00430FC7"/>
    <w:rsid w:val="0043113D"/>
    <w:rsid w:val="00431400"/>
    <w:rsid w:val="00431E79"/>
    <w:rsid w:val="00431E88"/>
    <w:rsid w:val="00431EB1"/>
    <w:rsid w:val="00432013"/>
    <w:rsid w:val="004320D1"/>
    <w:rsid w:val="00432215"/>
    <w:rsid w:val="0043258E"/>
    <w:rsid w:val="00432770"/>
    <w:rsid w:val="00432960"/>
    <w:rsid w:val="00432ACD"/>
    <w:rsid w:val="00432E9C"/>
    <w:rsid w:val="00433072"/>
    <w:rsid w:val="004330D4"/>
    <w:rsid w:val="0043333D"/>
    <w:rsid w:val="00433711"/>
    <w:rsid w:val="00433BFE"/>
    <w:rsid w:val="00433CB9"/>
    <w:rsid w:val="00434558"/>
    <w:rsid w:val="004345D1"/>
    <w:rsid w:val="004348F4"/>
    <w:rsid w:val="00434A0E"/>
    <w:rsid w:val="00434E4D"/>
    <w:rsid w:val="004351BA"/>
    <w:rsid w:val="0043533B"/>
    <w:rsid w:val="00435555"/>
    <w:rsid w:val="00435998"/>
    <w:rsid w:val="004359A8"/>
    <w:rsid w:val="00435AF4"/>
    <w:rsid w:val="00435B5E"/>
    <w:rsid w:val="00436270"/>
    <w:rsid w:val="00436363"/>
    <w:rsid w:val="00436511"/>
    <w:rsid w:val="00436766"/>
    <w:rsid w:val="004368B8"/>
    <w:rsid w:val="00436B55"/>
    <w:rsid w:val="00436DEF"/>
    <w:rsid w:val="00436E8B"/>
    <w:rsid w:val="00436F83"/>
    <w:rsid w:val="0043747A"/>
    <w:rsid w:val="00437521"/>
    <w:rsid w:val="004375FA"/>
    <w:rsid w:val="0043775D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17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6F2"/>
    <w:rsid w:val="0044195D"/>
    <w:rsid w:val="00441B99"/>
    <w:rsid w:val="00441C4F"/>
    <w:rsid w:val="00441DC2"/>
    <w:rsid w:val="00442029"/>
    <w:rsid w:val="00442034"/>
    <w:rsid w:val="00442143"/>
    <w:rsid w:val="004422FD"/>
    <w:rsid w:val="00442403"/>
    <w:rsid w:val="00442B09"/>
    <w:rsid w:val="00442F33"/>
    <w:rsid w:val="00442FB7"/>
    <w:rsid w:val="0044312D"/>
    <w:rsid w:val="00443139"/>
    <w:rsid w:val="00443770"/>
    <w:rsid w:val="0044380B"/>
    <w:rsid w:val="004439E4"/>
    <w:rsid w:val="00443CF4"/>
    <w:rsid w:val="00443DF4"/>
    <w:rsid w:val="00443EC9"/>
    <w:rsid w:val="00444452"/>
    <w:rsid w:val="00444529"/>
    <w:rsid w:val="0044460A"/>
    <w:rsid w:val="00444781"/>
    <w:rsid w:val="00444788"/>
    <w:rsid w:val="004448CA"/>
    <w:rsid w:val="00445425"/>
    <w:rsid w:val="00445487"/>
    <w:rsid w:val="0044560E"/>
    <w:rsid w:val="00445954"/>
    <w:rsid w:val="00445C19"/>
    <w:rsid w:val="00445C75"/>
    <w:rsid w:val="00445DB3"/>
    <w:rsid w:val="004461AB"/>
    <w:rsid w:val="004461C2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D4"/>
    <w:rsid w:val="004479B1"/>
    <w:rsid w:val="00447E50"/>
    <w:rsid w:val="00450015"/>
    <w:rsid w:val="0045025F"/>
    <w:rsid w:val="004503FE"/>
    <w:rsid w:val="0045054C"/>
    <w:rsid w:val="00450822"/>
    <w:rsid w:val="00450929"/>
    <w:rsid w:val="00450A3D"/>
    <w:rsid w:val="00450A94"/>
    <w:rsid w:val="0045164D"/>
    <w:rsid w:val="00451F76"/>
    <w:rsid w:val="00452475"/>
    <w:rsid w:val="0045290D"/>
    <w:rsid w:val="00452997"/>
    <w:rsid w:val="00452B43"/>
    <w:rsid w:val="00452FC5"/>
    <w:rsid w:val="0045304C"/>
    <w:rsid w:val="0045320C"/>
    <w:rsid w:val="00453549"/>
    <w:rsid w:val="00453808"/>
    <w:rsid w:val="0045387A"/>
    <w:rsid w:val="004538BF"/>
    <w:rsid w:val="00453A43"/>
    <w:rsid w:val="00453AF1"/>
    <w:rsid w:val="00453BEC"/>
    <w:rsid w:val="00453D9F"/>
    <w:rsid w:val="00453FEB"/>
    <w:rsid w:val="00454227"/>
    <w:rsid w:val="0045435B"/>
    <w:rsid w:val="0045460F"/>
    <w:rsid w:val="0045464B"/>
    <w:rsid w:val="004549C4"/>
    <w:rsid w:val="00454A9D"/>
    <w:rsid w:val="00454E18"/>
    <w:rsid w:val="00454F74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550"/>
    <w:rsid w:val="0045788B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16E"/>
    <w:rsid w:val="004612E3"/>
    <w:rsid w:val="0046147F"/>
    <w:rsid w:val="004614EE"/>
    <w:rsid w:val="004618A9"/>
    <w:rsid w:val="00461C50"/>
    <w:rsid w:val="00461DBA"/>
    <w:rsid w:val="00461F1E"/>
    <w:rsid w:val="0046207A"/>
    <w:rsid w:val="004623F7"/>
    <w:rsid w:val="004626C0"/>
    <w:rsid w:val="0046273F"/>
    <w:rsid w:val="004631F6"/>
    <w:rsid w:val="004632CA"/>
    <w:rsid w:val="00463348"/>
    <w:rsid w:val="004637D9"/>
    <w:rsid w:val="00463850"/>
    <w:rsid w:val="004639E7"/>
    <w:rsid w:val="00463C5A"/>
    <w:rsid w:val="00463D6B"/>
    <w:rsid w:val="00464232"/>
    <w:rsid w:val="00464254"/>
    <w:rsid w:val="004642DC"/>
    <w:rsid w:val="004643C7"/>
    <w:rsid w:val="004644D6"/>
    <w:rsid w:val="004649C8"/>
    <w:rsid w:val="00464C15"/>
    <w:rsid w:val="00464CA7"/>
    <w:rsid w:val="004651BE"/>
    <w:rsid w:val="004658BF"/>
    <w:rsid w:val="0046596F"/>
    <w:rsid w:val="00465C35"/>
    <w:rsid w:val="00465C3B"/>
    <w:rsid w:val="00465C59"/>
    <w:rsid w:val="00465C94"/>
    <w:rsid w:val="00465C9B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F4"/>
    <w:rsid w:val="0047180A"/>
    <w:rsid w:val="00471A59"/>
    <w:rsid w:val="00471ABB"/>
    <w:rsid w:val="00471B09"/>
    <w:rsid w:val="00471E12"/>
    <w:rsid w:val="00472477"/>
    <w:rsid w:val="004726A3"/>
    <w:rsid w:val="00472702"/>
    <w:rsid w:val="00472774"/>
    <w:rsid w:val="00472802"/>
    <w:rsid w:val="00472B08"/>
    <w:rsid w:val="00472E20"/>
    <w:rsid w:val="00472EA9"/>
    <w:rsid w:val="0047303A"/>
    <w:rsid w:val="004733B1"/>
    <w:rsid w:val="00473414"/>
    <w:rsid w:val="004737B0"/>
    <w:rsid w:val="00473EA5"/>
    <w:rsid w:val="00473F03"/>
    <w:rsid w:val="0047469F"/>
    <w:rsid w:val="00474736"/>
    <w:rsid w:val="0047493F"/>
    <w:rsid w:val="00474CD0"/>
    <w:rsid w:val="00474EF9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36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46"/>
    <w:rsid w:val="00477151"/>
    <w:rsid w:val="0047776C"/>
    <w:rsid w:val="00477933"/>
    <w:rsid w:val="00477C99"/>
    <w:rsid w:val="00480047"/>
    <w:rsid w:val="004800D2"/>
    <w:rsid w:val="0048015C"/>
    <w:rsid w:val="00480386"/>
    <w:rsid w:val="0048053A"/>
    <w:rsid w:val="00480A50"/>
    <w:rsid w:val="00480FF9"/>
    <w:rsid w:val="0048139C"/>
    <w:rsid w:val="00481695"/>
    <w:rsid w:val="0048169B"/>
    <w:rsid w:val="004816E1"/>
    <w:rsid w:val="004817F0"/>
    <w:rsid w:val="00481C8F"/>
    <w:rsid w:val="00481D7C"/>
    <w:rsid w:val="00481DC9"/>
    <w:rsid w:val="00481FB0"/>
    <w:rsid w:val="004821FA"/>
    <w:rsid w:val="00482600"/>
    <w:rsid w:val="0048266B"/>
    <w:rsid w:val="0048298D"/>
    <w:rsid w:val="00482B4C"/>
    <w:rsid w:val="00482C77"/>
    <w:rsid w:val="00482CBB"/>
    <w:rsid w:val="00483172"/>
    <w:rsid w:val="004832D1"/>
    <w:rsid w:val="004834E6"/>
    <w:rsid w:val="004835F1"/>
    <w:rsid w:val="00483AC1"/>
    <w:rsid w:val="00483B4B"/>
    <w:rsid w:val="00483FAC"/>
    <w:rsid w:val="00484051"/>
    <w:rsid w:val="004841C0"/>
    <w:rsid w:val="00484245"/>
    <w:rsid w:val="00484357"/>
    <w:rsid w:val="00484A81"/>
    <w:rsid w:val="00484BC7"/>
    <w:rsid w:val="00484F70"/>
    <w:rsid w:val="00485425"/>
    <w:rsid w:val="00485495"/>
    <w:rsid w:val="00485A6E"/>
    <w:rsid w:val="00485AA2"/>
    <w:rsid w:val="004861DC"/>
    <w:rsid w:val="004863AC"/>
    <w:rsid w:val="004866A8"/>
    <w:rsid w:val="0048675B"/>
    <w:rsid w:val="004867AA"/>
    <w:rsid w:val="004873D9"/>
    <w:rsid w:val="00487443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1165"/>
    <w:rsid w:val="004913E5"/>
    <w:rsid w:val="0049179D"/>
    <w:rsid w:val="00491887"/>
    <w:rsid w:val="004918E8"/>
    <w:rsid w:val="00491B37"/>
    <w:rsid w:val="00491B57"/>
    <w:rsid w:val="00491BF9"/>
    <w:rsid w:val="00491DA7"/>
    <w:rsid w:val="00491DF5"/>
    <w:rsid w:val="00491E4E"/>
    <w:rsid w:val="00491E7B"/>
    <w:rsid w:val="004920FC"/>
    <w:rsid w:val="00492414"/>
    <w:rsid w:val="0049263B"/>
    <w:rsid w:val="00492774"/>
    <w:rsid w:val="00492CB4"/>
    <w:rsid w:val="00492DCA"/>
    <w:rsid w:val="00492E22"/>
    <w:rsid w:val="00492ED3"/>
    <w:rsid w:val="00493083"/>
    <w:rsid w:val="004934F1"/>
    <w:rsid w:val="004935CC"/>
    <w:rsid w:val="00493780"/>
    <w:rsid w:val="0049381C"/>
    <w:rsid w:val="00493B1E"/>
    <w:rsid w:val="00493BD7"/>
    <w:rsid w:val="00493EFA"/>
    <w:rsid w:val="004942A8"/>
    <w:rsid w:val="00494429"/>
    <w:rsid w:val="004944D4"/>
    <w:rsid w:val="00494738"/>
    <w:rsid w:val="00494823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7E2"/>
    <w:rsid w:val="00495DB6"/>
    <w:rsid w:val="00495FA2"/>
    <w:rsid w:val="0049631E"/>
    <w:rsid w:val="004963C6"/>
    <w:rsid w:val="00496526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570"/>
    <w:rsid w:val="004975C8"/>
    <w:rsid w:val="004977E9"/>
    <w:rsid w:val="0049795F"/>
    <w:rsid w:val="00497AA4"/>
    <w:rsid w:val="00497B6A"/>
    <w:rsid w:val="00497C38"/>
    <w:rsid w:val="004A0104"/>
    <w:rsid w:val="004A032A"/>
    <w:rsid w:val="004A03BF"/>
    <w:rsid w:val="004A06E7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9E5"/>
    <w:rsid w:val="004A1ACF"/>
    <w:rsid w:val="004A1C6E"/>
    <w:rsid w:val="004A1EFA"/>
    <w:rsid w:val="004A2014"/>
    <w:rsid w:val="004A2220"/>
    <w:rsid w:val="004A247F"/>
    <w:rsid w:val="004A2572"/>
    <w:rsid w:val="004A26E0"/>
    <w:rsid w:val="004A290C"/>
    <w:rsid w:val="004A2D51"/>
    <w:rsid w:val="004A2F53"/>
    <w:rsid w:val="004A2FD0"/>
    <w:rsid w:val="004A3261"/>
    <w:rsid w:val="004A332A"/>
    <w:rsid w:val="004A3674"/>
    <w:rsid w:val="004A3706"/>
    <w:rsid w:val="004A3E32"/>
    <w:rsid w:val="004A482A"/>
    <w:rsid w:val="004A4C9A"/>
    <w:rsid w:val="004A4CB0"/>
    <w:rsid w:val="004A4D47"/>
    <w:rsid w:val="004A4DD0"/>
    <w:rsid w:val="004A539E"/>
    <w:rsid w:val="004A5905"/>
    <w:rsid w:val="004A59AB"/>
    <w:rsid w:val="004A5FC9"/>
    <w:rsid w:val="004A63B5"/>
    <w:rsid w:val="004A67E7"/>
    <w:rsid w:val="004A6802"/>
    <w:rsid w:val="004A6845"/>
    <w:rsid w:val="004A6B08"/>
    <w:rsid w:val="004A6CB4"/>
    <w:rsid w:val="004A6E92"/>
    <w:rsid w:val="004A7118"/>
    <w:rsid w:val="004A71CA"/>
    <w:rsid w:val="004A745D"/>
    <w:rsid w:val="004A759D"/>
    <w:rsid w:val="004A75CB"/>
    <w:rsid w:val="004A783E"/>
    <w:rsid w:val="004A7D7E"/>
    <w:rsid w:val="004A7FD4"/>
    <w:rsid w:val="004A7FD7"/>
    <w:rsid w:val="004B0405"/>
    <w:rsid w:val="004B04C1"/>
    <w:rsid w:val="004B0766"/>
    <w:rsid w:val="004B08B0"/>
    <w:rsid w:val="004B0978"/>
    <w:rsid w:val="004B111C"/>
    <w:rsid w:val="004B115D"/>
    <w:rsid w:val="004B1246"/>
    <w:rsid w:val="004B1BB3"/>
    <w:rsid w:val="004B1EBF"/>
    <w:rsid w:val="004B1EE0"/>
    <w:rsid w:val="004B28A4"/>
    <w:rsid w:val="004B293D"/>
    <w:rsid w:val="004B2A1E"/>
    <w:rsid w:val="004B2DA5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EB1"/>
    <w:rsid w:val="004B3EFD"/>
    <w:rsid w:val="004B4181"/>
    <w:rsid w:val="004B43B9"/>
    <w:rsid w:val="004B4517"/>
    <w:rsid w:val="004B4913"/>
    <w:rsid w:val="004B4A45"/>
    <w:rsid w:val="004B4CB2"/>
    <w:rsid w:val="004B4FE0"/>
    <w:rsid w:val="004B5450"/>
    <w:rsid w:val="004B54A9"/>
    <w:rsid w:val="004B5988"/>
    <w:rsid w:val="004B5B8C"/>
    <w:rsid w:val="004B5DE7"/>
    <w:rsid w:val="004B602F"/>
    <w:rsid w:val="004B60AC"/>
    <w:rsid w:val="004B6148"/>
    <w:rsid w:val="004B6470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8D8"/>
    <w:rsid w:val="004B7900"/>
    <w:rsid w:val="004B7DA4"/>
    <w:rsid w:val="004B7F3E"/>
    <w:rsid w:val="004C0164"/>
    <w:rsid w:val="004C04B6"/>
    <w:rsid w:val="004C08A7"/>
    <w:rsid w:val="004C0986"/>
    <w:rsid w:val="004C0A10"/>
    <w:rsid w:val="004C0B3D"/>
    <w:rsid w:val="004C0B72"/>
    <w:rsid w:val="004C0F01"/>
    <w:rsid w:val="004C1081"/>
    <w:rsid w:val="004C1281"/>
    <w:rsid w:val="004C12F4"/>
    <w:rsid w:val="004C12FC"/>
    <w:rsid w:val="004C13DF"/>
    <w:rsid w:val="004C14AB"/>
    <w:rsid w:val="004C14C6"/>
    <w:rsid w:val="004C1942"/>
    <w:rsid w:val="004C19A5"/>
    <w:rsid w:val="004C254D"/>
    <w:rsid w:val="004C2826"/>
    <w:rsid w:val="004C282E"/>
    <w:rsid w:val="004C2ED3"/>
    <w:rsid w:val="004C2EE0"/>
    <w:rsid w:val="004C3067"/>
    <w:rsid w:val="004C3120"/>
    <w:rsid w:val="004C3222"/>
    <w:rsid w:val="004C348C"/>
    <w:rsid w:val="004C35E7"/>
    <w:rsid w:val="004C36D7"/>
    <w:rsid w:val="004C3791"/>
    <w:rsid w:val="004C3D28"/>
    <w:rsid w:val="004C3F43"/>
    <w:rsid w:val="004C4035"/>
    <w:rsid w:val="004C437A"/>
    <w:rsid w:val="004C440A"/>
    <w:rsid w:val="004C4688"/>
    <w:rsid w:val="004C4B0F"/>
    <w:rsid w:val="004C4B1F"/>
    <w:rsid w:val="004C4D72"/>
    <w:rsid w:val="004C4DCC"/>
    <w:rsid w:val="004C4F17"/>
    <w:rsid w:val="004C4F20"/>
    <w:rsid w:val="004C5066"/>
    <w:rsid w:val="004C5754"/>
    <w:rsid w:val="004C5AE8"/>
    <w:rsid w:val="004C5D37"/>
    <w:rsid w:val="004C5EBD"/>
    <w:rsid w:val="004C6DB8"/>
    <w:rsid w:val="004C701B"/>
    <w:rsid w:val="004C70AD"/>
    <w:rsid w:val="004C743B"/>
    <w:rsid w:val="004C74FC"/>
    <w:rsid w:val="004C77FC"/>
    <w:rsid w:val="004C7802"/>
    <w:rsid w:val="004C7D24"/>
    <w:rsid w:val="004C7D37"/>
    <w:rsid w:val="004D00DD"/>
    <w:rsid w:val="004D06F1"/>
    <w:rsid w:val="004D0D56"/>
    <w:rsid w:val="004D0E67"/>
    <w:rsid w:val="004D10DD"/>
    <w:rsid w:val="004D11AB"/>
    <w:rsid w:val="004D11DC"/>
    <w:rsid w:val="004D12BB"/>
    <w:rsid w:val="004D14E4"/>
    <w:rsid w:val="004D168C"/>
    <w:rsid w:val="004D16EA"/>
    <w:rsid w:val="004D195F"/>
    <w:rsid w:val="004D1A19"/>
    <w:rsid w:val="004D2552"/>
    <w:rsid w:val="004D2731"/>
    <w:rsid w:val="004D27E1"/>
    <w:rsid w:val="004D2AD7"/>
    <w:rsid w:val="004D2EE4"/>
    <w:rsid w:val="004D3223"/>
    <w:rsid w:val="004D38FF"/>
    <w:rsid w:val="004D3971"/>
    <w:rsid w:val="004D3C5C"/>
    <w:rsid w:val="004D3C84"/>
    <w:rsid w:val="004D3D30"/>
    <w:rsid w:val="004D41CA"/>
    <w:rsid w:val="004D439C"/>
    <w:rsid w:val="004D44FF"/>
    <w:rsid w:val="004D45A7"/>
    <w:rsid w:val="004D4A2E"/>
    <w:rsid w:val="004D4A5C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5DF"/>
    <w:rsid w:val="004D58E6"/>
    <w:rsid w:val="004D5B2E"/>
    <w:rsid w:val="004D5B7A"/>
    <w:rsid w:val="004D5BB0"/>
    <w:rsid w:val="004D6072"/>
    <w:rsid w:val="004D62DD"/>
    <w:rsid w:val="004D6319"/>
    <w:rsid w:val="004D69EB"/>
    <w:rsid w:val="004D6B87"/>
    <w:rsid w:val="004D6BAA"/>
    <w:rsid w:val="004D6CB6"/>
    <w:rsid w:val="004D6E1A"/>
    <w:rsid w:val="004D6FD5"/>
    <w:rsid w:val="004D6FF1"/>
    <w:rsid w:val="004D716B"/>
    <w:rsid w:val="004D745C"/>
    <w:rsid w:val="004D75D2"/>
    <w:rsid w:val="004D7851"/>
    <w:rsid w:val="004D79F5"/>
    <w:rsid w:val="004D7D2A"/>
    <w:rsid w:val="004D7F2D"/>
    <w:rsid w:val="004D7F54"/>
    <w:rsid w:val="004D7FD1"/>
    <w:rsid w:val="004E013D"/>
    <w:rsid w:val="004E04FE"/>
    <w:rsid w:val="004E0678"/>
    <w:rsid w:val="004E07FC"/>
    <w:rsid w:val="004E0C80"/>
    <w:rsid w:val="004E0DE5"/>
    <w:rsid w:val="004E12C0"/>
    <w:rsid w:val="004E197C"/>
    <w:rsid w:val="004E1AE4"/>
    <w:rsid w:val="004E1C90"/>
    <w:rsid w:val="004E2333"/>
    <w:rsid w:val="004E2392"/>
    <w:rsid w:val="004E2776"/>
    <w:rsid w:val="004E29D5"/>
    <w:rsid w:val="004E2B8E"/>
    <w:rsid w:val="004E2BE6"/>
    <w:rsid w:val="004E2D21"/>
    <w:rsid w:val="004E2E04"/>
    <w:rsid w:val="004E33FD"/>
    <w:rsid w:val="004E35A7"/>
    <w:rsid w:val="004E372E"/>
    <w:rsid w:val="004E3A1B"/>
    <w:rsid w:val="004E3A3F"/>
    <w:rsid w:val="004E3B92"/>
    <w:rsid w:val="004E44E2"/>
    <w:rsid w:val="004E4685"/>
    <w:rsid w:val="004E4AAF"/>
    <w:rsid w:val="004E4D67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4CD"/>
    <w:rsid w:val="004E688A"/>
    <w:rsid w:val="004E694B"/>
    <w:rsid w:val="004E6BA2"/>
    <w:rsid w:val="004E6EA1"/>
    <w:rsid w:val="004E7010"/>
    <w:rsid w:val="004E7284"/>
    <w:rsid w:val="004E7411"/>
    <w:rsid w:val="004E782D"/>
    <w:rsid w:val="004E7E16"/>
    <w:rsid w:val="004F0255"/>
    <w:rsid w:val="004F049F"/>
    <w:rsid w:val="004F0CBD"/>
    <w:rsid w:val="004F0D95"/>
    <w:rsid w:val="004F0DE4"/>
    <w:rsid w:val="004F0F92"/>
    <w:rsid w:val="004F125C"/>
    <w:rsid w:val="004F1310"/>
    <w:rsid w:val="004F1B1D"/>
    <w:rsid w:val="004F1B3D"/>
    <w:rsid w:val="004F1B40"/>
    <w:rsid w:val="004F2034"/>
    <w:rsid w:val="004F252A"/>
    <w:rsid w:val="004F2D94"/>
    <w:rsid w:val="004F2E8D"/>
    <w:rsid w:val="004F2E94"/>
    <w:rsid w:val="004F3481"/>
    <w:rsid w:val="004F3495"/>
    <w:rsid w:val="004F34CB"/>
    <w:rsid w:val="004F37DD"/>
    <w:rsid w:val="004F38F2"/>
    <w:rsid w:val="004F3CA8"/>
    <w:rsid w:val="004F3E1B"/>
    <w:rsid w:val="004F420F"/>
    <w:rsid w:val="004F4251"/>
    <w:rsid w:val="004F4380"/>
    <w:rsid w:val="004F46F1"/>
    <w:rsid w:val="004F49BA"/>
    <w:rsid w:val="004F4BDD"/>
    <w:rsid w:val="004F4E39"/>
    <w:rsid w:val="004F4E5F"/>
    <w:rsid w:val="004F4F8F"/>
    <w:rsid w:val="004F57CA"/>
    <w:rsid w:val="004F5DC4"/>
    <w:rsid w:val="004F5E02"/>
    <w:rsid w:val="004F5E5E"/>
    <w:rsid w:val="004F5EAA"/>
    <w:rsid w:val="004F6109"/>
    <w:rsid w:val="004F6544"/>
    <w:rsid w:val="004F65AA"/>
    <w:rsid w:val="004F68DB"/>
    <w:rsid w:val="004F6B1C"/>
    <w:rsid w:val="004F6BF8"/>
    <w:rsid w:val="004F6D0B"/>
    <w:rsid w:val="004F734B"/>
    <w:rsid w:val="004F738D"/>
    <w:rsid w:val="004F74A9"/>
    <w:rsid w:val="004F74F8"/>
    <w:rsid w:val="004F76EA"/>
    <w:rsid w:val="004F7A66"/>
    <w:rsid w:val="004F7A7A"/>
    <w:rsid w:val="004F7AD4"/>
    <w:rsid w:val="004F7CE8"/>
    <w:rsid w:val="005000B3"/>
    <w:rsid w:val="0050018E"/>
    <w:rsid w:val="0050036F"/>
    <w:rsid w:val="005003D9"/>
    <w:rsid w:val="00500472"/>
    <w:rsid w:val="00500886"/>
    <w:rsid w:val="00500BAE"/>
    <w:rsid w:val="00500C21"/>
    <w:rsid w:val="00500CFB"/>
    <w:rsid w:val="00500D66"/>
    <w:rsid w:val="00500DB0"/>
    <w:rsid w:val="00500E1C"/>
    <w:rsid w:val="00501036"/>
    <w:rsid w:val="00501451"/>
    <w:rsid w:val="00501458"/>
    <w:rsid w:val="005019A0"/>
    <w:rsid w:val="00501F2F"/>
    <w:rsid w:val="005021EB"/>
    <w:rsid w:val="005023C2"/>
    <w:rsid w:val="00502411"/>
    <w:rsid w:val="0050254E"/>
    <w:rsid w:val="005028D8"/>
    <w:rsid w:val="00502929"/>
    <w:rsid w:val="00502C20"/>
    <w:rsid w:val="00502DC4"/>
    <w:rsid w:val="00503289"/>
    <w:rsid w:val="00503558"/>
    <w:rsid w:val="00503804"/>
    <w:rsid w:val="0050411D"/>
    <w:rsid w:val="005043F0"/>
    <w:rsid w:val="00504779"/>
    <w:rsid w:val="0050489C"/>
    <w:rsid w:val="00504918"/>
    <w:rsid w:val="00504C8A"/>
    <w:rsid w:val="00504C9B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D83"/>
    <w:rsid w:val="00505EA9"/>
    <w:rsid w:val="00505ED8"/>
    <w:rsid w:val="00506311"/>
    <w:rsid w:val="00506360"/>
    <w:rsid w:val="0050649C"/>
    <w:rsid w:val="00506E98"/>
    <w:rsid w:val="00506F60"/>
    <w:rsid w:val="00506FDB"/>
    <w:rsid w:val="005077D7"/>
    <w:rsid w:val="00507931"/>
    <w:rsid w:val="0050796D"/>
    <w:rsid w:val="00507DB7"/>
    <w:rsid w:val="00507E6D"/>
    <w:rsid w:val="0051028A"/>
    <w:rsid w:val="00510332"/>
    <w:rsid w:val="00510B12"/>
    <w:rsid w:val="00510C64"/>
    <w:rsid w:val="00510D4A"/>
    <w:rsid w:val="00510FD5"/>
    <w:rsid w:val="00511029"/>
    <w:rsid w:val="00511050"/>
    <w:rsid w:val="00511072"/>
    <w:rsid w:val="0051120F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285"/>
    <w:rsid w:val="00512351"/>
    <w:rsid w:val="005123C9"/>
    <w:rsid w:val="00512814"/>
    <w:rsid w:val="00512B29"/>
    <w:rsid w:val="00512C94"/>
    <w:rsid w:val="00512CD5"/>
    <w:rsid w:val="00512E59"/>
    <w:rsid w:val="005131AD"/>
    <w:rsid w:val="0051338A"/>
    <w:rsid w:val="00513534"/>
    <w:rsid w:val="0051353D"/>
    <w:rsid w:val="00513782"/>
    <w:rsid w:val="005138C5"/>
    <w:rsid w:val="00513905"/>
    <w:rsid w:val="00513D24"/>
    <w:rsid w:val="00513D93"/>
    <w:rsid w:val="00513E1D"/>
    <w:rsid w:val="00514083"/>
    <w:rsid w:val="0051456F"/>
    <w:rsid w:val="0051458D"/>
    <w:rsid w:val="00514A17"/>
    <w:rsid w:val="00514B7E"/>
    <w:rsid w:val="00514ECE"/>
    <w:rsid w:val="00514FC0"/>
    <w:rsid w:val="0051506A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967"/>
    <w:rsid w:val="00516CC1"/>
    <w:rsid w:val="00517393"/>
    <w:rsid w:val="005174A9"/>
    <w:rsid w:val="00517743"/>
    <w:rsid w:val="00517801"/>
    <w:rsid w:val="00517A46"/>
    <w:rsid w:val="00517BBF"/>
    <w:rsid w:val="00517C8B"/>
    <w:rsid w:val="00517F64"/>
    <w:rsid w:val="00517FA2"/>
    <w:rsid w:val="0052020A"/>
    <w:rsid w:val="005203CA"/>
    <w:rsid w:val="0052042D"/>
    <w:rsid w:val="0052099B"/>
    <w:rsid w:val="00520BC1"/>
    <w:rsid w:val="00520CA9"/>
    <w:rsid w:val="00520F19"/>
    <w:rsid w:val="0052126E"/>
    <w:rsid w:val="005213CE"/>
    <w:rsid w:val="005213E8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F97"/>
    <w:rsid w:val="00523583"/>
    <w:rsid w:val="00523647"/>
    <w:rsid w:val="005236E2"/>
    <w:rsid w:val="0052376E"/>
    <w:rsid w:val="00523D4D"/>
    <w:rsid w:val="00523EF0"/>
    <w:rsid w:val="0052412D"/>
    <w:rsid w:val="0052430E"/>
    <w:rsid w:val="005246EB"/>
    <w:rsid w:val="00524797"/>
    <w:rsid w:val="00524952"/>
    <w:rsid w:val="00524A6C"/>
    <w:rsid w:val="00524B39"/>
    <w:rsid w:val="00524C7B"/>
    <w:rsid w:val="00524F04"/>
    <w:rsid w:val="00524F69"/>
    <w:rsid w:val="0052552E"/>
    <w:rsid w:val="005256D0"/>
    <w:rsid w:val="0052593C"/>
    <w:rsid w:val="00525C63"/>
    <w:rsid w:val="00525D50"/>
    <w:rsid w:val="00525F40"/>
    <w:rsid w:val="005261FF"/>
    <w:rsid w:val="00526454"/>
    <w:rsid w:val="005268DB"/>
    <w:rsid w:val="005269B9"/>
    <w:rsid w:val="005269C5"/>
    <w:rsid w:val="00526A88"/>
    <w:rsid w:val="00526BE0"/>
    <w:rsid w:val="00526E6F"/>
    <w:rsid w:val="005272B3"/>
    <w:rsid w:val="005273D1"/>
    <w:rsid w:val="005274F2"/>
    <w:rsid w:val="005275CC"/>
    <w:rsid w:val="00527690"/>
    <w:rsid w:val="00527864"/>
    <w:rsid w:val="00527BD0"/>
    <w:rsid w:val="00527E1F"/>
    <w:rsid w:val="005300D4"/>
    <w:rsid w:val="0053057B"/>
    <w:rsid w:val="0053086E"/>
    <w:rsid w:val="005308DB"/>
    <w:rsid w:val="005309BB"/>
    <w:rsid w:val="00530D37"/>
    <w:rsid w:val="00530DE7"/>
    <w:rsid w:val="0053114B"/>
    <w:rsid w:val="00531278"/>
    <w:rsid w:val="005312CE"/>
    <w:rsid w:val="00531411"/>
    <w:rsid w:val="00531432"/>
    <w:rsid w:val="005317DD"/>
    <w:rsid w:val="005317E4"/>
    <w:rsid w:val="0053187E"/>
    <w:rsid w:val="00531916"/>
    <w:rsid w:val="00531F83"/>
    <w:rsid w:val="00531FAE"/>
    <w:rsid w:val="005320AF"/>
    <w:rsid w:val="0053263F"/>
    <w:rsid w:val="005327DA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29C"/>
    <w:rsid w:val="005342B9"/>
    <w:rsid w:val="005348D3"/>
    <w:rsid w:val="00534A7C"/>
    <w:rsid w:val="00534D00"/>
    <w:rsid w:val="00534F30"/>
    <w:rsid w:val="00534F5E"/>
    <w:rsid w:val="0053502A"/>
    <w:rsid w:val="00535072"/>
    <w:rsid w:val="00535A55"/>
    <w:rsid w:val="00535A92"/>
    <w:rsid w:val="00535C1F"/>
    <w:rsid w:val="00535C80"/>
    <w:rsid w:val="00535C9A"/>
    <w:rsid w:val="0053600F"/>
    <w:rsid w:val="00536464"/>
    <w:rsid w:val="00536563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23E"/>
    <w:rsid w:val="00537289"/>
    <w:rsid w:val="00537364"/>
    <w:rsid w:val="0053758E"/>
    <w:rsid w:val="005375EA"/>
    <w:rsid w:val="00537770"/>
    <w:rsid w:val="00537A45"/>
    <w:rsid w:val="00537C1A"/>
    <w:rsid w:val="00537C7A"/>
    <w:rsid w:val="0054005B"/>
    <w:rsid w:val="00540080"/>
    <w:rsid w:val="00540391"/>
    <w:rsid w:val="00540612"/>
    <w:rsid w:val="0054094E"/>
    <w:rsid w:val="00540BB0"/>
    <w:rsid w:val="00540C3A"/>
    <w:rsid w:val="00540CD6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5B1"/>
    <w:rsid w:val="005428E8"/>
    <w:rsid w:val="00542971"/>
    <w:rsid w:val="00542FED"/>
    <w:rsid w:val="00543139"/>
    <w:rsid w:val="00543280"/>
    <w:rsid w:val="0054343A"/>
    <w:rsid w:val="0054346A"/>
    <w:rsid w:val="0054373C"/>
    <w:rsid w:val="005438FF"/>
    <w:rsid w:val="00543A01"/>
    <w:rsid w:val="00543A21"/>
    <w:rsid w:val="00543B18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885"/>
    <w:rsid w:val="00545A9D"/>
    <w:rsid w:val="00545DEE"/>
    <w:rsid w:val="00545E21"/>
    <w:rsid w:val="005461B5"/>
    <w:rsid w:val="00546561"/>
    <w:rsid w:val="0054680A"/>
    <w:rsid w:val="00546D35"/>
    <w:rsid w:val="00546E8E"/>
    <w:rsid w:val="0054783C"/>
    <w:rsid w:val="00547BDE"/>
    <w:rsid w:val="00547C58"/>
    <w:rsid w:val="00547D62"/>
    <w:rsid w:val="00547D99"/>
    <w:rsid w:val="00547F56"/>
    <w:rsid w:val="00550047"/>
    <w:rsid w:val="005500F7"/>
    <w:rsid w:val="005500FE"/>
    <w:rsid w:val="005502EB"/>
    <w:rsid w:val="00550B0E"/>
    <w:rsid w:val="00550B77"/>
    <w:rsid w:val="00550E99"/>
    <w:rsid w:val="00551309"/>
    <w:rsid w:val="005514E4"/>
    <w:rsid w:val="005516B4"/>
    <w:rsid w:val="00551817"/>
    <w:rsid w:val="0055184B"/>
    <w:rsid w:val="00551F7D"/>
    <w:rsid w:val="005521D3"/>
    <w:rsid w:val="00552517"/>
    <w:rsid w:val="0055291E"/>
    <w:rsid w:val="00552A8D"/>
    <w:rsid w:val="00552CC3"/>
    <w:rsid w:val="00552E35"/>
    <w:rsid w:val="00552F3A"/>
    <w:rsid w:val="00552F73"/>
    <w:rsid w:val="00552F87"/>
    <w:rsid w:val="0055309D"/>
    <w:rsid w:val="00553181"/>
    <w:rsid w:val="0055337E"/>
    <w:rsid w:val="0055351D"/>
    <w:rsid w:val="00553811"/>
    <w:rsid w:val="00553948"/>
    <w:rsid w:val="005539B7"/>
    <w:rsid w:val="00553B74"/>
    <w:rsid w:val="0055429A"/>
    <w:rsid w:val="00554396"/>
    <w:rsid w:val="0055447A"/>
    <w:rsid w:val="005544CF"/>
    <w:rsid w:val="0055483B"/>
    <w:rsid w:val="00554A88"/>
    <w:rsid w:val="00555269"/>
    <w:rsid w:val="005552A3"/>
    <w:rsid w:val="0055535C"/>
    <w:rsid w:val="00555699"/>
    <w:rsid w:val="00555706"/>
    <w:rsid w:val="00555A6A"/>
    <w:rsid w:val="00555F26"/>
    <w:rsid w:val="00556022"/>
    <w:rsid w:val="005569CD"/>
    <w:rsid w:val="00556AAE"/>
    <w:rsid w:val="00556C6D"/>
    <w:rsid w:val="00556EE0"/>
    <w:rsid w:val="00556FCD"/>
    <w:rsid w:val="00557086"/>
    <w:rsid w:val="00557132"/>
    <w:rsid w:val="0055714D"/>
    <w:rsid w:val="005573A8"/>
    <w:rsid w:val="00557693"/>
    <w:rsid w:val="00557B7E"/>
    <w:rsid w:val="00557F2E"/>
    <w:rsid w:val="00557F72"/>
    <w:rsid w:val="00560186"/>
    <w:rsid w:val="00560223"/>
    <w:rsid w:val="0056041A"/>
    <w:rsid w:val="00560560"/>
    <w:rsid w:val="005606B7"/>
    <w:rsid w:val="005608E4"/>
    <w:rsid w:val="00560D98"/>
    <w:rsid w:val="0056101D"/>
    <w:rsid w:val="005610E9"/>
    <w:rsid w:val="0056137B"/>
    <w:rsid w:val="00561991"/>
    <w:rsid w:val="00561EF8"/>
    <w:rsid w:val="005620C3"/>
    <w:rsid w:val="00562479"/>
    <w:rsid w:val="005628E6"/>
    <w:rsid w:val="005636B1"/>
    <w:rsid w:val="00563D23"/>
    <w:rsid w:val="0056416C"/>
    <w:rsid w:val="00564264"/>
    <w:rsid w:val="005644C0"/>
    <w:rsid w:val="00564737"/>
    <w:rsid w:val="00564A75"/>
    <w:rsid w:val="00564BE4"/>
    <w:rsid w:val="00564E77"/>
    <w:rsid w:val="00564EFA"/>
    <w:rsid w:val="0056520C"/>
    <w:rsid w:val="005652F2"/>
    <w:rsid w:val="005653D5"/>
    <w:rsid w:val="005654C0"/>
    <w:rsid w:val="005655CF"/>
    <w:rsid w:val="005656BA"/>
    <w:rsid w:val="00565B49"/>
    <w:rsid w:val="00565F4D"/>
    <w:rsid w:val="00565F7E"/>
    <w:rsid w:val="0056620B"/>
    <w:rsid w:val="00566440"/>
    <w:rsid w:val="00566735"/>
    <w:rsid w:val="00566A71"/>
    <w:rsid w:val="00566E31"/>
    <w:rsid w:val="00566FFF"/>
    <w:rsid w:val="005671D8"/>
    <w:rsid w:val="00567300"/>
    <w:rsid w:val="00567B5D"/>
    <w:rsid w:val="00567B64"/>
    <w:rsid w:val="00567B68"/>
    <w:rsid w:val="00570594"/>
    <w:rsid w:val="00570702"/>
    <w:rsid w:val="00570928"/>
    <w:rsid w:val="005709EE"/>
    <w:rsid w:val="005709FB"/>
    <w:rsid w:val="00570B08"/>
    <w:rsid w:val="00570D89"/>
    <w:rsid w:val="00571060"/>
    <w:rsid w:val="00571537"/>
    <w:rsid w:val="0057196D"/>
    <w:rsid w:val="00571C0B"/>
    <w:rsid w:val="00571C1D"/>
    <w:rsid w:val="00571D03"/>
    <w:rsid w:val="00572B40"/>
    <w:rsid w:val="00572E5C"/>
    <w:rsid w:val="005734AE"/>
    <w:rsid w:val="005734E8"/>
    <w:rsid w:val="005736AB"/>
    <w:rsid w:val="00573AF0"/>
    <w:rsid w:val="00574047"/>
    <w:rsid w:val="00574381"/>
    <w:rsid w:val="005744BF"/>
    <w:rsid w:val="0057458B"/>
    <w:rsid w:val="00574724"/>
    <w:rsid w:val="0057474B"/>
    <w:rsid w:val="00574B87"/>
    <w:rsid w:val="005753BF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5A8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80083"/>
    <w:rsid w:val="00580102"/>
    <w:rsid w:val="00580513"/>
    <w:rsid w:val="005805AF"/>
    <w:rsid w:val="005805EB"/>
    <w:rsid w:val="0058074C"/>
    <w:rsid w:val="00580A6A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E6D"/>
    <w:rsid w:val="00582037"/>
    <w:rsid w:val="005821AF"/>
    <w:rsid w:val="005823ED"/>
    <w:rsid w:val="00582A1F"/>
    <w:rsid w:val="00582BAA"/>
    <w:rsid w:val="00582CFE"/>
    <w:rsid w:val="00582F93"/>
    <w:rsid w:val="0058386E"/>
    <w:rsid w:val="00583934"/>
    <w:rsid w:val="00583DAD"/>
    <w:rsid w:val="00583FDE"/>
    <w:rsid w:val="005841BE"/>
    <w:rsid w:val="00584244"/>
    <w:rsid w:val="00584261"/>
    <w:rsid w:val="005842C7"/>
    <w:rsid w:val="0058446D"/>
    <w:rsid w:val="00584622"/>
    <w:rsid w:val="005849B6"/>
    <w:rsid w:val="00584A6B"/>
    <w:rsid w:val="00584A96"/>
    <w:rsid w:val="00584BEA"/>
    <w:rsid w:val="00584C7A"/>
    <w:rsid w:val="00584C86"/>
    <w:rsid w:val="00584D87"/>
    <w:rsid w:val="005851CB"/>
    <w:rsid w:val="005856CC"/>
    <w:rsid w:val="0058571C"/>
    <w:rsid w:val="005858E1"/>
    <w:rsid w:val="00586061"/>
    <w:rsid w:val="0058613D"/>
    <w:rsid w:val="00586159"/>
    <w:rsid w:val="00586785"/>
    <w:rsid w:val="0058683E"/>
    <w:rsid w:val="00586CA3"/>
    <w:rsid w:val="00586E3B"/>
    <w:rsid w:val="00586EBE"/>
    <w:rsid w:val="00586FA3"/>
    <w:rsid w:val="005871A7"/>
    <w:rsid w:val="0058735E"/>
    <w:rsid w:val="005873D3"/>
    <w:rsid w:val="0058753A"/>
    <w:rsid w:val="00587680"/>
    <w:rsid w:val="0058769C"/>
    <w:rsid w:val="00587702"/>
    <w:rsid w:val="005879FB"/>
    <w:rsid w:val="00587A13"/>
    <w:rsid w:val="00587C9B"/>
    <w:rsid w:val="00587CB5"/>
    <w:rsid w:val="00587EB5"/>
    <w:rsid w:val="0059002C"/>
    <w:rsid w:val="00590433"/>
    <w:rsid w:val="005905DB"/>
    <w:rsid w:val="00590DE5"/>
    <w:rsid w:val="00591536"/>
    <w:rsid w:val="00591C32"/>
    <w:rsid w:val="00591D78"/>
    <w:rsid w:val="00591F26"/>
    <w:rsid w:val="00592445"/>
    <w:rsid w:val="0059249E"/>
    <w:rsid w:val="005927F6"/>
    <w:rsid w:val="005929AE"/>
    <w:rsid w:val="00592B23"/>
    <w:rsid w:val="005930B9"/>
    <w:rsid w:val="00593349"/>
    <w:rsid w:val="00593579"/>
    <w:rsid w:val="005939D8"/>
    <w:rsid w:val="00593BA9"/>
    <w:rsid w:val="00593E98"/>
    <w:rsid w:val="00593F4B"/>
    <w:rsid w:val="00593F88"/>
    <w:rsid w:val="00594426"/>
    <w:rsid w:val="00594936"/>
    <w:rsid w:val="00594BB8"/>
    <w:rsid w:val="00594CCC"/>
    <w:rsid w:val="00595340"/>
    <w:rsid w:val="005953D8"/>
    <w:rsid w:val="00595681"/>
    <w:rsid w:val="00595981"/>
    <w:rsid w:val="00595CDF"/>
    <w:rsid w:val="00595D59"/>
    <w:rsid w:val="00595F1D"/>
    <w:rsid w:val="0059613B"/>
    <w:rsid w:val="00596327"/>
    <w:rsid w:val="005963BA"/>
    <w:rsid w:val="00596539"/>
    <w:rsid w:val="005965C3"/>
    <w:rsid w:val="005966CD"/>
    <w:rsid w:val="0059670E"/>
    <w:rsid w:val="005969A6"/>
    <w:rsid w:val="00596A08"/>
    <w:rsid w:val="00596B90"/>
    <w:rsid w:val="005971CA"/>
    <w:rsid w:val="0059725B"/>
    <w:rsid w:val="0059729E"/>
    <w:rsid w:val="00597325"/>
    <w:rsid w:val="00597776"/>
    <w:rsid w:val="00597980"/>
    <w:rsid w:val="00597CDD"/>
    <w:rsid w:val="00597D0F"/>
    <w:rsid w:val="005A0117"/>
    <w:rsid w:val="005A0511"/>
    <w:rsid w:val="005A0871"/>
    <w:rsid w:val="005A0D60"/>
    <w:rsid w:val="005A0E9A"/>
    <w:rsid w:val="005A1255"/>
    <w:rsid w:val="005A1B03"/>
    <w:rsid w:val="005A1FF9"/>
    <w:rsid w:val="005A219D"/>
    <w:rsid w:val="005A23BE"/>
    <w:rsid w:val="005A25FE"/>
    <w:rsid w:val="005A261B"/>
    <w:rsid w:val="005A2939"/>
    <w:rsid w:val="005A2CC3"/>
    <w:rsid w:val="005A2D3C"/>
    <w:rsid w:val="005A3087"/>
    <w:rsid w:val="005A3130"/>
    <w:rsid w:val="005A35D7"/>
    <w:rsid w:val="005A36D3"/>
    <w:rsid w:val="005A378A"/>
    <w:rsid w:val="005A3852"/>
    <w:rsid w:val="005A3E95"/>
    <w:rsid w:val="005A4423"/>
    <w:rsid w:val="005A46B9"/>
    <w:rsid w:val="005A4EB5"/>
    <w:rsid w:val="005A5055"/>
    <w:rsid w:val="005A516D"/>
    <w:rsid w:val="005A5747"/>
    <w:rsid w:val="005A57C5"/>
    <w:rsid w:val="005A59B3"/>
    <w:rsid w:val="005A5D6A"/>
    <w:rsid w:val="005A601A"/>
    <w:rsid w:val="005A6151"/>
    <w:rsid w:val="005A6D09"/>
    <w:rsid w:val="005A6EB1"/>
    <w:rsid w:val="005A6F1E"/>
    <w:rsid w:val="005A6F30"/>
    <w:rsid w:val="005A6F6D"/>
    <w:rsid w:val="005A7081"/>
    <w:rsid w:val="005A70E1"/>
    <w:rsid w:val="005A73DD"/>
    <w:rsid w:val="005A7400"/>
    <w:rsid w:val="005A7564"/>
    <w:rsid w:val="005A75D3"/>
    <w:rsid w:val="005A7AC9"/>
    <w:rsid w:val="005A7DFA"/>
    <w:rsid w:val="005A7E1D"/>
    <w:rsid w:val="005B0377"/>
    <w:rsid w:val="005B03BB"/>
    <w:rsid w:val="005B0423"/>
    <w:rsid w:val="005B0588"/>
    <w:rsid w:val="005B05C1"/>
    <w:rsid w:val="005B09FB"/>
    <w:rsid w:val="005B0D68"/>
    <w:rsid w:val="005B1015"/>
    <w:rsid w:val="005B104B"/>
    <w:rsid w:val="005B14CE"/>
    <w:rsid w:val="005B168A"/>
    <w:rsid w:val="005B196C"/>
    <w:rsid w:val="005B222F"/>
    <w:rsid w:val="005B22FD"/>
    <w:rsid w:val="005B2416"/>
    <w:rsid w:val="005B274C"/>
    <w:rsid w:val="005B285D"/>
    <w:rsid w:val="005B29E5"/>
    <w:rsid w:val="005B2B29"/>
    <w:rsid w:val="005B2B60"/>
    <w:rsid w:val="005B2F4F"/>
    <w:rsid w:val="005B3065"/>
    <w:rsid w:val="005B33F5"/>
    <w:rsid w:val="005B3660"/>
    <w:rsid w:val="005B3728"/>
    <w:rsid w:val="005B373E"/>
    <w:rsid w:val="005B4311"/>
    <w:rsid w:val="005B43E0"/>
    <w:rsid w:val="005B474D"/>
    <w:rsid w:val="005B4955"/>
    <w:rsid w:val="005B4956"/>
    <w:rsid w:val="005B4B6F"/>
    <w:rsid w:val="005B4CE5"/>
    <w:rsid w:val="005B577F"/>
    <w:rsid w:val="005B578D"/>
    <w:rsid w:val="005B5B99"/>
    <w:rsid w:val="005B5BB9"/>
    <w:rsid w:val="005B5CD6"/>
    <w:rsid w:val="005B5D35"/>
    <w:rsid w:val="005B5FA8"/>
    <w:rsid w:val="005B61C5"/>
    <w:rsid w:val="005B61DB"/>
    <w:rsid w:val="005B622C"/>
    <w:rsid w:val="005B6398"/>
    <w:rsid w:val="005B6531"/>
    <w:rsid w:val="005B6679"/>
    <w:rsid w:val="005B66F4"/>
    <w:rsid w:val="005B673D"/>
    <w:rsid w:val="005B6A3A"/>
    <w:rsid w:val="005B6F6F"/>
    <w:rsid w:val="005B7102"/>
    <w:rsid w:val="005B72D7"/>
    <w:rsid w:val="005B7482"/>
    <w:rsid w:val="005B7740"/>
    <w:rsid w:val="005B776A"/>
    <w:rsid w:val="005B791E"/>
    <w:rsid w:val="005B7A98"/>
    <w:rsid w:val="005B7DE7"/>
    <w:rsid w:val="005B7F36"/>
    <w:rsid w:val="005C02A6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8C8"/>
    <w:rsid w:val="005C1A8B"/>
    <w:rsid w:val="005C1D0A"/>
    <w:rsid w:val="005C1E46"/>
    <w:rsid w:val="005C22ED"/>
    <w:rsid w:val="005C2935"/>
    <w:rsid w:val="005C2B30"/>
    <w:rsid w:val="005C2B41"/>
    <w:rsid w:val="005C2DE1"/>
    <w:rsid w:val="005C2E58"/>
    <w:rsid w:val="005C366C"/>
    <w:rsid w:val="005C39AB"/>
    <w:rsid w:val="005C39E7"/>
    <w:rsid w:val="005C3BDB"/>
    <w:rsid w:val="005C3EE6"/>
    <w:rsid w:val="005C40EB"/>
    <w:rsid w:val="005C428E"/>
    <w:rsid w:val="005C4401"/>
    <w:rsid w:val="005C4544"/>
    <w:rsid w:val="005C4568"/>
    <w:rsid w:val="005C45DA"/>
    <w:rsid w:val="005C48E9"/>
    <w:rsid w:val="005C4A15"/>
    <w:rsid w:val="005C4C0D"/>
    <w:rsid w:val="005C4D8E"/>
    <w:rsid w:val="005C4FB5"/>
    <w:rsid w:val="005C5283"/>
    <w:rsid w:val="005C56A9"/>
    <w:rsid w:val="005C5B8A"/>
    <w:rsid w:val="005C5CC1"/>
    <w:rsid w:val="005C6401"/>
    <w:rsid w:val="005C6937"/>
    <w:rsid w:val="005C6952"/>
    <w:rsid w:val="005C70EA"/>
    <w:rsid w:val="005C7241"/>
    <w:rsid w:val="005C74C9"/>
    <w:rsid w:val="005C74E0"/>
    <w:rsid w:val="005C7D92"/>
    <w:rsid w:val="005C7FC9"/>
    <w:rsid w:val="005D0499"/>
    <w:rsid w:val="005D05E3"/>
    <w:rsid w:val="005D0658"/>
    <w:rsid w:val="005D0868"/>
    <w:rsid w:val="005D0979"/>
    <w:rsid w:val="005D0C7B"/>
    <w:rsid w:val="005D0DA6"/>
    <w:rsid w:val="005D0DB1"/>
    <w:rsid w:val="005D0F36"/>
    <w:rsid w:val="005D0F5F"/>
    <w:rsid w:val="005D1235"/>
    <w:rsid w:val="005D1880"/>
    <w:rsid w:val="005D188A"/>
    <w:rsid w:val="005D1C14"/>
    <w:rsid w:val="005D1D49"/>
    <w:rsid w:val="005D2181"/>
    <w:rsid w:val="005D2469"/>
    <w:rsid w:val="005D249C"/>
    <w:rsid w:val="005D2567"/>
    <w:rsid w:val="005D2618"/>
    <w:rsid w:val="005D2872"/>
    <w:rsid w:val="005D28D4"/>
    <w:rsid w:val="005D2ADE"/>
    <w:rsid w:val="005D2B78"/>
    <w:rsid w:val="005D3014"/>
    <w:rsid w:val="005D3060"/>
    <w:rsid w:val="005D3129"/>
    <w:rsid w:val="005D3584"/>
    <w:rsid w:val="005D3A10"/>
    <w:rsid w:val="005D3A7E"/>
    <w:rsid w:val="005D4221"/>
    <w:rsid w:val="005D44B5"/>
    <w:rsid w:val="005D4872"/>
    <w:rsid w:val="005D4EE9"/>
    <w:rsid w:val="005D5183"/>
    <w:rsid w:val="005D5223"/>
    <w:rsid w:val="005D5A90"/>
    <w:rsid w:val="005D5B7D"/>
    <w:rsid w:val="005D616D"/>
    <w:rsid w:val="005D6262"/>
    <w:rsid w:val="005D667E"/>
    <w:rsid w:val="005D679E"/>
    <w:rsid w:val="005D6A4B"/>
    <w:rsid w:val="005D6ACE"/>
    <w:rsid w:val="005D6FAB"/>
    <w:rsid w:val="005D7699"/>
    <w:rsid w:val="005D7838"/>
    <w:rsid w:val="005D7BD9"/>
    <w:rsid w:val="005D7CE7"/>
    <w:rsid w:val="005D7E50"/>
    <w:rsid w:val="005E007A"/>
    <w:rsid w:val="005E0124"/>
    <w:rsid w:val="005E038B"/>
    <w:rsid w:val="005E0543"/>
    <w:rsid w:val="005E063F"/>
    <w:rsid w:val="005E076B"/>
    <w:rsid w:val="005E09F7"/>
    <w:rsid w:val="005E0C80"/>
    <w:rsid w:val="005E0F76"/>
    <w:rsid w:val="005E0FA0"/>
    <w:rsid w:val="005E1069"/>
    <w:rsid w:val="005E11F7"/>
    <w:rsid w:val="005E12CF"/>
    <w:rsid w:val="005E15DD"/>
    <w:rsid w:val="005E1D3B"/>
    <w:rsid w:val="005E208C"/>
    <w:rsid w:val="005E23F6"/>
    <w:rsid w:val="005E24D8"/>
    <w:rsid w:val="005E27B6"/>
    <w:rsid w:val="005E2B82"/>
    <w:rsid w:val="005E2CB5"/>
    <w:rsid w:val="005E2D5B"/>
    <w:rsid w:val="005E3003"/>
    <w:rsid w:val="005E30CE"/>
    <w:rsid w:val="005E3212"/>
    <w:rsid w:val="005E3400"/>
    <w:rsid w:val="005E3BCF"/>
    <w:rsid w:val="005E3CBC"/>
    <w:rsid w:val="005E40AA"/>
    <w:rsid w:val="005E41B8"/>
    <w:rsid w:val="005E4A59"/>
    <w:rsid w:val="005E4CEA"/>
    <w:rsid w:val="005E4D45"/>
    <w:rsid w:val="005E520D"/>
    <w:rsid w:val="005E529F"/>
    <w:rsid w:val="005E54ED"/>
    <w:rsid w:val="005E554F"/>
    <w:rsid w:val="005E5682"/>
    <w:rsid w:val="005E5A24"/>
    <w:rsid w:val="005E5A3E"/>
    <w:rsid w:val="005E5C71"/>
    <w:rsid w:val="005E5C95"/>
    <w:rsid w:val="005E61BC"/>
    <w:rsid w:val="005E61CF"/>
    <w:rsid w:val="005E631F"/>
    <w:rsid w:val="005E6503"/>
    <w:rsid w:val="005E65AB"/>
    <w:rsid w:val="005E65EF"/>
    <w:rsid w:val="005E66A8"/>
    <w:rsid w:val="005E672D"/>
    <w:rsid w:val="005E6D66"/>
    <w:rsid w:val="005E6E6D"/>
    <w:rsid w:val="005E707F"/>
    <w:rsid w:val="005E71E7"/>
    <w:rsid w:val="005E75AE"/>
    <w:rsid w:val="005E77E9"/>
    <w:rsid w:val="005E79BA"/>
    <w:rsid w:val="005E7B6A"/>
    <w:rsid w:val="005F01F8"/>
    <w:rsid w:val="005F0201"/>
    <w:rsid w:val="005F03D8"/>
    <w:rsid w:val="005F08C5"/>
    <w:rsid w:val="005F0901"/>
    <w:rsid w:val="005F0B2D"/>
    <w:rsid w:val="005F0D04"/>
    <w:rsid w:val="005F10E4"/>
    <w:rsid w:val="005F1277"/>
    <w:rsid w:val="005F1316"/>
    <w:rsid w:val="005F1438"/>
    <w:rsid w:val="005F16C6"/>
    <w:rsid w:val="005F174C"/>
    <w:rsid w:val="005F1887"/>
    <w:rsid w:val="005F19FE"/>
    <w:rsid w:val="005F1BD1"/>
    <w:rsid w:val="005F240E"/>
    <w:rsid w:val="005F303D"/>
    <w:rsid w:val="005F31DD"/>
    <w:rsid w:val="005F3243"/>
    <w:rsid w:val="005F34A9"/>
    <w:rsid w:val="005F3697"/>
    <w:rsid w:val="005F38B3"/>
    <w:rsid w:val="005F3951"/>
    <w:rsid w:val="005F3AEB"/>
    <w:rsid w:val="005F3FEF"/>
    <w:rsid w:val="005F4580"/>
    <w:rsid w:val="005F46E7"/>
    <w:rsid w:val="005F4E12"/>
    <w:rsid w:val="005F5202"/>
    <w:rsid w:val="005F5A0B"/>
    <w:rsid w:val="005F5AE2"/>
    <w:rsid w:val="005F5B4C"/>
    <w:rsid w:val="005F5C3D"/>
    <w:rsid w:val="005F5D00"/>
    <w:rsid w:val="005F615D"/>
    <w:rsid w:val="005F6200"/>
    <w:rsid w:val="005F6572"/>
    <w:rsid w:val="005F663B"/>
    <w:rsid w:val="005F6D3E"/>
    <w:rsid w:val="005F6D61"/>
    <w:rsid w:val="005F6E0C"/>
    <w:rsid w:val="005F6E25"/>
    <w:rsid w:val="005F6F75"/>
    <w:rsid w:val="005F703B"/>
    <w:rsid w:val="005F7082"/>
    <w:rsid w:val="005F755A"/>
    <w:rsid w:val="005F755E"/>
    <w:rsid w:val="005F7832"/>
    <w:rsid w:val="005F7925"/>
    <w:rsid w:val="005F7AB9"/>
    <w:rsid w:val="005F7C84"/>
    <w:rsid w:val="005F7D8C"/>
    <w:rsid w:val="00600362"/>
    <w:rsid w:val="006004ED"/>
    <w:rsid w:val="006004F2"/>
    <w:rsid w:val="00600532"/>
    <w:rsid w:val="00600AD3"/>
    <w:rsid w:val="00600D37"/>
    <w:rsid w:val="00600F89"/>
    <w:rsid w:val="00600FC8"/>
    <w:rsid w:val="006018F3"/>
    <w:rsid w:val="00601B0A"/>
    <w:rsid w:val="00601DDC"/>
    <w:rsid w:val="00601ECE"/>
    <w:rsid w:val="00601FB1"/>
    <w:rsid w:val="0060216F"/>
    <w:rsid w:val="006021B7"/>
    <w:rsid w:val="00602C1D"/>
    <w:rsid w:val="00602F6B"/>
    <w:rsid w:val="00602F7D"/>
    <w:rsid w:val="0060328F"/>
    <w:rsid w:val="00603412"/>
    <w:rsid w:val="00603428"/>
    <w:rsid w:val="0060358C"/>
    <w:rsid w:val="0060371F"/>
    <w:rsid w:val="00603D6E"/>
    <w:rsid w:val="00603D75"/>
    <w:rsid w:val="0060423C"/>
    <w:rsid w:val="0060440A"/>
    <w:rsid w:val="0060456A"/>
    <w:rsid w:val="006047AD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4C"/>
    <w:rsid w:val="00605E56"/>
    <w:rsid w:val="00605ECB"/>
    <w:rsid w:val="00605F00"/>
    <w:rsid w:val="00605F01"/>
    <w:rsid w:val="00606243"/>
    <w:rsid w:val="00606344"/>
    <w:rsid w:val="00606419"/>
    <w:rsid w:val="006064F3"/>
    <w:rsid w:val="006065B6"/>
    <w:rsid w:val="00606B51"/>
    <w:rsid w:val="00606E34"/>
    <w:rsid w:val="00607178"/>
    <w:rsid w:val="00607275"/>
    <w:rsid w:val="00607286"/>
    <w:rsid w:val="00607515"/>
    <w:rsid w:val="006076A5"/>
    <w:rsid w:val="00607757"/>
    <w:rsid w:val="00607ADD"/>
    <w:rsid w:val="00607C0A"/>
    <w:rsid w:val="00607C58"/>
    <w:rsid w:val="00607C8E"/>
    <w:rsid w:val="00607CD6"/>
    <w:rsid w:val="006102E0"/>
    <w:rsid w:val="006102E8"/>
    <w:rsid w:val="006107ED"/>
    <w:rsid w:val="0061090A"/>
    <w:rsid w:val="00610C30"/>
    <w:rsid w:val="00611034"/>
    <w:rsid w:val="00612013"/>
    <w:rsid w:val="0061208D"/>
    <w:rsid w:val="006123B0"/>
    <w:rsid w:val="006124EC"/>
    <w:rsid w:val="006127BD"/>
    <w:rsid w:val="00612953"/>
    <w:rsid w:val="00612A11"/>
    <w:rsid w:val="006132C9"/>
    <w:rsid w:val="00613392"/>
    <w:rsid w:val="006133ED"/>
    <w:rsid w:val="00613551"/>
    <w:rsid w:val="0061362F"/>
    <w:rsid w:val="0061369E"/>
    <w:rsid w:val="006136AF"/>
    <w:rsid w:val="006139AC"/>
    <w:rsid w:val="00613A09"/>
    <w:rsid w:val="00613CA8"/>
    <w:rsid w:val="00613DA8"/>
    <w:rsid w:val="006142BF"/>
    <w:rsid w:val="0061438F"/>
    <w:rsid w:val="006144B4"/>
    <w:rsid w:val="00614623"/>
    <w:rsid w:val="0061486C"/>
    <w:rsid w:val="006148F8"/>
    <w:rsid w:val="0061492F"/>
    <w:rsid w:val="00614A7C"/>
    <w:rsid w:val="00614AD2"/>
    <w:rsid w:val="00614C7F"/>
    <w:rsid w:val="00614D6A"/>
    <w:rsid w:val="0061516C"/>
    <w:rsid w:val="0061516D"/>
    <w:rsid w:val="00615395"/>
    <w:rsid w:val="006153A1"/>
    <w:rsid w:val="006154BC"/>
    <w:rsid w:val="00615537"/>
    <w:rsid w:val="006155CC"/>
    <w:rsid w:val="0061564D"/>
    <w:rsid w:val="00615703"/>
    <w:rsid w:val="006158E8"/>
    <w:rsid w:val="006159E1"/>
    <w:rsid w:val="00615DC7"/>
    <w:rsid w:val="00615E77"/>
    <w:rsid w:val="006161E5"/>
    <w:rsid w:val="006167E0"/>
    <w:rsid w:val="0061688F"/>
    <w:rsid w:val="006168A7"/>
    <w:rsid w:val="00616B22"/>
    <w:rsid w:val="00616F98"/>
    <w:rsid w:val="00617117"/>
    <w:rsid w:val="00617198"/>
    <w:rsid w:val="0061784E"/>
    <w:rsid w:val="0061786B"/>
    <w:rsid w:val="00617B5C"/>
    <w:rsid w:val="00617BA9"/>
    <w:rsid w:val="006201DD"/>
    <w:rsid w:val="006207FB"/>
    <w:rsid w:val="00620853"/>
    <w:rsid w:val="00620875"/>
    <w:rsid w:val="0062087F"/>
    <w:rsid w:val="00620A26"/>
    <w:rsid w:val="00620BA3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D3C"/>
    <w:rsid w:val="00622EF1"/>
    <w:rsid w:val="00622FE7"/>
    <w:rsid w:val="00623030"/>
    <w:rsid w:val="00623056"/>
    <w:rsid w:val="0062328E"/>
    <w:rsid w:val="0062349C"/>
    <w:rsid w:val="0062375A"/>
    <w:rsid w:val="00623A27"/>
    <w:rsid w:val="00623BF0"/>
    <w:rsid w:val="00623E75"/>
    <w:rsid w:val="00623FED"/>
    <w:rsid w:val="00624041"/>
    <w:rsid w:val="006242E2"/>
    <w:rsid w:val="00624636"/>
    <w:rsid w:val="00624C2C"/>
    <w:rsid w:val="00624DBC"/>
    <w:rsid w:val="006250BA"/>
    <w:rsid w:val="006250C3"/>
    <w:rsid w:val="006253C3"/>
    <w:rsid w:val="00625745"/>
    <w:rsid w:val="006258A6"/>
    <w:rsid w:val="006258DC"/>
    <w:rsid w:val="0062596E"/>
    <w:rsid w:val="00625977"/>
    <w:rsid w:val="00625E1D"/>
    <w:rsid w:val="00625E7D"/>
    <w:rsid w:val="00626108"/>
    <w:rsid w:val="006261F0"/>
    <w:rsid w:val="006262EE"/>
    <w:rsid w:val="00626442"/>
    <w:rsid w:val="0062674F"/>
    <w:rsid w:val="0062699C"/>
    <w:rsid w:val="00626EBE"/>
    <w:rsid w:val="00626EE7"/>
    <w:rsid w:val="0062701F"/>
    <w:rsid w:val="0062734D"/>
    <w:rsid w:val="006274E2"/>
    <w:rsid w:val="0062764C"/>
    <w:rsid w:val="00627675"/>
    <w:rsid w:val="006276A6"/>
    <w:rsid w:val="00627AAD"/>
    <w:rsid w:val="00627C32"/>
    <w:rsid w:val="00627D62"/>
    <w:rsid w:val="00627E29"/>
    <w:rsid w:val="00630805"/>
    <w:rsid w:val="00630B9B"/>
    <w:rsid w:val="00630BAF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C78"/>
    <w:rsid w:val="00631D1E"/>
    <w:rsid w:val="00631E45"/>
    <w:rsid w:val="006324F2"/>
    <w:rsid w:val="00632A21"/>
    <w:rsid w:val="00632DBB"/>
    <w:rsid w:val="00632F40"/>
    <w:rsid w:val="00632F85"/>
    <w:rsid w:val="00633297"/>
    <w:rsid w:val="006332EF"/>
    <w:rsid w:val="006333BF"/>
    <w:rsid w:val="00633488"/>
    <w:rsid w:val="006336A5"/>
    <w:rsid w:val="006336AA"/>
    <w:rsid w:val="006339E7"/>
    <w:rsid w:val="00633F54"/>
    <w:rsid w:val="006342C0"/>
    <w:rsid w:val="0063430C"/>
    <w:rsid w:val="006346CF"/>
    <w:rsid w:val="0063477C"/>
    <w:rsid w:val="00634863"/>
    <w:rsid w:val="006348CC"/>
    <w:rsid w:val="00634BF7"/>
    <w:rsid w:val="00634E87"/>
    <w:rsid w:val="00634F27"/>
    <w:rsid w:val="006354BD"/>
    <w:rsid w:val="006356AF"/>
    <w:rsid w:val="00635906"/>
    <w:rsid w:val="00635A43"/>
    <w:rsid w:val="00635D2C"/>
    <w:rsid w:val="006360AB"/>
    <w:rsid w:val="00636250"/>
    <w:rsid w:val="006366E8"/>
    <w:rsid w:val="006367C5"/>
    <w:rsid w:val="00636B78"/>
    <w:rsid w:val="00636DDE"/>
    <w:rsid w:val="00636DFE"/>
    <w:rsid w:val="00636E9B"/>
    <w:rsid w:val="00637129"/>
    <w:rsid w:val="00637378"/>
    <w:rsid w:val="006374A1"/>
    <w:rsid w:val="0063776C"/>
    <w:rsid w:val="00637D46"/>
    <w:rsid w:val="00637E3D"/>
    <w:rsid w:val="00637EFE"/>
    <w:rsid w:val="00640764"/>
    <w:rsid w:val="00641155"/>
    <w:rsid w:val="006418D9"/>
    <w:rsid w:val="00641997"/>
    <w:rsid w:val="00641A3D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AD"/>
    <w:rsid w:val="00643A0E"/>
    <w:rsid w:val="00643D73"/>
    <w:rsid w:val="00643E10"/>
    <w:rsid w:val="00643E1F"/>
    <w:rsid w:val="00644228"/>
    <w:rsid w:val="00644399"/>
    <w:rsid w:val="00644551"/>
    <w:rsid w:val="0064477F"/>
    <w:rsid w:val="00644A9B"/>
    <w:rsid w:val="00644BAF"/>
    <w:rsid w:val="00644D5A"/>
    <w:rsid w:val="0064502D"/>
    <w:rsid w:val="0064518E"/>
    <w:rsid w:val="006457EF"/>
    <w:rsid w:val="006459CF"/>
    <w:rsid w:val="00645AB0"/>
    <w:rsid w:val="0064620A"/>
    <w:rsid w:val="006462C1"/>
    <w:rsid w:val="0064670D"/>
    <w:rsid w:val="006468E8"/>
    <w:rsid w:val="00646B53"/>
    <w:rsid w:val="00646CDA"/>
    <w:rsid w:val="00646F11"/>
    <w:rsid w:val="006473F7"/>
    <w:rsid w:val="006474AD"/>
    <w:rsid w:val="00647828"/>
    <w:rsid w:val="00647A95"/>
    <w:rsid w:val="00647D64"/>
    <w:rsid w:val="00647D9C"/>
    <w:rsid w:val="00647DBD"/>
    <w:rsid w:val="00647E60"/>
    <w:rsid w:val="00647FDB"/>
    <w:rsid w:val="0065007D"/>
    <w:rsid w:val="00650606"/>
    <w:rsid w:val="00650845"/>
    <w:rsid w:val="00650940"/>
    <w:rsid w:val="00650A56"/>
    <w:rsid w:val="00650B29"/>
    <w:rsid w:val="00650E81"/>
    <w:rsid w:val="00651078"/>
    <w:rsid w:val="006514D9"/>
    <w:rsid w:val="006515CF"/>
    <w:rsid w:val="006517CB"/>
    <w:rsid w:val="00651FE1"/>
    <w:rsid w:val="00652025"/>
    <w:rsid w:val="006520F0"/>
    <w:rsid w:val="006521C2"/>
    <w:rsid w:val="00652266"/>
    <w:rsid w:val="00652381"/>
    <w:rsid w:val="006527C2"/>
    <w:rsid w:val="006528C6"/>
    <w:rsid w:val="00652985"/>
    <w:rsid w:val="00652D4A"/>
    <w:rsid w:val="00652DC4"/>
    <w:rsid w:val="00652EE3"/>
    <w:rsid w:val="0065307B"/>
    <w:rsid w:val="006534B1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5C"/>
    <w:rsid w:val="00654C9A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67C"/>
    <w:rsid w:val="00655D7C"/>
    <w:rsid w:val="00655EC9"/>
    <w:rsid w:val="00655ECB"/>
    <w:rsid w:val="00655F5F"/>
    <w:rsid w:val="00656226"/>
    <w:rsid w:val="00656235"/>
    <w:rsid w:val="006563B2"/>
    <w:rsid w:val="0065673C"/>
    <w:rsid w:val="00656AB8"/>
    <w:rsid w:val="00656C14"/>
    <w:rsid w:val="00656C4F"/>
    <w:rsid w:val="00656E13"/>
    <w:rsid w:val="006573DF"/>
    <w:rsid w:val="006576CA"/>
    <w:rsid w:val="006577E0"/>
    <w:rsid w:val="0065789E"/>
    <w:rsid w:val="00657E31"/>
    <w:rsid w:val="00660074"/>
    <w:rsid w:val="006601FE"/>
    <w:rsid w:val="006602A8"/>
    <w:rsid w:val="006603A0"/>
    <w:rsid w:val="00660447"/>
    <w:rsid w:val="0066050B"/>
    <w:rsid w:val="00660583"/>
    <w:rsid w:val="006606DB"/>
    <w:rsid w:val="00660AF2"/>
    <w:rsid w:val="00660F51"/>
    <w:rsid w:val="00661033"/>
    <w:rsid w:val="0066118F"/>
    <w:rsid w:val="00661210"/>
    <w:rsid w:val="0066125D"/>
    <w:rsid w:val="006612F1"/>
    <w:rsid w:val="006618A2"/>
    <w:rsid w:val="00661A2D"/>
    <w:rsid w:val="00661C88"/>
    <w:rsid w:val="00661CAC"/>
    <w:rsid w:val="00661DE9"/>
    <w:rsid w:val="00661E69"/>
    <w:rsid w:val="00662259"/>
    <w:rsid w:val="00662842"/>
    <w:rsid w:val="00662A53"/>
    <w:rsid w:val="00662C6D"/>
    <w:rsid w:val="00662D12"/>
    <w:rsid w:val="00662D8B"/>
    <w:rsid w:val="00663627"/>
    <w:rsid w:val="0066375F"/>
    <w:rsid w:val="006638A5"/>
    <w:rsid w:val="00663933"/>
    <w:rsid w:val="00663973"/>
    <w:rsid w:val="00663D96"/>
    <w:rsid w:val="006640BE"/>
    <w:rsid w:val="006642EB"/>
    <w:rsid w:val="006643F6"/>
    <w:rsid w:val="006646CA"/>
    <w:rsid w:val="006648CF"/>
    <w:rsid w:val="0066490C"/>
    <w:rsid w:val="00664BCF"/>
    <w:rsid w:val="00664D5F"/>
    <w:rsid w:val="0066521E"/>
    <w:rsid w:val="0066524C"/>
    <w:rsid w:val="0066528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12"/>
    <w:rsid w:val="00666429"/>
    <w:rsid w:val="006666A0"/>
    <w:rsid w:val="006668BC"/>
    <w:rsid w:val="00666989"/>
    <w:rsid w:val="00666A87"/>
    <w:rsid w:val="00666E8F"/>
    <w:rsid w:val="00666FDD"/>
    <w:rsid w:val="00667413"/>
    <w:rsid w:val="00667556"/>
    <w:rsid w:val="00667661"/>
    <w:rsid w:val="00667684"/>
    <w:rsid w:val="0066778F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23F"/>
    <w:rsid w:val="00671556"/>
    <w:rsid w:val="00671880"/>
    <w:rsid w:val="00671AE4"/>
    <w:rsid w:val="00671C7B"/>
    <w:rsid w:val="00671FD3"/>
    <w:rsid w:val="006720FB"/>
    <w:rsid w:val="00672162"/>
    <w:rsid w:val="0067257A"/>
    <w:rsid w:val="006725A7"/>
    <w:rsid w:val="00672CD4"/>
    <w:rsid w:val="00672D57"/>
    <w:rsid w:val="00672E42"/>
    <w:rsid w:val="00672E9D"/>
    <w:rsid w:val="00672ED5"/>
    <w:rsid w:val="00672F80"/>
    <w:rsid w:val="006731FA"/>
    <w:rsid w:val="00673262"/>
    <w:rsid w:val="00673481"/>
    <w:rsid w:val="00673566"/>
    <w:rsid w:val="0067357E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7AD"/>
    <w:rsid w:val="00674BE8"/>
    <w:rsid w:val="00674E29"/>
    <w:rsid w:val="006750EC"/>
    <w:rsid w:val="0067557F"/>
    <w:rsid w:val="0067582E"/>
    <w:rsid w:val="006758F0"/>
    <w:rsid w:val="00675A4B"/>
    <w:rsid w:val="00675C1F"/>
    <w:rsid w:val="006761CD"/>
    <w:rsid w:val="0067682A"/>
    <w:rsid w:val="00676864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523"/>
    <w:rsid w:val="00680E72"/>
    <w:rsid w:val="0068104C"/>
    <w:rsid w:val="006811CE"/>
    <w:rsid w:val="006813A3"/>
    <w:rsid w:val="00681693"/>
    <w:rsid w:val="006816E6"/>
    <w:rsid w:val="006816F8"/>
    <w:rsid w:val="00681A80"/>
    <w:rsid w:val="00681F24"/>
    <w:rsid w:val="00682450"/>
    <w:rsid w:val="006824BF"/>
    <w:rsid w:val="006825D7"/>
    <w:rsid w:val="00682833"/>
    <w:rsid w:val="006829F9"/>
    <w:rsid w:val="00682A2C"/>
    <w:rsid w:val="00682BE2"/>
    <w:rsid w:val="00682D9D"/>
    <w:rsid w:val="00682FF6"/>
    <w:rsid w:val="00683053"/>
    <w:rsid w:val="006830AE"/>
    <w:rsid w:val="0068317F"/>
    <w:rsid w:val="00683425"/>
    <w:rsid w:val="00683477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A88"/>
    <w:rsid w:val="00684D2A"/>
    <w:rsid w:val="00684DC4"/>
    <w:rsid w:val="00684E8D"/>
    <w:rsid w:val="00685212"/>
    <w:rsid w:val="0068522B"/>
    <w:rsid w:val="006853AC"/>
    <w:rsid w:val="00685625"/>
    <w:rsid w:val="00685CFD"/>
    <w:rsid w:val="00685DA3"/>
    <w:rsid w:val="00686518"/>
    <w:rsid w:val="006868F9"/>
    <w:rsid w:val="00686B30"/>
    <w:rsid w:val="00686CF0"/>
    <w:rsid w:val="00686D5B"/>
    <w:rsid w:val="00686F00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4D4"/>
    <w:rsid w:val="006906B6"/>
    <w:rsid w:val="00690722"/>
    <w:rsid w:val="006907F6"/>
    <w:rsid w:val="0069086F"/>
    <w:rsid w:val="0069087F"/>
    <w:rsid w:val="0069090C"/>
    <w:rsid w:val="00690A36"/>
    <w:rsid w:val="00691217"/>
    <w:rsid w:val="00691ACE"/>
    <w:rsid w:val="00691B11"/>
    <w:rsid w:val="00691E7C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009"/>
    <w:rsid w:val="0069440C"/>
    <w:rsid w:val="006944D9"/>
    <w:rsid w:val="00694507"/>
    <w:rsid w:val="006945EF"/>
    <w:rsid w:val="0069484B"/>
    <w:rsid w:val="00694927"/>
    <w:rsid w:val="00694D52"/>
    <w:rsid w:val="00695054"/>
    <w:rsid w:val="00695546"/>
    <w:rsid w:val="0069554A"/>
    <w:rsid w:val="0069583A"/>
    <w:rsid w:val="006958FA"/>
    <w:rsid w:val="00695B33"/>
    <w:rsid w:val="00695EA2"/>
    <w:rsid w:val="00696058"/>
    <w:rsid w:val="00696061"/>
    <w:rsid w:val="006962E0"/>
    <w:rsid w:val="00696802"/>
    <w:rsid w:val="0069681D"/>
    <w:rsid w:val="0069684B"/>
    <w:rsid w:val="00696B80"/>
    <w:rsid w:val="00696E25"/>
    <w:rsid w:val="0069716C"/>
    <w:rsid w:val="006972BD"/>
    <w:rsid w:val="006975AC"/>
    <w:rsid w:val="0069788E"/>
    <w:rsid w:val="00697AAE"/>
    <w:rsid w:val="006A0126"/>
    <w:rsid w:val="006A0425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3B9"/>
    <w:rsid w:val="006A15B1"/>
    <w:rsid w:val="006A191E"/>
    <w:rsid w:val="006A1A91"/>
    <w:rsid w:val="006A1C88"/>
    <w:rsid w:val="006A24C7"/>
    <w:rsid w:val="006A2654"/>
    <w:rsid w:val="006A26A6"/>
    <w:rsid w:val="006A2747"/>
    <w:rsid w:val="006A2862"/>
    <w:rsid w:val="006A2A61"/>
    <w:rsid w:val="006A3164"/>
    <w:rsid w:val="006A322C"/>
    <w:rsid w:val="006A369B"/>
    <w:rsid w:val="006A372F"/>
    <w:rsid w:val="006A37ED"/>
    <w:rsid w:val="006A385F"/>
    <w:rsid w:val="006A39AF"/>
    <w:rsid w:val="006A3C33"/>
    <w:rsid w:val="006A3CE4"/>
    <w:rsid w:val="006A3DF5"/>
    <w:rsid w:val="006A3EA3"/>
    <w:rsid w:val="006A3EE7"/>
    <w:rsid w:val="006A44BF"/>
    <w:rsid w:val="006A453E"/>
    <w:rsid w:val="006A4905"/>
    <w:rsid w:val="006A4973"/>
    <w:rsid w:val="006A5098"/>
    <w:rsid w:val="006A54E0"/>
    <w:rsid w:val="006A55A8"/>
    <w:rsid w:val="006A55FE"/>
    <w:rsid w:val="006A57F7"/>
    <w:rsid w:val="006A5AA0"/>
    <w:rsid w:val="006A5D25"/>
    <w:rsid w:val="006A5F24"/>
    <w:rsid w:val="006A602A"/>
    <w:rsid w:val="006A61FA"/>
    <w:rsid w:val="006A6AAD"/>
    <w:rsid w:val="006A6AF9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B17"/>
    <w:rsid w:val="006A7FFD"/>
    <w:rsid w:val="006B005D"/>
    <w:rsid w:val="006B008A"/>
    <w:rsid w:val="006B03C1"/>
    <w:rsid w:val="006B03C8"/>
    <w:rsid w:val="006B03E5"/>
    <w:rsid w:val="006B040D"/>
    <w:rsid w:val="006B0483"/>
    <w:rsid w:val="006B0825"/>
    <w:rsid w:val="006B0BA0"/>
    <w:rsid w:val="006B0BFD"/>
    <w:rsid w:val="006B0C10"/>
    <w:rsid w:val="006B0E7C"/>
    <w:rsid w:val="006B120C"/>
    <w:rsid w:val="006B1413"/>
    <w:rsid w:val="006B15DE"/>
    <w:rsid w:val="006B19EE"/>
    <w:rsid w:val="006B1B22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98"/>
    <w:rsid w:val="006B37AA"/>
    <w:rsid w:val="006B39CC"/>
    <w:rsid w:val="006B42F3"/>
    <w:rsid w:val="006B441A"/>
    <w:rsid w:val="006B4506"/>
    <w:rsid w:val="006B45E3"/>
    <w:rsid w:val="006B461F"/>
    <w:rsid w:val="006B4894"/>
    <w:rsid w:val="006B48FB"/>
    <w:rsid w:val="006B497C"/>
    <w:rsid w:val="006B5087"/>
    <w:rsid w:val="006B526C"/>
    <w:rsid w:val="006B5781"/>
    <w:rsid w:val="006B5801"/>
    <w:rsid w:val="006B590A"/>
    <w:rsid w:val="006B59EA"/>
    <w:rsid w:val="006B5A0B"/>
    <w:rsid w:val="006B5AE4"/>
    <w:rsid w:val="006B600C"/>
    <w:rsid w:val="006B60E1"/>
    <w:rsid w:val="006B6529"/>
    <w:rsid w:val="006B6D3C"/>
    <w:rsid w:val="006B6DF0"/>
    <w:rsid w:val="006B7104"/>
    <w:rsid w:val="006B74C4"/>
    <w:rsid w:val="006C02EA"/>
    <w:rsid w:val="006C036E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BCD"/>
    <w:rsid w:val="006C1C01"/>
    <w:rsid w:val="006C1C93"/>
    <w:rsid w:val="006C1F34"/>
    <w:rsid w:val="006C2026"/>
    <w:rsid w:val="006C226A"/>
    <w:rsid w:val="006C2340"/>
    <w:rsid w:val="006C24C3"/>
    <w:rsid w:val="006C2542"/>
    <w:rsid w:val="006C25B2"/>
    <w:rsid w:val="006C2829"/>
    <w:rsid w:val="006C2D00"/>
    <w:rsid w:val="006C2D22"/>
    <w:rsid w:val="006C3000"/>
    <w:rsid w:val="006C31FE"/>
    <w:rsid w:val="006C338D"/>
    <w:rsid w:val="006C3A27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B36"/>
    <w:rsid w:val="006C4D0E"/>
    <w:rsid w:val="006C4EED"/>
    <w:rsid w:val="006C50BE"/>
    <w:rsid w:val="006C52FC"/>
    <w:rsid w:val="006C58A0"/>
    <w:rsid w:val="006C59FC"/>
    <w:rsid w:val="006C5C65"/>
    <w:rsid w:val="006C5D2E"/>
    <w:rsid w:val="006C5F18"/>
    <w:rsid w:val="006C61E0"/>
    <w:rsid w:val="006C675C"/>
    <w:rsid w:val="006C682E"/>
    <w:rsid w:val="006C6874"/>
    <w:rsid w:val="006C6A43"/>
    <w:rsid w:val="006C6ADA"/>
    <w:rsid w:val="006C6B19"/>
    <w:rsid w:val="006C6C76"/>
    <w:rsid w:val="006C6D48"/>
    <w:rsid w:val="006C6D85"/>
    <w:rsid w:val="006C6E44"/>
    <w:rsid w:val="006C6E6C"/>
    <w:rsid w:val="006C6E9C"/>
    <w:rsid w:val="006C7497"/>
    <w:rsid w:val="006C752F"/>
    <w:rsid w:val="006C7598"/>
    <w:rsid w:val="006C7BC3"/>
    <w:rsid w:val="006C7C31"/>
    <w:rsid w:val="006C7E78"/>
    <w:rsid w:val="006C7EA6"/>
    <w:rsid w:val="006D0462"/>
    <w:rsid w:val="006D050E"/>
    <w:rsid w:val="006D070D"/>
    <w:rsid w:val="006D07FD"/>
    <w:rsid w:val="006D09D3"/>
    <w:rsid w:val="006D0A48"/>
    <w:rsid w:val="006D0B3C"/>
    <w:rsid w:val="006D0D1E"/>
    <w:rsid w:val="006D0F4D"/>
    <w:rsid w:val="006D127F"/>
    <w:rsid w:val="006D13E9"/>
    <w:rsid w:val="006D181B"/>
    <w:rsid w:val="006D197D"/>
    <w:rsid w:val="006D1C9D"/>
    <w:rsid w:val="006D1D4A"/>
    <w:rsid w:val="006D1E04"/>
    <w:rsid w:val="006D1E60"/>
    <w:rsid w:val="006D1FF6"/>
    <w:rsid w:val="006D2011"/>
    <w:rsid w:val="006D2083"/>
    <w:rsid w:val="006D232B"/>
    <w:rsid w:val="006D271B"/>
    <w:rsid w:val="006D286D"/>
    <w:rsid w:val="006D2874"/>
    <w:rsid w:val="006D2C70"/>
    <w:rsid w:val="006D32E8"/>
    <w:rsid w:val="006D399F"/>
    <w:rsid w:val="006D39DA"/>
    <w:rsid w:val="006D4433"/>
    <w:rsid w:val="006D45FD"/>
    <w:rsid w:val="006D46D8"/>
    <w:rsid w:val="006D4A3C"/>
    <w:rsid w:val="006D4D2D"/>
    <w:rsid w:val="006D4DF6"/>
    <w:rsid w:val="006D5239"/>
    <w:rsid w:val="006D5427"/>
    <w:rsid w:val="006D5B7E"/>
    <w:rsid w:val="006D5E87"/>
    <w:rsid w:val="006D5EED"/>
    <w:rsid w:val="006D603E"/>
    <w:rsid w:val="006D60CA"/>
    <w:rsid w:val="006D6259"/>
    <w:rsid w:val="006D625A"/>
    <w:rsid w:val="006D632A"/>
    <w:rsid w:val="006D6818"/>
    <w:rsid w:val="006D6977"/>
    <w:rsid w:val="006D6C6A"/>
    <w:rsid w:val="006D6E88"/>
    <w:rsid w:val="006D71AB"/>
    <w:rsid w:val="006D73D3"/>
    <w:rsid w:val="006D75BE"/>
    <w:rsid w:val="006D7641"/>
    <w:rsid w:val="006D76BE"/>
    <w:rsid w:val="006D77A9"/>
    <w:rsid w:val="006D787D"/>
    <w:rsid w:val="006D7996"/>
    <w:rsid w:val="006D7C2A"/>
    <w:rsid w:val="006D7CC1"/>
    <w:rsid w:val="006E0033"/>
    <w:rsid w:val="006E00BC"/>
    <w:rsid w:val="006E00E8"/>
    <w:rsid w:val="006E00F9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303"/>
    <w:rsid w:val="006E2317"/>
    <w:rsid w:val="006E2990"/>
    <w:rsid w:val="006E2A2D"/>
    <w:rsid w:val="006E2E66"/>
    <w:rsid w:val="006E2E73"/>
    <w:rsid w:val="006E301E"/>
    <w:rsid w:val="006E3372"/>
    <w:rsid w:val="006E39B7"/>
    <w:rsid w:val="006E3B29"/>
    <w:rsid w:val="006E3C8F"/>
    <w:rsid w:val="006E3FBF"/>
    <w:rsid w:val="006E40F0"/>
    <w:rsid w:val="006E43CC"/>
    <w:rsid w:val="006E485D"/>
    <w:rsid w:val="006E48A1"/>
    <w:rsid w:val="006E491D"/>
    <w:rsid w:val="006E49D6"/>
    <w:rsid w:val="006E4B5E"/>
    <w:rsid w:val="006E4B8F"/>
    <w:rsid w:val="006E4BA8"/>
    <w:rsid w:val="006E50A5"/>
    <w:rsid w:val="006E515D"/>
    <w:rsid w:val="006E5372"/>
    <w:rsid w:val="006E53E2"/>
    <w:rsid w:val="006E5448"/>
    <w:rsid w:val="006E55E9"/>
    <w:rsid w:val="006E567C"/>
    <w:rsid w:val="006E58AA"/>
    <w:rsid w:val="006E5C65"/>
    <w:rsid w:val="006E5F44"/>
    <w:rsid w:val="006E6255"/>
    <w:rsid w:val="006E6256"/>
    <w:rsid w:val="006E63B6"/>
    <w:rsid w:val="006E6516"/>
    <w:rsid w:val="006E66C9"/>
    <w:rsid w:val="006E68D5"/>
    <w:rsid w:val="006E6928"/>
    <w:rsid w:val="006E6ACB"/>
    <w:rsid w:val="006E6B1C"/>
    <w:rsid w:val="006E6D04"/>
    <w:rsid w:val="006E6D0B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0F6D"/>
    <w:rsid w:val="006F134C"/>
    <w:rsid w:val="006F13CB"/>
    <w:rsid w:val="006F13EA"/>
    <w:rsid w:val="006F1418"/>
    <w:rsid w:val="006F14C9"/>
    <w:rsid w:val="006F16F4"/>
    <w:rsid w:val="006F171E"/>
    <w:rsid w:val="006F1A34"/>
    <w:rsid w:val="006F1B64"/>
    <w:rsid w:val="006F1E43"/>
    <w:rsid w:val="006F1E56"/>
    <w:rsid w:val="006F1F58"/>
    <w:rsid w:val="006F2268"/>
    <w:rsid w:val="006F242E"/>
    <w:rsid w:val="006F2591"/>
    <w:rsid w:val="006F2619"/>
    <w:rsid w:val="006F29C2"/>
    <w:rsid w:val="006F2A6C"/>
    <w:rsid w:val="006F2AE1"/>
    <w:rsid w:val="006F2B26"/>
    <w:rsid w:val="006F2C5B"/>
    <w:rsid w:val="006F2FCC"/>
    <w:rsid w:val="006F3033"/>
    <w:rsid w:val="006F30EC"/>
    <w:rsid w:val="006F3388"/>
    <w:rsid w:val="006F34C0"/>
    <w:rsid w:val="006F3573"/>
    <w:rsid w:val="006F37D3"/>
    <w:rsid w:val="006F3909"/>
    <w:rsid w:val="006F3D25"/>
    <w:rsid w:val="006F418B"/>
    <w:rsid w:val="006F454F"/>
    <w:rsid w:val="006F45CC"/>
    <w:rsid w:val="006F516A"/>
    <w:rsid w:val="006F5502"/>
    <w:rsid w:val="006F5588"/>
    <w:rsid w:val="006F58BA"/>
    <w:rsid w:val="006F5A52"/>
    <w:rsid w:val="006F5B01"/>
    <w:rsid w:val="006F5B52"/>
    <w:rsid w:val="006F5D8E"/>
    <w:rsid w:val="006F5F34"/>
    <w:rsid w:val="006F6423"/>
    <w:rsid w:val="006F6517"/>
    <w:rsid w:val="006F6BBC"/>
    <w:rsid w:val="006F6C83"/>
    <w:rsid w:val="006F6C8B"/>
    <w:rsid w:val="006F6ED8"/>
    <w:rsid w:val="006F7240"/>
    <w:rsid w:val="006F7851"/>
    <w:rsid w:val="006F7C4E"/>
    <w:rsid w:val="00700172"/>
    <w:rsid w:val="0070027A"/>
    <w:rsid w:val="0070067F"/>
    <w:rsid w:val="007007D3"/>
    <w:rsid w:val="0070091B"/>
    <w:rsid w:val="00700A69"/>
    <w:rsid w:val="00700F80"/>
    <w:rsid w:val="00700FBC"/>
    <w:rsid w:val="00700FEC"/>
    <w:rsid w:val="007010EB"/>
    <w:rsid w:val="007012BE"/>
    <w:rsid w:val="00701537"/>
    <w:rsid w:val="007015C2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11"/>
    <w:rsid w:val="00702C85"/>
    <w:rsid w:val="00702CE2"/>
    <w:rsid w:val="00702D56"/>
    <w:rsid w:val="00702F93"/>
    <w:rsid w:val="007030F1"/>
    <w:rsid w:val="007032C4"/>
    <w:rsid w:val="00703BF1"/>
    <w:rsid w:val="00703D93"/>
    <w:rsid w:val="00703F50"/>
    <w:rsid w:val="0070483E"/>
    <w:rsid w:val="00704C97"/>
    <w:rsid w:val="00704EC2"/>
    <w:rsid w:val="00705B41"/>
    <w:rsid w:val="00705C60"/>
    <w:rsid w:val="00705F08"/>
    <w:rsid w:val="00705F12"/>
    <w:rsid w:val="00706033"/>
    <w:rsid w:val="00706084"/>
    <w:rsid w:val="00706173"/>
    <w:rsid w:val="00706417"/>
    <w:rsid w:val="007068BA"/>
    <w:rsid w:val="00706AE0"/>
    <w:rsid w:val="00707293"/>
    <w:rsid w:val="00707342"/>
    <w:rsid w:val="0070740C"/>
    <w:rsid w:val="0070769A"/>
    <w:rsid w:val="00707B66"/>
    <w:rsid w:val="00707CCC"/>
    <w:rsid w:val="00707ED9"/>
    <w:rsid w:val="0071021D"/>
    <w:rsid w:val="00710248"/>
    <w:rsid w:val="00710411"/>
    <w:rsid w:val="00710489"/>
    <w:rsid w:val="0071062B"/>
    <w:rsid w:val="007107B8"/>
    <w:rsid w:val="00710F08"/>
    <w:rsid w:val="0071103A"/>
    <w:rsid w:val="00711AD4"/>
    <w:rsid w:val="00711B2A"/>
    <w:rsid w:val="00711D63"/>
    <w:rsid w:val="0071239A"/>
    <w:rsid w:val="0071251F"/>
    <w:rsid w:val="00712529"/>
    <w:rsid w:val="007126BB"/>
    <w:rsid w:val="007128FD"/>
    <w:rsid w:val="00712BDA"/>
    <w:rsid w:val="00712E17"/>
    <w:rsid w:val="0071303D"/>
    <w:rsid w:val="00713073"/>
    <w:rsid w:val="0071328A"/>
    <w:rsid w:val="0071330A"/>
    <w:rsid w:val="00713501"/>
    <w:rsid w:val="007135C3"/>
    <w:rsid w:val="007136F0"/>
    <w:rsid w:val="00713FAB"/>
    <w:rsid w:val="007140DF"/>
    <w:rsid w:val="007140E3"/>
    <w:rsid w:val="0071423E"/>
    <w:rsid w:val="00714263"/>
    <w:rsid w:val="0071440D"/>
    <w:rsid w:val="00714741"/>
    <w:rsid w:val="00714C6C"/>
    <w:rsid w:val="00715072"/>
    <w:rsid w:val="007152C8"/>
    <w:rsid w:val="007153BD"/>
    <w:rsid w:val="00715475"/>
    <w:rsid w:val="0071555A"/>
    <w:rsid w:val="00715A22"/>
    <w:rsid w:val="00715AB4"/>
    <w:rsid w:val="00715E52"/>
    <w:rsid w:val="00715F34"/>
    <w:rsid w:val="00715F9A"/>
    <w:rsid w:val="00715FAB"/>
    <w:rsid w:val="0071609B"/>
    <w:rsid w:val="00716319"/>
    <w:rsid w:val="007164AB"/>
    <w:rsid w:val="007166EA"/>
    <w:rsid w:val="00716721"/>
    <w:rsid w:val="007170A1"/>
    <w:rsid w:val="00717153"/>
    <w:rsid w:val="00717631"/>
    <w:rsid w:val="00717870"/>
    <w:rsid w:val="007208E2"/>
    <w:rsid w:val="00720A57"/>
    <w:rsid w:val="00720BAE"/>
    <w:rsid w:val="00720D83"/>
    <w:rsid w:val="00720F83"/>
    <w:rsid w:val="0072128A"/>
    <w:rsid w:val="0072129B"/>
    <w:rsid w:val="00721583"/>
    <w:rsid w:val="007216C5"/>
    <w:rsid w:val="00721A3E"/>
    <w:rsid w:val="00721B3A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7E"/>
    <w:rsid w:val="00723CCF"/>
    <w:rsid w:val="00723D84"/>
    <w:rsid w:val="00724191"/>
    <w:rsid w:val="007243ED"/>
    <w:rsid w:val="007244D3"/>
    <w:rsid w:val="007247E5"/>
    <w:rsid w:val="00724DC1"/>
    <w:rsid w:val="00724F38"/>
    <w:rsid w:val="00724F72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E59"/>
    <w:rsid w:val="00725FD1"/>
    <w:rsid w:val="00726295"/>
    <w:rsid w:val="00726B28"/>
    <w:rsid w:val="00726FA0"/>
    <w:rsid w:val="00726FDE"/>
    <w:rsid w:val="0072716D"/>
    <w:rsid w:val="00727263"/>
    <w:rsid w:val="007273E0"/>
    <w:rsid w:val="007274FB"/>
    <w:rsid w:val="00727623"/>
    <w:rsid w:val="00727642"/>
    <w:rsid w:val="00727689"/>
    <w:rsid w:val="00727A2F"/>
    <w:rsid w:val="00727B03"/>
    <w:rsid w:val="00727E9E"/>
    <w:rsid w:val="00730017"/>
    <w:rsid w:val="007301B4"/>
    <w:rsid w:val="007303AD"/>
    <w:rsid w:val="007305F4"/>
    <w:rsid w:val="007308E5"/>
    <w:rsid w:val="00730C2D"/>
    <w:rsid w:val="00730C73"/>
    <w:rsid w:val="00730D56"/>
    <w:rsid w:val="00731400"/>
    <w:rsid w:val="00731429"/>
    <w:rsid w:val="0073153C"/>
    <w:rsid w:val="00731601"/>
    <w:rsid w:val="00731909"/>
    <w:rsid w:val="00731D6F"/>
    <w:rsid w:val="00732559"/>
    <w:rsid w:val="007327B4"/>
    <w:rsid w:val="007327C0"/>
    <w:rsid w:val="007328A9"/>
    <w:rsid w:val="00732C6A"/>
    <w:rsid w:val="00732D89"/>
    <w:rsid w:val="00732DB9"/>
    <w:rsid w:val="00732E11"/>
    <w:rsid w:val="00732EA3"/>
    <w:rsid w:val="007333C5"/>
    <w:rsid w:val="007337C5"/>
    <w:rsid w:val="007339AC"/>
    <w:rsid w:val="00733B02"/>
    <w:rsid w:val="00733D94"/>
    <w:rsid w:val="00733EA2"/>
    <w:rsid w:val="00733F15"/>
    <w:rsid w:val="00733F96"/>
    <w:rsid w:val="00733FED"/>
    <w:rsid w:val="007340C6"/>
    <w:rsid w:val="0073424D"/>
    <w:rsid w:val="0073426C"/>
    <w:rsid w:val="00734312"/>
    <w:rsid w:val="00734694"/>
    <w:rsid w:val="007346D7"/>
    <w:rsid w:val="00734A85"/>
    <w:rsid w:val="00734B3D"/>
    <w:rsid w:val="00734C03"/>
    <w:rsid w:val="007352E1"/>
    <w:rsid w:val="007352F0"/>
    <w:rsid w:val="007353A5"/>
    <w:rsid w:val="007355BA"/>
    <w:rsid w:val="00735CE6"/>
    <w:rsid w:val="00735D9E"/>
    <w:rsid w:val="00735DA6"/>
    <w:rsid w:val="00735DF8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34F"/>
    <w:rsid w:val="007375A2"/>
    <w:rsid w:val="007375FA"/>
    <w:rsid w:val="00737791"/>
    <w:rsid w:val="007379B6"/>
    <w:rsid w:val="00737FBC"/>
    <w:rsid w:val="0074010E"/>
    <w:rsid w:val="00740352"/>
    <w:rsid w:val="007412C8"/>
    <w:rsid w:val="00741394"/>
    <w:rsid w:val="00741478"/>
    <w:rsid w:val="00741591"/>
    <w:rsid w:val="0074198A"/>
    <w:rsid w:val="007419EA"/>
    <w:rsid w:val="00741A97"/>
    <w:rsid w:val="00741C30"/>
    <w:rsid w:val="00741C79"/>
    <w:rsid w:val="007426CE"/>
    <w:rsid w:val="00742831"/>
    <w:rsid w:val="00742873"/>
    <w:rsid w:val="00742A58"/>
    <w:rsid w:val="00742B34"/>
    <w:rsid w:val="00742B56"/>
    <w:rsid w:val="00742D8F"/>
    <w:rsid w:val="00742E52"/>
    <w:rsid w:val="00742EE5"/>
    <w:rsid w:val="00743220"/>
    <w:rsid w:val="00743256"/>
    <w:rsid w:val="0074326D"/>
    <w:rsid w:val="007433A8"/>
    <w:rsid w:val="007433C8"/>
    <w:rsid w:val="00743474"/>
    <w:rsid w:val="007434C3"/>
    <w:rsid w:val="0074360E"/>
    <w:rsid w:val="0074362E"/>
    <w:rsid w:val="007436D4"/>
    <w:rsid w:val="00743716"/>
    <w:rsid w:val="0074394F"/>
    <w:rsid w:val="00743DAB"/>
    <w:rsid w:val="00743E07"/>
    <w:rsid w:val="00743F00"/>
    <w:rsid w:val="00743F5B"/>
    <w:rsid w:val="00744B6A"/>
    <w:rsid w:val="00744D4E"/>
    <w:rsid w:val="00745067"/>
    <w:rsid w:val="0074536C"/>
    <w:rsid w:val="00745445"/>
    <w:rsid w:val="0074546E"/>
    <w:rsid w:val="00745651"/>
    <w:rsid w:val="007458BB"/>
    <w:rsid w:val="00745CB6"/>
    <w:rsid w:val="00745E94"/>
    <w:rsid w:val="00745ED5"/>
    <w:rsid w:val="00746003"/>
    <w:rsid w:val="007465A4"/>
    <w:rsid w:val="007465FA"/>
    <w:rsid w:val="007468A4"/>
    <w:rsid w:val="0074695C"/>
    <w:rsid w:val="00746B2B"/>
    <w:rsid w:val="00746C01"/>
    <w:rsid w:val="00746CB3"/>
    <w:rsid w:val="00747223"/>
    <w:rsid w:val="007472BE"/>
    <w:rsid w:val="00747300"/>
    <w:rsid w:val="0074743F"/>
    <w:rsid w:val="0074786B"/>
    <w:rsid w:val="00747A0C"/>
    <w:rsid w:val="00747AEC"/>
    <w:rsid w:val="00747E3F"/>
    <w:rsid w:val="00747FC3"/>
    <w:rsid w:val="00750501"/>
    <w:rsid w:val="007508ED"/>
    <w:rsid w:val="00750E6E"/>
    <w:rsid w:val="00750F19"/>
    <w:rsid w:val="00750F88"/>
    <w:rsid w:val="00751046"/>
    <w:rsid w:val="007510C2"/>
    <w:rsid w:val="00751918"/>
    <w:rsid w:val="00751A91"/>
    <w:rsid w:val="00751AF5"/>
    <w:rsid w:val="00751C3D"/>
    <w:rsid w:val="00751CC0"/>
    <w:rsid w:val="00751CEB"/>
    <w:rsid w:val="00752210"/>
    <w:rsid w:val="007523B5"/>
    <w:rsid w:val="0075245B"/>
    <w:rsid w:val="007525EC"/>
    <w:rsid w:val="0075283F"/>
    <w:rsid w:val="00752944"/>
    <w:rsid w:val="00752F1C"/>
    <w:rsid w:val="00753247"/>
    <w:rsid w:val="007532D6"/>
    <w:rsid w:val="0075330B"/>
    <w:rsid w:val="0075330E"/>
    <w:rsid w:val="00753314"/>
    <w:rsid w:val="0075348E"/>
    <w:rsid w:val="00753609"/>
    <w:rsid w:val="0075391A"/>
    <w:rsid w:val="00753BCB"/>
    <w:rsid w:val="00753EEE"/>
    <w:rsid w:val="00754083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4DDE"/>
    <w:rsid w:val="007553B6"/>
    <w:rsid w:val="00755B09"/>
    <w:rsid w:val="00755F49"/>
    <w:rsid w:val="00756185"/>
    <w:rsid w:val="00756AE5"/>
    <w:rsid w:val="00756C82"/>
    <w:rsid w:val="00756D48"/>
    <w:rsid w:val="00756EAD"/>
    <w:rsid w:val="00756F9D"/>
    <w:rsid w:val="00757147"/>
    <w:rsid w:val="007571DF"/>
    <w:rsid w:val="007575D8"/>
    <w:rsid w:val="0075763F"/>
    <w:rsid w:val="00757AE3"/>
    <w:rsid w:val="00757B18"/>
    <w:rsid w:val="00757BDE"/>
    <w:rsid w:val="00757C5C"/>
    <w:rsid w:val="00757CC3"/>
    <w:rsid w:val="00757E7F"/>
    <w:rsid w:val="00757F7B"/>
    <w:rsid w:val="007600D8"/>
    <w:rsid w:val="00760261"/>
    <w:rsid w:val="00760533"/>
    <w:rsid w:val="0076058F"/>
    <w:rsid w:val="0076065E"/>
    <w:rsid w:val="007607F8"/>
    <w:rsid w:val="0076097C"/>
    <w:rsid w:val="00760A5B"/>
    <w:rsid w:val="00760A99"/>
    <w:rsid w:val="00760C9D"/>
    <w:rsid w:val="00760E98"/>
    <w:rsid w:val="0076140B"/>
    <w:rsid w:val="007616F2"/>
    <w:rsid w:val="00761DAA"/>
    <w:rsid w:val="00761F9D"/>
    <w:rsid w:val="00761FA2"/>
    <w:rsid w:val="00762369"/>
    <w:rsid w:val="007623A8"/>
    <w:rsid w:val="00762404"/>
    <w:rsid w:val="00762485"/>
    <w:rsid w:val="007624F1"/>
    <w:rsid w:val="00762B72"/>
    <w:rsid w:val="00762C98"/>
    <w:rsid w:val="00762E78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F79"/>
    <w:rsid w:val="00763FEF"/>
    <w:rsid w:val="00764119"/>
    <w:rsid w:val="00764146"/>
    <w:rsid w:val="00764164"/>
    <w:rsid w:val="00764664"/>
    <w:rsid w:val="007646C0"/>
    <w:rsid w:val="007647E5"/>
    <w:rsid w:val="00764C18"/>
    <w:rsid w:val="00764C8E"/>
    <w:rsid w:val="0076526B"/>
    <w:rsid w:val="007653B8"/>
    <w:rsid w:val="007658E4"/>
    <w:rsid w:val="00765A2B"/>
    <w:rsid w:val="00765A52"/>
    <w:rsid w:val="00765BB0"/>
    <w:rsid w:val="00765D91"/>
    <w:rsid w:val="0076638F"/>
    <w:rsid w:val="00766462"/>
    <w:rsid w:val="0076675E"/>
    <w:rsid w:val="00766927"/>
    <w:rsid w:val="00766B1F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4F6"/>
    <w:rsid w:val="00767559"/>
    <w:rsid w:val="00770029"/>
    <w:rsid w:val="007704C0"/>
    <w:rsid w:val="00770EB5"/>
    <w:rsid w:val="00770F42"/>
    <w:rsid w:val="00771501"/>
    <w:rsid w:val="00771862"/>
    <w:rsid w:val="007720AA"/>
    <w:rsid w:val="007720FE"/>
    <w:rsid w:val="00772258"/>
    <w:rsid w:val="007724D6"/>
    <w:rsid w:val="00772543"/>
    <w:rsid w:val="00772894"/>
    <w:rsid w:val="00772AAB"/>
    <w:rsid w:val="00772E67"/>
    <w:rsid w:val="0077315D"/>
    <w:rsid w:val="007731A0"/>
    <w:rsid w:val="00773278"/>
    <w:rsid w:val="0077361D"/>
    <w:rsid w:val="00773757"/>
    <w:rsid w:val="00773A56"/>
    <w:rsid w:val="00773B40"/>
    <w:rsid w:val="00773FB7"/>
    <w:rsid w:val="00774048"/>
    <w:rsid w:val="0077439E"/>
    <w:rsid w:val="007745E7"/>
    <w:rsid w:val="00774675"/>
    <w:rsid w:val="0077470D"/>
    <w:rsid w:val="00774719"/>
    <w:rsid w:val="00774AFF"/>
    <w:rsid w:val="00774CA0"/>
    <w:rsid w:val="00774CA9"/>
    <w:rsid w:val="00774FA7"/>
    <w:rsid w:val="0077529D"/>
    <w:rsid w:val="00775584"/>
    <w:rsid w:val="00775C45"/>
    <w:rsid w:val="00775C80"/>
    <w:rsid w:val="0077627C"/>
    <w:rsid w:val="007762BF"/>
    <w:rsid w:val="0077678C"/>
    <w:rsid w:val="00776DDB"/>
    <w:rsid w:val="00776DEB"/>
    <w:rsid w:val="007774E8"/>
    <w:rsid w:val="007776B7"/>
    <w:rsid w:val="00777750"/>
    <w:rsid w:val="0077782B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492"/>
    <w:rsid w:val="00780629"/>
    <w:rsid w:val="0078063F"/>
    <w:rsid w:val="00780BC6"/>
    <w:rsid w:val="00780E59"/>
    <w:rsid w:val="007812E9"/>
    <w:rsid w:val="00781627"/>
    <w:rsid w:val="007816C3"/>
    <w:rsid w:val="007817F4"/>
    <w:rsid w:val="00781A45"/>
    <w:rsid w:val="00781CDE"/>
    <w:rsid w:val="00781D74"/>
    <w:rsid w:val="00781E1C"/>
    <w:rsid w:val="0078203A"/>
    <w:rsid w:val="00782205"/>
    <w:rsid w:val="00782563"/>
    <w:rsid w:val="007828CC"/>
    <w:rsid w:val="007829A5"/>
    <w:rsid w:val="00782D71"/>
    <w:rsid w:val="00782E92"/>
    <w:rsid w:val="007830AE"/>
    <w:rsid w:val="007830B1"/>
    <w:rsid w:val="007834E2"/>
    <w:rsid w:val="007836B5"/>
    <w:rsid w:val="007837D2"/>
    <w:rsid w:val="007838A8"/>
    <w:rsid w:val="00783B2C"/>
    <w:rsid w:val="00784006"/>
    <w:rsid w:val="0078428A"/>
    <w:rsid w:val="0078447E"/>
    <w:rsid w:val="0078455E"/>
    <w:rsid w:val="00784D41"/>
    <w:rsid w:val="00784DB6"/>
    <w:rsid w:val="00784E0F"/>
    <w:rsid w:val="00784FBB"/>
    <w:rsid w:val="007850D9"/>
    <w:rsid w:val="00785127"/>
    <w:rsid w:val="007851CD"/>
    <w:rsid w:val="00785212"/>
    <w:rsid w:val="0078585E"/>
    <w:rsid w:val="00785940"/>
    <w:rsid w:val="00785A85"/>
    <w:rsid w:val="00785ABA"/>
    <w:rsid w:val="00785ABF"/>
    <w:rsid w:val="0078630F"/>
    <w:rsid w:val="00786459"/>
    <w:rsid w:val="007864F5"/>
    <w:rsid w:val="00786879"/>
    <w:rsid w:val="0078696C"/>
    <w:rsid w:val="00786A79"/>
    <w:rsid w:val="00786D32"/>
    <w:rsid w:val="00786D97"/>
    <w:rsid w:val="00787632"/>
    <w:rsid w:val="007878F1"/>
    <w:rsid w:val="00787C75"/>
    <w:rsid w:val="00787C76"/>
    <w:rsid w:val="00787D86"/>
    <w:rsid w:val="00787DBE"/>
    <w:rsid w:val="00787E3E"/>
    <w:rsid w:val="00787E5F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999"/>
    <w:rsid w:val="00791E2B"/>
    <w:rsid w:val="007920B6"/>
    <w:rsid w:val="00792501"/>
    <w:rsid w:val="0079268D"/>
    <w:rsid w:val="007926DA"/>
    <w:rsid w:val="0079275E"/>
    <w:rsid w:val="007928D4"/>
    <w:rsid w:val="00792ECE"/>
    <w:rsid w:val="0079335E"/>
    <w:rsid w:val="0079352B"/>
    <w:rsid w:val="007937EB"/>
    <w:rsid w:val="00793AFB"/>
    <w:rsid w:val="00793BD0"/>
    <w:rsid w:val="00793DAE"/>
    <w:rsid w:val="00793F47"/>
    <w:rsid w:val="0079402C"/>
    <w:rsid w:val="0079417D"/>
    <w:rsid w:val="007941EE"/>
    <w:rsid w:val="007949AB"/>
    <w:rsid w:val="00794F66"/>
    <w:rsid w:val="00794F92"/>
    <w:rsid w:val="007951CF"/>
    <w:rsid w:val="007951D5"/>
    <w:rsid w:val="007956C4"/>
    <w:rsid w:val="00795BC2"/>
    <w:rsid w:val="00795C17"/>
    <w:rsid w:val="00795DC1"/>
    <w:rsid w:val="00795E99"/>
    <w:rsid w:val="00795FF6"/>
    <w:rsid w:val="00796413"/>
    <w:rsid w:val="0079644F"/>
    <w:rsid w:val="0079650B"/>
    <w:rsid w:val="0079654F"/>
    <w:rsid w:val="0079692F"/>
    <w:rsid w:val="00796B7E"/>
    <w:rsid w:val="00796C1C"/>
    <w:rsid w:val="00796FB7"/>
    <w:rsid w:val="0079730A"/>
    <w:rsid w:val="007973C2"/>
    <w:rsid w:val="0079747C"/>
    <w:rsid w:val="00797970"/>
    <w:rsid w:val="00797A6A"/>
    <w:rsid w:val="00797C38"/>
    <w:rsid w:val="00797F08"/>
    <w:rsid w:val="007A05AE"/>
    <w:rsid w:val="007A0639"/>
    <w:rsid w:val="007A0640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4E3"/>
    <w:rsid w:val="007A1F8E"/>
    <w:rsid w:val="007A1FB2"/>
    <w:rsid w:val="007A2294"/>
    <w:rsid w:val="007A23AE"/>
    <w:rsid w:val="007A2485"/>
    <w:rsid w:val="007A2997"/>
    <w:rsid w:val="007A29E4"/>
    <w:rsid w:val="007A2A73"/>
    <w:rsid w:val="007A2B54"/>
    <w:rsid w:val="007A2E45"/>
    <w:rsid w:val="007A2EC0"/>
    <w:rsid w:val="007A323B"/>
    <w:rsid w:val="007A33B9"/>
    <w:rsid w:val="007A345A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4CF"/>
    <w:rsid w:val="007A588A"/>
    <w:rsid w:val="007A5897"/>
    <w:rsid w:val="007A5AF3"/>
    <w:rsid w:val="007A5AFB"/>
    <w:rsid w:val="007A5B10"/>
    <w:rsid w:val="007A5C98"/>
    <w:rsid w:val="007A616C"/>
    <w:rsid w:val="007A62C8"/>
    <w:rsid w:val="007A63A6"/>
    <w:rsid w:val="007A6433"/>
    <w:rsid w:val="007A6872"/>
    <w:rsid w:val="007A729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106A"/>
    <w:rsid w:val="007B14DA"/>
    <w:rsid w:val="007B1F14"/>
    <w:rsid w:val="007B2221"/>
    <w:rsid w:val="007B2444"/>
    <w:rsid w:val="007B2524"/>
    <w:rsid w:val="007B2646"/>
    <w:rsid w:val="007B2740"/>
    <w:rsid w:val="007B2766"/>
    <w:rsid w:val="007B2911"/>
    <w:rsid w:val="007B2C39"/>
    <w:rsid w:val="007B2C5E"/>
    <w:rsid w:val="007B2C8D"/>
    <w:rsid w:val="007B2D2C"/>
    <w:rsid w:val="007B326C"/>
    <w:rsid w:val="007B32F5"/>
    <w:rsid w:val="007B34AC"/>
    <w:rsid w:val="007B3692"/>
    <w:rsid w:val="007B36E4"/>
    <w:rsid w:val="007B3945"/>
    <w:rsid w:val="007B3C97"/>
    <w:rsid w:val="007B3E14"/>
    <w:rsid w:val="007B3EA3"/>
    <w:rsid w:val="007B465F"/>
    <w:rsid w:val="007B47E9"/>
    <w:rsid w:val="007B4922"/>
    <w:rsid w:val="007B4BD3"/>
    <w:rsid w:val="007B4F07"/>
    <w:rsid w:val="007B4F4A"/>
    <w:rsid w:val="007B5096"/>
    <w:rsid w:val="007B5550"/>
    <w:rsid w:val="007B56F1"/>
    <w:rsid w:val="007B595F"/>
    <w:rsid w:val="007B5A98"/>
    <w:rsid w:val="007B5EDF"/>
    <w:rsid w:val="007B601A"/>
    <w:rsid w:val="007B601F"/>
    <w:rsid w:val="007B67DB"/>
    <w:rsid w:val="007B68DC"/>
    <w:rsid w:val="007B6AC6"/>
    <w:rsid w:val="007B70FC"/>
    <w:rsid w:val="007B72C4"/>
    <w:rsid w:val="007B75D3"/>
    <w:rsid w:val="007B77B6"/>
    <w:rsid w:val="007B796F"/>
    <w:rsid w:val="007B7B33"/>
    <w:rsid w:val="007B7E3B"/>
    <w:rsid w:val="007C0114"/>
    <w:rsid w:val="007C046C"/>
    <w:rsid w:val="007C04E9"/>
    <w:rsid w:val="007C059A"/>
    <w:rsid w:val="007C0892"/>
    <w:rsid w:val="007C0AD4"/>
    <w:rsid w:val="007C0D42"/>
    <w:rsid w:val="007C0D45"/>
    <w:rsid w:val="007C0DEB"/>
    <w:rsid w:val="007C0F5C"/>
    <w:rsid w:val="007C13C8"/>
    <w:rsid w:val="007C15BA"/>
    <w:rsid w:val="007C1780"/>
    <w:rsid w:val="007C187C"/>
    <w:rsid w:val="007C197B"/>
    <w:rsid w:val="007C1AA6"/>
    <w:rsid w:val="007C1B34"/>
    <w:rsid w:val="007C1C5D"/>
    <w:rsid w:val="007C1CA1"/>
    <w:rsid w:val="007C1DFA"/>
    <w:rsid w:val="007C1E22"/>
    <w:rsid w:val="007C1FE1"/>
    <w:rsid w:val="007C2142"/>
    <w:rsid w:val="007C21CB"/>
    <w:rsid w:val="007C2200"/>
    <w:rsid w:val="007C2722"/>
    <w:rsid w:val="007C27BD"/>
    <w:rsid w:val="007C2A1D"/>
    <w:rsid w:val="007C2B12"/>
    <w:rsid w:val="007C2C73"/>
    <w:rsid w:val="007C3110"/>
    <w:rsid w:val="007C31FB"/>
    <w:rsid w:val="007C33FA"/>
    <w:rsid w:val="007C36C6"/>
    <w:rsid w:val="007C39D2"/>
    <w:rsid w:val="007C4457"/>
    <w:rsid w:val="007C471B"/>
    <w:rsid w:val="007C4ED5"/>
    <w:rsid w:val="007C509E"/>
    <w:rsid w:val="007C5193"/>
    <w:rsid w:val="007C52E3"/>
    <w:rsid w:val="007C56E1"/>
    <w:rsid w:val="007C5953"/>
    <w:rsid w:val="007C5DA7"/>
    <w:rsid w:val="007C5DB2"/>
    <w:rsid w:val="007C5E9E"/>
    <w:rsid w:val="007C5F2B"/>
    <w:rsid w:val="007C5F7C"/>
    <w:rsid w:val="007C5F7F"/>
    <w:rsid w:val="007C620D"/>
    <w:rsid w:val="007C6851"/>
    <w:rsid w:val="007C6978"/>
    <w:rsid w:val="007C6EC2"/>
    <w:rsid w:val="007C6F1A"/>
    <w:rsid w:val="007C721C"/>
    <w:rsid w:val="007C7280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325"/>
    <w:rsid w:val="007D1812"/>
    <w:rsid w:val="007D1829"/>
    <w:rsid w:val="007D1DD2"/>
    <w:rsid w:val="007D20CD"/>
    <w:rsid w:val="007D2375"/>
    <w:rsid w:val="007D2626"/>
    <w:rsid w:val="007D29A7"/>
    <w:rsid w:val="007D29D1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8FC"/>
    <w:rsid w:val="007D4E2A"/>
    <w:rsid w:val="007D4E89"/>
    <w:rsid w:val="007D5C94"/>
    <w:rsid w:val="007D5D51"/>
    <w:rsid w:val="007D5EC3"/>
    <w:rsid w:val="007D5EE0"/>
    <w:rsid w:val="007D5F08"/>
    <w:rsid w:val="007D5FC8"/>
    <w:rsid w:val="007D609D"/>
    <w:rsid w:val="007D61B3"/>
    <w:rsid w:val="007D626C"/>
    <w:rsid w:val="007D6681"/>
    <w:rsid w:val="007D69F2"/>
    <w:rsid w:val="007D6C50"/>
    <w:rsid w:val="007D6EDC"/>
    <w:rsid w:val="007D73EC"/>
    <w:rsid w:val="007D7460"/>
    <w:rsid w:val="007D7CCB"/>
    <w:rsid w:val="007D7D6F"/>
    <w:rsid w:val="007D7F19"/>
    <w:rsid w:val="007D7F7F"/>
    <w:rsid w:val="007E01D4"/>
    <w:rsid w:val="007E038A"/>
    <w:rsid w:val="007E0397"/>
    <w:rsid w:val="007E03F9"/>
    <w:rsid w:val="007E0857"/>
    <w:rsid w:val="007E0DE3"/>
    <w:rsid w:val="007E0FB8"/>
    <w:rsid w:val="007E0FDD"/>
    <w:rsid w:val="007E1328"/>
    <w:rsid w:val="007E1761"/>
    <w:rsid w:val="007E184D"/>
    <w:rsid w:val="007E1891"/>
    <w:rsid w:val="007E1B23"/>
    <w:rsid w:val="007E1B7D"/>
    <w:rsid w:val="007E1FF7"/>
    <w:rsid w:val="007E21AC"/>
    <w:rsid w:val="007E228F"/>
    <w:rsid w:val="007E24BB"/>
    <w:rsid w:val="007E2B1E"/>
    <w:rsid w:val="007E2B3F"/>
    <w:rsid w:val="007E32D9"/>
    <w:rsid w:val="007E389B"/>
    <w:rsid w:val="007E3BA9"/>
    <w:rsid w:val="007E3F18"/>
    <w:rsid w:val="007E42E8"/>
    <w:rsid w:val="007E4398"/>
    <w:rsid w:val="007E43E4"/>
    <w:rsid w:val="007E43F6"/>
    <w:rsid w:val="007E490F"/>
    <w:rsid w:val="007E5403"/>
    <w:rsid w:val="007E5A46"/>
    <w:rsid w:val="007E5ABC"/>
    <w:rsid w:val="007E5E56"/>
    <w:rsid w:val="007E67FB"/>
    <w:rsid w:val="007E67FC"/>
    <w:rsid w:val="007E6E7B"/>
    <w:rsid w:val="007E6E81"/>
    <w:rsid w:val="007E6FB1"/>
    <w:rsid w:val="007E705A"/>
    <w:rsid w:val="007E7197"/>
    <w:rsid w:val="007E71A0"/>
    <w:rsid w:val="007E722C"/>
    <w:rsid w:val="007E73DA"/>
    <w:rsid w:val="007E751B"/>
    <w:rsid w:val="007E754D"/>
    <w:rsid w:val="007E7834"/>
    <w:rsid w:val="007E7BA6"/>
    <w:rsid w:val="007E7BDF"/>
    <w:rsid w:val="007E7C48"/>
    <w:rsid w:val="007E7D10"/>
    <w:rsid w:val="007E7F80"/>
    <w:rsid w:val="007F0072"/>
    <w:rsid w:val="007F016A"/>
    <w:rsid w:val="007F02C2"/>
    <w:rsid w:val="007F044B"/>
    <w:rsid w:val="007F059D"/>
    <w:rsid w:val="007F05C4"/>
    <w:rsid w:val="007F05E4"/>
    <w:rsid w:val="007F0610"/>
    <w:rsid w:val="007F0951"/>
    <w:rsid w:val="007F0B3F"/>
    <w:rsid w:val="007F0F17"/>
    <w:rsid w:val="007F0FC4"/>
    <w:rsid w:val="007F1017"/>
    <w:rsid w:val="007F1396"/>
    <w:rsid w:val="007F1643"/>
    <w:rsid w:val="007F1822"/>
    <w:rsid w:val="007F18B3"/>
    <w:rsid w:val="007F1BFA"/>
    <w:rsid w:val="007F1E81"/>
    <w:rsid w:val="007F249C"/>
    <w:rsid w:val="007F267D"/>
    <w:rsid w:val="007F2760"/>
    <w:rsid w:val="007F282D"/>
    <w:rsid w:val="007F2835"/>
    <w:rsid w:val="007F2927"/>
    <w:rsid w:val="007F2AF0"/>
    <w:rsid w:val="007F2E93"/>
    <w:rsid w:val="007F31FE"/>
    <w:rsid w:val="007F3693"/>
    <w:rsid w:val="007F37B9"/>
    <w:rsid w:val="007F3854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CA8"/>
    <w:rsid w:val="007F4DCD"/>
    <w:rsid w:val="007F53CE"/>
    <w:rsid w:val="007F5593"/>
    <w:rsid w:val="007F57F0"/>
    <w:rsid w:val="007F5D8D"/>
    <w:rsid w:val="007F607B"/>
    <w:rsid w:val="007F636C"/>
    <w:rsid w:val="007F67DD"/>
    <w:rsid w:val="007F6B2A"/>
    <w:rsid w:val="007F6C57"/>
    <w:rsid w:val="007F6D11"/>
    <w:rsid w:val="007F6D1E"/>
    <w:rsid w:val="007F70E4"/>
    <w:rsid w:val="007F7172"/>
    <w:rsid w:val="007F746B"/>
    <w:rsid w:val="007F74AE"/>
    <w:rsid w:val="007F75D8"/>
    <w:rsid w:val="007F7A9F"/>
    <w:rsid w:val="007F7BEC"/>
    <w:rsid w:val="008000A3"/>
    <w:rsid w:val="008001A8"/>
    <w:rsid w:val="00800262"/>
    <w:rsid w:val="00800374"/>
    <w:rsid w:val="00800444"/>
    <w:rsid w:val="00800770"/>
    <w:rsid w:val="00800780"/>
    <w:rsid w:val="00800895"/>
    <w:rsid w:val="0080091A"/>
    <w:rsid w:val="00800B73"/>
    <w:rsid w:val="00800BC2"/>
    <w:rsid w:val="00800F67"/>
    <w:rsid w:val="0080140F"/>
    <w:rsid w:val="00801496"/>
    <w:rsid w:val="00801640"/>
    <w:rsid w:val="00801880"/>
    <w:rsid w:val="00801BD4"/>
    <w:rsid w:val="00801D54"/>
    <w:rsid w:val="00801F11"/>
    <w:rsid w:val="00802256"/>
    <w:rsid w:val="00802388"/>
    <w:rsid w:val="008024BC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D5A"/>
    <w:rsid w:val="00803E59"/>
    <w:rsid w:val="00803FEF"/>
    <w:rsid w:val="008040AB"/>
    <w:rsid w:val="00804846"/>
    <w:rsid w:val="00804B6F"/>
    <w:rsid w:val="00804C43"/>
    <w:rsid w:val="00804E52"/>
    <w:rsid w:val="00804FA6"/>
    <w:rsid w:val="00805396"/>
    <w:rsid w:val="00805607"/>
    <w:rsid w:val="00805874"/>
    <w:rsid w:val="00805B4F"/>
    <w:rsid w:val="00805C49"/>
    <w:rsid w:val="00805C73"/>
    <w:rsid w:val="008060DE"/>
    <w:rsid w:val="00806138"/>
    <w:rsid w:val="008063C1"/>
    <w:rsid w:val="00806528"/>
    <w:rsid w:val="0080691F"/>
    <w:rsid w:val="008069B1"/>
    <w:rsid w:val="00806C63"/>
    <w:rsid w:val="00806CED"/>
    <w:rsid w:val="00806E12"/>
    <w:rsid w:val="00806EC6"/>
    <w:rsid w:val="00807420"/>
    <w:rsid w:val="0080744C"/>
    <w:rsid w:val="008076FC"/>
    <w:rsid w:val="0080771F"/>
    <w:rsid w:val="00807758"/>
    <w:rsid w:val="00807772"/>
    <w:rsid w:val="00807849"/>
    <w:rsid w:val="00807BCB"/>
    <w:rsid w:val="00807DF4"/>
    <w:rsid w:val="00810190"/>
    <w:rsid w:val="00810315"/>
    <w:rsid w:val="00810609"/>
    <w:rsid w:val="00810738"/>
    <w:rsid w:val="00810AC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CB2"/>
    <w:rsid w:val="00815051"/>
    <w:rsid w:val="008152E3"/>
    <w:rsid w:val="008154AC"/>
    <w:rsid w:val="008154D7"/>
    <w:rsid w:val="00815B92"/>
    <w:rsid w:val="00815C49"/>
    <w:rsid w:val="00815CD4"/>
    <w:rsid w:val="00815D94"/>
    <w:rsid w:val="00816306"/>
    <w:rsid w:val="0081635C"/>
    <w:rsid w:val="00816746"/>
    <w:rsid w:val="00816808"/>
    <w:rsid w:val="0081689B"/>
    <w:rsid w:val="008169C9"/>
    <w:rsid w:val="00816B9E"/>
    <w:rsid w:val="008170CC"/>
    <w:rsid w:val="008173C8"/>
    <w:rsid w:val="00817421"/>
    <w:rsid w:val="00817467"/>
    <w:rsid w:val="00817516"/>
    <w:rsid w:val="0081755C"/>
    <w:rsid w:val="00817646"/>
    <w:rsid w:val="008178BA"/>
    <w:rsid w:val="00817FA8"/>
    <w:rsid w:val="00820600"/>
    <w:rsid w:val="008207DB"/>
    <w:rsid w:val="00820815"/>
    <w:rsid w:val="008208AE"/>
    <w:rsid w:val="008208F4"/>
    <w:rsid w:val="008209CC"/>
    <w:rsid w:val="00820AE3"/>
    <w:rsid w:val="00820C2A"/>
    <w:rsid w:val="00820FEF"/>
    <w:rsid w:val="00821043"/>
    <w:rsid w:val="00821180"/>
    <w:rsid w:val="00821439"/>
    <w:rsid w:val="008214ED"/>
    <w:rsid w:val="00821A1F"/>
    <w:rsid w:val="00821AC9"/>
    <w:rsid w:val="00821DFF"/>
    <w:rsid w:val="0082228B"/>
    <w:rsid w:val="0082230D"/>
    <w:rsid w:val="00822A94"/>
    <w:rsid w:val="00822B8B"/>
    <w:rsid w:val="008230EF"/>
    <w:rsid w:val="008231D8"/>
    <w:rsid w:val="008231F9"/>
    <w:rsid w:val="00823964"/>
    <w:rsid w:val="008239AA"/>
    <w:rsid w:val="00823D51"/>
    <w:rsid w:val="00823F10"/>
    <w:rsid w:val="008245A4"/>
    <w:rsid w:val="00824845"/>
    <w:rsid w:val="00824D68"/>
    <w:rsid w:val="00824E8E"/>
    <w:rsid w:val="0082516C"/>
    <w:rsid w:val="0082532F"/>
    <w:rsid w:val="00825A45"/>
    <w:rsid w:val="00826388"/>
    <w:rsid w:val="008264CD"/>
    <w:rsid w:val="00826736"/>
    <w:rsid w:val="00826898"/>
    <w:rsid w:val="00826B0C"/>
    <w:rsid w:val="00826CEC"/>
    <w:rsid w:val="00826F62"/>
    <w:rsid w:val="00827587"/>
    <w:rsid w:val="0082780B"/>
    <w:rsid w:val="0082793D"/>
    <w:rsid w:val="00827A85"/>
    <w:rsid w:val="00827D0A"/>
    <w:rsid w:val="00827D77"/>
    <w:rsid w:val="0083001C"/>
    <w:rsid w:val="00830058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20B9"/>
    <w:rsid w:val="008321DA"/>
    <w:rsid w:val="0083281C"/>
    <w:rsid w:val="0083290F"/>
    <w:rsid w:val="00832B84"/>
    <w:rsid w:val="00832F32"/>
    <w:rsid w:val="00832F89"/>
    <w:rsid w:val="00833053"/>
    <w:rsid w:val="008337DB"/>
    <w:rsid w:val="00833836"/>
    <w:rsid w:val="00833886"/>
    <w:rsid w:val="008338A7"/>
    <w:rsid w:val="00833978"/>
    <w:rsid w:val="00833D93"/>
    <w:rsid w:val="00833FC1"/>
    <w:rsid w:val="00834266"/>
    <w:rsid w:val="008344F2"/>
    <w:rsid w:val="008348B3"/>
    <w:rsid w:val="0083508A"/>
    <w:rsid w:val="00835334"/>
    <w:rsid w:val="00835389"/>
    <w:rsid w:val="008353E6"/>
    <w:rsid w:val="0083554D"/>
    <w:rsid w:val="008358D1"/>
    <w:rsid w:val="00835A99"/>
    <w:rsid w:val="00835D0F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6F3E"/>
    <w:rsid w:val="00837217"/>
    <w:rsid w:val="0083745A"/>
    <w:rsid w:val="008378C7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FE"/>
    <w:rsid w:val="008412E9"/>
    <w:rsid w:val="00841478"/>
    <w:rsid w:val="00841554"/>
    <w:rsid w:val="00841587"/>
    <w:rsid w:val="008417F9"/>
    <w:rsid w:val="00841A22"/>
    <w:rsid w:val="00841C6F"/>
    <w:rsid w:val="00841DA0"/>
    <w:rsid w:val="00841DCD"/>
    <w:rsid w:val="008424CD"/>
    <w:rsid w:val="00842628"/>
    <w:rsid w:val="008429C7"/>
    <w:rsid w:val="008429CB"/>
    <w:rsid w:val="00842BE9"/>
    <w:rsid w:val="00842C82"/>
    <w:rsid w:val="0084307C"/>
    <w:rsid w:val="00843191"/>
    <w:rsid w:val="008435DF"/>
    <w:rsid w:val="0084371B"/>
    <w:rsid w:val="00843816"/>
    <w:rsid w:val="008439AC"/>
    <w:rsid w:val="00843AF1"/>
    <w:rsid w:val="00843CC4"/>
    <w:rsid w:val="00843FA5"/>
    <w:rsid w:val="00844195"/>
    <w:rsid w:val="00844211"/>
    <w:rsid w:val="0084457A"/>
    <w:rsid w:val="008446B0"/>
    <w:rsid w:val="0084475C"/>
    <w:rsid w:val="0084478A"/>
    <w:rsid w:val="0084478E"/>
    <w:rsid w:val="00844917"/>
    <w:rsid w:val="008449F9"/>
    <w:rsid w:val="00844B6C"/>
    <w:rsid w:val="00844CD5"/>
    <w:rsid w:val="00844D1C"/>
    <w:rsid w:val="00844D3D"/>
    <w:rsid w:val="00844E94"/>
    <w:rsid w:val="00845091"/>
    <w:rsid w:val="0084515F"/>
    <w:rsid w:val="008451A3"/>
    <w:rsid w:val="008451F5"/>
    <w:rsid w:val="008456B7"/>
    <w:rsid w:val="00845706"/>
    <w:rsid w:val="00845824"/>
    <w:rsid w:val="008458E0"/>
    <w:rsid w:val="00845A11"/>
    <w:rsid w:val="008462F2"/>
    <w:rsid w:val="008462FC"/>
    <w:rsid w:val="00846534"/>
    <w:rsid w:val="008466FB"/>
    <w:rsid w:val="0084672A"/>
    <w:rsid w:val="00846A0B"/>
    <w:rsid w:val="00846B19"/>
    <w:rsid w:val="008476AD"/>
    <w:rsid w:val="008476AF"/>
    <w:rsid w:val="008477D9"/>
    <w:rsid w:val="00847921"/>
    <w:rsid w:val="00847B13"/>
    <w:rsid w:val="00847D38"/>
    <w:rsid w:val="00847E70"/>
    <w:rsid w:val="0085026E"/>
    <w:rsid w:val="00850333"/>
    <w:rsid w:val="0085039C"/>
    <w:rsid w:val="008503D0"/>
    <w:rsid w:val="008503E6"/>
    <w:rsid w:val="00850452"/>
    <w:rsid w:val="00850779"/>
    <w:rsid w:val="008508F1"/>
    <w:rsid w:val="00850955"/>
    <w:rsid w:val="00850B2C"/>
    <w:rsid w:val="00850D18"/>
    <w:rsid w:val="00850D8C"/>
    <w:rsid w:val="00850F34"/>
    <w:rsid w:val="00851077"/>
    <w:rsid w:val="008511EA"/>
    <w:rsid w:val="008512A4"/>
    <w:rsid w:val="00851351"/>
    <w:rsid w:val="008515B9"/>
    <w:rsid w:val="008518D4"/>
    <w:rsid w:val="008518E4"/>
    <w:rsid w:val="00852109"/>
    <w:rsid w:val="00852202"/>
    <w:rsid w:val="00852507"/>
    <w:rsid w:val="00852C60"/>
    <w:rsid w:val="00852D8B"/>
    <w:rsid w:val="00852E85"/>
    <w:rsid w:val="00852E9D"/>
    <w:rsid w:val="00853123"/>
    <w:rsid w:val="00853197"/>
    <w:rsid w:val="0085368D"/>
    <w:rsid w:val="0085372E"/>
    <w:rsid w:val="008539EC"/>
    <w:rsid w:val="0085402F"/>
    <w:rsid w:val="0085438B"/>
    <w:rsid w:val="0085457B"/>
    <w:rsid w:val="00854724"/>
    <w:rsid w:val="00854986"/>
    <w:rsid w:val="00854D30"/>
    <w:rsid w:val="0085507F"/>
    <w:rsid w:val="0085527E"/>
    <w:rsid w:val="00855413"/>
    <w:rsid w:val="008554E1"/>
    <w:rsid w:val="00855584"/>
    <w:rsid w:val="0085592D"/>
    <w:rsid w:val="00855A6B"/>
    <w:rsid w:val="00855F3A"/>
    <w:rsid w:val="00855F8D"/>
    <w:rsid w:val="00856187"/>
    <w:rsid w:val="00856323"/>
    <w:rsid w:val="008563D2"/>
    <w:rsid w:val="0085658F"/>
    <w:rsid w:val="008566DC"/>
    <w:rsid w:val="008569EF"/>
    <w:rsid w:val="00856A96"/>
    <w:rsid w:val="00856DC0"/>
    <w:rsid w:val="00856E1B"/>
    <w:rsid w:val="00857145"/>
    <w:rsid w:val="0085790F"/>
    <w:rsid w:val="008579F2"/>
    <w:rsid w:val="00857AAE"/>
    <w:rsid w:val="00857B37"/>
    <w:rsid w:val="00857B9F"/>
    <w:rsid w:val="00857C0F"/>
    <w:rsid w:val="00857CA1"/>
    <w:rsid w:val="00857D03"/>
    <w:rsid w:val="00857DDF"/>
    <w:rsid w:val="00860165"/>
    <w:rsid w:val="008602A5"/>
    <w:rsid w:val="00860737"/>
    <w:rsid w:val="00860811"/>
    <w:rsid w:val="0086084D"/>
    <w:rsid w:val="00860B44"/>
    <w:rsid w:val="00860C50"/>
    <w:rsid w:val="00860CAC"/>
    <w:rsid w:val="00860DB4"/>
    <w:rsid w:val="00860E2F"/>
    <w:rsid w:val="00860E8A"/>
    <w:rsid w:val="00861011"/>
    <w:rsid w:val="00861329"/>
    <w:rsid w:val="00861422"/>
    <w:rsid w:val="00861DDB"/>
    <w:rsid w:val="00861E5D"/>
    <w:rsid w:val="008621C2"/>
    <w:rsid w:val="008621E5"/>
    <w:rsid w:val="0086284E"/>
    <w:rsid w:val="00862BA0"/>
    <w:rsid w:val="00862DDA"/>
    <w:rsid w:val="00862FBE"/>
    <w:rsid w:val="00863325"/>
    <w:rsid w:val="00863519"/>
    <w:rsid w:val="0086382F"/>
    <w:rsid w:val="008638B3"/>
    <w:rsid w:val="0086398C"/>
    <w:rsid w:val="008639A5"/>
    <w:rsid w:val="00863BFC"/>
    <w:rsid w:val="00863CD9"/>
    <w:rsid w:val="00863D6B"/>
    <w:rsid w:val="00863E88"/>
    <w:rsid w:val="00863F3F"/>
    <w:rsid w:val="008640CF"/>
    <w:rsid w:val="008641FD"/>
    <w:rsid w:val="00864318"/>
    <w:rsid w:val="008643B7"/>
    <w:rsid w:val="00864A84"/>
    <w:rsid w:val="00864ACF"/>
    <w:rsid w:val="00864B15"/>
    <w:rsid w:val="00864B92"/>
    <w:rsid w:val="00864D25"/>
    <w:rsid w:val="00865032"/>
    <w:rsid w:val="00865052"/>
    <w:rsid w:val="00865072"/>
    <w:rsid w:val="00865300"/>
    <w:rsid w:val="00865B99"/>
    <w:rsid w:val="00865E20"/>
    <w:rsid w:val="00865FEF"/>
    <w:rsid w:val="008667A8"/>
    <w:rsid w:val="00866A11"/>
    <w:rsid w:val="00866CF1"/>
    <w:rsid w:val="00866F02"/>
    <w:rsid w:val="00866F87"/>
    <w:rsid w:val="008670DE"/>
    <w:rsid w:val="008672AC"/>
    <w:rsid w:val="0086742B"/>
    <w:rsid w:val="00867A24"/>
    <w:rsid w:val="00867F92"/>
    <w:rsid w:val="00870101"/>
    <w:rsid w:val="00870163"/>
    <w:rsid w:val="0087024F"/>
    <w:rsid w:val="008705A3"/>
    <w:rsid w:val="00870612"/>
    <w:rsid w:val="00870683"/>
    <w:rsid w:val="008707FF"/>
    <w:rsid w:val="00870800"/>
    <w:rsid w:val="00870832"/>
    <w:rsid w:val="00870878"/>
    <w:rsid w:val="00870B96"/>
    <w:rsid w:val="00870BFD"/>
    <w:rsid w:val="00870C56"/>
    <w:rsid w:val="00871252"/>
    <w:rsid w:val="00871434"/>
    <w:rsid w:val="008714CA"/>
    <w:rsid w:val="00871544"/>
    <w:rsid w:val="0087162B"/>
    <w:rsid w:val="008716DE"/>
    <w:rsid w:val="008716E8"/>
    <w:rsid w:val="00871924"/>
    <w:rsid w:val="008719CC"/>
    <w:rsid w:val="00871A86"/>
    <w:rsid w:val="00871AFA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F3"/>
    <w:rsid w:val="00872C71"/>
    <w:rsid w:val="00872E76"/>
    <w:rsid w:val="008733AB"/>
    <w:rsid w:val="00873A9D"/>
    <w:rsid w:val="00873E14"/>
    <w:rsid w:val="00873EE0"/>
    <w:rsid w:val="00873FB6"/>
    <w:rsid w:val="0087414A"/>
    <w:rsid w:val="00874285"/>
    <w:rsid w:val="008742AE"/>
    <w:rsid w:val="008742D1"/>
    <w:rsid w:val="0087471F"/>
    <w:rsid w:val="00874AB0"/>
    <w:rsid w:val="00874D79"/>
    <w:rsid w:val="0087525A"/>
    <w:rsid w:val="00875355"/>
    <w:rsid w:val="008754B8"/>
    <w:rsid w:val="008757B7"/>
    <w:rsid w:val="0087584E"/>
    <w:rsid w:val="00875BEC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A6C"/>
    <w:rsid w:val="00876A8D"/>
    <w:rsid w:val="00876AA8"/>
    <w:rsid w:val="00876D23"/>
    <w:rsid w:val="00876E67"/>
    <w:rsid w:val="00876F25"/>
    <w:rsid w:val="00876F81"/>
    <w:rsid w:val="00877082"/>
    <w:rsid w:val="008770C9"/>
    <w:rsid w:val="00877149"/>
    <w:rsid w:val="0087755A"/>
    <w:rsid w:val="008779FD"/>
    <w:rsid w:val="00877A1E"/>
    <w:rsid w:val="00877E63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2C4"/>
    <w:rsid w:val="008814A0"/>
    <w:rsid w:val="008814FB"/>
    <w:rsid w:val="00881719"/>
    <w:rsid w:val="008817DB"/>
    <w:rsid w:val="00881D6D"/>
    <w:rsid w:val="00881E84"/>
    <w:rsid w:val="00882000"/>
    <w:rsid w:val="00882098"/>
    <w:rsid w:val="008820A4"/>
    <w:rsid w:val="00882762"/>
    <w:rsid w:val="00882B1A"/>
    <w:rsid w:val="00882B26"/>
    <w:rsid w:val="00882B7E"/>
    <w:rsid w:val="00882CCF"/>
    <w:rsid w:val="00882DF3"/>
    <w:rsid w:val="008831FC"/>
    <w:rsid w:val="0088332A"/>
    <w:rsid w:val="008834CF"/>
    <w:rsid w:val="00883834"/>
    <w:rsid w:val="00883BB0"/>
    <w:rsid w:val="00883CF2"/>
    <w:rsid w:val="00884291"/>
    <w:rsid w:val="008842BB"/>
    <w:rsid w:val="0088436C"/>
    <w:rsid w:val="0088439C"/>
    <w:rsid w:val="008847E2"/>
    <w:rsid w:val="00884BB7"/>
    <w:rsid w:val="00884DCD"/>
    <w:rsid w:val="0088529E"/>
    <w:rsid w:val="008852EA"/>
    <w:rsid w:val="00885410"/>
    <w:rsid w:val="0088543F"/>
    <w:rsid w:val="0088549E"/>
    <w:rsid w:val="00885848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DDC"/>
    <w:rsid w:val="00886EA7"/>
    <w:rsid w:val="00887003"/>
    <w:rsid w:val="008870DE"/>
    <w:rsid w:val="008878BE"/>
    <w:rsid w:val="00887D99"/>
    <w:rsid w:val="00887E93"/>
    <w:rsid w:val="00890202"/>
    <w:rsid w:val="0089022F"/>
    <w:rsid w:val="00890489"/>
    <w:rsid w:val="0089085C"/>
    <w:rsid w:val="008908FF"/>
    <w:rsid w:val="00890ED7"/>
    <w:rsid w:val="00891149"/>
    <w:rsid w:val="008911F2"/>
    <w:rsid w:val="0089120D"/>
    <w:rsid w:val="00891431"/>
    <w:rsid w:val="008914BB"/>
    <w:rsid w:val="00891536"/>
    <w:rsid w:val="00891718"/>
    <w:rsid w:val="00891A91"/>
    <w:rsid w:val="00891CB1"/>
    <w:rsid w:val="00891EB7"/>
    <w:rsid w:val="008920AE"/>
    <w:rsid w:val="008928F2"/>
    <w:rsid w:val="00892A60"/>
    <w:rsid w:val="00892AC8"/>
    <w:rsid w:val="00892BCC"/>
    <w:rsid w:val="00893331"/>
    <w:rsid w:val="00893362"/>
    <w:rsid w:val="008933FD"/>
    <w:rsid w:val="0089349D"/>
    <w:rsid w:val="00893647"/>
    <w:rsid w:val="00893A3D"/>
    <w:rsid w:val="00893B56"/>
    <w:rsid w:val="00893DC0"/>
    <w:rsid w:val="00894279"/>
    <w:rsid w:val="008943E9"/>
    <w:rsid w:val="008946E9"/>
    <w:rsid w:val="00894905"/>
    <w:rsid w:val="00894923"/>
    <w:rsid w:val="00894980"/>
    <w:rsid w:val="00894BC9"/>
    <w:rsid w:val="00894DF6"/>
    <w:rsid w:val="00894E29"/>
    <w:rsid w:val="00894F22"/>
    <w:rsid w:val="00894F40"/>
    <w:rsid w:val="00894F5F"/>
    <w:rsid w:val="00894FAE"/>
    <w:rsid w:val="0089530E"/>
    <w:rsid w:val="00895562"/>
    <w:rsid w:val="008956D5"/>
    <w:rsid w:val="00895DF8"/>
    <w:rsid w:val="008961E3"/>
    <w:rsid w:val="00896210"/>
    <w:rsid w:val="008967EB"/>
    <w:rsid w:val="00896927"/>
    <w:rsid w:val="00896952"/>
    <w:rsid w:val="008969C6"/>
    <w:rsid w:val="00896AA1"/>
    <w:rsid w:val="00896AF6"/>
    <w:rsid w:val="00896EE0"/>
    <w:rsid w:val="00896FD9"/>
    <w:rsid w:val="008970D3"/>
    <w:rsid w:val="0089740A"/>
    <w:rsid w:val="00897669"/>
    <w:rsid w:val="0089793D"/>
    <w:rsid w:val="008979BF"/>
    <w:rsid w:val="00897AA1"/>
    <w:rsid w:val="008A0097"/>
    <w:rsid w:val="008A010A"/>
    <w:rsid w:val="008A02E0"/>
    <w:rsid w:val="008A03DA"/>
    <w:rsid w:val="008A04C1"/>
    <w:rsid w:val="008A07B2"/>
    <w:rsid w:val="008A0BE6"/>
    <w:rsid w:val="008A0D74"/>
    <w:rsid w:val="008A0F62"/>
    <w:rsid w:val="008A123B"/>
    <w:rsid w:val="008A12B1"/>
    <w:rsid w:val="008A17A6"/>
    <w:rsid w:val="008A17E5"/>
    <w:rsid w:val="008A1A36"/>
    <w:rsid w:val="008A1C84"/>
    <w:rsid w:val="008A1DB4"/>
    <w:rsid w:val="008A1F37"/>
    <w:rsid w:val="008A1F6F"/>
    <w:rsid w:val="008A1FE0"/>
    <w:rsid w:val="008A2187"/>
    <w:rsid w:val="008A2311"/>
    <w:rsid w:val="008A27CB"/>
    <w:rsid w:val="008A2B2B"/>
    <w:rsid w:val="008A2B3F"/>
    <w:rsid w:val="008A2BFB"/>
    <w:rsid w:val="008A2E15"/>
    <w:rsid w:val="008A3065"/>
    <w:rsid w:val="008A3261"/>
    <w:rsid w:val="008A348C"/>
    <w:rsid w:val="008A3547"/>
    <w:rsid w:val="008A3837"/>
    <w:rsid w:val="008A3972"/>
    <w:rsid w:val="008A3ADB"/>
    <w:rsid w:val="008A3B23"/>
    <w:rsid w:val="008A3C1E"/>
    <w:rsid w:val="008A3C7E"/>
    <w:rsid w:val="008A3DB8"/>
    <w:rsid w:val="008A3FB1"/>
    <w:rsid w:val="008A4039"/>
    <w:rsid w:val="008A416A"/>
    <w:rsid w:val="008A433A"/>
    <w:rsid w:val="008A446C"/>
    <w:rsid w:val="008A46D0"/>
    <w:rsid w:val="008A4AED"/>
    <w:rsid w:val="008A4F84"/>
    <w:rsid w:val="008A50BA"/>
    <w:rsid w:val="008A53B8"/>
    <w:rsid w:val="008A5430"/>
    <w:rsid w:val="008A5A69"/>
    <w:rsid w:val="008A5B2F"/>
    <w:rsid w:val="008A5F4E"/>
    <w:rsid w:val="008A60BB"/>
    <w:rsid w:val="008A62D3"/>
    <w:rsid w:val="008A6316"/>
    <w:rsid w:val="008A6441"/>
    <w:rsid w:val="008A64AB"/>
    <w:rsid w:val="008A66D8"/>
    <w:rsid w:val="008A6C11"/>
    <w:rsid w:val="008A73B7"/>
    <w:rsid w:val="008A7795"/>
    <w:rsid w:val="008A7B74"/>
    <w:rsid w:val="008A7DE6"/>
    <w:rsid w:val="008A7E29"/>
    <w:rsid w:val="008A7E47"/>
    <w:rsid w:val="008A7EB5"/>
    <w:rsid w:val="008A7F0D"/>
    <w:rsid w:val="008A7FA2"/>
    <w:rsid w:val="008B00C1"/>
    <w:rsid w:val="008B0474"/>
    <w:rsid w:val="008B0AC2"/>
    <w:rsid w:val="008B0FA0"/>
    <w:rsid w:val="008B0FEA"/>
    <w:rsid w:val="008B1162"/>
    <w:rsid w:val="008B127C"/>
    <w:rsid w:val="008B13FF"/>
    <w:rsid w:val="008B1455"/>
    <w:rsid w:val="008B17FE"/>
    <w:rsid w:val="008B1828"/>
    <w:rsid w:val="008B1B10"/>
    <w:rsid w:val="008B1D26"/>
    <w:rsid w:val="008B1E0F"/>
    <w:rsid w:val="008B20C3"/>
    <w:rsid w:val="008B2113"/>
    <w:rsid w:val="008B2599"/>
    <w:rsid w:val="008B25A5"/>
    <w:rsid w:val="008B27E9"/>
    <w:rsid w:val="008B28C7"/>
    <w:rsid w:val="008B2E84"/>
    <w:rsid w:val="008B2E89"/>
    <w:rsid w:val="008B3585"/>
    <w:rsid w:val="008B35A4"/>
    <w:rsid w:val="008B3706"/>
    <w:rsid w:val="008B379C"/>
    <w:rsid w:val="008B37A7"/>
    <w:rsid w:val="008B38B4"/>
    <w:rsid w:val="008B3AAF"/>
    <w:rsid w:val="008B3BD1"/>
    <w:rsid w:val="008B3BEA"/>
    <w:rsid w:val="008B40CD"/>
    <w:rsid w:val="008B4286"/>
    <w:rsid w:val="008B47F8"/>
    <w:rsid w:val="008B4833"/>
    <w:rsid w:val="008B4A4C"/>
    <w:rsid w:val="008B4CA4"/>
    <w:rsid w:val="008B4D65"/>
    <w:rsid w:val="008B4E86"/>
    <w:rsid w:val="008B4EFD"/>
    <w:rsid w:val="008B4FB8"/>
    <w:rsid w:val="008B54EE"/>
    <w:rsid w:val="008B5661"/>
    <w:rsid w:val="008B571B"/>
    <w:rsid w:val="008B572A"/>
    <w:rsid w:val="008B57E8"/>
    <w:rsid w:val="008B5850"/>
    <w:rsid w:val="008B58FD"/>
    <w:rsid w:val="008B597C"/>
    <w:rsid w:val="008B5A16"/>
    <w:rsid w:val="008B5B1E"/>
    <w:rsid w:val="008B5B94"/>
    <w:rsid w:val="008B5CE7"/>
    <w:rsid w:val="008B5D25"/>
    <w:rsid w:val="008B5DEC"/>
    <w:rsid w:val="008B5FE2"/>
    <w:rsid w:val="008B6014"/>
    <w:rsid w:val="008B60CB"/>
    <w:rsid w:val="008B625B"/>
    <w:rsid w:val="008B6280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3AB"/>
    <w:rsid w:val="008B744E"/>
    <w:rsid w:val="008B74E4"/>
    <w:rsid w:val="008B75A2"/>
    <w:rsid w:val="008B78AC"/>
    <w:rsid w:val="008B7DED"/>
    <w:rsid w:val="008B7E1C"/>
    <w:rsid w:val="008C03AD"/>
    <w:rsid w:val="008C043C"/>
    <w:rsid w:val="008C055A"/>
    <w:rsid w:val="008C05A5"/>
    <w:rsid w:val="008C07C9"/>
    <w:rsid w:val="008C08FC"/>
    <w:rsid w:val="008C09BE"/>
    <w:rsid w:val="008C0A5F"/>
    <w:rsid w:val="008C0BC7"/>
    <w:rsid w:val="008C0C4D"/>
    <w:rsid w:val="008C13B5"/>
    <w:rsid w:val="008C1456"/>
    <w:rsid w:val="008C17C2"/>
    <w:rsid w:val="008C182F"/>
    <w:rsid w:val="008C1971"/>
    <w:rsid w:val="008C1BA0"/>
    <w:rsid w:val="008C1C8E"/>
    <w:rsid w:val="008C1D69"/>
    <w:rsid w:val="008C1E96"/>
    <w:rsid w:val="008C2022"/>
    <w:rsid w:val="008C21BD"/>
    <w:rsid w:val="008C229A"/>
    <w:rsid w:val="008C25E1"/>
    <w:rsid w:val="008C26B2"/>
    <w:rsid w:val="008C308A"/>
    <w:rsid w:val="008C3ACD"/>
    <w:rsid w:val="008C3DE9"/>
    <w:rsid w:val="008C4161"/>
    <w:rsid w:val="008C421B"/>
    <w:rsid w:val="008C42EB"/>
    <w:rsid w:val="008C4429"/>
    <w:rsid w:val="008C4720"/>
    <w:rsid w:val="008C47F9"/>
    <w:rsid w:val="008C4923"/>
    <w:rsid w:val="008C495D"/>
    <w:rsid w:val="008C4D46"/>
    <w:rsid w:val="008C4F8C"/>
    <w:rsid w:val="008C5267"/>
    <w:rsid w:val="008C562B"/>
    <w:rsid w:val="008C582F"/>
    <w:rsid w:val="008C5A5A"/>
    <w:rsid w:val="008C5B9C"/>
    <w:rsid w:val="008C5BC8"/>
    <w:rsid w:val="008C5D86"/>
    <w:rsid w:val="008C5EAB"/>
    <w:rsid w:val="008C5FF6"/>
    <w:rsid w:val="008C6245"/>
    <w:rsid w:val="008C62CB"/>
    <w:rsid w:val="008C63CE"/>
    <w:rsid w:val="008C655D"/>
    <w:rsid w:val="008C665F"/>
    <w:rsid w:val="008C683F"/>
    <w:rsid w:val="008C6A30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F96"/>
    <w:rsid w:val="008D11B8"/>
    <w:rsid w:val="008D11FC"/>
    <w:rsid w:val="008D161A"/>
    <w:rsid w:val="008D164E"/>
    <w:rsid w:val="008D17F2"/>
    <w:rsid w:val="008D18AB"/>
    <w:rsid w:val="008D1BBB"/>
    <w:rsid w:val="008D1BDB"/>
    <w:rsid w:val="008D1BDE"/>
    <w:rsid w:val="008D1C1C"/>
    <w:rsid w:val="008D1C8C"/>
    <w:rsid w:val="008D1EDA"/>
    <w:rsid w:val="008D1F60"/>
    <w:rsid w:val="008D1FD1"/>
    <w:rsid w:val="008D201B"/>
    <w:rsid w:val="008D20E2"/>
    <w:rsid w:val="008D2116"/>
    <w:rsid w:val="008D26B2"/>
    <w:rsid w:val="008D2821"/>
    <w:rsid w:val="008D2E36"/>
    <w:rsid w:val="008D2E82"/>
    <w:rsid w:val="008D2EF8"/>
    <w:rsid w:val="008D3070"/>
    <w:rsid w:val="008D30C8"/>
    <w:rsid w:val="008D320E"/>
    <w:rsid w:val="008D328A"/>
    <w:rsid w:val="008D334D"/>
    <w:rsid w:val="008D363F"/>
    <w:rsid w:val="008D37B7"/>
    <w:rsid w:val="008D3843"/>
    <w:rsid w:val="008D3B6B"/>
    <w:rsid w:val="008D3EF7"/>
    <w:rsid w:val="008D428D"/>
    <w:rsid w:val="008D4485"/>
    <w:rsid w:val="008D4538"/>
    <w:rsid w:val="008D4911"/>
    <w:rsid w:val="008D4CC0"/>
    <w:rsid w:val="008D4D51"/>
    <w:rsid w:val="008D4FF1"/>
    <w:rsid w:val="008D505C"/>
    <w:rsid w:val="008D5743"/>
    <w:rsid w:val="008D5827"/>
    <w:rsid w:val="008D5880"/>
    <w:rsid w:val="008D6B51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86E"/>
    <w:rsid w:val="008E0BD7"/>
    <w:rsid w:val="008E0DDB"/>
    <w:rsid w:val="008E0EE3"/>
    <w:rsid w:val="008E0F8F"/>
    <w:rsid w:val="008E1026"/>
    <w:rsid w:val="008E11D9"/>
    <w:rsid w:val="008E12D8"/>
    <w:rsid w:val="008E1394"/>
    <w:rsid w:val="008E1581"/>
    <w:rsid w:val="008E1591"/>
    <w:rsid w:val="008E17C9"/>
    <w:rsid w:val="008E1A4D"/>
    <w:rsid w:val="008E1A8E"/>
    <w:rsid w:val="008E1B36"/>
    <w:rsid w:val="008E1D4D"/>
    <w:rsid w:val="008E1E2E"/>
    <w:rsid w:val="008E1FB6"/>
    <w:rsid w:val="008E2160"/>
    <w:rsid w:val="008E216E"/>
    <w:rsid w:val="008E2598"/>
    <w:rsid w:val="008E28B7"/>
    <w:rsid w:val="008E28C3"/>
    <w:rsid w:val="008E2D94"/>
    <w:rsid w:val="008E2E41"/>
    <w:rsid w:val="008E2F37"/>
    <w:rsid w:val="008E2F7B"/>
    <w:rsid w:val="008E30AD"/>
    <w:rsid w:val="008E31AB"/>
    <w:rsid w:val="008E365E"/>
    <w:rsid w:val="008E3744"/>
    <w:rsid w:val="008E37E7"/>
    <w:rsid w:val="008E3947"/>
    <w:rsid w:val="008E3E67"/>
    <w:rsid w:val="008E4079"/>
    <w:rsid w:val="008E422B"/>
    <w:rsid w:val="008E4528"/>
    <w:rsid w:val="008E47A2"/>
    <w:rsid w:val="008E4817"/>
    <w:rsid w:val="008E4C3C"/>
    <w:rsid w:val="008E507B"/>
    <w:rsid w:val="008E52C0"/>
    <w:rsid w:val="008E55AF"/>
    <w:rsid w:val="008E560A"/>
    <w:rsid w:val="008E5711"/>
    <w:rsid w:val="008E5AE6"/>
    <w:rsid w:val="008E5D7C"/>
    <w:rsid w:val="008E5DD8"/>
    <w:rsid w:val="008E5F6A"/>
    <w:rsid w:val="008E60ED"/>
    <w:rsid w:val="008E60F4"/>
    <w:rsid w:val="008E631B"/>
    <w:rsid w:val="008E64E4"/>
    <w:rsid w:val="008E651F"/>
    <w:rsid w:val="008E6838"/>
    <w:rsid w:val="008E6A8E"/>
    <w:rsid w:val="008E6B61"/>
    <w:rsid w:val="008E6D9A"/>
    <w:rsid w:val="008E6DAB"/>
    <w:rsid w:val="008E6F24"/>
    <w:rsid w:val="008E7010"/>
    <w:rsid w:val="008E70A6"/>
    <w:rsid w:val="008E7396"/>
    <w:rsid w:val="008E7662"/>
    <w:rsid w:val="008E76C7"/>
    <w:rsid w:val="008E77DD"/>
    <w:rsid w:val="008E784C"/>
    <w:rsid w:val="008E7932"/>
    <w:rsid w:val="008E7B30"/>
    <w:rsid w:val="008E7B5D"/>
    <w:rsid w:val="008E7C6F"/>
    <w:rsid w:val="008F009E"/>
    <w:rsid w:val="008F010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53A"/>
    <w:rsid w:val="008F25BE"/>
    <w:rsid w:val="008F25F8"/>
    <w:rsid w:val="008F2883"/>
    <w:rsid w:val="008F2B78"/>
    <w:rsid w:val="008F2D36"/>
    <w:rsid w:val="008F2E98"/>
    <w:rsid w:val="008F2EEC"/>
    <w:rsid w:val="008F2F7D"/>
    <w:rsid w:val="008F3660"/>
    <w:rsid w:val="008F36E5"/>
    <w:rsid w:val="008F3A1E"/>
    <w:rsid w:val="008F3BA7"/>
    <w:rsid w:val="008F3E32"/>
    <w:rsid w:val="008F3F09"/>
    <w:rsid w:val="008F443C"/>
    <w:rsid w:val="008F44DD"/>
    <w:rsid w:val="008F458C"/>
    <w:rsid w:val="008F463E"/>
    <w:rsid w:val="008F52E1"/>
    <w:rsid w:val="008F5314"/>
    <w:rsid w:val="008F5436"/>
    <w:rsid w:val="008F55A0"/>
    <w:rsid w:val="008F55B1"/>
    <w:rsid w:val="008F5707"/>
    <w:rsid w:val="008F57EE"/>
    <w:rsid w:val="008F58CA"/>
    <w:rsid w:val="008F5998"/>
    <w:rsid w:val="008F59A1"/>
    <w:rsid w:val="008F5C26"/>
    <w:rsid w:val="008F5CC5"/>
    <w:rsid w:val="008F604B"/>
    <w:rsid w:val="008F6186"/>
    <w:rsid w:val="008F6302"/>
    <w:rsid w:val="008F6489"/>
    <w:rsid w:val="008F6500"/>
    <w:rsid w:val="008F6A2E"/>
    <w:rsid w:val="008F6BD9"/>
    <w:rsid w:val="008F6E81"/>
    <w:rsid w:val="008F7025"/>
    <w:rsid w:val="008F7150"/>
    <w:rsid w:val="008F7BBA"/>
    <w:rsid w:val="008F7D68"/>
    <w:rsid w:val="008F7E76"/>
    <w:rsid w:val="008F7F11"/>
    <w:rsid w:val="008F7FE4"/>
    <w:rsid w:val="009000CE"/>
    <w:rsid w:val="00900868"/>
    <w:rsid w:val="00900B60"/>
    <w:rsid w:val="00900BFC"/>
    <w:rsid w:val="00900C57"/>
    <w:rsid w:val="009010FA"/>
    <w:rsid w:val="0090119E"/>
    <w:rsid w:val="0090164B"/>
    <w:rsid w:val="00901667"/>
    <w:rsid w:val="0090175E"/>
    <w:rsid w:val="00901C3B"/>
    <w:rsid w:val="00901CE3"/>
    <w:rsid w:val="00901E26"/>
    <w:rsid w:val="00901E9D"/>
    <w:rsid w:val="009021F0"/>
    <w:rsid w:val="009023C4"/>
    <w:rsid w:val="0090241D"/>
    <w:rsid w:val="00902AD1"/>
    <w:rsid w:val="00902C5E"/>
    <w:rsid w:val="00902E3D"/>
    <w:rsid w:val="0090326C"/>
    <w:rsid w:val="0090328D"/>
    <w:rsid w:val="00903482"/>
    <w:rsid w:val="00903578"/>
    <w:rsid w:val="009035EE"/>
    <w:rsid w:val="00903A76"/>
    <w:rsid w:val="00903CCD"/>
    <w:rsid w:val="0090425D"/>
    <w:rsid w:val="009042BB"/>
    <w:rsid w:val="009045F7"/>
    <w:rsid w:val="009047C2"/>
    <w:rsid w:val="009047C7"/>
    <w:rsid w:val="009049B9"/>
    <w:rsid w:val="00904AA8"/>
    <w:rsid w:val="00904B19"/>
    <w:rsid w:val="00904CB5"/>
    <w:rsid w:val="00904EEF"/>
    <w:rsid w:val="00905276"/>
    <w:rsid w:val="009055CE"/>
    <w:rsid w:val="00905854"/>
    <w:rsid w:val="009059B9"/>
    <w:rsid w:val="009059C3"/>
    <w:rsid w:val="00905A03"/>
    <w:rsid w:val="00905AC0"/>
    <w:rsid w:val="00905E1D"/>
    <w:rsid w:val="00906035"/>
    <w:rsid w:val="009063C8"/>
    <w:rsid w:val="009064A5"/>
    <w:rsid w:val="0090654B"/>
    <w:rsid w:val="009069D2"/>
    <w:rsid w:val="00906FED"/>
    <w:rsid w:val="0090701C"/>
    <w:rsid w:val="00907825"/>
    <w:rsid w:val="00907B62"/>
    <w:rsid w:val="00907DA9"/>
    <w:rsid w:val="009101A5"/>
    <w:rsid w:val="00910294"/>
    <w:rsid w:val="009105C6"/>
    <w:rsid w:val="009105E6"/>
    <w:rsid w:val="009106D8"/>
    <w:rsid w:val="00910879"/>
    <w:rsid w:val="00910A49"/>
    <w:rsid w:val="00910B78"/>
    <w:rsid w:val="00910CAA"/>
    <w:rsid w:val="00910D85"/>
    <w:rsid w:val="00910E4C"/>
    <w:rsid w:val="00910EEA"/>
    <w:rsid w:val="009110AA"/>
    <w:rsid w:val="00911108"/>
    <w:rsid w:val="009113A5"/>
    <w:rsid w:val="0091149E"/>
    <w:rsid w:val="00911916"/>
    <w:rsid w:val="00911A3A"/>
    <w:rsid w:val="00911C95"/>
    <w:rsid w:val="00911E8F"/>
    <w:rsid w:val="00911F82"/>
    <w:rsid w:val="00912380"/>
    <w:rsid w:val="009123F0"/>
    <w:rsid w:val="00912728"/>
    <w:rsid w:val="00912ED7"/>
    <w:rsid w:val="009131BA"/>
    <w:rsid w:val="00913835"/>
    <w:rsid w:val="009138E5"/>
    <w:rsid w:val="00913A7F"/>
    <w:rsid w:val="00913DAF"/>
    <w:rsid w:val="00913FE0"/>
    <w:rsid w:val="00914105"/>
    <w:rsid w:val="0091411B"/>
    <w:rsid w:val="009141DB"/>
    <w:rsid w:val="00914435"/>
    <w:rsid w:val="009147BF"/>
    <w:rsid w:val="00914DEA"/>
    <w:rsid w:val="00914EF1"/>
    <w:rsid w:val="00914F09"/>
    <w:rsid w:val="00914FB4"/>
    <w:rsid w:val="009154F9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254"/>
    <w:rsid w:val="009162CC"/>
    <w:rsid w:val="009162D5"/>
    <w:rsid w:val="00916533"/>
    <w:rsid w:val="00916732"/>
    <w:rsid w:val="00916747"/>
    <w:rsid w:val="009167A4"/>
    <w:rsid w:val="00916847"/>
    <w:rsid w:val="00916BDB"/>
    <w:rsid w:val="00916C83"/>
    <w:rsid w:val="00916DB1"/>
    <w:rsid w:val="00917021"/>
    <w:rsid w:val="00917113"/>
    <w:rsid w:val="009174EC"/>
    <w:rsid w:val="00917585"/>
    <w:rsid w:val="009176AF"/>
    <w:rsid w:val="009176F8"/>
    <w:rsid w:val="00917818"/>
    <w:rsid w:val="00917831"/>
    <w:rsid w:val="00917844"/>
    <w:rsid w:val="00917F8D"/>
    <w:rsid w:val="009201B1"/>
    <w:rsid w:val="009201BA"/>
    <w:rsid w:val="009201DC"/>
    <w:rsid w:val="009202A0"/>
    <w:rsid w:val="009203E5"/>
    <w:rsid w:val="00920709"/>
    <w:rsid w:val="00920891"/>
    <w:rsid w:val="00920949"/>
    <w:rsid w:val="00920BBF"/>
    <w:rsid w:val="00920CB0"/>
    <w:rsid w:val="00920D8C"/>
    <w:rsid w:val="00920E9C"/>
    <w:rsid w:val="00921461"/>
    <w:rsid w:val="0092157A"/>
    <w:rsid w:val="009216AE"/>
    <w:rsid w:val="009219DD"/>
    <w:rsid w:val="009219FA"/>
    <w:rsid w:val="00921A52"/>
    <w:rsid w:val="00921A6F"/>
    <w:rsid w:val="00921EA8"/>
    <w:rsid w:val="00922608"/>
    <w:rsid w:val="0092292D"/>
    <w:rsid w:val="00922B41"/>
    <w:rsid w:val="00922C2D"/>
    <w:rsid w:val="00922D2A"/>
    <w:rsid w:val="009230F9"/>
    <w:rsid w:val="0092365F"/>
    <w:rsid w:val="0092370F"/>
    <w:rsid w:val="00923779"/>
    <w:rsid w:val="0092377C"/>
    <w:rsid w:val="00923F9D"/>
    <w:rsid w:val="00923FC3"/>
    <w:rsid w:val="00924017"/>
    <w:rsid w:val="0092410D"/>
    <w:rsid w:val="00924464"/>
    <w:rsid w:val="00924BD4"/>
    <w:rsid w:val="00924F81"/>
    <w:rsid w:val="009252CB"/>
    <w:rsid w:val="00925379"/>
    <w:rsid w:val="009254C2"/>
    <w:rsid w:val="00925746"/>
    <w:rsid w:val="0092599D"/>
    <w:rsid w:val="00925BA4"/>
    <w:rsid w:val="00925C02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89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7C2"/>
    <w:rsid w:val="00930AF1"/>
    <w:rsid w:val="00930E16"/>
    <w:rsid w:val="00930EE9"/>
    <w:rsid w:val="00930F70"/>
    <w:rsid w:val="0093115D"/>
    <w:rsid w:val="00931195"/>
    <w:rsid w:val="0093158D"/>
    <w:rsid w:val="00931898"/>
    <w:rsid w:val="009319BE"/>
    <w:rsid w:val="00931A26"/>
    <w:rsid w:val="00931F7E"/>
    <w:rsid w:val="00931F91"/>
    <w:rsid w:val="00931FB8"/>
    <w:rsid w:val="00932016"/>
    <w:rsid w:val="00932078"/>
    <w:rsid w:val="0093212F"/>
    <w:rsid w:val="009329D5"/>
    <w:rsid w:val="00932B78"/>
    <w:rsid w:val="00932CFD"/>
    <w:rsid w:val="00932CFF"/>
    <w:rsid w:val="00932E33"/>
    <w:rsid w:val="00932F91"/>
    <w:rsid w:val="0093309E"/>
    <w:rsid w:val="00933111"/>
    <w:rsid w:val="0093337D"/>
    <w:rsid w:val="009333C9"/>
    <w:rsid w:val="009334E8"/>
    <w:rsid w:val="009335BC"/>
    <w:rsid w:val="009338A7"/>
    <w:rsid w:val="009339BF"/>
    <w:rsid w:val="009339D2"/>
    <w:rsid w:val="00933A86"/>
    <w:rsid w:val="00933D44"/>
    <w:rsid w:val="00933F68"/>
    <w:rsid w:val="0093411B"/>
    <w:rsid w:val="0093450C"/>
    <w:rsid w:val="00934523"/>
    <w:rsid w:val="00934541"/>
    <w:rsid w:val="00934640"/>
    <w:rsid w:val="0093489E"/>
    <w:rsid w:val="0093493A"/>
    <w:rsid w:val="00934C16"/>
    <w:rsid w:val="00934FB0"/>
    <w:rsid w:val="009350CA"/>
    <w:rsid w:val="009351BF"/>
    <w:rsid w:val="009351E3"/>
    <w:rsid w:val="0093527C"/>
    <w:rsid w:val="009352E7"/>
    <w:rsid w:val="009354F0"/>
    <w:rsid w:val="00935DD3"/>
    <w:rsid w:val="00935FF7"/>
    <w:rsid w:val="00936207"/>
    <w:rsid w:val="0093699E"/>
    <w:rsid w:val="009369F3"/>
    <w:rsid w:val="00936BD1"/>
    <w:rsid w:val="00936D73"/>
    <w:rsid w:val="00936E39"/>
    <w:rsid w:val="0093716F"/>
    <w:rsid w:val="009373B5"/>
    <w:rsid w:val="00937640"/>
    <w:rsid w:val="00937928"/>
    <w:rsid w:val="00937D47"/>
    <w:rsid w:val="0094034D"/>
    <w:rsid w:val="0094040B"/>
    <w:rsid w:val="0094069D"/>
    <w:rsid w:val="00940816"/>
    <w:rsid w:val="0094086F"/>
    <w:rsid w:val="009408CA"/>
    <w:rsid w:val="00940B59"/>
    <w:rsid w:val="00940DFA"/>
    <w:rsid w:val="00940EC3"/>
    <w:rsid w:val="009410A2"/>
    <w:rsid w:val="0094114F"/>
    <w:rsid w:val="00941178"/>
    <w:rsid w:val="00941223"/>
    <w:rsid w:val="009413C6"/>
    <w:rsid w:val="0094147C"/>
    <w:rsid w:val="009418A5"/>
    <w:rsid w:val="00941940"/>
    <w:rsid w:val="00941D01"/>
    <w:rsid w:val="00942192"/>
    <w:rsid w:val="00942292"/>
    <w:rsid w:val="0094294B"/>
    <w:rsid w:val="00942999"/>
    <w:rsid w:val="009429B0"/>
    <w:rsid w:val="00942B70"/>
    <w:rsid w:val="00942E36"/>
    <w:rsid w:val="0094304C"/>
    <w:rsid w:val="0094305E"/>
    <w:rsid w:val="0094312D"/>
    <w:rsid w:val="00943146"/>
    <w:rsid w:val="0094318F"/>
    <w:rsid w:val="0094324E"/>
    <w:rsid w:val="0094340D"/>
    <w:rsid w:val="009435C9"/>
    <w:rsid w:val="009437A4"/>
    <w:rsid w:val="009437D6"/>
    <w:rsid w:val="00943955"/>
    <w:rsid w:val="0094399A"/>
    <w:rsid w:val="00943B17"/>
    <w:rsid w:val="00943D2E"/>
    <w:rsid w:val="00943D67"/>
    <w:rsid w:val="00943DB3"/>
    <w:rsid w:val="00943F14"/>
    <w:rsid w:val="009446B0"/>
    <w:rsid w:val="009447F5"/>
    <w:rsid w:val="00944834"/>
    <w:rsid w:val="00944955"/>
    <w:rsid w:val="00944963"/>
    <w:rsid w:val="00944D01"/>
    <w:rsid w:val="009451CA"/>
    <w:rsid w:val="0094533D"/>
    <w:rsid w:val="009454FD"/>
    <w:rsid w:val="009455A1"/>
    <w:rsid w:val="0094562B"/>
    <w:rsid w:val="00945638"/>
    <w:rsid w:val="009456FF"/>
    <w:rsid w:val="0094570B"/>
    <w:rsid w:val="00945D40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834"/>
    <w:rsid w:val="00947C29"/>
    <w:rsid w:val="00947C2F"/>
    <w:rsid w:val="009500BF"/>
    <w:rsid w:val="009501EE"/>
    <w:rsid w:val="009501F6"/>
    <w:rsid w:val="00950663"/>
    <w:rsid w:val="009507F3"/>
    <w:rsid w:val="00950814"/>
    <w:rsid w:val="00950862"/>
    <w:rsid w:val="00950CB4"/>
    <w:rsid w:val="00950DB0"/>
    <w:rsid w:val="00950EC5"/>
    <w:rsid w:val="00951036"/>
    <w:rsid w:val="009510A9"/>
    <w:rsid w:val="0095124A"/>
    <w:rsid w:val="0095128F"/>
    <w:rsid w:val="009513BB"/>
    <w:rsid w:val="009515AD"/>
    <w:rsid w:val="009517ED"/>
    <w:rsid w:val="00951970"/>
    <w:rsid w:val="00951CE1"/>
    <w:rsid w:val="00951D19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4C3"/>
    <w:rsid w:val="009539B2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29"/>
    <w:rsid w:val="00954974"/>
    <w:rsid w:val="00954A86"/>
    <w:rsid w:val="00954B04"/>
    <w:rsid w:val="00954CE9"/>
    <w:rsid w:val="00954FF6"/>
    <w:rsid w:val="00955243"/>
    <w:rsid w:val="00955340"/>
    <w:rsid w:val="009555B3"/>
    <w:rsid w:val="00955B3D"/>
    <w:rsid w:val="00955BCE"/>
    <w:rsid w:val="00955CFD"/>
    <w:rsid w:val="00955F18"/>
    <w:rsid w:val="00955F5E"/>
    <w:rsid w:val="00956403"/>
    <w:rsid w:val="009564B4"/>
    <w:rsid w:val="00956689"/>
    <w:rsid w:val="00956908"/>
    <w:rsid w:val="00956A57"/>
    <w:rsid w:val="00957251"/>
    <w:rsid w:val="00957529"/>
    <w:rsid w:val="00957985"/>
    <w:rsid w:val="00957FFC"/>
    <w:rsid w:val="0096010E"/>
    <w:rsid w:val="00960671"/>
    <w:rsid w:val="00960816"/>
    <w:rsid w:val="009608D3"/>
    <w:rsid w:val="00961384"/>
    <w:rsid w:val="009618DF"/>
    <w:rsid w:val="00961C42"/>
    <w:rsid w:val="00962086"/>
    <w:rsid w:val="009624E8"/>
    <w:rsid w:val="00962E71"/>
    <w:rsid w:val="00962F17"/>
    <w:rsid w:val="00962FFD"/>
    <w:rsid w:val="009631A1"/>
    <w:rsid w:val="00963694"/>
    <w:rsid w:val="00963779"/>
    <w:rsid w:val="00963790"/>
    <w:rsid w:val="009639F8"/>
    <w:rsid w:val="00963C56"/>
    <w:rsid w:val="00963C88"/>
    <w:rsid w:val="00963E1E"/>
    <w:rsid w:val="00963FF2"/>
    <w:rsid w:val="00963FFC"/>
    <w:rsid w:val="009641E1"/>
    <w:rsid w:val="0096434B"/>
    <w:rsid w:val="0096439B"/>
    <w:rsid w:val="009644EB"/>
    <w:rsid w:val="009647EB"/>
    <w:rsid w:val="00964CA6"/>
    <w:rsid w:val="00964CFC"/>
    <w:rsid w:val="00964D4D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635E"/>
    <w:rsid w:val="009665F7"/>
    <w:rsid w:val="00966BC0"/>
    <w:rsid w:val="00966BFC"/>
    <w:rsid w:val="0096714F"/>
    <w:rsid w:val="00967201"/>
    <w:rsid w:val="0096722B"/>
    <w:rsid w:val="00967370"/>
    <w:rsid w:val="0096762F"/>
    <w:rsid w:val="0096782D"/>
    <w:rsid w:val="00967ACC"/>
    <w:rsid w:val="00967DF7"/>
    <w:rsid w:val="00967F26"/>
    <w:rsid w:val="00967FA6"/>
    <w:rsid w:val="00970175"/>
    <w:rsid w:val="00970185"/>
    <w:rsid w:val="009705A3"/>
    <w:rsid w:val="00970613"/>
    <w:rsid w:val="009706DA"/>
    <w:rsid w:val="00970A19"/>
    <w:rsid w:val="0097109D"/>
    <w:rsid w:val="00971273"/>
    <w:rsid w:val="00971989"/>
    <w:rsid w:val="00971A30"/>
    <w:rsid w:val="00971C7E"/>
    <w:rsid w:val="00971E2C"/>
    <w:rsid w:val="00971FB7"/>
    <w:rsid w:val="00972046"/>
    <w:rsid w:val="00972620"/>
    <w:rsid w:val="00972F39"/>
    <w:rsid w:val="009730BB"/>
    <w:rsid w:val="00973390"/>
    <w:rsid w:val="00973627"/>
    <w:rsid w:val="00973AFD"/>
    <w:rsid w:val="00973CCD"/>
    <w:rsid w:val="00973EA8"/>
    <w:rsid w:val="00974345"/>
    <w:rsid w:val="0097443B"/>
    <w:rsid w:val="0097448C"/>
    <w:rsid w:val="009744A5"/>
    <w:rsid w:val="00974536"/>
    <w:rsid w:val="009747AB"/>
    <w:rsid w:val="0097535D"/>
    <w:rsid w:val="0097569B"/>
    <w:rsid w:val="00975716"/>
    <w:rsid w:val="00975E42"/>
    <w:rsid w:val="00975F97"/>
    <w:rsid w:val="009760DE"/>
    <w:rsid w:val="00976287"/>
    <w:rsid w:val="00976612"/>
    <w:rsid w:val="00976CA1"/>
    <w:rsid w:val="00976FB4"/>
    <w:rsid w:val="00977550"/>
    <w:rsid w:val="00977764"/>
    <w:rsid w:val="00977A55"/>
    <w:rsid w:val="00977A96"/>
    <w:rsid w:val="00977FCE"/>
    <w:rsid w:val="00980F7C"/>
    <w:rsid w:val="009811C2"/>
    <w:rsid w:val="009814C3"/>
    <w:rsid w:val="009819C1"/>
    <w:rsid w:val="00981AC3"/>
    <w:rsid w:val="00981F93"/>
    <w:rsid w:val="0098204D"/>
    <w:rsid w:val="0098208E"/>
    <w:rsid w:val="0098252E"/>
    <w:rsid w:val="00982998"/>
    <w:rsid w:val="00983313"/>
    <w:rsid w:val="009833A1"/>
    <w:rsid w:val="00983410"/>
    <w:rsid w:val="009835EE"/>
    <w:rsid w:val="009837C1"/>
    <w:rsid w:val="0098398E"/>
    <w:rsid w:val="00983BB2"/>
    <w:rsid w:val="00983D12"/>
    <w:rsid w:val="0098406A"/>
    <w:rsid w:val="009840F1"/>
    <w:rsid w:val="00984342"/>
    <w:rsid w:val="00984714"/>
    <w:rsid w:val="009847DE"/>
    <w:rsid w:val="00984AE0"/>
    <w:rsid w:val="00984B24"/>
    <w:rsid w:val="00984F31"/>
    <w:rsid w:val="00985119"/>
    <w:rsid w:val="0098541F"/>
    <w:rsid w:val="009859DA"/>
    <w:rsid w:val="00985A89"/>
    <w:rsid w:val="00985D42"/>
    <w:rsid w:val="00985F2F"/>
    <w:rsid w:val="00985FE9"/>
    <w:rsid w:val="0098608A"/>
    <w:rsid w:val="009860FB"/>
    <w:rsid w:val="00986258"/>
    <w:rsid w:val="009864AE"/>
    <w:rsid w:val="00986541"/>
    <w:rsid w:val="0098658C"/>
    <w:rsid w:val="009866E9"/>
    <w:rsid w:val="0098676A"/>
    <w:rsid w:val="009867FF"/>
    <w:rsid w:val="00986B9C"/>
    <w:rsid w:val="00986C2B"/>
    <w:rsid w:val="00986D00"/>
    <w:rsid w:val="00987061"/>
    <w:rsid w:val="009873A9"/>
    <w:rsid w:val="00987936"/>
    <w:rsid w:val="00987B7F"/>
    <w:rsid w:val="00987D3B"/>
    <w:rsid w:val="00987D96"/>
    <w:rsid w:val="00987E48"/>
    <w:rsid w:val="00990262"/>
    <w:rsid w:val="00990626"/>
    <w:rsid w:val="0099064B"/>
    <w:rsid w:val="009906AE"/>
    <w:rsid w:val="00990795"/>
    <w:rsid w:val="00990AC1"/>
    <w:rsid w:val="00990B01"/>
    <w:rsid w:val="00990B5D"/>
    <w:rsid w:val="00990B66"/>
    <w:rsid w:val="00990C90"/>
    <w:rsid w:val="00990F2D"/>
    <w:rsid w:val="00990FBB"/>
    <w:rsid w:val="0099138D"/>
    <w:rsid w:val="009913ED"/>
    <w:rsid w:val="0099145C"/>
    <w:rsid w:val="00991665"/>
    <w:rsid w:val="00991C7E"/>
    <w:rsid w:val="00991ECE"/>
    <w:rsid w:val="0099216A"/>
    <w:rsid w:val="00992489"/>
    <w:rsid w:val="009924E0"/>
    <w:rsid w:val="00992836"/>
    <w:rsid w:val="009928DE"/>
    <w:rsid w:val="00992C4E"/>
    <w:rsid w:val="00992D8B"/>
    <w:rsid w:val="00992E23"/>
    <w:rsid w:val="009936AD"/>
    <w:rsid w:val="00993714"/>
    <w:rsid w:val="00993810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503B"/>
    <w:rsid w:val="009950F3"/>
    <w:rsid w:val="0099542E"/>
    <w:rsid w:val="0099543C"/>
    <w:rsid w:val="00995461"/>
    <w:rsid w:val="00995645"/>
    <w:rsid w:val="00995836"/>
    <w:rsid w:val="00995DC7"/>
    <w:rsid w:val="00995DFA"/>
    <w:rsid w:val="009960E5"/>
    <w:rsid w:val="009960EA"/>
    <w:rsid w:val="00996494"/>
    <w:rsid w:val="00996572"/>
    <w:rsid w:val="0099668D"/>
    <w:rsid w:val="0099670B"/>
    <w:rsid w:val="0099679E"/>
    <w:rsid w:val="009967E7"/>
    <w:rsid w:val="00996954"/>
    <w:rsid w:val="00996A92"/>
    <w:rsid w:val="00996AF1"/>
    <w:rsid w:val="00997054"/>
    <w:rsid w:val="009978FB"/>
    <w:rsid w:val="00997A18"/>
    <w:rsid w:val="009A01DD"/>
    <w:rsid w:val="009A075B"/>
    <w:rsid w:val="009A0B12"/>
    <w:rsid w:val="009A0DFF"/>
    <w:rsid w:val="009A0F66"/>
    <w:rsid w:val="009A0FF1"/>
    <w:rsid w:val="009A10C6"/>
    <w:rsid w:val="009A17B1"/>
    <w:rsid w:val="009A1BFD"/>
    <w:rsid w:val="009A1E8D"/>
    <w:rsid w:val="009A2026"/>
    <w:rsid w:val="009A2520"/>
    <w:rsid w:val="009A255F"/>
    <w:rsid w:val="009A26B4"/>
    <w:rsid w:val="009A29D8"/>
    <w:rsid w:val="009A3506"/>
    <w:rsid w:val="009A36F0"/>
    <w:rsid w:val="009A3AB5"/>
    <w:rsid w:val="009A3F40"/>
    <w:rsid w:val="009A3F74"/>
    <w:rsid w:val="009A440E"/>
    <w:rsid w:val="009A47D0"/>
    <w:rsid w:val="009A484D"/>
    <w:rsid w:val="009A513A"/>
    <w:rsid w:val="009A5640"/>
    <w:rsid w:val="009A56DA"/>
    <w:rsid w:val="009A56FB"/>
    <w:rsid w:val="009A5817"/>
    <w:rsid w:val="009A58DF"/>
    <w:rsid w:val="009A5908"/>
    <w:rsid w:val="009A5F6E"/>
    <w:rsid w:val="009A601E"/>
    <w:rsid w:val="009A6189"/>
    <w:rsid w:val="009A61C9"/>
    <w:rsid w:val="009A66C1"/>
    <w:rsid w:val="009A66E9"/>
    <w:rsid w:val="009A726E"/>
    <w:rsid w:val="009A7353"/>
    <w:rsid w:val="009A7413"/>
    <w:rsid w:val="009A7488"/>
    <w:rsid w:val="009A7749"/>
    <w:rsid w:val="009A77A6"/>
    <w:rsid w:val="009A79C1"/>
    <w:rsid w:val="009A7B9F"/>
    <w:rsid w:val="009B0060"/>
    <w:rsid w:val="009B00AF"/>
    <w:rsid w:val="009B012E"/>
    <w:rsid w:val="009B016C"/>
    <w:rsid w:val="009B02E1"/>
    <w:rsid w:val="009B034E"/>
    <w:rsid w:val="009B0397"/>
    <w:rsid w:val="009B03B5"/>
    <w:rsid w:val="009B03DB"/>
    <w:rsid w:val="009B0771"/>
    <w:rsid w:val="009B09AE"/>
    <w:rsid w:val="009B0EEF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245"/>
    <w:rsid w:val="009B32F6"/>
    <w:rsid w:val="009B35B0"/>
    <w:rsid w:val="009B372E"/>
    <w:rsid w:val="009B3AB0"/>
    <w:rsid w:val="009B3C07"/>
    <w:rsid w:val="009B3DB6"/>
    <w:rsid w:val="009B3E81"/>
    <w:rsid w:val="009B3FCE"/>
    <w:rsid w:val="009B4589"/>
    <w:rsid w:val="009B49E7"/>
    <w:rsid w:val="009B49EC"/>
    <w:rsid w:val="009B5050"/>
    <w:rsid w:val="009B50C4"/>
    <w:rsid w:val="009B562D"/>
    <w:rsid w:val="009B5633"/>
    <w:rsid w:val="009B5698"/>
    <w:rsid w:val="009B56AE"/>
    <w:rsid w:val="009B5729"/>
    <w:rsid w:val="009B5839"/>
    <w:rsid w:val="009B5ACF"/>
    <w:rsid w:val="009B5AE5"/>
    <w:rsid w:val="009B5AFE"/>
    <w:rsid w:val="009B5C31"/>
    <w:rsid w:val="009B5E36"/>
    <w:rsid w:val="009B62B3"/>
    <w:rsid w:val="009B62C7"/>
    <w:rsid w:val="009B6302"/>
    <w:rsid w:val="009B64E9"/>
    <w:rsid w:val="009B67A4"/>
    <w:rsid w:val="009B6866"/>
    <w:rsid w:val="009B68E3"/>
    <w:rsid w:val="009B71A3"/>
    <w:rsid w:val="009B7491"/>
    <w:rsid w:val="009B7656"/>
    <w:rsid w:val="009B7774"/>
    <w:rsid w:val="009B78A4"/>
    <w:rsid w:val="009B78B2"/>
    <w:rsid w:val="009B7AD7"/>
    <w:rsid w:val="009B7CFF"/>
    <w:rsid w:val="009B7F28"/>
    <w:rsid w:val="009B7F6C"/>
    <w:rsid w:val="009B7FA7"/>
    <w:rsid w:val="009B7FEF"/>
    <w:rsid w:val="009C032B"/>
    <w:rsid w:val="009C0335"/>
    <w:rsid w:val="009C0DA1"/>
    <w:rsid w:val="009C0EC4"/>
    <w:rsid w:val="009C104E"/>
    <w:rsid w:val="009C128A"/>
    <w:rsid w:val="009C1524"/>
    <w:rsid w:val="009C1593"/>
    <w:rsid w:val="009C1889"/>
    <w:rsid w:val="009C1A7F"/>
    <w:rsid w:val="009C1AC4"/>
    <w:rsid w:val="009C1B25"/>
    <w:rsid w:val="009C1B2A"/>
    <w:rsid w:val="009C1EC6"/>
    <w:rsid w:val="009C2064"/>
    <w:rsid w:val="009C21F8"/>
    <w:rsid w:val="009C2391"/>
    <w:rsid w:val="009C23B3"/>
    <w:rsid w:val="009C27A0"/>
    <w:rsid w:val="009C2C05"/>
    <w:rsid w:val="009C2F64"/>
    <w:rsid w:val="009C322C"/>
    <w:rsid w:val="009C327E"/>
    <w:rsid w:val="009C3443"/>
    <w:rsid w:val="009C351C"/>
    <w:rsid w:val="009C3846"/>
    <w:rsid w:val="009C3A04"/>
    <w:rsid w:val="009C3A41"/>
    <w:rsid w:val="009C3A79"/>
    <w:rsid w:val="009C3F8B"/>
    <w:rsid w:val="009C4173"/>
    <w:rsid w:val="009C43C1"/>
    <w:rsid w:val="009C457B"/>
    <w:rsid w:val="009C48C6"/>
    <w:rsid w:val="009C4943"/>
    <w:rsid w:val="009C51DF"/>
    <w:rsid w:val="009C553A"/>
    <w:rsid w:val="009C57F2"/>
    <w:rsid w:val="009C5AF9"/>
    <w:rsid w:val="009C5BF6"/>
    <w:rsid w:val="009C5DC4"/>
    <w:rsid w:val="009C5EAD"/>
    <w:rsid w:val="009C5FF9"/>
    <w:rsid w:val="009C627B"/>
    <w:rsid w:val="009C6373"/>
    <w:rsid w:val="009C6838"/>
    <w:rsid w:val="009C684B"/>
    <w:rsid w:val="009C6B81"/>
    <w:rsid w:val="009C6DD6"/>
    <w:rsid w:val="009C6E05"/>
    <w:rsid w:val="009C6F6E"/>
    <w:rsid w:val="009C6FAF"/>
    <w:rsid w:val="009C77D3"/>
    <w:rsid w:val="009C7A9C"/>
    <w:rsid w:val="009C7BF2"/>
    <w:rsid w:val="009C7CA0"/>
    <w:rsid w:val="009C7CE4"/>
    <w:rsid w:val="009D00D5"/>
    <w:rsid w:val="009D0651"/>
    <w:rsid w:val="009D0767"/>
    <w:rsid w:val="009D07DD"/>
    <w:rsid w:val="009D0909"/>
    <w:rsid w:val="009D0FCF"/>
    <w:rsid w:val="009D10F9"/>
    <w:rsid w:val="009D147D"/>
    <w:rsid w:val="009D151F"/>
    <w:rsid w:val="009D1A4C"/>
    <w:rsid w:val="009D1B7F"/>
    <w:rsid w:val="009D1DD1"/>
    <w:rsid w:val="009D1E7E"/>
    <w:rsid w:val="009D1FCE"/>
    <w:rsid w:val="009D2032"/>
    <w:rsid w:val="009D2067"/>
    <w:rsid w:val="009D2107"/>
    <w:rsid w:val="009D24C5"/>
    <w:rsid w:val="009D26E1"/>
    <w:rsid w:val="009D271C"/>
    <w:rsid w:val="009D2B7D"/>
    <w:rsid w:val="009D2CBC"/>
    <w:rsid w:val="009D2EA8"/>
    <w:rsid w:val="009D2FC9"/>
    <w:rsid w:val="009D312E"/>
    <w:rsid w:val="009D38DB"/>
    <w:rsid w:val="009D3A6A"/>
    <w:rsid w:val="009D3AF4"/>
    <w:rsid w:val="009D3CD3"/>
    <w:rsid w:val="009D3CDF"/>
    <w:rsid w:val="009D3EA6"/>
    <w:rsid w:val="009D4245"/>
    <w:rsid w:val="009D444F"/>
    <w:rsid w:val="009D46C0"/>
    <w:rsid w:val="009D4862"/>
    <w:rsid w:val="009D48BB"/>
    <w:rsid w:val="009D4993"/>
    <w:rsid w:val="009D4E5C"/>
    <w:rsid w:val="009D5097"/>
    <w:rsid w:val="009D50D9"/>
    <w:rsid w:val="009D5269"/>
    <w:rsid w:val="009D52B0"/>
    <w:rsid w:val="009D5316"/>
    <w:rsid w:val="009D5506"/>
    <w:rsid w:val="009D5858"/>
    <w:rsid w:val="009D59D0"/>
    <w:rsid w:val="009D5C21"/>
    <w:rsid w:val="009D5F9B"/>
    <w:rsid w:val="009D6704"/>
    <w:rsid w:val="009D683B"/>
    <w:rsid w:val="009D6B8F"/>
    <w:rsid w:val="009D6CFA"/>
    <w:rsid w:val="009D71D3"/>
    <w:rsid w:val="009D7745"/>
    <w:rsid w:val="009D7818"/>
    <w:rsid w:val="009D7BBE"/>
    <w:rsid w:val="009D7CB1"/>
    <w:rsid w:val="009D7CBE"/>
    <w:rsid w:val="009D7CCE"/>
    <w:rsid w:val="009D7DE3"/>
    <w:rsid w:val="009E0163"/>
    <w:rsid w:val="009E02E2"/>
    <w:rsid w:val="009E040F"/>
    <w:rsid w:val="009E05CB"/>
    <w:rsid w:val="009E0774"/>
    <w:rsid w:val="009E07D5"/>
    <w:rsid w:val="009E0803"/>
    <w:rsid w:val="009E086C"/>
    <w:rsid w:val="009E0C67"/>
    <w:rsid w:val="009E0FEC"/>
    <w:rsid w:val="009E1004"/>
    <w:rsid w:val="009E1032"/>
    <w:rsid w:val="009E1209"/>
    <w:rsid w:val="009E193E"/>
    <w:rsid w:val="009E19F3"/>
    <w:rsid w:val="009E1D99"/>
    <w:rsid w:val="009E2128"/>
    <w:rsid w:val="009E23A2"/>
    <w:rsid w:val="009E245F"/>
    <w:rsid w:val="009E250E"/>
    <w:rsid w:val="009E2598"/>
    <w:rsid w:val="009E28A8"/>
    <w:rsid w:val="009E2940"/>
    <w:rsid w:val="009E2996"/>
    <w:rsid w:val="009E2AA2"/>
    <w:rsid w:val="009E2B99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114"/>
    <w:rsid w:val="009E413F"/>
    <w:rsid w:val="009E4405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BA6"/>
    <w:rsid w:val="009E5D66"/>
    <w:rsid w:val="009E5E10"/>
    <w:rsid w:val="009E6260"/>
    <w:rsid w:val="009E62FF"/>
    <w:rsid w:val="009E636E"/>
    <w:rsid w:val="009E6868"/>
    <w:rsid w:val="009E6957"/>
    <w:rsid w:val="009E6B97"/>
    <w:rsid w:val="009E6E5A"/>
    <w:rsid w:val="009E6FDE"/>
    <w:rsid w:val="009E7011"/>
    <w:rsid w:val="009E7019"/>
    <w:rsid w:val="009E735D"/>
    <w:rsid w:val="009E7762"/>
    <w:rsid w:val="009E7966"/>
    <w:rsid w:val="009E79AF"/>
    <w:rsid w:val="009E7B3A"/>
    <w:rsid w:val="009E7C7D"/>
    <w:rsid w:val="009E7D75"/>
    <w:rsid w:val="009E7FD8"/>
    <w:rsid w:val="009F0719"/>
    <w:rsid w:val="009F0812"/>
    <w:rsid w:val="009F0C18"/>
    <w:rsid w:val="009F0E32"/>
    <w:rsid w:val="009F0F2F"/>
    <w:rsid w:val="009F10C9"/>
    <w:rsid w:val="009F16CD"/>
    <w:rsid w:val="009F195B"/>
    <w:rsid w:val="009F1DA5"/>
    <w:rsid w:val="009F21DC"/>
    <w:rsid w:val="009F260D"/>
    <w:rsid w:val="009F268E"/>
    <w:rsid w:val="009F2818"/>
    <w:rsid w:val="009F2836"/>
    <w:rsid w:val="009F2917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BAF"/>
    <w:rsid w:val="009F3D5B"/>
    <w:rsid w:val="009F4090"/>
    <w:rsid w:val="009F4369"/>
    <w:rsid w:val="009F45A8"/>
    <w:rsid w:val="009F47E4"/>
    <w:rsid w:val="009F4931"/>
    <w:rsid w:val="009F4A90"/>
    <w:rsid w:val="009F4B41"/>
    <w:rsid w:val="009F4DFC"/>
    <w:rsid w:val="009F4F1A"/>
    <w:rsid w:val="009F4F4F"/>
    <w:rsid w:val="009F4F50"/>
    <w:rsid w:val="009F5543"/>
    <w:rsid w:val="009F5912"/>
    <w:rsid w:val="009F596E"/>
    <w:rsid w:val="009F5A76"/>
    <w:rsid w:val="009F5BED"/>
    <w:rsid w:val="009F63F0"/>
    <w:rsid w:val="009F6440"/>
    <w:rsid w:val="009F6539"/>
    <w:rsid w:val="009F65CC"/>
    <w:rsid w:val="009F676D"/>
    <w:rsid w:val="009F691D"/>
    <w:rsid w:val="009F6B17"/>
    <w:rsid w:val="009F6CE6"/>
    <w:rsid w:val="009F6D35"/>
    <w:rsid w:val="009F6ED7"/>
    <w:rsid w:val="009F6F85"/>
    <w:rsid w:val="009F711C"/>
    <w:rsid w:val="009F727B"/>
    <w:rsid w:val="009F742A"/>
    <w:rsid w:val="009F75E8"/>
    <w:rsid w:val="009F76E5"/>
    <w:rsid w:val="009F7F3A"/>
    <w:rsid w:val="00A00029"/>
    <w:rsid w:val="00A000CE"/>
    <w:rsid w:val="00A0026C"/>
    <w:rsid w:val="00A003BA"/>
    <w:rsid w:val="00A00433"/>
    <w:rsid w:val="00A0070C"/>
    <w:rsid w:val="00A00ECE"/>
    <w:rsid w:val="00A010A3"/>
    <w:rsid w:val="00A0112A"/>
    <w:rsid w:val="00A01172"/>
    <w:rsid w:val="00A0147D"/>
    <w:rsid w:val="00A01640"/>
    <w:rsid w:val="00A01C25"/>
    <w:rsid w:val="00A02026"/>
    <w:rsid w:val="00A02048"/>
    <w:rsid w:val="00A02051"/>
    <w:rsid w:val="00A02152"/>
    <w:rsid w:val="00A0216C"/>
    <w:rsid w:val="00A02520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C9F"/>
    <w:rsid w:val="00A03D1B"/>
    <w:rsid w:val="00A03D77"/>
    <w:rsid w:val="00A042FD"/>
    <w:rsid w:val="00A04410"/>
    <w:rsid w:val="00A04470"/>
    <w:rsid w:val="00A04728"/>
    <w:rsid w:val="00A049DA"/>
    <w:rsid w:val="00A04A69"/>
    <w:rsid w:val="00A04E2C"/>
    <w:rsid w:val="00A05193"/>
    <w:rsid w:val="00A05519"/>
    <w:rsid w:val="00A05724"/>
    <w:rsid w:val="00A05751"/>
    <w:rsid w:val="00A05839"/>
    <w:rsid w:val="00A05C8B"/>
    <w:rsid w:val="00A06333"/>
    <w:rsid w:val="00A06424"/>
    <w:rsid w:val="00A0694E"/>
    <w:rsid w:val="00A06B0B"/>
    <w:rsid w:val="00A06B64"/>
    <w:rsid w:val="00A06DA8"/>
    <w:rsid w:val="00A06EC7"/>
    <w:rsid w:val="00A071AE"/>
    <w:rsid w:val="00A0748D"/>
    <w:rsid w:val="00A0749C"/>
    <w:rsid w:val="00A07518"/>
    <w:rsid w:val="00A0762B"/>
    <w:rsid w:val="00A0766E"/>
    <w:rsid w:val="00A07914"/>
    <w:rsid w:val="00A079A8"/>
    <w:rsid w:val="00A079DA"/>
    <w:rsid w:val="00A07A80"/>
    <w:rsid w:val="00A07A9B"/>
    <w:rsid w:val="00A07EFD"/>
    <w:rsid w:val="00A10013"/>
    <w:rsid w:val="00A1024D"/>
    <w:rsid w:val="00A10659"/>
    <w:rsid w:val="00A10672"/>
    <w:rsid w:val="00A1083D"/>
    <w:rsid w:val="00A10862"/>
    <w:rsid w:val="00A109DA"/>
    <w:rsid w:val="00A10C41"/>
    <w:rsid w:val="00A10E26"/>
    <w:rsid w:val="00A11328"/>
    <w:rsid w:val="00A113F5"/>
    <w:rsid w:val="00A1142A"/>
    <w:rsid w:val="00A1153E"/>
    <w:rsid w:val="00A11884"/>
    <w:rsid w:val="00A118C2"/>
    <w:rsid w:val="00A118F3"/>
    <w:rsid w:val="00A121B9"/>
    <w:rsid w:val="00A1221C"/>
    <w:rsid w:val="00A12247"/>
    <w:rsid w:val="00A12436"/>
    <w:rsid w:val="00A1265B"/>
    <w:rsid w:val="00A1277D"/>
    <w:rsid w:val="00A12950"/>
    <w:rsid w:val="00A12D31"/>
    <w:rsid w:val="00A12EEF"/>
    <w:rsid w:val="00A1315A"/>
    <w:rsid w:val="00A13378"/>
    <w:rsid w:val="00A133CE"/>
    <w:rsid w:val="00A133F5"/>
    <w:rsid w:val="00A135F6"/>
    <w:rsid w:val="00A13657"/>
    <w:rsid w:val="00A13693"/>
    <w:rsid w:val="00A139FB"/>
    <w:rsid w:val="00A13DE6"/>
    <w:rsid w:val="00A13EE8"/>
    <w:rsid w:val="00A14743"/>
    <w:rsid w:val="00A14AE4"/>
    <w:rsid w:val="00A14BDB"/>
    <w:rsid w:val="00A14BEA"/>
    <w:rsid w:val="00A14FF6"/>
    <w:rsid w:val="00A15417"/>
    <w:rsid w:val="00A15584"/>
    <w:rsid w:val="00A15834"/>
    <w:rsid w:val="00A15AEA"/>
    <w:rsid w:val="00A15FCE"/>
    <w:rsid w:val="00A1616A"/>
    <w:rsid w:val="00A161AA"/>
    <w:rsid w:val="00A163C5"/>
    <w:rsid w:val="00A16448"/>
    <w:rsid w:val="00A16777"/>
    <w:rsid w:val="00A16884"/>
    <w:rsid w:val="00A16A00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C78"/>
    <w:rsid w:val="00A17C92"/>
    <w:rsid w:val="00A17F64"/>
    <w:rsid w:val="00A17FC3"/>
    <w:rsid w:val="00A20488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DAD"/>
    <w:rsid w:val="00A21F16"/>
    <w:rsid w:val="00A21F8F"/>
    <w:rsid w:val="00A21FB6"/>
    <w:rsid w:val="00A2206C"/>
    <w:rsid w:val="00A2231E"/>
    <w:rsid w:val="00A224B6"/>
    <w:rsid w:val="00A22815"/>
    <w:rsid w:val="00A2285F"/>
    <w:rsid w:val="00A22ADB"/>
    <w:rsid w:val="00A22C98"/>
    <w:rsid w:val="00A22E5D"/>
    <w:rsid w:val="00A23165"/>
    <w:rsid w:val="00A2337C"/>
    <w:rsid w:val="00A235FC"/>
    <w:rsid w:val="00A2376C"/>
    <w:rsid w:val="00A239AF"/>
    <w:rsid w:val="00A23AA2"/>
    <w:rsid w:val="00A23AB4"/>
    <w:rsid w:val="00A23CBD"/>
    <w:rsid w:val="00A23F3F"/>
    <w:rsid w:val="00A24121"/>
    <w:rsid w:val="00A24492"/>
    <w:rsid w:val="00A244C3"/>
    <w:rsid w:val="00A244CD"/>
    <w:rsid w:val="00A2455C"/>
    <w:rsid w:val="00A246D9"/>
    <w:rsid w:val="00A247E0"/>
    <w:rsid w:val="00A24A13"/>
    <w:rsid w:val="00A24E4F"/>
    <w:rsid w:val="00A24E59"/>
    <w:rsid w:val="00A250BE"/>
    <w:rsid w:val="00A253CD"/>
    <w:rsid w:val="00A2544C"/>
    <w:rsid w:val="00A25681"/>
    <w:rsid w:val="00A256BB"/>
    <w:rsid w:val="00A25E17"/>
    <w:rsid w:val="00A25EC8"/>
    <w:rsid w:val="00A26002"/>
    <w:rsid w:val="00A262C6"/>
    <w:rsid w:val="00A26428"/>
    <w:rsid w:val="00A26912"/>
    <w:rsid w:val="00A26B18"/>
    <w:rsid w:val="00A26C27"/>
    <w:rsid w:val="00A26FA0"/>
    <w:rsid w:val="00A270CA"/>
    <w:rsid w:val="00A27103"/>
    <w:rsid w:val="00A27212"/>
    <w:rsid w:val="00A27215"/>
    <w:rsid w:val="00A273E8"/>
    <w:rsid w:val="00A27518"/>
    <w:rsid w:val="00A276DF"/>
    <w:rsid w:val="00A2779E"/>
    <w:rsid w:val="00A277F0"/>
    <w:rsid w:val="00A27967"/>
    <w:rsid w:val="00A27FC3"/>
    <w:rsid w:val="00A301A9"/>
    <w:rsid w:val="00A30353"/>
    <w:rsid w:val="00A30561"/>
    <w:rsid w:val="00A30E1A"/>
    <w:rsid w:val="00A3110C"/>
    <w:rsid w:val="00A3169C"/>
    <w:rsid w:val="00A31819"/>
    <w:rsid w:val="00A3187F"/>
    <w:rsid w:val="00A31B9A"/>
    <w:rsid w:val="00A31BE2"/>
    <w:rsid w:val="00A31C2F"/>
    <w:rsid w:val="00A31CB4"/>
    <w:rsid w:val="00A31EC2"/>
    <w:rsid w:val="00A32266"/>
    <w:rsid w:val="00A323EC"/>
    <w:rsid w:val="00A3261E"/>
    <w:rsid w:val="00A3269F"/>
    <w:rsid w:val="00A329B2"/>
    <w:rsid w:val="00A33272"/>
    <w:rsid w:val="00A33CC7"/>
    <w:rsid w:val="00A33E1E"/>
    <w:rsid w:val="00A33E25"/>
    <w:rsid w:val="00A33E57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0B"/>
    <w:rsid w:val="00A3597D"/>
    <w:rsid w:val="00A35AA1"/>
    <w:rsid w:val="00A3629D"/>
    <w:rsid w:val="00A363D7"/>
    <w:rsid w:val="00A365D3"/>
    <w:rsid w:val="00A366F7"/>
    <w:rsid w:val="00A36CE1"/>
    <w:rsid w:val="00A37056"/>
    <w:rsid w:val="00A37248"/>
    <w:rsid w:val="00A376F9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A67"/>
    <w:rsid w:val="00A41A97"/>
    <w:rsid w:val="00A41DE8"/>
    <w:rsid w:val="00A41F1A"/>
    <w:rsid w:val="00A4230F"/>
    <w:rsid w:val="00A42692"/>
    <w:rsid w:val="00A42AA8"/>
    <w:rsid w:val="00A42AF0"/>
    <w:rsid w:val="00A433B6"/>
    <w:rsid w:val="00A435F1"/>
    <w:rsid w:val="00A439AD"/>
    <w:rsid w:val="00A43A92"/>
    <w:rsid w:val="00A43B81"/>
    <w:rsid w:val="00A43CEA"/>
    <w:rsid w:val="00A43E0F"/>
    <w:rsid w:val="00A43F15"/>
    <w:rsid w:val="00A440D5"/>
    <w:rsid w:val="00A441A4"/>
    <w:rsid w:val="00A44BD1"/>
    <w:rsid w:val="00A44E64"/>
    <w:rsid w:val="00A4525A"/>
    <w:rsid w:val="00A455B6"/>
    <w:rsid w:val="00A456B0"/>
    <w:rsid w:val="00A45A71"/>
    <w:rsid w:val="00A45B22"/>
    <w:rsid w:val="00A45CD4"/>
    <w:rsid w:val="00A45FF6"/>
    <w:rsid w:val="00A4646C"/>
    <w:rsid w:val="00A4647E"/>
    <w:rsid w:val="00A46520"/>
    <w:rsid w:val="00A46669"/>
    <w:rsid w:val="00A46A31"/>
    <w:rsid w:val="00A46A59"/>
    <w:rsid w:val="00A471E4"/>
    <w:rsid w:val="00A47546"/>
    <w:rsid w:val="00A47549"/>
    <w:rsid w:val="00A476B7"/>
    <w:rsid w:val="00A47918"/>
    <w:rsid w:val="00A47C6D"/>
    <w:rsid w:val="00A47EE5"/>
    <w:rsid w:val="00A508F6"/>
    <w:rsid w:val="00A50937"/>
    <w:rsid w:val="00A50973"/>
    <w:rsid w:val="00A50A03"/>
    <w:rsid w:val="00A50A85"/>
    <w:rsid w:val="00A50B11"/>
    <w:rsid w:val="00A50CD1"/>
    <w:rsid w:val="00A50E1F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948"/>
    <w:rsid w:val="00A52F31"/>
    <w:rsid w:val="00A533D0"/>
    <w:rsid w:val="00A5341B"/>
    <w:rsid w:val="00A53485"/>
    <w:rsid w:val="00A53529"/>
    <w:rsid w:val="00A535D0"/>
    <w:rsid w:val="00A536A6"/>
    <w:rsid w:val="00A53A50"/>
    <w:rsid w:val="00A53B32"/>
    <w:rsid w:val="00A53B84"/>
    <w:rsid w:val="00A54019"/>
    <w:rsid w:val="00A540B8"/>
    <w:rsid w:val="00A5421F"/>
    <w:rsid w:val="00A542F7"/>
    <w:rsid w:val="00A54311"/>
    <w:rsid w:val="00A544E3"/>
    <w:rsid w:val="00A54885"/>
    <w:rsid w:val="00A54AFB"/>
    <w:rsid w:val="00A54F7B"/>
    <w:rsid w:val="00A553AF"/>
    <w:rsid w:val="00A554D9"/>
    <w:rsid w:val="00A55576"/>
    <w:rsid w:val="00A55A0B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D44"/>
    <w:rsid w:val="00A56EA2"/>
    <w:rsid w:val="00A56F5F"/>
    <w:rsid w:val="00A56FA8"/>
    <w:rsid w:val="00A57163"/>
    <w:rsid w:val="00A57184"/>
    <w:rsid w:val="00A57412"/>
    <w:rsid w:val="00A5756C"/>
    <w:rsid w:val="00A576AA"/>
    <w:rsid w:val="00A578D1"/>
    <w:rsid w:val="00A57D36"/>
    <w:rsid w:val="00A57E1D"/>
    <w:rsid w:val="00A6004C"/>
    <w:rsid w:val="00A602F6"/>
    <w:rsid w:val="00A60A31"/>
    <w:rsid w:val="00A60AAD"/>
    <w:rsid w:val="00A60C5F"/>
    <w:rsid w:val="00A6105A"/>
    <w:rsid w:val="00A61082"/>
    <w:rsid w:val="00A61188"/>
    <w:rsid w:val="00A61484"/>
    <w:rsid w:val="00A614C0"/>
    <w:rsid w:val="00A6172A"/>
    <w:rsid w:val="00A61945"/>
    <w:rsid w:val="00A61B0E"/>
    <w:rsid w:val="00A61E63"/>
    <w:rsid w:val="00A61FF4"/>
    <w:rsid w:val="00A6227B"/>
    <w:rsid w:val="00A624C5"/>
    <w:rsid w:val="00A624DA"/>
    <w:rsid w:val="00A62604"/>
    <w:rsid w:val="00A6288E"/>
    <w:rsid w:val="00A6290E"/>
    <w:rsid w:val="00A62A57"/>
    <w:rsid w:val="00A62DAC"/>
    <w:rsid w:val="00A630BC"/>
    <w:rsid w:val="00A63145"/>
    <w:rsid w:val="00A6322A"/>
    <w:rsid w:val="00A634B0"/>
    <w:rsid w:val="00A63871"/>
    <w:rsid w:val="00A638D3"/>
    <w:rsid w:val="00A638D6"/>
    <w:rsid w:val="00A63964"/>
    <w:rsid w:val="00A63A97"/>
    <w:rsid w:val="00A63CDD"/>
    <w:rsid w:val="00A63EC1"/>
    <w:rsid w:val="00A640D4"/>
    <w:rsid w:val="00A644C2"/>
    <w:rsid w:val="00A64595"/>
    <w:rsid w:val="00A6493B"/>
    <w:rsid w:val="00A64BF7"/>
    <w:rsid w:val="00A64C13"/>
    <w:rsid w:val="00A6500F"/>
    <w:rsid w:val="00A650FF"/>
    <w:rsid w:val="00A65160"/>
    <w:rsid w:val="00A65197"/>
    <w:rsid w:val="00A653AE"/>
    <w:rsid w:val="00A65592"/>
    <w:rsid w:val="00A660D2"/>
    <w:rsid w:val="00A663A4"/>
    <w:rsid w:val="00A663E4"/>
    <w:rsid w:val="00A66962"/>
    <w:rsid w:val="00A66A06"/>
    <w:rsid w:val="00A66C8C"/>
    <w:rsid w:val="00A66E6E"/>
    <w:rsid w:val="00A66FC7"/>
    <w:rsid w:val="00A67300"/>
    <w:rsid w:val="00A674C9"/>
    <w:rsid w:val="00A67740"/>
    <w:rsid w:val="00A679A1"/>
    <w:rsid w:val="00A67A1A"/>
    <w:rsid w:val="00A67A50"/>
    <w:rsid w:val="00A67C7B"/>
    <w:rsid w:val="00A67D6C"/>
    <w:rsid w:val="00A7037F"/>
    <w:rsid w:val="00A70874"/>
    <w:rsid w:val="00A70B9A"/>
    <w:rsid w:val="00A713F9"/>
    <w:rsid w:val="00A714BD"/>
    <w:rsid w:val="00A7163F"/>
    <w:rsid w:val="00A7209D"/>
    <w:rsid w:val="00A720FA"/>
    <w:rsid w:val="00A720FC"/>
    <w:rsid w:val="00A721F1"/>
    <w:rsid w:val="00A72201"/>
    <w:rsid w:val="00A7255D"/>
    <w:rsid w:val="00A72814"/>
    <w:rsid w:val="00A72958"/>
    <w:rsid w:val="00A7296F"/>
    <w:rsid w:val="00A730FF"/>
    <w:rsid w:val="00A73129"/>
    <w:rsid w:val="00A73295"/>
    <w:rsid w:val="00A734BC"/>
    <w:rsid w:val="00A73A7D"/>
    <w:rsid w:val="00A73BD1"/>
    <w:rsid w:val="00A73C2C"/>
    <w:rsid w:val="00A73CFE"/>
    <w:rsid w:val="00A73F22"/>
    <w:rsid w:val="00A73F42"/>
    <w:rsid w:val="00A743C6"/>
    <w:rsid w:val="00A745BC"/>
    <w:rsid w:val="00A745E9"/>
    <w:rsid w:val="00A74613"/>
    <w:rsid w:val="00A746F5"/>
    <w:rsid w:val="00A7487B"/>
    <w:rsid w:val="00A7487C"/>
    <w:rsid w:val="00A74A08"/>
    <w:rsid w:val="00A74AAC"/>
    <w:rsid w:val="00A74BFD"/>
    <w:rsid w:val="00A74DFB"/>
    <w:rsid w:val="00A74EAF"/>
    <w:rsid w:val="00A753EA"/>
    <w:rsid w:val="00A754D1"/>
    <w:rsid w:val="00A75537"/>
    <w:rsid w:val="00A75611"/>
    <w:rsid w:val="00A75686"/>
    <w:rsid w:val="00A7568B"/>
    <w:rsid w:val="00A758E5"/>
    <w:rsid w:val="00A759B1"/>
    <w:rsid w:val="00A75B18"/>
    <w:rsid w:val="00A75E56"/>
    <w:rsid w:val="00A76024"/>
    <w:rsid w:val="00A760F7"/>
    <w:rsid w:val="00A76197"/>
    <w:rsid w:val="00A76262"/>
    <w:rsid w:val="00A769DD"/>
    <w:rsid w:val="00A76A89"/>
    <w:rsid w:val="00A76C1F"/>
    <w:rsid w:val="00A76D3C"/>
    <w:rsid w:val="00A76EA3"/>
    <w:rsid w:val="00A76EE4"/>
    <w:rsid w:val="00A770A6"/>
    <w:rsid w:val="00A77434"/>
    <w:rsid w:val="00A77594"/>
    <w:rsid w:val="00A77AE3"/>
    <w:rsid w:val="00A77FF0"/>
    <w:rsid w:val="00A80035"/>
    <w:rsid w:val="00A800C5"/>
    <w:rsid w:val="00A802B6"/>
    <w:rsid w:val="00A8035B"/>
    <w:rsid w:val="00A80538"/>
    <w:rsid w:val="00A80620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3C5"/>
    <w:rsid w:val="00A81551"/>
    <w:rsid w:val="00A817DA"/>
    <w:rsid w:val="00A81A82"/>
    <w:rsid w:val="00A81F3B"/>
    <w:rsid w:val="00A8256D"/>
    <w:rsid w:val="00A82766"/>
    <w:rsid w:val="00A82832"/>
    <w:rsid w:val="00A828EB"/>
    <w:rsid w:val="00A829F2"/>
    <w:rsid w:val="00A82A61"/>
    <w:rsid w:val="00A82B03"/>
    <w:rsid w:val="00A82D5E"/>
    <w:rsid w:val="00A82D9B"/>
    <w:rsid w:val="00A8306F"/>
    <w:rsid w:val="00A838C3"/>
    <w:rsid w:val="00A8392B"/>
    <w:rsid w:val="00A83D01"/>
    <w:rsid w:val="00A83E43"/>
    <w:rsid w:val="00A840D4"/>
    <w:rsid w:val="00A84617"/>
    <w:rsid w:val="00A848E8"/>
    <w:rsid w:val="00A848EB"/>
    <w:rsid w:val="00A849BD"/>
    <w:rsid w:val="00A84A83"/>
    <w:rsid w:val="00A84C95"/>
    <w:rsid w:val="00A84CBB"/>
    <w:rsid w:val="00A84F35"/>
    <w:rsid w:val="00A850CD"/>
    <w:rsid w:val="00A85333"/>
    <w:rsid w:val="00A856A3"/>
    <w:rsid w:val="00A856EE"/>
    <w:rsid w:val="00A85A82"/>
    <w:rsid w:val="00A85F35"/>
    <w:rsid w:val="00A86016"/>
    <w:rsid w:val="00A865C9"/>
    <w:rsid w:val="00A869C9"/>
    <w:rsid w:val="00A87ACA"/>
    <w:rsid w:val="00A87CDC"/>
    <w:rsid w:val="00A87DA8"/>
    <w:rsid w:val="00A87E5E"/>
    <w:rsid w:val="00A87F4D"/>
    <w:rsid w:val="00A9026A"/>
    <w:rsid w:val="00A9026C"/>
    <w:rsid w:val="00A9047D"/>
    <w:rsid w:val="00A904F4"/>
    <w:rsid w:val="00A905A8"/>
    <w:rsid w:val="00A907FE"/>
    <w:rsid w:val="00A9081F"/>
    <w:rsid w:val="00A90A62"/>
    <w:rsid w:val="00A90EAD"/>
    <w:rsid w:val="00A90F2A"/>
    <w:rsid w:val="00A91123"/>
    <w:rsid w:val="00A9117B"/>
    <w:rsid w:val="00A914CF"/>
    <w:rsid w:val="00A9168E"/>
    <w:rsid w:val="00A9189E"/>
    <w:rsid w:val="00A919D0"/>
    <w:rsid w:val="00A91A44"/>
    <w:rsid w:val="00A91B10"/>
    <w:rsid w:val="00A91C6B"/>
    <w:rsid w:val="00A91CB7"/>
    <w:rsid w:val="00A91D0F"/>
    <w:rsid w:val="00A91E41"/>
    <w:rsid w:val="00A922D9"/>
    <w:rsid w:val="00A924A3"/>
    <w:rsid w:val="00A925AF"/>
    <w:rsid w:val="00A92AF4"/>
    <w:rsid w:val="00A930C6"/>
    <w:rsid w:val="00A93175"/>
    <w:rsid w:val="00A93D19"/>
    <w:rsid w:val="00A941F5"/>
    <w:rsid w:val="00A94209"/>
    <w:rsid w:val="00A9438A"/>
    <w:rsid w:val="00A9456A"/>
    <w:rsid w:val="00A946DB"/>
    <w:rsid w:val="00A946EA"/>
    <w:rsid w:val="00A94AAF"/>
    <w:rsid w:val="00A94B94"/>
    <w:rsid w:val="00A94C2D"/>
    <w:rsid w:val="00A94C65"/>
    <w:rsid w:val="00A94F33"/>
    <w:rsid w:val="00A9507C"/>
    <w:rsid w:val="00A9508A"/>
    <w:rsid w:val="00A9513E"/>
    <w:rsid w:val="00A9537D"/>
    <w:rsid w:val="00A9538A"/>
    <w:rsid w:val="00A958C0"/>
    <w:rsid w:val="00A958FC"/>
    <w:rsid w:val="00A95950"/>
    <w:rsid w:val="00A95BB1"/>
    <w:rsid w:val="00A961B8"/>
    <w:rsid w:val="00A96455"/>
    <w:rsid w:val="00A9675A"/>
    <w:rsid w:val="00A9766C"/>
    <w:rsid w:val="00A97704"/>
    <w:rsid w:val="00A9794D"/>
    <w:rsid w:val="00A979B3"/>
    <w:rsid w:val="00A97BAB"/>
    <w:rsid w:val="00A97D1E"/>
    <w:rsid w:val="00A97F64"/>
    <w:rsid w:val="00AA0337"/>
    <w:rsid w:val="00AA0B84"/>
    <w:rsid w:val="00AA0C19"/>
    <w:rsid w:val="00AA0C8A"/>
    <w:rsid w:val="00AA0DCA"/>
    <w:rsid w:val="00AA0F55"/>
    <w:rsid w:val="00AA0FF2"/>
    <w:rsid w:val="00AA1196"/>
    <w:rsid w:val="00AA11F5"/>
    <w:rsid w:val="00AA133F"/>
    <w:rsid w:val="00AA1433"/>
    <w:rsid w:val="00AA183F"/>
    <w:rsid w:val="00AA1A2E"/>
    <w:rsid w:val="00AA1B71"/>
    <w:rsid w:val="00AA1E5D"/>
    <w:rsid w:val="00AA2194"/>
    <w:rsid w:val="00AA21EA"/>
    <w:rsid w:val="00AA2411"/>
    <w:rsid w:val="00AA2466"/>
    <w:rsid w:val="00AA271A"/>
    <w:rsid w:val="00AA272D"/>
    <w:rsid w:val="00AA2826"/>
    <w:rsid w:val="00AA2844"/>
    <w:rsid w:val="00AA2854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AEE"/>
    <w:rsid w:val="00AA3BF7"/>
    <w:rsid w:val="00AA3E5B"/>
    <w:rsid w:val="00AA469F"/>
    <w:rsid w:val="00AA47F3"/>
    <w:rsid w:val="00AA4815"/>
    <w:rsid w:val="00AA4A79"/>
    <w:rsid w:val="00AA5046"/>
    <w:rsid w:val="00AA50BE"/>
    <w:rsid w:val="00AA522D"/>
    <w:rsid w:val="00AA530D"/>
    <w:rsid w:val="00AA5561"/>
    <w:rsid w:val="00AA56FC"/>
    <w:rsid w:val="00AA582B"/>
    <w:rsid w:val="00AA5B00"/>
    <w:rsid w:val="00AA5BB1"/>
    <w:rsid w:val="00AA5F04"/>
    <w:rsid w:val="00AA6148"/>
    <w:rsid w:val="00AA62AF"/>
    <w:rsid w:val="00AA64A1"/>
    <w:rsid w:val="00AA67A6"/>
    <w:rsid w:val="00AA6E01"/>
    <w:rsid w:val="00AA6EB6"/>
    <w:rsid w:val="00AA73E6"/>
    <w:rsid w:val="00AA7626"/>
    <w:rsid w:val="00AA769C"/>
    <w:rsid w:val="00AA7A12"/>
    <w:rsid w:val="00AA7B46"/>
    <w:rsid w:val="00AA7BDA"/>
    <w:rsid w:val="00AA7DFA"/>
    <w:rsid w:val="00AB0054"/>
    <w:rsid w:val="00AB02A2"/>
    <w:rsid w:val="00AB03EC"/>
    <w:rsid w:val="00AB0C8B"/>
    <w:rsid w:val="00AB0CF2"/>
    <w:rsid w:val="00AB0D5F"/>
    <w:rsid w:val="00AB0E64"/>
    <w:rsid w:val="00AB1251"/>
    <w:rsid w:val="00AB1693"/>
    <w:rsid w:val="00AB1698"/>
    <w:rsid w:val="00AB1A61"/>
    <w:rsid w:val="00AB1B09"/>
    <w:rsid w:val="00AB1BCA"/>
    <w:rsid w:val="00AB1CE7"/>
    <w:rsid w:val="00AB2140"/>
    <w:rsid w:val="00AB24CF"/>
    <w:rsid w:val="00AB2713"/>
    <w:rsid w:val="00AB294F"/>
    <w:rsid w:val="00AB2F0C"/>
    <w:rsid w:val="00AB3315"/>
    <w:rsid w:val="00AB34FF"/>
    <w:rsid w:val="00AB355E"/>
    <w:rsid w:val="00AB35F1"/>
    <w:rsid w:val="00AB3688"/>
    <w:rsid w:val="00AB3731"/>
    <w:rsid w:val="00AB394F"/>
    <w:rsid w:val="00AB397F"/>
    <w:rsid w:val="00AB3F15"/>
    <w:rsid w:val="00AB3FE5"/>
    <w:rsid w:val="00AB3FE7"/>
    <w:rsid w:val="00AB4054"/>
    <w:rsid w:val="00AB4146"/>
    <w:rsid w:val="00AB417B"/>
    <w:rsid w:val="00AB41CA"/>
    <w:rsid w:val="00AB41F3"/>
    <w:rsid w:val="00AB460F"/>
    <w:rsid w:val="00AB4A3D"/>
    <w:rsid w:val="00AB4C8F"/>
    <w:rsid w:val="00AB50EA"/>
    <w:rsid w:val="00AB5191"/>
    <w:rsid w:val="00AB51A3"/>
    <w:rsid w:val="00AB5297"/>
    <w:rsid w:val="00AB53B2"/>
    <w:rsid w:val="00AB575F"/>
    <w:rsid w:val="00AB577D"/>
    <w:rsid w:val="00AB57AB"/>
    <w:rsid w:val="00AB5862"/>
    <w:rsid w:val="00AB5939"/>
    <w:rsid w:val="00AB5C66"/>
    <w:rsid w:val="00AB5D93"/>
    <w:rsid w:val="00AB5DE2"/>
    <w:rsid w:val="00AB5E26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F31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73C"/>
    <w:rsid w:val="00AC4752"/>
    <w:rsid w:val="00AC49ED"/>
    <w:rsid w:val="00AC4A91"/>
    <w:rsid w:val="00AC4CD0"/>
    <w:rsid w:val="00AC4E96"/>
    <w:rsid w:val="00AC4FAE"/>
    <w:rsid w:val="00AC5195"/>
    <w:rsid w:val="00AC51E4"/>
    <w:rsid w:val="00AC53C7"/>
    <w:rsid w:val="00AC5719"/>
    <w:rsid w:val="00AC5741"/>
    <w:rsid w:val="00AC5AB3"/>
    <w:rsid w:val="00AC5B0D"/>
    <w:rsid w:val="00AC5C94"/>
    <w:rsid w:val="00AC601F"/>
    <w:rsid w:val="00AC61D6"/>
    <w:rsid w:val="00AC63CF"/>
    <w:rsid w:val="00AC6420"/>
    <w:rsid w:val="00AC685C"/>
    <w:rsid w:val="00AC68AD"/>
    <w:rsid w:val="00AC6B35"/>
    <w:rsid w:val="00AC6C75"/>
    <w:rsid w:val="00AC6DAD"/>
    <w:rsid w:val="00AC6E0A"/>
    <w:rsid w:val="00AC70BB"/>
    <w:rsid w:val="00AC71C6"/>
    <w:rsid w:val="00AC739D"/>
    <w:rsid w:val="00AC791C"/>
    <w:rsid w:val="00AC7CD7"/>
    <w:rsid w:val="00AC7D78"/>
    <w:rsid w:val="00AD0269"/>
    <w:rsid w:val="00AD07D9"/>
    <w:rsid w:val="00AD0C1A"/>
    <w:rsid w:val="00AD0C44"/>
    <w:rsid w:val="00AD0FB2"/>
    <w:rsid w:val="00AD1007"/>
    <w:rsid w:val="00AD1485"/>
    <w:rsid w:val="00AD1639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459"/>
    <w:rsid w:val="00AD25C5"/>
    <w:rsid w:val="00AD2608"/>
    <w:rsid w:val="00AD2740"/>
    <w:rsid w:val="00AD2751"/>
    <w:rsid w:val="00AD275A"/>
    <w:rsid w:val="00AD27BD"/>
    <w:rsid w:val="00AD2882"/>
    <w:rsid w:val="00AD2C6E"/>
    <w:rsid w:val="00AD2E31"/>
    <w:rsid w:val="00AD2EBF"/>
    <w:rsid w:val="00AD2EFC"/>
    <w:rsid w:val="00AD3144"/>
    <w:rsid w:val="00AD3AC3"/>
    <w:rsid w:val="00AD3AC7"/>
    <w:rsid w:val="00AD3B24"/>
    <w:rsid w:val="00AD3E28"/>
    <w:rsid w:val="00AD3F0D"/>
    <w:rsid w:val="00AD3F4F"/>
    <w:rsid w:val="00AD40D8"/>
    <w:rsid w:val="00AD42E7"/>
    <w:rsid w:val="00AD42EE"/>
    <w:rsid w:val="00AD4366"/>
    <w:rsid w:val="00AD49D6"/>
    <w:rsid w:val="00AD4ECB"/>
    <w:rsid w:val="00AD51A8"/>
    <w:rsid w:val="00AD57A6"/>
    <w:rsid w:val="00AD5DEC"/>
    <w:rsid w:val="00AD5E6B"/>
    <w:rsid w:val="00AD5F88"/>
    <w:rsid w:val="00AD60F3"/>
    <w:rsid w:val="00AD6394"/>
    <w:rsid w:val="00AD683E"/>
    <w:rsid w:val="00AD6BD9"/>
    <w:rsid w:val="00AD6CA1"/>
    <w:rsid w:val="00AD6FFF"/>
    <w:rsid w:val="00AD740B"/>
    <w:rsid w:val="00AD7447"/>
    <w:rsid w:val="00AD7498"/>
    <w:rsid w:val="00AD7791"/>
    <w:rsid w:val="00AD77B4"/>
    <w:rsid w:val="00AD77B6"/>
    <w:rsid w:val="00AE030D"/>
    <w:rsid w:val="00AE0804"/>
    <w:rsid w:val="00AE0937"/>
    <w:rsid w:val="00AE0B74"/>
    <w:rsid w:val="00AE0C0F"/>
    <w:rsid w:val="00AE0CB5"/>
    <w:rsid w:val="00AE0D63"/>
    <w:rsid w:val="00AE0F7C"/>
    <w:rsid w:val="00AE1065"/>
    <w:rsid w:val="00AE10EE"/>
    <w:rsid w:val="00AE1185"/>
    <w:rsid w:val="00AE1379"/>
    <w:rsid w:val="00AE13DC"/>
    <w:rsid w:val="00AE190C"/>
    <w:rsid w:val="00AE1B41"/>
    <w:rsid w:val="00AE2350"/>
    <w:rsid w:val="00AE2538"/>
    <w:rsid w:val="00AE267A"/>
    <w:rsid w:val="00AE272C"/>
    <w:rsid w:val="00AE2B41"/>
    <w:rsid w:val="00AE2CB1"/>
    <w:rsid w:val="00AE2E47"/>
    <w:rsid w:val="00AE2FCC"/>
    <w:rsid w:val="00AE3096"/>
    <w:rsid w:val="00AE30D9"/>
    <w:rsid w:val="00AE3226"/>
    <w:rsid w:val="00AE3350"/>
    <w:rsid w:val="00AE3359"/>
    <w:rsid w:val="00AE3890"/>
    <w:rsid w:val="00AE396B"/>
    <w:rsid w:val="00AE3B0D"/>
    <w:rsid w:val="00AE3B16"/>
    <w:rsid w:val="00AE3C68"/>
    <w:rsid w:val="00AE3D81"/>
    <w:rsid w:val="00AE3DC4"/>
    <w:rsid w:val="00AE3FC8"/>
    <w:rsid w:val="00AE4157"/>
    <w:rsid w:val="00AE4911"/>
    <w:rsid w:val="00AE4946"/>
    <w:rsid w:val="00AE4A69"/>
    <w:rsid w:val="00AE4ACD"/>
    <w:rsid w:val="00AE5027"/>
    <w:rsid w:val="00AE51A4"/>
    <w:rsid w:val="00AE52BE"/>
    <w:rsid w:val="00AE546B"/>
    <w:rsid w:val="00AE5472"/>
    <w:rsid w:val="00AE5772"/>
    <w:rsid w:val="00AE5876"/>
    <w:rsid w:val="00AE5EF5"/>
    <w:rsid w:val="00AE5F47"/>
    <w:rsid w:val="00AE6089"/>
    <w:rsid w:val="00AE62C9"/>
    <w:rsid w:val="00AE699F"/>
    <w:rsid w:val="00AE69C4"/>
    <w:rsid w:val="00AE6D50"/>
    <w:rsid w:val="00AE7108"/>
    <w:rsid w:val="00AE7547"/>
    <w:rsid w:val="00AE761E"/>
    <w:rsid w:val="00AE767F"/>
    <w:rsid w:val="00AE780F"/>
    <w:rsid w:val="00AE7E59"/>
    <w:rsid w:val="00AE7F5D"/>
    <w:rsid w:val="00AE7F9D"/>
    <w:rsid w:val="00AF043B"/>
    <w:rsid w:val="00AF0BE9"/>
    <w:rsid w:val="00AF0FD6"/>
    <w:rsid w:val="00AF0FFD"/>
    <w:rsid w:val="00AF12B3"/>
    <w:rsid w:val="00AF1335"/>
    <w:rsid w:val="00AF14C7"/>
    <w:rsid w:val="00AF17DD"/>
    <w:rsid w:val="00AF1BD7"/>
    <w:rsid w:val="00AF1C05"/>
    <w:rsid w:val="00AF1D3E"/>
    <w:rsid w:val="00AF1DA0"/>
    <w:rsid w:val="00AF1DC1"/>
    <w:rsid w:val="00AF1F6A"/>
    <w:rsid w:val="00AF200C"/>
    <w:rsid w:val="00AF20EA"/>
    <w:rsid w:val="00AF21B9"/>
    <w:rsid w:val="00AF22FE"/>
    <w:rsid w:val="00AF25EC"/>
    <w:rsid w:val="00AF293D"/>
    <w:rsid w:val="00AF2A63"/>
    <w:rsid w:val="00AF2B92"/>
    <w:rsid w:val="00AF2C09"/>
    <w:rsid w:val="00AF332C"/>
    <w:rsid w:val="00AF3439"/>
    <w:rsid w:val="00AF34DF"/>
    <w:rsid w:val="00AF3823"/>
    <w:rsid w:val="00AF3EC5"/>
    <w:rsid w:val="00AF43AB"/>
    <w:rsid w:val="00AF447F"/>
    <w:rsid w:val="00AF45D9"/>
    <w:rsid w:val="00AF489E"/>
    <w:rsid w:val="00AF49B3"/>
    <w:rsid w:val="00AF4D41"/>
    <w:rsid w:val="00AF51F6"/>
    <w:rsid w:val="00AF522B"/>
    <w:rsid w:val="00AF5870"/>
    <w:rsid w:val="00AF59AC"/>
    <w:rsid w:val="00AF59EA"/>
    <w:rsid w:val="00AF5C3E"/>
    <w:rsid w:val="00AF5C78"/>
    <w:rsid w:val="00AF60B3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36"/>
    <w:rsid w:val="00AF6EBC"/>
    <w:rsid w:val="00AF6F79"/>
    <w:rsid w:val="00AF6FF2"/>
    <w:rsid w:val="00AF7144"/>
    <w:rsid w:val="00AF7372"/>
    <w:rsid w:val="00AF7698"/>
    <w:rsid w:val="00AF7EAC"/>
    <w:rsid w:val="00AF7ED4"/>
    <w:rsid w:val="00B00103"/>
    <w:rsid w:val="00B0030F"/>
    <w:rsid w:val="00B003BB"/>
    <w:rsid w:val="00B007A8"/>
    <w:rsid w:val="00B0086A"/>
    <w:rsid w:val="00B009D5"/>
    <w:rsid w:val="00B00C12"/>
    <w:rsid w:val="00B00E1A"/>
    <w:rsid w:val="00B013DD"/>
    <w:rsid w:val="00B015F6"/>
    <w:rsid w:val="00B016C2"/>
    <w:rsid w:val="00B017A7"/>
    <w:rsid w:val="00B018E7"/>
    <w:rsid w:val="00B01DAB"/>
    <w:rsid w:val="00B01E2B"/>
    <w:rsid w:val="00B02315"/>
    <w:rsid w:val="00B025F6"/>
    <w:rsid w:val="00B028E0"/>
    <w:rsid w:val="00B0291B"/>
    <w:rsid w:val="00B02A50"/>
    <w:rsid w:val="00B02C90"/>
    <w:rsid w:val="00B02F07"/>
    <w:rsid w:val="00B02F7A"/>
    <w:rsid w:val="00B03122"/>
    <w:rsid w:val="00B0328E"/>
    <w:rsid w:val="00B032AA"/>
    <w:rsid w:val="00B032BE"/>
    <w:rsid w:val="00B035BB"/>
    <w:rsid w:val="00B03D2F"/>
    <w:rsid w:val="00B03E74"/>
    <w:rsid w:val="00B03F8A"/>
    <w:rsid w:val="00B04069"/>
    <w:rsid w:val="00B04345"/>
    <w:rsid w:val="00B04907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38"/>
    <w:rsid w:val="00B06379"/>
    <w:rsid w:val="00B0641C"/>
    <w:rsid w:val="00B064D5"/>
    <w:rsid w:val="00B06B9B"/>
    <w:rsid w:val="00B072B7"/>
    <w:rsid w:val="00B073A9"/>
    <w:rsid w:val="00B076F0"/>
    <w:rsid w:val="00B07843"/>
    <w:rsid w:val="00B078F4"/>
    <w:rsid w:val="00B07E54"/>
    <w:rsid w:val="00B10078"/>
    <w:rsid w:val="00B101E5"/>
    <w:rsid w:val="00B1034D"/>
    <w:rsid w:val="00B1051F"/>
    <w:rsid w:val="00B106FB"/>
    <w:rsid w:val="00B10798"/>
    <w:rsid w:val="00B108BB"/>
    <w:rsid w:val="00B10A12"/>
    <w:rsid w:val="00B10C33"/>
    <w:rsid w:val="00B10F75"/>
    <w:rsid w:val="00B1107C"/>
    <w:rsid w:val="00B11112"/>
    <w:rsid w:val="00B111CD"/>
    <w:rsid w:val="00B11363"/>
    <w:rsid w:val="00B11713"/>
    <w:rsid w:val="00B11831"/>
    <w:rsid w:val="00B119FC"/>
    <w:rsid w:val="00B11A6E"/>
    <w:rsid w:val="00B11CF1"/>
    <w:rsid w:val="00B11D34"/>
    <w:rsid w:val="00B11D63"/>
    <w:rsid w:val="00B11DDF"/>
    <w:rsid w:val="00B12092"/>
    <w:rsid w:val="00B1210D"/>
    <w:rsid w:val="00B121F5"/>
    <w:rsid w:val="00B12358"/>
    <w:rsid w:val="00B12683"/>
    <w:rsid w:val="00B12894"/>
    <w:rsid w:val="00B12B17"/>
    <w:rsid w:val="00B12C0B"/>
    <w:rsid w:val="00B12C50"/>
    <w:rsid w:val="00B12E35"/>
    <w:rsid w:val="00B12E6F"/>
    <w:rsid w:val="00B12EB4"/>
    <w:rsid w:val="00B13223"/>
    <w:rsid w:val="00B1323A"/>
    <w:rsid w:val="00B13299"/>
    <w:rsid w:val="00B137B7"/>
    <w:rsid w:val="00B137F8"/>
    <w:rsid w:val="00B1391E"/>
    <w:rsid w:val="00B1424F"/>
    <w:rsid w:val="00B14279"/>
    <w:rsid w:val="00B14405"/>
    <w:rsid w:val="00B14752"/>
    <w:rsid w:val="00B1488E"/>
    <w:rsid w:val="00B14AEA"/>
    <w:rsid w:val="00B14BAE"/>
    <w:rsid w:val="00B15588"/>
    <w:rsid w:val="00B158A6"/>
    <w:rsid w:val="00B15948"/>
    <w:rsid w:val="00B15958"/>
    <w:rsid w:val="00B15B44"/>
    <w:rsid w:val="00B15EE3"/>
    <w:rsid w:val="00B15FF0"/>
    <w:rsid w:val="00B16200"/>
    <w:rsid w:val="00B16281"/>
    <w:rsid w:val="00B164D2"/>
    <w:rsid w:val="00B166B9"/>
    <w:rsid w:val="00B17222"/>
    <w:rsid w:val="00B1728E"/>
    <w:rsid w:val="00B17333"/>
    <w:rsid w:val="00B17863"/>
    <w:rsid w:val="00B179CC"/>
    <w:rsid w:val="00B17E53"/>
    <w:rsid w:val="00B17E60"/>
    <w:rsid w:val="00B200BD"/>
    <w:rsid w:val="00B20135"/>
    <w:rsid w:val="00B202B9"/>
    <w:rsid w:val="00B204F9"/>
    <w:rsid w:val="00B207DD"/>
    <w:rsid w:val="00B210BC"/>
    <w:rsid w:val="00B211D1"/>
    <w:rsid w:val="00B215D4"/>
    <w:rsid w:val="00B21852"/>
    <w:rsid w:val="00B21964"/>
    <w:rsid w:val="00B2203F"/>
    <w:rsid w:val="00B22132"/>
    <w:rsid w:val="00B22357"/>
    <w:rsid w:val="00B226EC"/>
    <w:rsid w:val="00B2273C"/>
    <w:rsid w:val="00B22A3E"/>
    <w:rsid w:val="00B22BC6"/>
    <w:rsid w:val="00B22EC1"/>
    <w:rsid w:val="00B234DA"/>
    <w:rsid w:val="00B23520"/>
    <w:rsid w:val="00B23917"/>
    <w:rsid w:val="00B2420C"/>
    <w:rsid w:val="00B246DC"/>
    <w:rsid w:val="00B24A33"/>
    <w:rsid w:val="00B24A5B"/>
    <w:rsid w:val="00B24A6F"/>
    <w:rsid w:val="00B24AC9"/>
    <w:rsid w:val="00B24B12"/>
    <w:rsid w:val="00B24BE1"/>
    <w:rsid w:val="00B24D94"/>
    <w:rsid w:val="00B24E1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D0"/>
    <w:rsid w:val="00B25D99"/>
    <w:rsid w:val="00B25DD7"/>
    <w:rsid w:val="00B25F74"/>
    <w:rsid w:val="00B265F1"/>
    <w:rsid w:val="00B2692C"/>
    <w:rsid w:val="00B26C2E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605"/>
    <w:rsid w:val="00B32C10"/>
    <w:rsid w:val="00B32D4F"/>
    <w:rsid w:val="00B330DC"/>
    <w:rsid w:val="00B331E8"/>
    <w:rsid w:val="00B33215"/>
    <w:rsid w:val="00B3325B"/>
    <w:rsid w:val="00B336FF"/>
    <w:rsid w:val="00B33726"/>
    <w:rsid w:val="00B338DD"/>
    <w:rsid w:val="00B3394F"/>
    <w:rsid w:val="00B3398D"/>
    <w:rsid w:val="00B33FF8"/>
    <w:rsid w:val="00B33FFC"/>
    <w:rsid w:val="00B34011"/>
    <w:rsid w:val="00B34288"/>
    <w:rsid w:val="00B34537"/>
    <w:rsid w:val="00B3460E"/>
    <w:rsid w:val="00B34786"/>
    <w:rsid w:val="00B3479F"/>
    <w:rsid w:val="00B347DF"/>
    <w:rsid w:val="00B34C42"/>
    <w:rsid w:val="00B3501D"/>
    <w:rsid w:val="00B35192"/>
    <w:rsid w:val="00B353CF"/>
    <w:rsid w:val="00B35553"/>
    <w:rsid w:val="00B3556C"/>
    <w:rsid w:val="00B3586A"/>
    <w:rsid w:val="00B35D8F"/>
    <w:rsid w:val="00B3614C"/>
    <w:rsid w:val="00B3626B"/>
    <w:rsid w:val="00B362DD"/>
    <w:rsid w:val="00B36726"/>
    <w:rsid w:val="00B36733"/>
    <w:rsid w:val="00B367FA"/>
    <w:rsid w:val="00B3682E"/>
    <w:rsid w:val="00B368BA"/>
    <w:rsid w:val="00B36E5D"/>
    <w:rsid w:val="00B36E80"/>
    <w:rsid w:val="00B36FF1"/>
    <w:rsid w:val="00B371A8"/>
    <w:rsid w:val="00B37285"/>
    <w:rsid w:val="00B37305"/>
    <w:rsid w:val="00B376F7"/>
    <w:rsid w:val="00B37781"/>
    <w:rsid w:val="00B377B9"/>
    <w:rsid w:val="00B377C1"/>
    <w:rsid w:val="00B37ADC"/>
    <w:rsid w:val="00B37FBE"/>
    <w:rsid w:val="00B401ED"/>
    <w:rsid w:val="00B4031E"/>
    <w:rsid w:val="00B4071B"/>
    <w:rsid w:val="00B40841"/>
    <w:rsid w:val="00B4093B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6EB"/>
    <w:rsid w:val="00B41B1C"/>
    <w:rsid w:val="00B41B7A"/>
    <w:rsid w:val="00B41EAF"/>
    <w:rsid w:val="00B420E1"/>
    <w:rsid w:val="00B4218B"/>
    <w:rsid w:val="00B4244D"/>
    <w:rsid w:val="00B42566"/>
    <w:rsid w:val="00B426DA"/>
    <w:rsid w:val="00B42762"/>
    <w:rsid w:val="00B427DD"/>
    <w:rsid w:val="00B427FF"/>
    <w:rsid w:val="00B42835"/>
    <w:rsid w:val="00B4292C"/>
    <w:rsid w:val="00B42B3A"/>
    <w:rsid w:val="00B43111"/>
    <w:rsid w:val="00B4339D"/>
    <w:rsid w:val="00B43600"/>
    <w:rsid w:val="00B43A61"/>
    <w:rsid w:val="00B43BAB"/>
    <w:rsid w:val="00B43C80"/>
    <w:rsid w:val="00B43E42"/>
    <w:rsid w:val="00B43F70"/>
    <w:rsid w:val="00B44073"/>
    <w:rsid w:val="00B44117"/>
    <w:rsid w:val="00B44173"/>
    <w:rsid w:val="00B4428E"/>
    <w:rsid w:val="00B443C2"/>
    <w:rsid w:val="00B44585"/>
    <w:rsid w:val="00B44921"/>
    <w:rsid w:val="00B44B0C"/>
    <w:rsid w:val="00B44F97"/>
    <w:rsid w:val="00B45054"/>
    <w:rsid w:val="00B453A0"/>
    <w:rsid w:val="00B454A4"/>
    <w:rsid w:val="00B454BD"/>
    <w:rsid w:val="00B4583B"/>
    <w:rsid w:val="00B45EA9"/>
    <w:rsid w:val="00B45FD0"/>
    <w:rsid w:val="00B4614B"/>
    <w:rsid w:val="00B46550"/>
    <w:rsid w:val="00B46A51"/>
    <w:rsid w:val="00B46B2E"/>
    <w:rsid w:val="00B46FFB"/>
    <w:rsid w:val="00B47A1B"/>
    <w:rsid w:val="00B47AE8"/>
    <w:rsid w:val="00B47B65"/>
    <w:rsid w:val="00B47E30"/>
    <w:rsid w:val="00B50141"/>
    <w:rsid w:val="00B50372"/>
    <w:rsid w:val="00B5046A"/>
    <w:rsid w:val="00B5063A"/>
    <w:rsid w:val="00B50D31"/>
    <w:rsid w:val="00B50E80"/>
    <w:rsid w:val="00B50F4B"/>
    <w:rsid w:val="00B5109F"/>
    <w:rsid w:val="00B510DE"/>
    <w:rsid w:val="00B513E6"/>
    <w:rsid w:val="00B514D1"/>
    <w:rsid w:val="00B51611"/>
    <w:rsid w:val="00B516CC"/>
    <w:rsid w:val="00B518DC"/>
    <w:rsid w:val="00B520B5"/>
    <w:rsid w:val="00B520D6"/>
    <w:rsid w:val="00B5220B"/>
    <w:rsid w:val="00B5247E"/>
    <w:rsid w:val="00B525DF"/>
    <w:rsid w:val="00B52725"/>
    <w:rsid w:val="00B52C71"/>
    <w:rsid w:val="00B52D66"/>
    <w:rsid w:val="00B52F5D"/>
    <w:rsid w:val="00B52FC8"/>
    <w:rsid w:val="00B5309C"/>
    <w:rsid w:val="00B530A4"/>
    <w:rsid w:val="00B5316A"/>
    <w:rsid w:val="00B5320C"/>
    <w:rsid w:val="00B533D2"/>
    <w:rsid w:val="00B53581"/>
    <w:rsid w:val="00B5360E"/>
    <w:rsid w:val="00B5389A"/>
    <w:rsid w:val="00B53C9A"/>
    <w:rsid w:val="00B53EDB"/>
    <w:rsid w:val="00B53FF0"/>
    <w:rsid w:val="00B5412A"/>
    <w:rsid w:val="00B541AA"/>
    <w:rsid w:val="00B54522"/>
    <w:rsid w:val="00B5467C"/>
    <w:rsid w:val="00B549EA"/>
    <w:rsid w:val="00B54AF1"/>
    <w:rsid w:val="00B54FB0"/>
    <w:rsid w:val="00B55118"/>
    <w:rsid w:val="00B5524B"/>
    <w:rsid w:val="00B55255"/>
    <w:rsid w:val="00B55496"/>
    <w:rsid w:val="00B5556F"/>
    <w:rsid w:val="00B556FF"/>
    <w:rsid w:val="00B55A50"/>
    <w:rsid w:val="00B55A81"/>
    <w:rsid w:val="00B55BAF"/>
    <w:rsid w:val="00B55C55"/>
    <w:rsid w:val="00B55E7F"/>
    <w:rsid w:val="00B55F97"/>
    <w:rsid w:val="00B56174"/>
    <w:rsid w:val="00B562FC"/>
    <w:rsid w:val="00B56309"/>
    <w:rsid w:val="00B56614"/>
    <w:rsid w:val="00B566F2"/>
    <w:rsid w:val="00B5671D"/>
    <w:rsid w:val="00B5677F"/>
    <w:rsid w:val="00B56AB8"/>
    <w:rsid w:val="00B56B0C"/>
    <w:rsid w:val="00B56C9F"/>
    <w:rsid w:val="00B56D3D"/>
    <w:rsid w:val="00B56D47"/>
    <w:rsid w:val="00B56FB0"/>
    <w:rsid w:val="00B570CC"/>
    <w:rsid w:val="00B57106"/>
    <w:rsid w:val="00B571D1"/>
    <w:rsid w:val="00B574ED"/>
    <w:rsid w:val="00B575D7"/>
    <w:rsid w:val="00B57637"/>
    <w:rsid w:val="00B57A83"/>
    <w:rsid w:val="00B60C74"/>
    <w:rsid w:val="00B60CC2"/>
    <w:rsid w:val="00B610D6"/>
    <w:rsid w:val="00B6137F"/>
    <w:rsid w:val="00B618DA"/>
    <w:rsid w:val="00B619AD"/>
    <w:rsid w:val="00B619C6"/>
    <w:rsid w:val="00B61B71"/>
    <w:rsid w:val="00B61CCA"/>
    <w:rsid w:val="00B61D05"/>
    <w:rsid w:val="00B61D36"/>
    <w:rsid w:val="00B61D4F"/>
    <w:rsid w:val="00B61DF9"/>
    <w:rsid w:val="00B620DA"/>
    <w:rsid w:val="00B6238D"/>
    <w:rsid w:val="00B625C7"/>
    <w:rsid w:val="00B62654"/>
    <w:rsid w:val="00B62706"/>
    <w:rsid w:val="00B62A5C"/>
    <w:rsid w:val="00B62BBB"/>
    <w:rsid w:val="00B634AC"/>
    <w:rsid w:val="00B6355E"/>
    <w:rsid w:val="00B638B4"/>
    <w:rsid w:val="00B63B97"/>
    <w:rsid w:val="00B63EAB"/>
    <w:rsid w:val="00B63FB6"/>
    <w:rsid w:val="00B63FE7"/>
    <w:rsid w:val="00B64219"/>
    <w:rsid w:val="00B64486"/>
    <w:rsid w:val="00B64B39"/>
    <w:rsid w:val="00B64BA5"/>
    <w:rsid w:val="00B64D11"/>
    <w:rsid w:val="00B64F38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C7"/>
    <w:rsid w:val="00B66729"/>
    <w:rsid w:val="00B667F4"/>
    <w:rsid w:val="00B6683C"/>
    <w:rsid w:val="00B66937"/>
    <w:rsid w:val="00B669E0"/>
    <w:rsid w:val="00B66E7F"/>
    <w:rsid w:val="00B66F7B"/>
    <w:rsid w:val="00B672F6"/>
    <w:rsid w:val="00B67388"/>
    <w:rsid w:val="00B67494"/>
    <w:rsid w:val="00B67504"/>
    <w:rsid w:val="00B67610"/>
    <w:rsid w:val="00B67634"/>
    <w:rsid w:val="00B67AC2"/>
    <w:rsid w:val="00B67ADC"/>
    <w:rsid w:val="00B67BFD"/>
    <w:rsid w:val="00B67C19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8F4"/>
    <w:rsid w:val="00B70955"/>
    <w:rsid w:val="00B70BE2"/>
    <w:rsid w:val="00B70C55"/>
    <w:rsid w:val="00B70D04"/>
    <w:rsid w:val="00B70DE9"/>
    <w:rsid w:val="00B70E69"/>
    <w:rsid w:val="00B70ED0"/>
    <w:rsid w:val="00B7109C"/>
    <w:rsid w:val="00B713B3"/>
    <w:rsid w:val="00B7173C"/>
    <w:rsid w:val="00B71F32"/>
    <w:rsid w:val="00B72066"/>
    <w:rsid w:val="00B72A04"/>
    <w:rsid w:val="00B72BCC"/>
    <w:rsid w:val="00B72E6A"/>
    <w:rsid w:val="00B72F94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CD"/>
    <w:rsid w:val="00B7439D"/>
    <w:rsid w:val="00B74B90"/>
    <w:rsid w:val="00B74C23"/>
    <w:rsid w:val="00B74F26"/>
    <w:rsid w:val="00B75243"/>
    <w:rsid w:val="00B7565B"/>
    <w:rsid w:val="00B7591E"/>
    <w:rsid w:val="00B759D1"/>
    <w:rsid w:val="00B75A38"/>
    <w:rsid w:val="00B75BE6"/>
    <w:rsid w:val="00B75DA0"/>
    <w:rsid w:val="00B76021"/>
    <w:rsid w:val="00B760DA"/>
    <w:rsid w:val="00B761A1"/>
    <w:rsid w:val="00B76548"/>
    <w:rsid w:val="00B76751"/>
    <w:rsid w:val="00B76954"/>
    <w:rsid w:val="00B76AF5"/>
    <w:rsid w:val="00B76E6F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F5"/>
    <w:rsid w:val="00B80B59"/>
    <w:rsid w:val="00B80B71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D76"/>
    <w:rsid w:val="00B81E83"/>
    <w:rsid w:val="00B81FFA"/>
    <w:rsid w:val="00B821CB"/>
    <w:rsid w:val="00B82223"/>
    <w:rsid w:val="00B82565"/>
    <w:rsid w:val="00B82703"/>
    <w:rsid w:val="00B82792"/>
    <w:rsid w:val="00B8289C"/>
    <w:rsid w:val="00B82E5C"/>
    <w:rsid w:val="00B833B2"/>
    <w:rsid w:val="00B833C0"/>
    <w:rsid w:val="00B833E9"/>
    <w:rsid w:val="00B83466"/>
    <w:rsid w:val="00B834EA"/>
    <w:rsid w:val="00B8352A"/>
    <w:rsid w:val="00B837B5"/>
    <w:rsid w:val="00B83867"/>
    <w:rsid w:val="00B838CC"/>
    <w:rsid w:val="00B83A13"/>
    <w:rsid w:val="00B83A6F"/>
    <w:rsid w:val="00B84198"/>
    <w:rsid w:val="00B841CB"/>
    <w:rsid w:val="00B8424D"/>
    <w:rsid w:val="00B846BE"/>
    <w:rsid w:val="00B84718"/>
    <w:rsid w:val="00B84AAE"/>
    <w:rsid w:val="00B84BD1"/>
    <w:rsid w:val="00B84C10"/>
    <w:rsid w:val="00B84CF1"/>
    <w:rsid w:val="00B84D51"/>
    <w:rsid w:val="00B85275"/>
    <w:rsid w:val="00B853B8"/>
    <w:rsid w:val="00B855D8"/>
    <w:rsid w:val="00B85633"/>
    <w:rsid w:val="00B85746"/>
    <w:rsid w:val="00B8588D"/>
    <w:rsid w:val="00B859DA"/>
    <w:rsid w:val="00B85EB2"/>
    <w:rsid w:val="00B86496"/>
    <w:rsid w:val="00B864ED"/>
    <w:rsid w:val="00B8657A"/>
    <w:rsid w:val="00B8681C"/>
    <w:rsid w:val="00B86EB6"/>
    <w:rsid w:val="00B86F05"/>
    <w:rsid w:val="00B87306"/>
    <w:rsid w:val="00B87452"/>
    <w:rsid w:val="00B8748C"/>
    <w:rsid w:val="00B87530"/>
    <w:rsid w:val="00B87625"/>
    <w:rsid w:val="00B87C5C"/>
    <w:rsid w:val="00B905B5"/>
    <w:rsid w:val="00B90755"/>
    <w:rsid w:val="00B90AC2"/>
    <w:rsid w:val="00B90BC3"/>
    <w:rsid w:val="00B90C9C"/>
    <w:rsid w:val="00B90E78"/>
    <w:rsid w:val="00B90EEB"/>
    <w:rsid w:val="00B90FA1"/>
    <w:rsid w:val="00B910BB"/>
    <w:rsid w:val="00B911D7"/>
    <w:rsid w:val="00B9167B"/>
    <w:rsid w:val="00B91AF9"/>
    <w:rsid w:val="00B91B6E"/>
    <w:rsid w:val="00B91BD6"/>
    <w:rsid w:val="00B91DD4"/>
    <w:rsid w:val="00B91EF4"/>
    <w:rsid w:val="00B92556"/>
    <w:rsid w:val="00B926E9"/>
    <w:rsid w:val="00B92708"/>
    <w:rsid w:val="00B92750"/>
    <w:rsid w:val="00B92948"/>
    <w:rsid w:val="00B92E7F"/>
    <w:rsid w:val="00B92EF5"/>
    <w:rsid w:val="00B93396"/>
    <w:rsid w:val="00B936F3"/>
    <w:rsid w:val="00B9384A"/>
    <w:rsid w:val="00B93850"/>
    <w:rsid w:val="00B93923"/>
    <w:rsid w:val="00B93940"/>
    <w:rsid w:val="00B939AB"/>
    <w:rsid w:val="00B939DA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2D"/>
    <w:rsid w:val="00B94CF3"/>
    <w:rsid w:val="00B94DEB"/>
    <w:rsid w:val="00B94F67"/>
    <w:rsid w:val="00B950BC"/>
    <w:rsid w:val="00B954C6"/>
    <w:rsid w:val="00B9578C"/>
    <w:rsid w:val="00B9591E"/>
    <w:rsid w:val="00B95C09"/>
    <w:rsid w:val="00B95C33"/>
    <w:rsid w:val="00B95CA1"/>
    <w:rsid w:val="00B95F33"/>
    <w:rsid w:val="00B95F8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17A"/>
    <w:rsid w:val="00B9720E"/>
    <w:rsid w:val="00B9770D"/>
    <w:rsid w:val="00B977C7"/>
    <w:rsid w:val="00B9788D"/>
    <w:rsid w:val="00B97F1F"/>
    <w:rsid w:val="00BA027B"/>
    <w:rsid w:val="00BA040F"/>
    <w:rsid w:val="00BA053B"/>
    <w:rsid w:val="00BA0616"/>
    <w:rsid w:val="00BA06B5"/>
    <w:rsid w:val="00BA09E9"/>
    <w:rsid w:val="00BA0A7F"/>
    <w:rsid w:val="00BA0ED1"/>
    <w:rsid w:val="00BA115E"/>
    <w:rsid w:val="00BA1473"/>
    <w:rsid w:val="00BA169E"/>
    <w:rsid w:val="00BA195D"/>
    <w:rsid w:val="00BA19A2"/>
    <w:rsid w:val="00BA1E13"/>
    <w:rsid w:val="00BA1EBF"/>
    <w:rsid w:val="00BA1EDB"/>
    <w:rsid w:val="00BA2003"/>
    <w:rsid w:val="00BA24D4"/>
    <w:rsid w:val="00BA26CA"/>
    <w:rsid w:val="00BA296E"/>
    <w:rsid w:val="00BA2FDE"/>
    <w:rsid w:val="00BA2FF0"/>
    <w:rsid w:val="00BA333C"/>
    <w:rsid w:val="00BA39C1"/>
    <w:rsid w:val="00BA4045"/>
    <w:rsid w:val="00BA41B3"/>
    <w:rsid w:val="00BA43C7"/>
    <w:rsid w:val="00BA4401"/>
    <w:rsid w:val="00BA4965"/>
    <w:rsid w:val="00BA4B39"/>
    <w:rsid w:val="00BA4D09"/>
    <w:rsid w:val="00BA4DE1"/>
    <w:rsid w:val="00BA4F08"/>
    <w:rsid w:val="00BA54D8"/>
    <w:rsid w:val="00BA58F1"/>
    <w:rsid w:val="00BA5C83"/>
    <w:rsid w:val="00BA5C9D"/>
    <w:rsid w:val="00BA5F34"/>
    <w:rsid w:val="00BA62B5"/>
    <w:rsid w:val="00BA63DA"/>
    <w:rsid w:val="00BA6803"/>
    <w:rsid w:val="00BA68BF"/>
    <w:rsid w:val="00BA694E"/>
    <w:rsid w:val="00BA6B54"/>
    <w:rsid w:val="00BA6DCD"/>
    <w:rsid w:val="00BA6EB7"/>
    <w:rsid w:val="00BA6F49"/>
    <w:rsid w:val="00BA737E"/>
    <w:rsid w:val="00BA740F"/>
    <w:rsid w:val="00BA783D"/>
    <w:rsid w:val="00BA79C3"/>
    <w:rsid w:val="00BA79ED"/>
    <w:rsid w:val="00BA7A31"/>
    <w:rsid w:val="00BB0487"/>
    <w:rsid w:val="00BB0CB6"/>
    <w:rsid w:val="00BB0D01"/>
    <w:rsid w:val="00BB0D6F"/>
    <w:rsid w:val="00BB0F2B"/>
    <w:rsid w:val="00BB1026"/>
    <w:rsid w:val="00BB116B"/>
    <w:rsid w:val="00BB1292"/>
    <w:rsid w:val="00BB13B1"/>
    <w:rsid w:val="00BB1CF5"/>
    <w:rsid w:val="00BB1D42"/>
    <w:rsid w:val="00BB1D55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304E"/>
    <w:rsid w:val="00BB31D3"/>
    <w:rsid w:val="00BB33B0"/>
    <w:rsid w:val="00BB3677"/>
    <w:rsid w:val="00BB3923"/>
    <w:rsid w:val="00BB3D7B"/>
    <w:rsid w:val="00BB3E64"/>
    <w:rsid w:val="00BB3EC7"/>
    <w:rsid w:val="00BB4105"/>
    <w:rsid w:val="00BB4336"/>
    <w:rsid w:val="00BB4502"/>
    <w:rsid w:val="00BB4813"/>
    <w:rsid w:val="00BB4A52"/>
    <w:rsid w:val="00BB4BD9"/>
    <w:rsid w:val="00BB4DE3"/>
    <w:rsid w:val="00BB4E03"/>
    <w:rsid w:val="00BB4F56"/>
    <w:rsid w:val="00BB53D2"/>
    <w:rsid w:val="00BB5548"/>
    <w:rsid w:val="00BB5571"/>
    <w:rsid w:val="00BB580F"/>
    <w:rsid w:val="00BB581B"/>
    <w:rsid w:val="00BB5993"/>
    <w:rsid w:val="00BB5D2E"/>
    <w:rsid w:val="00BB5E51"/>
    <w:rsid w:val="00BB5EBB"/>
    <w:rsid w:val="00BB5F87"/>
    <w:rsid w:val="00BB6011"/>
    <w:rsid w:val="00BB68DA"/>
    <w:rsid w:val="00BB6D28"/>
    <w:rsid w:val="00BB6F37"/>
    <w:rsid w:val="00BB6FA3"/>
    <w:rsid w:val="00BB719A"/>
    <w:rsid w:val="00BB7644"/>
    <w:rsid w:val="00BB77D9"/>
    <w:rsid w:val="00BB7896"/>
    <w:rsid w:val="00BB7964"/>
    <w:rsid w:val="00BB7A1A"/>
    <w:rsid w:val="00BB7A5D"/>
    <w:rsid w:val="00BB7BDE"/>
    <w:rsid w:val="00BC0224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916"/>
    <w:rsid w:val="00BC1A9D"/>
    <w:rsid w:val="00BC2256"/>
    <w:rsid w:val="00BC240D"/>
    <w:rsid w:val="00BC267D"/>
    <w:rsid w:val="00BC276B"/>
    <w:rsid w:val="00BC276C"/>
    <w:rsid w:val="00BC2AA8"/>
    <w:rsid w:val="00BC3125"/>
    <w:rsid w:val="00BC319B"/>
    <w:rsid w:val="00BC3212"/>
    <w:rsid w:val="00BC3411"/>
    <w:rsid w:val="00BC34CC"/>
    <w:rsid w:val="00BC3619"/>
    <w:rsid w:val="00BC3B0D"/>
    <w:rsid w:val="00BC3BEC"/>
    <w:rsid w:val="00BC3D30"/>
    <w:rsid w:val="00BC415E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E14"/>
    <w:rsid w:val="00BC531D"/>
    <w:rsid w:val="00BC554D"/>
    <w:rsid w:val="00BC5584"/>
    <w:rsid w:val="00BC5616"/>
    <w:rsid w:val="00BC56ED"/>
    <w:rsid w:val="00BC5A11"/>
    <w:rsid w:val="00BC5ADE"/>
    <w:rsid w:val="00BC5C1A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744B"/>
    <w:rsid w:val="00BC77FA"/>
    <w:rsid w:val="00BC79CA"/>
    <w:rsid w:val="00BD01E0"/>
    <w:rsid w:val="00BD01F0"/>
    <w:rsid w:val="00BD0492"/>
    <w:rsid w:val="00BD0526"/>
    <w:rsid w:val="00BD07D3"/>
    <w:rsid w:val="00BD0990"/>
    <w:rsid w:val="00BD0E00"/>
    <w:rsid w:val="00BD1444"/>
    <w:rsid w:val="00BD1534"/>
    <w:rsid w:val="00BD15B0"/>
    <w:rsid w:val="00BD1650"/>
    <w:rsid w:val="00BD166D"/>
    <w:rsid w:val="00BD18B3"/>
    <w:rsid w:val="00BD1F78"/>
    <w:rsid w:val="00BD2C4D"/>
    <w:rsid w:val="00BD2D19"/>
    <w:rsid w:val="00BD2DE3"/>
    <w:rsid w:val="00BD2E8E"/>
    <w:rsid w:val="00BD3066"/>
    <w:rsid w:val="00BD350C"/>
    <w:rsid w:val="00BD37D8"/>
    <w:rsid w:val="00BD3914"/>
    <w:rsid w:val="00BD3A21"/>
    <w:rsid w:val="00BD3BA8"/>
    <w:rsid w:val="00BD400A"/>
    <w:rsid w:val="00BD41C0"/>
    <w:rsid w:val="00BD423A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52F"/>
    <w:rsid w:val="00BD557E"/>
    <w:rsid w:val="00BD571F"/>
    <w:rsid w:val="00BD572C"/>
    <w:rsid w:val="00BD5992"/>
    <w:rsid w:val="00BD5BBF"/>
    <w:rsid w:val="00BD5CAD"/>
    <w:rsid w:val="00BD65EA"/>
    <w:rsid w:val="00BD671A"/>
    <w:rsid w:val="00BD6955"/>
    <w:rsid w:val="00BD69A1"/>
    <w:rsid w:val="00BD74E9"/>
    <w:rsid w:val="00BD786C"/>
    <w:rsid w:val="00BD7A62"/>
    <w:rsid w:val="00BD7E33"/>
    <w:rsid w:val="00BD7E95"/>
    <w:rsid w:val="00BE014A"/>
    <w:rsid w:val="00BE0833"/>
    <w:rsid w:val="00BE08B8"/>
    <w:rsid w:val="00BE0903"/>
    <w:rsid w:val="00BE0A2A"/>
    <w:rsid w:val="00BE0B22"/>
    <w:rsid w:val="00BE0BA0"/>
    <w:rsid w:val="00BE0D73"/>
    <w:rsid w:val="00BE10AB"/>
    <w:rsid w:val="00BE13EE"/>
    <w:rsid w:val="00BE1510"/>
    <w:rsid w:val="00BE182B"/>
    <w:rsid w:val="00BE1AC7"/>
    <w:rsid w:val="00BE273A"/>
    <w:rsid w:val="00BE2823"/>
    <w:rsid w:val="00BE2A06"/>
    <w:rsid w:val="00BE30CB"/>
    <w:rsid w:val="00BE330C"/>
    <w:rsid w:val="00BE33A2"/>
    <w:rsid w:val="00BE35AC"/>
    <w:rsid w:val="00BE3698"/>
    <w:rsid w:val="00BE3E1D"/>
    <w:rsid w:val="00BE3E44"/>
    <w:rsid w:val="00BE4190"/>
    <w:rsid w:val="00BE41A3"/>
    <w:rsid w:val="00BE4693"/>
    <w:rsid w:val="00BE4860"/>
    <w:rsid w:val="00BE4BD4"/>
    <w:rsid w:val="00BE4CFB"/>
    <w:rsid w:val="00BE4DAB"/>
    <w:rsid w:val="00BE52BC"/>
    <w:rsid w:val="00BE54AE"/>
    <w:rsid w:val="00BE569D"/>
    <w:rsid w:val="00BE56F0"/>
    <w:rsid w:val="00BE57D8"/>
    <w:rsid w:val="00BE57E3"/>
    <w:rsid w:val="00BE5931"/>
    <w:rsid w:val="00BE5B3B"/>
    <w:rsid w:val="00BE5BB1"/>
    <w:rsid w:val="00BE5D3E"/>
    <w:rsid w:val="00BE5F86"/>
    <w:rsid w:val="00BE60E5"/>
    <w:rsid w:val="00BE66AB"/>
    <w:rsid w:val="00BE677B"/>
    <w:rsid w:val="00BE6938"/>
    <w:rsid w:val="00BE6A6B"/>
    <w:rsid w:val="00BE6C5D"/>
    <w:rsid w:val="00BE6CC8"/>
    <w:rsid w:val="00BE6F07"/>
    <w:rsid w:val="00BE74D1"/>
    <w:rsid w:val="00BE75E0"/>
    <w:rsid w:val="00BE7631"/>
    <w:rsid w:val="00BE76A0"/>
    <w:rsid w:val="00BE77D4"/>
    <w:rsid w:val="00BE7911"/>
    <w:rsid w:val="00BE79AC"/>
    <w:rsid w:val="00BE7ADE"/>
    <w:rsid w:val="00BE7CA0"/>
    <w:rsid w:val="00BE7D2B"/>
    <w:rsid w:val="00BE7D43"/>
    <w:rsid w:val="00BE7E37"/>
    <w:rsid w:val="00BE7F84"/>
    <w:rsid w:val="00BF02B0"/>
    <w:rsid w:val="00BF050C"/>
    <w:rsid w:val="00BF071A"/>
    <w:rsid w:val="00BF0C87"/>
    <w:rsid w:val="00BF0E61"/>
    <w:rsid w:val="00BF0ECC"/>
    <w:rsid w:val="00BF101B"/>
    <w:rsid w:val="00BF109E"/>
    <w:rsid w:val="00BF128D"/>
    <w:rsid w:val="00BF19DB"/>
    <w:rsid w:val="00BF27A3"/>
    <w:rsid w:val="00BF2AAA"/>
    <w:rsid w:val="00BF2C8A"/>
    <w:rsid w:val="00BF2CFF"/>
    <w:rsid w:val="00BF301D"/>
    <w:rsid w:val="00BF3051"/>
    <w:rsid w:val="00BF3058"/>
    <w:rsid w:val="00BF3523"/>
    <w:rsid w:val="00BF3604"/>
    <w:rsid w:val="00BF3855"/>
    <w:rsid w:val="00BF39B8"/>
    <w:rsid w:val="00BF4005"/>
    <w:rsid w:val="00BF412A"/>
    <w:rsid w:val="00BF417B"/>
    <w:rsid w:val="00BF4434"/>
    <w:rsid w:val="00BF44F9"/>
    <w:rsid w:val="00BF4576"/>
    <w:rsid w:val="00BF45C7"/>
    <w:rsid w:val="00BF486F"/>
    <w:rsid w:val="00BF49AC"/>
    <w:rsid w:val="00BF4A62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500"/>
    <w:rsid w:val="00BF67B7"/>
    <w:rsid w:val="00BF69CC"/>
    <w:rsid w:val="00BF6A23"/>
    <w:rsid w:val="00BF7465"/>
    <w:rsid w:val="00BF75D7"/>
    <w:rsid w:val="00BF760E"/>
    <w:rsid w:val="00BF7803"/>
    <w:rsid w:val="00BF782D"/>
    <w:rsid w:val="00BF78FE"/>
    <w:rsid w:val="00BF790C"/>
    <w:rsid w:val="00BF7D6A"/>
    <w:rsid w:val="00C00016"/>
    <w:rsid w:val="00C00054"/>
    <w:rsid w:val="00C000F4"/>
    <w:rsid w:val="00C00174"/>
    <w:rsid w:val="00C00293"/>
    <w:rsid w:val="00C005F6"/>
    <w:rsid w:val="00C00759"/>
    <w:rsid w:val="00C00C51"/>
    <w:rsid w:val="00C01169"/>
    <w:rsid w:val="00C01180"/>
    <w:rsid w:val="00C01427"/>
    <w:rsid w:val="00C0182A"/>
    <w:rsid w:val="00C0192B"/>
    <w:rsid w:val="00C01958"/>
    <w:rsid w:val="00C01C63"/>
    <w:rsid w:val="00C01D38"/>
    <w:rsid w:val="00C02159"/>
    <w:rsid w:val="00C024CF"/>
    <w:rsid w:val="00C029A7"/>
    <w:rsid w:val="00C02A4C"/>
    <w:rsid w:val="00C02B1C"/>
    <w:rsid w:val="00C02D76"/>
    <w:rsid w:val="00C02F17"/>
    <w:rsid w:val="00C02F86"/>
    <w:rsid w:val="00C030D7"/>
    <w:rsid w:val="00C03222"/>
    <w:rsid w:val="00C0345A"/>
    <w:rsid w:val="00C0347B"/>
    <w:rsid w:val="00C03C9A"/>
    <w:rsid w:val="00C03E08"/>
    <w:rsid w:val="00C03EE0"/>
    <w:rsid w:val="00C04010"/>
    <w:rsid w:val="00C04570"/>
    <w:rsid w:val="00C045EA"/>
    <w:rsid w:val="00C0462D"/>
    <w:rsid w:val="00C046D7"/>
    <w:rsid w:val="00C0472D"/>
    <w:rsid w:val="00C04821"/>
    <w:rsid w:val="00C04A7D"/>
    <w:rsid w:val="00C04B6A"/>
    <w:rsid w:val="00C04D3F"/>
    <w:rsid w:val="00C04DEE"/>
    <w:rsid w:val="00C04ED7"/>
    <w:rsid w:val="00C04F92"/>
    <w:rsid w:val="00C04F9D"/>
    <w:rsid w:val="00C05463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81F"/>
    <w:rsid w:val="00C06BDF"/>
    <w:rsid w:val="00C06C22"/>
    <w:rsid w:val="00C06E7C"/>
    <w:rsid w:val="00C072B1"/>
    <w:rsid w:val="00C074A1"/>
    <w:rsid w:val="00C0756E"/>
    <w:rsid w:val="00C07705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0A7C"/>
    <w:rsid w:val="00C11185"/>
    <w:rsid w:val="00C11228"/>
    <w:rsid w:val="00C1175C"/>
    <w:rsid w:val="00C118B0"/>
    <w:rsid w:val="00C119BE"/>
    <w:rsid w:val="00C1206A"/>
    <w:rsid w:val="00C12071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D49"/>
    <w:rsid w:val="00C14060"/>
    <w:rsid w:val="00C14282"/>
    <w:rsid w:val="00C14918"/>
    <w:rsid w:val="00C149E0"/>
    <w:rsid w:val="00C149E2"/>
    <w:rsid w:val="00C14B50"/>
    <w:rsid w:val="00C1501C"/>
    <w:rsid w:val="00C151C5"/>
    <w:rsid w:val="00C1555B"/>
    <w:rsid w:val="00C1565F"/>
    <w:rsid w:val="00C157FD"/>
    <w:rsid w:val="00C15959"/>
    <w:rsid w:val="00C15AF9"/>
    <w:rsid w:val="00C15BBE"/>
    <w:rsid w:val="00C15D5E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C12"/>
    <w:rsid w:val="00C20EED"/>
    <w:rsid w:val="00C2110E"/>
    <w:rsid w:val="00C2124D"/>
    <w:rsid w:val="00C2181F"/>
    <w:rsid w:val="00C21830"/>
    <w:rsid w:val="00C22146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4A3"/>
    <w:rsid w:val="00C24502"/>
    <w:rsid w:val="00C249D8"/>
    <w:rsid w:val="00C24BC2"/>
    <w:rsid w:val="00C24EF0"/>
    <w:rsid w:val="00C24FA5"/>
    <w:rsid w:val="00C25437"/>
    <w:rsid w:val="00C255A7"/>
    <w:rsid w:val="00C255AB"/>
    <w:rsid w:val="00C25618"/>
    <w:rsid w:val="00C2564E"/>
    <w:rsid w:val="00C25858"/>
    <w:rsid w:val="00C25868"/>
    <w:rsid w:val="00C25CA8"/>
    <w:rsid w:val="00C25EA4"/>
    <w:rsid w:val="00C260CA"/>
    <w:rsid w:val="00C265E6"/>
    <w:rsid w:val="00C267CF"/>
    <w:rsid w:val="00C267D0"/>
    <w:rsid w:val="00C26A9F"/>
    <w:rsid w:val="00C26C05"/>
    <w:rsid w:val="00C26C61"/>
    <w:rsid w:val="00C26D14"/>
    <w:rsid w:val="00C26E1B"/>
    <w:rsid w:val="00C27246"/>
    <w:rsid w:val="00C2736E"/>
    <w:rsid w:val="00C273E4"/>
    <w:rsid w:val="00C2743F"/>
    <w:rsid w:val="00C2782C"/>
    <w:rsid w:val="00C2787D"/>
    <w:rsid w:val="00C278E6"/>
    <w:rsid w:val="00C27BAF"/>
    <w:rsid w:val="00C27E2B"/>
    <w:rsid w:val="00C27FFB"/>
    <w:rsid w:val="00C30029"/>
    <w:rsid w:val="00C3028F"/>
    <w:rsid w:val="00C3038B"/>
    <w:rsid w:val="00C303CA"/>
    <w:rsid w:val="00C305E6"/>
    <w:rsid w:val="00C306BB"/>
    <w:rsid w:val="00C30B4A"/>
    <w:rsid w:val="00C30BA1"/>
    <w:rsid w:val="00C312D9"/>
    <w:rsid w:val="00C31501"/>
    <w:rsid w:val="00C315CE"/>
    <w:rsid w:val="00C31998"/>
    <w:rsid w:val="00C31ADB"/>
    <w:rsid w:val="00C31C93"/>
    <w:rsid w:val="00C31E0D"/>
    <w:rsid w:val="00C31F93"/>
    <w:rsid w:val="00C32170"/>
    <w:rsid w:val="00C3225F"/>
    <w:rsid w:val="00C32356"/>
    <w:rsid w:val="00C323AA"/>
    <w:rsid w:val="00C32473"/>
    <w:rsid w:val="00C3272C"/>
    <w:rsid w:val="00C329A0"/>
    <w:rsid w:val="00C329C0"/>
    <w:rsid w:val="00C32B8A"/>
    <w:rsid w:val="00C32BF6"/>
    <w:rsid w:val="00C32C6F"/>
    <w:rsid w:val="00C331FB"/>
    <w:rsid w:val="00C33244"/>
    <w:rsid w:val="00C333E3"/>
    <w:rsid w:val="00C333E5"/>
    <w:rsid w:val="00C33AA8"/>
    <w:rsid w:val="00C33B8B"/>
    <w:rsid w:val="00C33BB4"/>
    <w:rsid w:val="00C33FEF"/>
    <w:rsid w:val="00C340DF"/>
    <w:rsid w:val="00C34491"/>
    <w:rsid w:val="00C3460E"/>
    <w:rsid w:val="00C348A1"/>
    <w:rsid w:val="00C34BD7"/>
    <w:rsid w:val="00C34C06"/>
    <w:rsid w:val="00C35132"/>
    <w:rsid w:val="00C35252"/>
    <w:rsid w:val="00C35411"/>
    <w:rsid w:val="00C3542A"/>
    <w:rsid w:val="00C356CE"/>
    <w:rsid w:val="00C35C25"/>
    <w:rsid w:val="00C35D70"/>
    <w:rsid w:val="00C35E78"/>
    <w:rsid w:val="00C35FC9"/>
    <w:rsid w:val="00C361A6"/>
    <w:rsid w:val="00C36261"/>
    <w:rsid w:val="00C363B9"/>
    <w:rsid w:val="00C3676C"/>
    <w:rsid w:val="00C367BA"/>
    <w:rsid w:val="00C36A43"/>
    <w:rsid w:val="00C36AC8"/>
    <w:rsid w:val="00C36C28"/>
    <w:rsid w:val="00C36D47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E11"/>
    <w:rsid w:val="00C413A7"/>
    <w:rsid w:val="00C415A9"/>
    <w:rsid w:val="00C41714"/>
    <w:rsid w:val="00C418B9"/>
    <w:rsid w:val="00C41A7E"/>
    <w:rsid w:val="00C41C9B"/>
    <w:rsid w:val="00C41DED"/>
    <w:rsid w:val="00C41E8B"/>
    <w:rsid w:val="00C41EED"/>
    <w:rsid w:val="00C42406"/>
    <w:rsid w:val="00C424B1"/>
    <w:rsid w:val="00C428B0"/>
    <w:rsid w:val="00C42A2A"/>
    <w:rsid w:val="00C42D39"/>
    <w:rsid w:val="00C42D7F"/>
    <w:rsid w:val="00C42FA4"/>
    <w:rsid w:val="00C431AA"/>
    <w:rsid w:val="00C43248"/>
    <w:rsid w:val="00C4351D"/>
    <w:rsid w:val="00C439B5"/>
    <w:rsid w:val="00C446DD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D5D"/>
    <w:rsid w:val="00C45D6A"/>
    <w:rsid w:val="00C45F3D"/>
    <w:rsid w:val="00C46002"/>
    <w:rsid w:val="00C464C0"/>
    <w:rsid w:val="00C46507"/>
    <w:rsid w:val="00C4651A"/>
    <w:rsid w:val="00C46553"/>
    <w:rsid w:val="00C4670B"/>
    <w:rsid w:val="00C4677B"/>
    <w:rsid w:val="00C46B2C"/>
    <w:rsid w:val="00C46B6A"/>
    <w:rsid w:val="00C46CA3"/>
    <w:rsid w:val="00C4751C"/>
    <w:rsid w:val="00C476A2"/>
    <w:rsid w:val="00C47967"/>
    <w:rsid w:val="00C50772"/>
    <w:rsid w:val="00C50852"/>
    <w:rsid w:val="00C5086F"/>
    <w:rsid w:val="00C50ADD"/>
    <w:rsid w:val="00C50CED"/>
    <w:rsid w:val="00C50E22"/>
    <w:rsid w:val="00C50E2C"/>
    <w:rsid w:val="00C50F9E"/>
    <w:rsid w:val="00C5108A"/>
    <w:rsid w:val="00C51205"/>
    <w:rsid w:val="00C512D9"/>
    <w:rsid w:val="00C51578"/>
    <w:rsid w:val="00C5186E"/>
    <w:rsid w:val="00C51A8F"/>
    <w:rsid w:val="00C51B31"/>
    <w:rsid w:val="00C51D15"/>
    <w:rsid w:val="00C51E20"/>
    <w:rsid w:val="00C51FE7"/>
    <w:rsid w:val="00C521B7"/>
    <w:rsid w:val="00C52B20"/>
    <w:rsid w:val="00C52E91"/>
    <w:rsid w:val="00C52EA5"/>
    <w:rsid w:val="00C53194"/>
    <w:rsid w:val="00C53616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54"/>
    <w:rsid w:val="00C54FE1"/>
    <w:rsid w:val="00C55220"/>
    <w:rsid w:val="00C557E6"/>
    <w:rsid w:val="00C55A40"/>
    <w:rsid w:val="00C55AA1"/>
    <w:rsid w:val="00C55FCA"/>
    <w:rsid w:val="00C56110"/>
    <w:rsid w:val="00C56704"/>
    <w:rsid w:val="00C567DD"/>
    <w:rsid w:val="00C56E7A"/>
    <w:rsid w:val="00C56F99"/>
    <w:rsid w:val="00C570E4"/>
    <w:rsid w:val="00C57276"/>
    <w:rsid w:val="00C57461"/>
    <w:rsid w:val="00C57578"/>
    <w:rsid w:val="00C579FC"/>
    <w:rsid w:val="00C57A5D"/>
    <w:rsid w:val="00C57B0C"/>
    <w:rsid w:val="00C57DC7"/>
    <w:rsid w:val="00C6014E"/>
    <w:rsid w:val="00C603BE"/>
    <w:rsid w:val="00C603F7"/>
    <w:rsid w:val="00C60482"/>
    <w:rsid w:val="00C60A6B"/>
    <w:rsid w:val="00C60D48"/>
    <w:rsid w:val="00C60FF5"/>
    <w:rsid w:val="00C610E2"/>
    <w:rsid w:val="00C611F6"/>
    <w:rsid w:val="00C613FA"/>
    <w:rsid w:val="00C61B97"/>
    <w:rsid w:val="00C61F11"/>
    <w:rsid w:val="00C620DC"/>
    <w:rsid w:val="00C62203"/>
    <w:rsid w:val="00C62388"/>
    <w:rsid w:val="00C62653"/>
    <w:rsid w:val="00C6276A"/>
    <w:rsid w:val="00C628E9"/>
    <w:rsid w:val="00C62A1F"/>
    <w:rsid w:val="00C630F3"/>
    <w:rsid w:val="00C63281"/>
    <w:rsid w:val="00C63405"/>
    <w:rsid w:val="00C634B2"/>
    <w:rsid w:val="00C63779"/>
    <w:rsid w:val="00C63D93"/>
    <w:rsid w:val="00C63E42"/>
    <w:rsid w:val="00C63F03"/>
    <w:rsid w:val="00C6411B"/>
    <w:rsid w:val="00C64212"/>
    <w:rsid w:val="00C642FE"/>
    <w:rsid w:val="00C645F5"/>
    <w:rsid w:val="00C6480A"/>
    <w:rsid w:val="00C64A3A"/>
    <w:rsid w:val="00C64A9C"/>
    <w:rsid w:val="00C6529C"/>
    <w:rsid w:val="00C65506"/>
    <w:rsid w:val="00C656AB"/>
    <w:rsid w:val="00C65723"/>
    <w:rsid w:val="00C657EE"/>
    <w:rsid w:val="00C65A5D"/>
    <w:rsid w:val="00C65C80"/>
    <w:rsid w:val="00C65D49"/>
    <w:rsid w:val="00C65E15"/>
    <w:rsid w:val="00C65FAC"/>
    <w:rsid w:val="00C661B7"/>
    <w:rsid w:val="00C66387"/>
    <w:rsid w:val="00C666A7"/>
    <w:rsid w:val="00C667BB"/>
    <w:rsid w:val="00C668F8"/>
    <w:rsid w:val="00C66AD4"/>
    <w:rsid w:val="00C66E24"/>
    <w:rsid w:val="00C66E6F"/>
    <w:rsid w:val="00C66FD7"/>
    <w:rsid w:val="00C671CF"/>
    <w:rsid w:val="00C6722C"/>
    <w:rsid w:val="00C67EC2"/>
    <w:rsid w:val="00C70388"/>
    <w:rsid w:val="00C703C7"/>
    <w:rsid w:val="00C70A21"/>
    <w:rsid w:val="00C70CCF"/>
    <w:rsid w:val="00C70E2E"/>
    <w:rsid w:val="00C70EC8"/>
    <w:rsid w:val="00C71606"/>
    <w:rsid w:val="00C7175D"/>
    <w:rsid w:val="00C71962"/>
    <w:rsid w:val="00C71B0B"/>
    <w:rsid w:val="00C71D80"/>
    <w:rsid w:val="00C71E1E"/>
    <w:rsid w:val="00C71E46"/>
    <w:rsid w:val="00C71F8D"/>
    <w:rsid w:val="00C72043"/>
    <w:rsid w:val="00C72070"/>
    <w:rsid w:val="00C725B6"/>
    <w:rsid w:val="00C72620"/>
    <w:rsid w:val="00C72666"/>
    <w:rsid w:val="00C72EFF"/>
    <w:rsid w:val="00C72F30"/>
    <w:rsid w:val="00C732B3"/>
    <w:rsid w:val="00C732D9"/>
    <w:rsid w:val="00C735B6"/>
    <w:rsid w:val="00C735BE"/>
    <w:rsid w:val="00C73845"/>
    <w:rsid w:val="00C738AB"/>
    <w:rsid w:val="00C738F7"/>
    <w:rsid w:val="00C73B2F"/>
    <w:rsid w:val="00C741DA"/>
    <w:rsid w:val="00C7435F"/>
    <w:rsid w:val="00C7439C"/>
    <w:rsid w:val="00C74567"/>
    <w:rsid w:val="00C745F3"/>
    <w:rsid w:val="00C748D9"/>
    <w:rsid w:val="00C74E13"/>
    <w:rsid w:val="00C74ED0"/>
    <w:rsid w:val="00C74FC1"/>
    <w:rsid w:val="00C751EA"/>
    <w:rsid w:val="00C75382"/>
    <w:rsid w:val="00C754E0"/>
    <w:rsid w:val="00C756D7"/>
    <w:rsid w:val="00C75D87"/>
    <w:rsid w:val="00C7626D"/>
    <w:rsid w:val="00C76359"/>
    <w:rsid w:val="00C763CF"/>
    <w:rsid w:val="00C765FE"/>
    <w:rsid w:val="00C767D9"/>
    <w:rsid w:val="00C76968"/>
    <w:rsid w:val="00C76B9D"/>
    <w:rsid w:val="00C76DB8"/>
    <w:rsid w:val="00C76F88"/>
    <w:rsid w:val="00C774F0"/>
    <w:rsid w:val="00C77C46"/>
    <w:rsid w:val="00C77D00"/>
    <w:rsid w:val="00C80520"/>
    <w:rsid w:val="00C8072F"/>
    <w:rsid w:val="00C808AF"/>
    <w:rsid w:val="00C80D82"/>
    <w:rsid w:val="00C80F41"/>
    <w:rsid w:val="00C8129D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87D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7F8"/>
    <w:rsid w:val="00C83807"/>
    <w:rsid w:val="00C83839"/>
    <w:rsid w:val="00C83BAC"/>
    <w:rsid w:val="00C83E44"/>
    <w:rsid w:val="00C840A6"/>
    <w:rsid w:val="00C842F3"/>
    <w:rsid w:val="00C8457A"/>
    <w:rsid w:val="00C846CE"/>
    <w:rsid w:val="00C84AD4"/>
    <w:rsid w:val="00C84C46"/>
    <w:rsid w:val="00C850DE"/>
    <w:rsid w:val="00C8542E"/>
    <w:rsid w:val="00C85543"/>
    <w:rsid w:val="00C857DD"/>
    <w:rsid w:val="00C85870"/>
    <w:rsid w:val="00C85899"/>
    <w:rsid w:val="00C85911"/>
    <w:rsid w:val="00C85D2A"/>
    <w:rsid w:val="00C85D6D"/>
    <w:rsid w:val="00C85DB0"/>
    <w:rsid w:val="00C8625F"/>
    <w:rsid w:val="00C863E7"/>
    <w:rsid w:val="00C868D6"/>
    <w:rsid w:val="00C86A47"/>
    <w:rsid w:val="00C86DF6"/>
    <w:rsid w:val="00C870BD"/>
    <w:rsid w:val="00C87216"/>
    <w:rsid w:val="00C875A1"/>
    <w:rsid w:val="00C87702"/>
    <w:rsid w:val="00C87BE5"/>
    <w:rsid w:val="00C87C3A"/>
    <w:rsid w:val="00C87E0B"/>
    <w:rsid w:val="00C87E68"/>
    <w:rsid w:val="00C87F86"/>
    <w:rsid w:val="00C90184"/>
    <w:rsid w:val="00C90220"/>
    <w:rsid w:val="00C90311"/>
    <w:rsid w:val="00C90482"/>
    <w:rsid w:val="00C9053C"/>
    <w:rsid w:val="00C90602"/>
    <w:rsid w:val="00C909D7"/>
    <w:rsid w:val="00C90AE1"/>
    <w:rsid w:val="00C90FA2"/>
    <w:rsid w:val="00C91639"/>
    <w:rsid w:val="00C91704"/>
    <w:rsid w:val="00C91727"/>
    <w:rsid w:val="00C91832"/>
    <w:rsid w:val="00C91861"/>
    <w:rsid w:val="00C91951"/>
    <w:rsid w:val="00C91A18"/>
    <w:rsid w:val="00C91C49"/>
    <w:rsid w:val="00C91FA2"/>
    <w:rsid w:val="00C9225A"/>
    <w:rsid w:val="00C922BB"/>
    <w:rsid w:val="00C9257E"/>
    <w:rsid w:val="00C9270D"/>
    <w:rsid w:val="00C92730"/>
    <w:rsid w:val="00C928F3"/>
    <w:rsid w:val="00C92AA0"/>
    <w:rsid w:val="00C92BA0"/>
    <w:rsid w:val="00C92C2D"/>
    <w:rsid w:val="00C930C8"/>
    <w:rsid w:val="00C930FD"/>
    <w:rsid w:val="00C93247"/>
    <w:rsid w:val="00C933BF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C8C"/>
    <w:rsid w:val="00C94DD6"/>
    <w:rsid w:val="00C94F38"/>
    <w:rsid w:val="00C9506E"/>
    <w:rsid w:val="00C95525"/>
    <w:rsid w:val="00C955F7"/>
    <w:rsid w:val="00C95706"/>
    <w:rsid w:val="00C95A03"/>
    <w:rsid w:val="00C95A80"/>
    <w:rsid w:val="00C95CDF"/>
    <w:rsid w:val="00C95D3C"/>
    <w:rsid w:val="00C96117"/>
    <w:rsid w:val="00C96328"/>
    <w:rsid w:val="00C963BA"/>
    <w:rsid w:val="00C96583"/>
    <w:rsid w:val="00C9658F"/>
    <w:rsid w:val="00C96599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8BC"/>
    <w:rsid w:val="00CA0ABB"/>
    <w:rsid w:val="00CA0EE7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929"/>
    <w:rsid w:val="00CA2A6F"/>
    <w:rsid w:val="00CA2A93"/>
    <w:rsid w:val="00CA2B31"/>
    <w:rsid w:val="00CA2EB8"/>
    <w:rsid w:val="00CA2F18"/>
    <w:rsid w:val="00CA312E"/>
    <w:rsid w:val="00CA3347"/>
    <w:rsid w:val="00CA3359"/>
    <w:rsid w:val="00CA3485"/>
    <w:rsid w:val="00CA355D"/>
    <w:rsid w:val="00CA3C0F"/>
    <w:rsid w:val="00CA3E59"/>
    <w:rsid w:val="00CA447D"/>
    <w:rsid w:val="00CA448A"/>
    <w:rsid w:val="00CA46B1"/>
    <w:rsid w:val="00CA470D"/>
    <w:rsid w:val="00CA4ACA"/>
    <w:rsid w:val="00CA503D"/>
    <w:rsid w:val="00CA5206"/>
    <w:rsid w:val="00CA5328"/>
    <w:rsid w:val="00CA58CD"/>
    <w:rsid w:val="00CA5A2C"/>
    <w:rsid w:val="00CA5A73"/>
    <w:rsid w:val="00CA5D26"/>
    <w:rsid w:val="00CA5D80"/>
    <w:rsid w:val="00CA5DD8"/>
    <w:rsid w:val="00CA5F5C"/>
    <w:rsid w:val="00CA6010"/>
    <w:rsid w:val="00CA601D"/>
    <w:rsid w:val="00CA60AA"/>
    <w:rsid w:val="00CA6198"/>
    <w:rsid w:val="00CA635E"/>
    <w:rsid w:val="00CA646E"/>
    <w:rsid w:val="00CA662B"/>
    <w:rsid w:val="00CA67DC"/>
    <w:rsid w:val="00CA6EA3"/>
    <w:rsid w:val="00CA7493"/>
    <w:rsid w:val="00CA74AB"/>
    <w:rsid w:val="00CA7516"/>
    <w:rsid w:val="00CA77C5"/>
    <w:rsid w:val="00CA79C2"/>
    <w:rsid w:val="00CB029D"/>
    <w:rsid w:val="00CB0657"/>
    <w:rsid w:val="00CB0A52"/>
    <w:rsid w:val="00CB0AAE"/>
    <w:rsid w:val="00CB0DAD"/>
    <w:rsid w:val="00CB116B"/>
    <w:rsid w:val="00CB11E1"/>
    <w:rsid w:val="00CB14B3"/>
    <w:rsid w:val="00CB1ABB"/>
    <w:rsid w:val="00CB1BD5"/>
    <w:rsid w:val="00CB1E28"/>
    <w:rsid w:val="00CB2020"/>
    <w:rsid w:val="00CB21CD"/>
    <w:rsid w:val="00CB2463"/>
    <w:rsid w:val="00CB28F3"/>
    <w:rsid w:val="00CB2901"/>
    <w:rsid w:val="00CB2AD6"/>
    <w:rsid w:val="00CB2CEB"/>
    <w:rsid w:val="00CB2E77"/>
    <w:rsid w:val="00CB30BE"/>
    <w:rsid w:val="00CB370A"/>
    <w:rsid w:val="00CB3DA7"/>
    <w:rsid w:val="00CB3EC0"/>
    <w:rsid w:val="00CB4218"/>
    <w:rsid w:val="00CB4658"/>
    <w:rsid w:val="00CB4C6B"/>
    <w:rsid w:val="00CB510F"/>
    <w:rsid w:val="00CB59F8"/>
    <w:rsid w:val="00CB5A4D"/>
    <w:rsid w:val="00CB5F12"/>
    <w:rsid w:val="00CB6228"/>
    <w:rsid w:val="00CB685C"/>
    <w:rsid w:val="00CB6B93"/>
    <w:rsid w:val="00CB6D73"/>
    <w:rsid w:val="00CB6D93"/>
    <w:rsid w:val="00CB6E81"/>
    <w:rsid w:val="00CB6ED2"/>
    <w:rsid w:val="00CB7463"/>
    <w:rsid w:val="00CB7639"/>
    <w:rsid w:val="00CB776F"/>
    <w:rsid w:val="00CB7A06"/>
    <w:rsid w:val="00CB7BFB"/>
    <w:rsid w:val="00CB7E7E"/>
    <w:rsid w:val="00CB7F51"/>
    <w:rsid w:val="00CC03E4"/>
    <w:rsid w:val="00CC05CB"/>
    <w:rsid w:val="00CC0698"/>
    <w:rsid w:val="00CC076B"/>
    <w:rsid w:val="00CC0B29"/>
    <w:rsid w:val="00CC121C"/>
    <w:rsid w:val="00CC12F5"/>
    <w:rsid w:val="00CC1462"/>
    <w:rsid w:val="00CC17B3"/>
    <w:rsid w:val="00CC197C"/>
    <w:rsid w:val="00CC1AB6"/>
    <w:rsid w:val="00CC1AE4"/>
    <w:rsid w:val="00CC1E56"/>
    <w:rsid w:val="00CC1F96"/>
    <w:rsid w:val="00CC20B3"/>
    <w:rsid w:val="00CC29C2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285"/>
    <w:rsid w:val="00CC5361"/>
    <w:rsid w:val="00CC5464"/>
    <w:rsid w:val="00CC54C4"/>
    <w:rsid w:val="00CC54D8"/>
    <w:rsid w:val="00CC5876"/>
    <w:rsid w:val="00CC5C72"/>
    <w:rsid w:val="00CC5D7B"/>
    <w:rsid w:val="00CC5E2E"/>
    <w:rsid w:val="00CC5E30"/>
    <w:rsid w:val="00CC6610"/>
    <w:rsid w:val="00CC6955"/>
    <w:rsid w:val="00CC6A2C"/>
    <w:rsid w:val="00CC6E32"/>
    <w:rsid w:val="00CC6E6E"/>
    <w:rsid w:val="00CC71B9"/>
    <w:rsid w:val="00CC798C"/>
    <w:rsid w:val="00CC7A69"/>
    <w:rsid w:val="00CC7D70"/>
    <w:rsid w:val="00CD00C2"/>
    <w:rsid w:val="00CD03FE"/>
    <w:rsid w:val="00CD0410"/>
    <w:rsid w:val="00CD072C"/>
    <w:rsid w:val="00CD0D1F"/>
    <w:rsid w:val="00CD125C"/>
    <w:rsid w:val="00CD13C8"/>
    <w:rsid w:val="00CD13D9"/>
    <w:rsid w:val="00CD183E"/>
    <w:rsid w:val="00CD184E"/>
    <w:rsid w:val="00CD1870"/>
    <w:rsid w:val="00CD1C15"/>
    <w:rsid w:val="00CD1CA1"/>
    <w:rsid w:val="00CD208F"/>
    <w:rsid w:val="00CD24BD"/>
    <w:rsid w:val="00CD2715"/>
    <w:rsid w:val="00CD276D"/>
    <w:rsid w:val="00CD2A76"/>
    <w:rsid w:val="00CD2CCF"/>
    <w:rsid w:val="00CD2E58"/>
    <w:rsid w:val="00CD2FE5"/>
    <w:rsid w:val="00CD31C9"/>
    <w:rsid w:val="00CD3294"/>
    <w:rsid w:val="00CD3346"/>
    <w:rsid w:val="00CD337B"/>
    <w:rsid w:val="00CD39AC"/>
    <w:rsid w:val="00CD3A73"/>
    <w:rsid w:val="00CD3BBD"/>
    <w:rsid w:val="00CD3CE9"/>
    <w:rsid w:val="00CD3F32"/>
    <w:rsid w:val="00CD4103"/>
    <w:rsid w:val="00CD426D"/>
    <w:rsid w:val="00CD4403"/>
    <w:rsid w:val="00CD45FE"/>
    <w:rsid w:val="00CD4642"/>
    <w:rsid w:val="00CD4835"/>
    <w:rsid w:val="00CD575D"/>
    <w:rsid w:val="00CD5942"/>
    <w:rsid w:val="00CD5ADA"/>
    <w:rsid w:val="00CD5AF8"/>
    <w:rsid w:val="00CD5BEF"/>
    <w:rsid w:val="00CD5E02"/>
    <w:rsid w:val="00CD6031"/>
    <w:rsid w:val="00CD60AB"/>
    <w:rsid w:val="00CD6384"/>
    <w:rsid w:val="00CD63D8"/>
    <w:rsid w:val="00CD64B4"/>
    <w:rsid w:val="00CD679A"/>
    <w:rsid w:val="00CD6C77"/>
    <w:rsid w:val="00CD6CB4"/>
    <w:rsid w:val="00CD6D2A"/>
    <w:rsid w:val="00CD6DEF"/>
    <w:rsid w:val="00CD723C"/>
    <w:rsid w:val="00CD73D5"/>
    <w:rsid w:val="00CD768F"/>
    <w:rsid w:val="00CD77A5"/>
    <w:rsid w:val="00CD789B"/>
    <w:rsid w:val="00CD78CE"/>
    <w:rsid w:val="00CD7DD6"/>
    <w:rsid w:val="00CD7DFC"/>
    <w:rsid w:val="00CE0444"/>
    <w:rsid w:val="00CE09D2"/>
    <w:rsid w:val="00CE0C25"/>
    <w:rsid w:val="00CE0EA4"/>
    <w:rsid w:val="00CE0F3D"/>
    <w:rsid w:val="00CE148C"/>
    <w:rsid w:val="00CE15C0"/>
    <w:rsid w:val="00CE175B"/>
    <w:rsid w:val="00CE17E9"/>
    <w:rsid w:val="00CE182B"/>
    <w:rsid w:val="00CE1924"/>
    <w:rsid w:val="00CE1B91"/>
    <w:rsid w:val="00CE1D13"/>
    <w:rsid w:val="00CE1F5F"/>
    <w:rsid w:val="00CE1F69"/>
    <w:rsid w:val="00CE23D6"/>
    <w:rsid w:val="00CE275F"/>
    <w:rsid w:val="00CE2780"/>
    <w:rsid w:val="00CE2A93"/>
    <w:rsid w:val="00CE2B44"/>
    <w:rsid w:val="00CE2D06"/>
    <w:rsid w:val="00CE2D0C"/>
    <w:rsid w:val="00CE2DB4"/>
    <w:rsid w:val="00CE3373"/>
    <w:rsid w:val="00CE3634"/>
    <w:rsid w:val="00CE3774"/>
    <w:rsid w:val="00CE3949"/>
    <w:rsid w:val="00CE3C81"/>
    <w:rsid w:val="00CE3E44"/>
    <w:rsid w:val="00CE46D9"/>
    <w:rsid w:val="00CE47E7"/>
    <w:rsid w:val="00CE4A82"/>
    <w:rsid w:val="00CE4D03"/>
    <w:rsid w:val="00CE52E1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E4"/>
    <w:rsid w:val="00CE6D4A"/>
    <w:rsid w:val="00CE6E6A"/>
    <w:rsid w:val="00CE7A84"/>
    <w:rsid w:val="00CE7E63"/>
    <w:rsid w:val="00CE7E88"/>
    <w:rsid w:val="00CF04D5"/>
    <w:rsid w:val="00CF063A"/>
    <w:rsid w:val="00CF0A1D"/>
    <w:rsid w:val="00CF0A92"/>
    <w:rsid w:val="00CF0DB2"/>
    <w:rsid w:val="00CF0F87"/>
    <w:rsid w:val="00CF1912"/>
    <w:rsid w:val="00CF1D57"/>
    <w:rsid w:val="00CF1D95"/>
    <w:rsid w:val="00CF1F23"/>
    <w:rsid w:val="00CF2BD8"/>
    <w:rsid w:val="00CF30CB"/>
    <w:rsid w:val="00CF336A"/>
    <w:rsid w:val="00CF372C"/>
    <w:rsid w:val="00CF3946"/>
    <w:rsid w:val="00CF3AB2"/>
    <w:rsid w:val="00CF3C66"/>
    <w:rsid w:val="00CF3C80"/>
    <w:rsid w:val="00CF428A"/>
    <w:rsid w:val="00CF453F"/>
    <w:rsid w:val="00CF4747"/>
    <w:rsid w:val="00CF4935"/>
    <w:rsid w:val="00CF4AF2"/>
    <w:rsid w:val="00CF4C67"/>
    <w:rsid w:val="00CF4C95"/>
    <w:rsid w:val="00CF4E74"/>
    <w:rsid w:val="00CF4E8A"/>
    <w:rsid w:val="00CF4EFD"/>
    <w:rsid w:val="00CF4F9D"/>
    <w:rsid w:val="00CF52AB"/>
    <w:rsid w:val="00CF52D5"/>
    <w:rsid w:val="00CF5674"/>
    <w:rsid w:val="00CF5679"/>
    <w:rsid w:val="00CF5758"/>
    <w:rsid w:val="00CF5A47"/>
    <w:rsid w:val="00CF5A4A"/>
    <w:rsid w:val="00CF5A91"/>
    <w:rsid w:val="00CF5D21"/>
    <w:rsid w:val="00CF629F"/>
    <w:rsid w:val="00CF647E"/>
    <w:rsid w:val="00CF67A2"/>
    <w:rsid w:val="00CF6991"/>
    <w:rsid w:val="00CF6AF6"/>
    <w:rsid w:val="00CF6C73"/>
    <w:rsid w:val="00CF6E49"/>
    <w:rsid w:val="00CF6F86"/>
    <w:rsid w:val="00CF7007"/>
    <w:rsid w:val="00CF7104"/>
    <w:rsid w:val="00CF730C"/>
    <w:rsid w:val="00CF748C"/>
    <w:rsid w:val="00CF755C"/>
    <w:rsid w:val="00CF75FE"/>
    <w:rsid w:val="00CF7671"/>
    <w:rsid w:val="00CF76BB"/>
    <w:rsid w:val="00CF76C2"/>
    <w:rsid w:val="00CF77EB"/>
    <w:rsid w:val="00CF7B1A"/>
    <w:rsid w:val="00CF7C01"/>
    <w:rsid w:val="00CF7F58"/>
    <w:rsid w:val="00D0006F"/>
    <w:rsid w:val="00D003A3"/>
    <w:rsid w:val="00D005AC"/>
    <w:rsid w:val="00D009C8"/>
    <w:rsid w:val="00D00A11"/>
    <w:rsid w:val="00D00C3E"/>
    <w:rsid w:val="00D00FFA"/>
    <w:rsid w:val="00D01532"/>
    <w:rsid w:val="00D016A0"/>
    <w:rsid w:val="00D019ED"/>
    <w:rsid w:val="00D01C10"/>
    <w:rsid w:val="00D021B1"/>
    <w:rsid w:val="00D0229A"/>
    <w:rsid w:val="00D022B8"/>
    <w:rsid w:val="00D024C6"/>
    <w:rsid w:val="00D0272E"/>
    <w:rsid w:val="00D027DB"/>
    <w:rsid w:val="00D028EC"/>
    <w:rsid w:val="00D02E6E"/>
    <w:rsid w:val="00D033A7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40AE"/>
    <w:rsid w:val="00D042EB"/>
    <w:rsid w:val="00D043D3"/>
    <w:rsid w:val="00D046F3"/>
    <w:rsid w:val="00D04811"/>
    <w:rsid w:val="00D04990"/>
    <w:rsid w:val="00D04D3E"/>
    <w:rsid w:val="00D04EBF"/>
    <w:rsid w:val="00D04F25"/>
    <w:rsid w:val="00D05137"/>
    <w:rsid w:val="00D05195"/>
    <w:rsid w:val="00D054AA"/>
    <w:rsid w:val="00D055C2"/>
    <w:rsid w:val="00D05643"/>
    <w:rsid w:val="00D0586F"/>
    <w:rsid w:val="00D059E8"/>
    <w:rsid w:val="00D05C24"/>
    <w:rsid w:val="00D05E6F"/>
    <w:rsid w:val="00D06382"/>
    <w:rsid w:val="00D063CB"/>
    <w:rsid w:val="00D063CC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64"/>
    <w:rsid w:val="00D07B3F"/>
    <w:rsid w:val="00D07D17"/>
    <w:rsid w:val="00D07D93"/>
    <w:rsid w:val="00D07E5E"/>
    <w:rsid w:val="00D1020F"/>
    <w:rsid w:val="00D103F0"/>
    <w:rsid w:val="00D1045B"/>
    <w:rsid w:val="00D1050D"/>
    <w:rsid w:val="00D1091E"/>
    <w:rsid w:val="00D10D54"/>
    <w:rsid w:val="00D10D60"/>
    <w:rsid w:val="00D10FB9"/>
    <w:rsid w:val="00D1110B"/>
    <w:rsid w:val="00D1132B"/>
    <w:rsid w:val="00D117F9"/>
    <w:rsid w:val="00D1187E"/>
    <w:rsid w:val="00D118C4"/>
    <w:rsid w:val="00D1190D"/>
    <w:rsid w:val="00D119D8"/>
    <w:rsid w:val="00D11B66"/>
    <w:rsid w:val="00D11CCF"/>
    <w:rsid w:val="00D11D43"/>
    <w:rsid w:val="00D1213B"/>
    <w:rsid w:val="00D1233A"/>
    <w:rsid w:val="00D12348"/>
    <w:rsid w:val="00D12561"/>
    <w:rsid w:val="00D125A1"/>
    <w:rsid w:val="00D12791"/>
    <w:rsid w:val="00D127BA"/>
    <w:rsid w:val="00D12CAB"/>
    <w:rsid w:val="00D12CC8"/>
    <w:rsid w:val="00D12ED4"/>
    <w:rsid w:val="00D1316B"/>
    <w:rsid w:val="00D132CE"/>
    <w:rsid w:val="00D1340A"/>
    <w:rsid w:val="00D134FC"/>
    <w:rsid w:val="00D13580"/>
    <w:rsid w:val="00D135DB"/>
    <w:rsid w:val="00D13770"/>
    <w:rsid w:val="00D13788"/>
    <w:rsid w:val="00D1386B"/>
    <w:rsid w:val="00D13AF9"/>
    <w:rsid w:val="00D13BA8"/>
    <w:rsid w:val="00D13D2C"/>
    <w:rsid w:val="00D14447"/>
    <w:rsid w:val="00D144C3"/>
    <w:rsid w:val="00D1476A"/>
    <w:rsid w:val="00D14B63"/>
    <w:rsid w:val="00D14CA0"/>
    <w:rsid w:val="00D14DB5"/>
    <w:rsid w:val="00D150D9"/>
    <w:rsid w:val="00D1546B"/>
    <w:rsid w:val="00D1552B"/>
    <w:rsid w:val="00D15785"/>
    <w:rsid w:val="00D1585F"/>
    <w:rsid w:val="00D15ACC"/>
    <w:rsid w:val="00D15ADB"/>
    <w:rsid w:val="00D15C1D"/>
    <w:rsid w:val="00D15CEF"/>
    <w:rsid w:val="00D15FD0"/>
    <w:rsid w:val="00D1601F"/>
    <w:rsid w:val="00D1613A"/>
    <w:rsid w:val="00D164B6"/>
    <w:rsid w:val="00D169E5"/>
    <w:rsid w:val="00D16B83"/>
    <w:rsid w:val="00D16D0B"/>
    <w:rsid w:val="00D16DC6"/>
    <w:rsid w:val="00D16EC4"/>
    <w:rsid w:val="00D16FD1"/>
    <w:rsid w:val="00D1718A"/>
    <w:rsid w:val="00D17540"/>
    <w:rsid w:val="00D1759E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1EA"/>
    <w:rsid w:val="00D202D7"/>
    <w:rsid w:val="00D205A5"/>
    <w:rsid w:val="00D205AB"/>
    <w:rsid w:val="00D2064E"/>
    <w:rsid w:val="00D2071C"/>
    <w:rsid w:val="00D2077D"/>
    <w:rsid w:val="00D208C7"/>
    <w:rsid w:val="00D20A67"/>
    <w:rsid w:val="00D20FFB"/>
    <w:rsid w:val="00D21303"/>
    <w:rsid w:val="00D2144C"/>
    <w:rsid w:val="00D2150B"/>
    <w:rsid w:val="00D217BF"/>
    <w:rsid w:val="00D21F1A"/>
    <w:rsid w:val="00D21F67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287"/>
    <w:rsid w:val="00D2435A"/>
    <w:rsid w:val="00D2445C"/>
    <w:rsid w:val="00D245DC"/>
    <w:rsid w:val="00D2462C"/>
    <w:rsid w:val="00D24CD9"/>
    <w:rsid w:val="00D24D8F"/>
    <w:rsid w:val="00D250D9"/>
    <w:rsid w:val="00D25269"/>
    <w:rsid w:val="00D2571C"/>
    <w:rsid w:val="00D257DB"/>
    <w:rsid w:val="00D25B0A"/>
    <w:rsid w:val="00D25C3B"/>
    <w:rsid w:val="00D25C71"/>
    <w:rsid w:val="00D25CC1"/>
    <w:rsid w:val="00D260E1"/>
    <w:rsid w:val="00D2619A"/>
    <w:rsid w:val="00D26374"/>
    <w:rsid w:val="00D26B2D"/>
    <w:rsid w:val="00D26E0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460"/>
    <w:rsid w:val="00D3082B"/>
    <w:rsid w:val="00D308A1"/>
    <w:rsid w:val="00D30B9C"/>
    <w:rsid w:val="00D30C86"/>
    <w:rsid w:val="00D30C93"/>
    <w:rsid w:val="00D30DED"/>
    <w:rsid w:val="00D30E73"/>
    <w:rsid w:val="00D30E8B"/>
    <w:rsid w:val="00D3103C"/>
    <w:rsid w:val="00D31188"/>
    <w:rsid w:val="00D3118C"/>
    <w:rsid w:val="00D31220"/>
    <w:rsid w:val="00D31BFC"/>
    <w:rsid w:val="00D31D2B"/>
    <w:rsid w:val="00D321A8"/>
    <w:rsid w:val="00D32301"/>
    <w:rsid w:val="00D32609"/>
    <w:rsid w:val="00D3268C"/>
    <w:rsid w:val="00D326A2"/>
    <w:rsid w:val="00D32921"/>
    <w:rsid w:val="00D3292A"/>
    <w:rsid w:val="00D32A7E"/>
    <w:rsid w:val="00D32C49"/>
    <w:rsid w:val="00D32C99"/>
    <w:rsid w:val="00D33223"/>
    <w:rsid w:val="00D333F1"/>
    <w:rsid w:val="00D334AE"/>
    <w:rsid w:val="00D335F4"/>
    <w:rsid w:val="00D33BF4"/>
    <w:rsid w:val="00D33EC5"/>
    <w:rsid w:val="00D3471F"/>
    <w:rsid w:val="00D34961"/>
    <w:rsid w:val="00D34A1D"/>
    <w:rsid w:val="00D34AC7"/>
    <w:rsid w:val="00D34B3F"/>
    <w:rsid w:val="00D34DFE"/>
    <w:rsid w:val="00D34E61"/>
    <w:rsid w:val="00D35827"/>
    <w:rsid w:val="00D35C97"/>
    <w:rsid w:val="00D35D10"/>
    <w:rsid w:val="00D36605"/>
    <w:rsid w:val="00D3676E"/>
    <w:rsid w:val="00D36B18"/>
    <w:rsid w:val="00D36CE2"/>
    <w:rsid w:val="00D36D83"/>
    <w:rsid w:val="00D36DDB"/>
    <w:rsid w:val="00D36E5E"/>
    <w:rsid w:val="00D36E83"/>
    <w:rsid w:val="00D37659"/>
    <w:rsid w:val="00D376DA"/>
    <w:rsid w:val="00D377A6"/>
    <w:rsid w:val="00D37B66"/>
    <w:rsid w:val="00D37DDF"/>
    <w:rsid w:val="00D37E04"/>
    <w:rsid w:val="00D37E80"/>
    <w:rsid w:val="00D37F25"/>
    <w:rsid w:val="00D4034B"/>
    <w:rsid w:val="00D40961"/>
    <w:rsid w:val="00D40A2D"/>
    <w:rsid w:val="00D40C7C"/>
    <w:rsid w:val="00D40CD9"/>
    <w:rsid w:val="00D40F08"/>
    <w:rsid w:val="00D411F6"/>
    <w:rsid w:val="00D412E7"/>
    <w:rsid w:val="00D41396"/>
    <w:rsid w:val="00D41902"/>
    <w:rsid w:val="00D41976"/>
    <w:rsid w:val="00D41A13"/>
    <w:rsid w:val="00D41AB5"/>
    <w:rsid w:val="00D41CE5"/>
    <w:rsid w:val="00D41CFF"/>
    <w:rsid w:val="00D41D23"/>
    <w:rsid w:val="00D424F5"/>
    <w:rsid w:val="00D42932"/>
    <w:rsid w:val="00D42A93"/>
    <w:rsid w:val="00D42B41"/>
    <w:rsid w:val="00D42CDB"/>
    <w:rsid w:val="00D42D66"/>
    <w:rsid w:val="00D42DC8"/>
    <w:rsid w:val="00D42FF7"/>
    <w:rsid w:val="00D4313C"/>
    <w:rsid w:val="00D43403"/>
    <w:rsid w:val="00D434F7"/>
    <w:rsid w:val="00D43784"/>
    <w:rsid w:val="00D43817"/>
    <w:rsid w:val="00D43A27"/>
    <w:rsid w:val="00D43A62"/>
    <w:rsid w:val="00D43BF7"/>
    <w:rsid w:val="00D44187"/>
    <w:rsid w:val="00D4421E"/>
    <w:rsid w:val="00D443FC"/>
    <w:rsid w:val="00D4442E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E83"/>
    <w:rsid w:val="00D46132"/>
    <w:rsid w:val="00D461E5"/>
    <w:rsid w:val="00D463D3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560"/>
    <w:rsid w:val="00D476F5"/>
    <w:rsid w:val="00D47831"/>
    <w:rsid w:val="00D47837"/>
    <w:rsid w:val="00D4789B"/>
    <w:rsid w:val="00D47D51"/>
    <w:rsid w:val="00D500AD"/>
    <w:rsid w:val="00D50120"/>
    <w:rsid w:val="00D502B2"/>
    <w:rsid w:val="00D50694"/>
    <w:rsid w:val="00D50A71"/>
    <w:rsid w:val="00D50BF8"/>
    <w:rsid w:val="00D512A7"/>
    <w:rsid w:val="00D51374"/>
    <w:rsid w:val="00D51AC6"/>
    <w:rsid w:val="00D51EF7"/>
    <w:rsid w:val="00D51F77"/>
    <w:rsid w:val="00D522BB"/>
    <w:rsid w:val="00D5242A"/>
    <w:rsid w:val="00D526E0"/>
    <w:rsid w:val="00D52944"/>
    <w:rsid w:val="00D52AE6"/>
    <w:rsid w:val="00D52D24"/>
    <w:rsid w:val="00D52DB6"/>
    <w:rsid w:val="00D53079"/>
    <w:rsid w:val="00D53241"/>
    <w:rsid w:val="00D537BC"/>
    <w:rsid w:val="00D537EA"/>
    <w:rsid w:val="00D53DFF"/>
    <w:rsid w:val="00D53EA6"/>
    <w:rsid w:val="00D540FD"/>
    <w:rsid w:val="00D544DF"/>
    <w:rsid w:val="00D54781"/>
    <w:rsid w:val="00D547F3"/>
    <w:rsid w:val="00D548B2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1DB"/>
    <w:rsid w:val="00D5642F"/>
    <w:rsid w:val="00D56476"/>
    <w:rsid w:val="00D56534"/>
    <w:rsid w:val="00D56663"/>
    <w:rsid w:val="00D566DA"/>
    <w:rsid w:val="00D56B22"/>
    <w:rsid w:val="00D56CB9"/>
    <w:rsid w:val="00D56DFD"/>
    <w:rsid w:val="00D56EEB"/>
    <w:rsid w:val="00D56F6A"/>
    <w:rsid w:val="00D57019"/>
    <w:rsid w:val="00D570FC"/>
    <w:rsid w:val="00D572A1"/>
    <w:rsid w:val="00D573D5"/>
    <w:rsid w:val="00D573F5"/>
    <w:rsid w:val="00D575AD"/>
    <w:rsid w:val="00D57669"/>
    <w:rsid w:val="00D5787B"/>
    <w:rsid w:val="00D57ADE"/>
    <w:rsid w:val="00D57BD6"/>
    <w:rsid w:val="00D57FE3"/>
    <w:rsid w:val="00D60714"/>
    <w:rsid w:val="00D60BBF"/>
    <w:rsid w:val="00D60E5C"/>
    <w:rsid w:val="00D60E92"/>
    <w:rsid w:val="00D610DE"/>
    <w:rsid w:val="00D61233"/>
    <w:rsid w:val="00D612C9"/>
    <w:rsid w:val="00D6139F"/>
    <w:rsid w:val="00D614BB"/>
    <w:rsid w:val="00D617E6"/>
    <w:rsid w:val="00D61838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744"/>
    <w:rsid w:val="00D62D03"/>
    <w:rsid w:val="00D6344E"/>
    <w:rsid w:val="00D63563"/>
    <w:rsid w:val="00D635C0"/>
    <w:rsid w:val="00D6394C"/>
    <w:rsid w:val="00D63A50"/>
    <w:rsid w:val="00D63C94"/>
    <w:rsid w:val="00D63CB7"/>
    <w:rsid w:val="00D63DBC"/>
    <w:rsid w:val="00D63F59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40E"/>
    <w:rsid w:val="00D659D7"/>
    <w:rsid w:val="00D65C5B"/>
    <w:rsid w:val="00D65E94"/>
    <w:rsid w:val="00D66065"/>
    <w:rsid w:val="00D662A0"/>
    <w:rsid w:val="00D664B5"/>
    <w:rsid w:val="00D664FA"/>
    <w:rsid w:val="00D6651B"/>
    <w:rsid w:val="00D66598"/>
    <w:rsid w:val="00D66B20"/>
    <w:rsid w:val="00D66FD2"/>
    <w:rsid w:val="00D6703A"/>
    <w:rsid w:val="00D67229"/>
    <w:rsid w:val="00D6750B"/>
    <w:rsid w:val="00D677B6"/>
    <w:rsid w:val="00D700BB"/>
    <w:rsid w:val="00D70151"/>
    <w:rsid w:val="00D70175"/>
    <w:rsid w:val="00D705AD"/>
    <w:rsid w:val="00D70D3B"/>
    <w:rsid w:val="00D70DDB"/>
    <w:rsid w:val="00D70F22"/>
    <w:rsid w:val="00D7135A"/>
    <w:rsid w:val="00D7189D"/>
    <w:rsid w:val="00D71CC9"/>
    <w:rsid w:val="00D71E23"/>
    <w:rsid w:val="00D7231A"/>
    <w:rsid w:val="00D72903"/>
    <w:rsid w:val="00D72A29"/>
    <w:rsid w:val="00D72DFB"/>
    <w:rsid w:val="00D72F5F"/>
    <w:rsid w:val="00D7367D"/>
    <w:rsid w:val="00D73837"/>
    <w:rsid w:val="00D73961"/>
    <w:rsid w:val="00D73A04"/>
    <w:rsid w:val="00D73E99"/>
    <w:rsid w:val="00D73FC4"/>
    <w:rsid w:val="00D740FE"/>
    <w:rsid w:val="00D7467C"/>
    <w:rsid w:val="00D74A1A"/>
    <w:rsid w:val="00D74A4D"/>
    <w:rsid w:val="00D74D6A"/>
    <w:rsid w:val="00D75047"/>
    <w:rsid w:val="00D752CB"/>
    <w:rsid w:val="00D75499"/>
    <w:rsid w:val="00D75673"/>
    <w:rsid w:val="00D75B4C"/>
    <w:rsid w:val="00D75E4E"/>
    <w:rsid w:val="00D75F8D"/>
    <w:rsid w:val="00D7635F"/>
    <w:rsid w:val="00D763C9"/>
    <w:rsid w:val="00D768EB"/>
    <w:rsid w:val="00D76944"/>
    <w:rsid w:val="00D76C58"/>
    <w:rsid w:val="00D76D33"/>
    <w:rsid w:val="00D76DBA"/>
    <w:rsid w:val="00D76FAE"/>
    <w:rsid w:val="00D772F7"/>
    <w:rsid w:val="00D77607"/>
    <w:rsid w:val="00D776F0"/>
    <w:rsid w:val="00D778C3"/>
    <w:rsid w:val="00D778CE"/>
    <w:rsid w:val="00D7791A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41"/>
    <w:rsid w:val="00D837C3"/>
    <w:rsid w:val="00D8383A"/>
    <w:rsid w:val="00D839CC"/>
    <w:rsid w:val="00D83A28"/>
    <w:rsid w:val="00D83EB9"/>
    <w:rsid w:val="00D83F18"/>
    <w:rsid w:val="00D84275"/>
    <w:rsid w:val="00D8441B"/>
    <w:rsid w:val="00D84648"/>
    <w:rsid w:val="00D846AC"/>
    <w:rsid w:val="00D84B45"/>
    <w:rsid w:val="00D85364"/>
    <w:rsid w:val="00D8570F"/>
    <w:rsid w:val="00D857BD"/>
    <w:rsid w:val="00D85971"/>
    <w:rsid w:val="00D85CFD"/>
    <w:rsid w:val="00D85E58"/>
    <w:rsid w:val="00D862E0"/>
    <w:rsid w:val="00D864BC"/>
    <w:rsid w:val="00D86578"/>
    <w:rsid w:val="00D86586"/>
    <w:rsid w:val="00D8666B"/>
    <w:rsid w:val="00D869D6"/>
    <w:rsid w:val="00D86A48"/>
    <w:rsid w:val="00D86AB0"/>
    <w:rsid w:val="00D86B55"/>
    <w:rsid w:val="00D86C9E"/>
    <w:rsid w:val="00D86F53"/>
    <w:rsid w:val="00D87E96"/>
    <w:rsid w:val="00D87FF0"/>
    <w:rsid w:val="00D901F4"/>
    <w:rsid w:val="00D9023A"/>
    <w:rsid w:val="00D90598"/>
    <w:rsid w:val="00D905CB"/>
    <w:rsid w:val="00D906ED"/>
    <w:rsid w:val="00D90DD4"/>
    <w:rsid w:val="00D912BF"/>
    <w:rsid w:val="00D91884"/>
    <w:rsid w:val="00D91A0F"/>
    <w:rsid w:val="00D91E51"/>
    <w:rsid w:val="00D91F2F"/>
    <w:rsid w:val="00D91FEE"/>
    <w:rsid w:val="00D92039"/>
    <w:rsid w:val="00D920DA"/>
    <w:rsid w:val="00D9229B"/>
    <w:rsid w:val="00D9233F"/>
    <w:rsid w:val="00D92699"/>
    <w:rsid w:val="00D92793"/>
    <w:rsid w:val="00D929FC"/>
    <w:rsid w:val="00D92B7D"/>
    <w:rsid w:val="00D92B7F"/>
    <w:rsid w:val="00D92C43"/>
    <w:rsid w:val="00D92F2B"/>
    <w:rsid w:val="00D933AA"/>
    <w:rsid w:val="00D93517"/>
    <w:rsid w:val="00D93902"/>
    <w:rsid w:val="00D93B9E"/>
    <w:rsid w:val="00D93E15"/>
    <w:rsid w:val="00D93EEF"/>
    <w:rsid w:val="00D9404F"/>
    <w:rsid w:val="00D949B2"/>
    <w:rsid w:val="00D94C46"/>
    <w:rsid w:val="00D94E75"/>
    <w:rsid w:val="00D94FAF"/>
    <w:rsid w:val="00D952EB"/>
    <w:rsid w:val="00D9539F"/>
    <w:rsid w:val="00D954DE"/>
    <w:rsid w:val="00D95815"/>
    <w:rsid w:val="00D9581A"/>
    <w:rsid w:val="00D959C9"/>
    <w:rsid w:val="00D95ACA"/>
    <w:rsid w:val="00D95B11"/>
    <w:rsid w:val="00D95BFB"/>
    <w:rsid w:val="00D95CE2"/>
    <w:rsid w:val="00D95D4C"/>
    <w:rsid w:val="00D95DE0"/>
    <w:rsid w:val="00D95E1E"/>
    <w:rsid w:val="00D95EE1"/>
    <w:rsid w:val="00D961A1"/>
    <w:rsid w:val="00D96233"/>
    <w:rsid w:val="00D964B6"/>
    <w:rsid w:val="00D964EE"/>
    <w:rsid w:val="00D9673B"/>
    <w:rsid w:val="00D96867"/>
    <w:rsid w:val="00D96C07"/>
    <w:rsid w:val="00D96C9A"/>
    <w:rsid w:val="00D96D99"/>
    <w:rsid w:val="00D96DA2"/>
    <w:rsid w:val="00D96DEA"/>
    <w:rsid w:val="00D96E3E"/>
    <w:rsid w:val="00D977F7"/>
    <w:rsid w:val="00D978A9"/>
    <w:rsid w:val="00D97B1E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2D"/>
    <w:rsid w:val="00DA0DA3"/>
    <w:rsid w:val="00DA0EEA"/>
    <w:rsid w:val="00DA0FEE"/>
    <w:rsid w:val="00DA12E7"/>
    <w:rsid w:val="00DA18E1"/>
    <w:rsid w:val="00DA1C3B"/>
    <w:rsid w:val="00DA1E1A"/>
    <w:rsid w:val="00DA1E9D"/>
    <w:rsid w:val="00DA210A"/>
    <w:rsid w:val="00DA218C"/>
    <w:rsid w:val="00DA2194"/>
    <w:rsid w:val="00DA26C3"/>
    <w:rsid w:val="00DA27F3"/>
    <w:rsid w:val="00DA2853"/>
    <w:rsid w:val="00DA2914"/>
    <w:rsid w:val="00DA2C4D"/>
    <w:rsid w:val="00DA31EC"/>
    <w:rsid w:val="00DA323E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918"/>
    <w:rsid w:val="00DA5994"/>
    <w:rsid w:val="00DA5A94"/>
    <w:rsid w:val="00DA60A3"/>
    <w:rsid w:val="00DA616B"/>
    <w:rsid w:val="00DA62C6"/>
    <w:rsid w:val="00DA6400"/>
    <w:rsid w:val="00DA6491"/>
    <w:rsid w:val="00DA674B"/>
    <w:rsid w:val="00DA677F"/>
    <w:rsid w:val="00DA6788"/>
    <w:rsid w:val="00DA6A66"/>
    <w:rsid w:val="00DA6C07"/>
    <w:rsid w:val="00DA6EA1"/>
    <w:rsid w:val="00DA7780"/>
    <w:rsid w:val="00DA797F"/>
    <w:rsid w:val="00DB0253"/>
    <w:rsid w:val="00DB04A9"/>
    <w:rsid w:val="00DB0EAF"/>
    <w:rsid w:val="00DB0F23"/>
    <w:rsid w:val="00DB1267"/>
    <w:rsid w:val="00DB130C"/>
    <w:rsid w:val="00DB14BD"/>
    <w:rsid w:val="00DB14ED"/>
    <w:rsid w:val="00DB15D6"/>
    <w:rsid w:val="00DB1673"/>
    <w:rsid w:val="00DB18E6"/>
    <w:rsid w:val="00DB19BC"/>
    <w:rsid w:val="00DB1A3D"/>
    <w:rsid w:val="00DB1B5D"/>
    <w:rsid w:val="00DB1B6E"/>
    <w:rsid w:val="00DB1CE3"/>
    <w:rsid w:val="00DB1F34"/>
    <w:rsid w:val="00DB283F"/>
    <w:rsid w:val="00DB2932"/>
    <w:rsid w:val="00DB29AE"/>
    <w:rsid w:val="00DB2A7B"/>
    <w:rsid w:val="00DB2AF5"/>
    <w:rsid w:val="00DB2CEC"/>
    <w:rsid w:val="00DB355B"/>
    <w:rsid w:val="00DB3611"/>
    <w:rsid w:val="00DB3AF6"/>
    <w:rsid w:val="00DB3D6A"/>
    <w:rsid w:val="00DB428A"/>
    <w:rsid w:val="00DB434F"/>
    <w:rsid w:val="00DB47BE"/>
    <w:rsid w:val="00DB4F1F"/>
    <w:rsid w:val="00DB4F8A"/>
    <w:rsid w:val="00DB55D3"/>
    <w:rsid w:val="00DB5690"/>
    <w:rsid w:val="00DB58C3"/>
    <w:rsid w:val="00DB592F"/>
    <w:rsid w:val="00DB594A"/>
    <w:rsid w:val="00DB5A2D"/>
    <w:rsid w:val="00DB5A95"/>
    <w:rsid w:val="00DB5D73"/>
    <w:rsid w:val="00DB5DDB"/>
    <w:rsid w:val="00DB618E"/>
    <w:rsid w:val="00DB648B"/>
    <w:rsid w:val="00DB65DC"/>
    <w:rsid w:val="00DB6A6D"/>
    <w:rsid w:val="00DB6EE6"/>
    <w:rsid w:val="00DB6FF2"/>
    <w:rsid w:val="00DB714F"/>
    <w:rsid w:val="00DB719F"/>
    <w:rsid w:val="00DB71BA"/>
    <w:rsid w:val="00DB7677"/>
    <w:rsid w:val="00DB7C1E"/>
    <w:rsid w:val="00DB7E69"/>
    <w:rsid w:val="00DC016B"/>
    <w:rsid w:val="00DC04A8"/>
    <w:rsid w:val="00DC066E"/>
    <w:rsid w:val="00DC0676"/>
    <w:rsid w:val="00DC071A"/>
    <w:rsid w:val="00DC0741"/>
    <w:rsid w:val="00DC07BC"/>
    <w:rsid w:val="00DC0852"/>
    <w:rsid w:val="00DC0AD6"/>
    <w:rsid w:val="00DC11F0"/>
    <w:rsid w:val="00DC1272"/>
    <w:rsid w:val="00DC1367"/>
    <w:rsid w:val="00DC15E1"/>
    <w:rsid w:val="00DC1654"/>
    <w:rsid w:val="00DC1822"/>
    <w:rsid w:val="00DC1C3E"/>
    <w:rsid w:val="00DC1E0B"/>
    <w:rsid w:val="00DC1FED"/>
    <w:rsid w:val="00DC224F"/>
    <w:rsid w:val="00DC2360"/>
    <w:rsid w:val="00DC2703"/>
    <w:rsid w:val="00DC2B28"/>
    <w:rsid w:val="00DC2D5E"/>
    <w:rsid w:val="00DC2DF9"/>
    <w:rsid w:val="00DC3488"/>
    <w:rsid w:val="00DC352A"/>
    <w:rsid w:val="00DC3584"/>
    <w:rsid w:val="00DC35F7"/>
    <w:rsid w:val="00DC372F"/>
    <w:rsid w:val="00DC3946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6AD"/>
    <w:rsid w:val="00DC58F9"/>
    <w:rsid w:val="00DC6779"/>
    <w:rsid w:val="00DC698D"/>
    <w:rsid w:val="00DC70F5"/>
    <w:rsid w:val="00DC72DA"/>
    <w:rsid w:val="00DC7835"/>
    <w:rsid w:val="00DC78EE"/>
    <w:rsid w:val="00DC7BC7"/>
    <w:rsid w:val="00DC7DD0"/>
    <w:rsid w:val="00DC7F4F"/>
    <w:rsid w:val="00DC7F91"/>
    <w:rsid w:val="00DD00A7"/>
    <w:rsid w:val="00DD07E8"/>
    <w:rsid w:val="00DD09AF"/>
    <w:rsid w:val="00DD0DFC"/>
    <w:rsid w:val="00DD0F92"/>
    <w:rsid w:val="00DD0FF3"/>
    <w:rsid w:val="00DD1428"/>
    <w:rsid w:val="00DD1514"/>
    <w:rsid w:val="00DD15B4"/>
    <w:rsid w:val="00DD16AA"/>
    <w:rsid w:val="00DD1894"/>
    <w:rsid w:val="00DD1940"/>
    <w:rsid w:val="00DD196F"/>
    <w:rsid w:val="00DD1B0B"/>
    <w:rsid w:val="00DD1C74"/>
    <w:rsid w:val="00DD2FAA"/>
    <w:rsid w:val="00DD30F2"/>
    <w:rsid w:val="00DD320F"/>
    <w:rsid w:val="00DD360B"/>
    <w:rsid w:val="00DD3988"/>
    <w:rsid w:val="00DD3CB9"/>
    <w:rsid w:val="00DD40D2"/>
    <w:rsid w:val="00DD4A41"/>
    <w:rsid w:val="00DD4D8B"/>
    <w:rsid w:val="00DD4EAA"/>
    <w:rsid w:val="00DD5003"/>
    <w:rsid w:val="00DD512E"/>
    <w:rsid w:val="00DD52DA"/>
    <w:rsid w:val="00DD5705"/>
    <w:rsid w:val="00DD57A5"/>
    <w:rsid w:val="00DD57A6"/>
    <w:rsid w:val="00DD5F40"/>
    <w:rsid w:val="00DD605F"/>
    <w:rsid w:val="00DD638F"/>
    <w:rsid w:val="00DD6887"/>
    <w:rsid w:val="00DD6888"/>
    <w:rsid w:val="00DD6AD6"/>
    <w:rsid w:val="00DD6D98"/>
    <w:rsid w:val="00DD6DAD"/>
    <w:rsid w:val="00DD6DD3"/>
    <w:rsid w:val="00DD712D"/>
    <w:rsid w:val="00DD7296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951"/>
    <w:rsid w:val="00DE0B57"/>
    <w:rsid w:val="00DE0D5C"/>
    <w:rsid w:val="00DE0F0B"/>
    <w:rsid w:val="00DE0F35"/>
    <w:rsid w:val="00DE0F4E"/>
    <w:rsid w:val="00DE142B"/>
    <w:rsid w:val="00DE14D7"/>
    <w:rsid w:val="00DE1512"/>
    <w:rsid w:val="00DE1601"/>
    <w:rsid w:val="00DE17F1"/>
    <w:rsid w:val="00DE1980"/>
    <w:rsid w:val="00DE1DED"/>
    <w:rsid w:val="00DE1E8E"/>
    <w:rsid w:val="00DE2022"/>
    <w:rsid w:val="00DE2416"/>
    <w:rsid w:val="00DE2511"/>
    <w:rsid w:val="00DE25DC"/>
    <w:rsid w:val="00DE2973"/>
    <w:rsid w:val="00DE2A75"/>
    <w:rsid w:val="00DE2C5A"/>
    <w:rsid w:val="00DE2D11"/>
    <w:rsid w:val="00DE2EB7"/>
    <w:rsid w:val="00DE2FD2"/>
    <w:rsid w:val="00DE313D"/>
    <w:rsid w:val="00DE3561"/>
    <w:rsid w:val="00DE3588"/>
    <w:rsid w:val="00DE35E9"/>
    <w:rsid w:val="00DE373E"/>
    <w:rsid w:val="00DE3C2C"/>
    <w:rsid w:val="00DE3C38"/>
    <w:rsid w:val="00DE3D4A"/>
    <w:rsid w:val="00DE413F"/>
    <w:rsid w:val="00DE447A"/>
    <w:rsid w:val="00DE4520"/>
    <w:rsid w:val="00DE4526"/>
    <w:rsid w:val="00DE45B0"/>
    <w:rsid w:val="00DE468B"/>
    <w:rsid w:val="00DE49ED"/>
    <w:rsid w:val="00DE4CE1"/>
    <w:rsid w:val="00DE5001"/>
    <w:rsid w:val="00DE5357"/>
    <w:rsid w:val="00DE5AA2"/>
    <w:rsid w:val="00DE5D67"/>
    <w:rsid w:val="00DE6414"/>
    <w:rsid w:val="00DE66B4"/>
    <w:rsid w:val="00DE670A"/>
    <w:rsid w:val="00DE6CF1"/>
    <w:rsid w:val="00DE6DB6"/>
    <w:rsid w:val="00DE6F9F"/>
    <w:rsid w:val="00DE748E"/>
    <w:rsid w:val="00DE7541"/>
    <w:rsid w:val="00DE75DC"/>
    <w:rsid w:val="00DE763B"/>
    <w:rsid w:val="00DE773A"/>
    <w:rsid w:val="00DE7763"/>
    <w:rsid w:val="00DE7A56"/>
    <w:rsid w:val="00DE7AE5"/>
    <w:rsid w:val="00DF0574"/>
    <w:rsid w:val="00DF06DC"/>
    <w:rsid w:val="00DF0759"/>
    <w:rsid w:val="00DF0814"/>
    <w:rsid w:val="00DF0AC8"/>
    <w:rsid w:val="00DF0B92"/>
    <w:rsid w:val="00DF0BF6"/>
    <w:rsid w:val="00DF0DC9"/>
    <w:rsid w:val="00DF132F"/>
    <w:rsid w:val="00DF15B6"/>
    <w:rsid w:val="00DF165C"/>
    <w:rsid w:val="00DF18B3"/>
    <w:rsid w:val="00DF1BFB"/>
    <w:rsid w:val="00DF21C8"/>
    <w:rsid w:val="00DF2346"/>
    <w:rsid w:val="00DF262C"/>
    <w:rsid w:val="00DF2633"/>
    <w:rsid w:val="00DF2B1C"/>
    <w:rsid w:val="00DF2D63"/>
    <w:rsid w:val="00DF2EA9"/>
    <w:rsid w:val="00DF30BD"/>
    <w:rsid w:val="00DF3115"/>
    <w:rsid w:val="00DF31C2"/>
    <w:rsid w:val="00DF336E"/>
    <w:rsid w:val="00DF34EE"/>
    <w:rsid w:val="00DF393B"/>
    <w:rsid w:val="00DF3A22"/>
    <w:rsid w:val="00DF3B88"/>
    <w:rsid w:val="00DF42FC"/>
    <w:rsid w:val="00DF4AD6"/>
    <w:rsid w:val="00DF4C98"/>
    <w:rsid w:val="00DF5573"/>
    <w:rsid w:val="00DF56CE"/>
    <w:rsid w:val="00DF56DC"/>
    <w:rsid w:val="00DF5708"/>
    <w:rsid w:val="00DF5829"/>
    <w:rsid w:val="00DF5B6E"/>
    <w:rsid w:val="00DF5E84"/>
    <w:rsid w:val="00DF6098"/>
    <w:rsid w:val="00DF63B8"/>
    <w:rsid w:val="00DF63FD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C58"/>
    <w:rsid w:val="00DF6D97"/>
    <w:rsid w:val="00DF6F4C"/>
    <w:rsid w:val="00DF6FF7"/>
    <w:rsid w:val="00DF708A"/>
    <w:rsid w:val="00DF70C6"/>
    <w:rsid w:val="00DF73CE"/>
    <w:rsid w:val="00DF76A3"/>
    <w:rsid w:val="00DF7CD7"/>
    <w:rsid w:val="00DF7CE4"/>
    <w:rsid w:val="00DF7E7F"/>
    <w:rsid w:val="00E000C6"/>
    <w:rsid w:val="00E000E9"/>
    <w:rsid w:val="00E002D2"/>
    <w:rsid w:val="00E00357"/>
    <w:rsid w:val="00E003AA"/>
    <w:rsid w:val="00E005E1"/>
    <w:rsid w:val="00E0063C"/>
    <w:rsid w:val="00E0064B"/>
    <w:rsid w:val="00E0075B"/>
    <w:rsid w:val="00E00A25"/>
    <w:rsid w:val="00E00B09"/>
    <w:rsid w:val="00E00C75"/>
    <w:rsid w:val="00E00DCD"/>
    <w:rsid w:val="00E01735"/>
    <w:rsid w:val="00E017E1"/>
    <w:rsid w:val="00E018DC"/>
    <w:rsid w:val="00E01956"/>
    <w:rsid w:val="00E01AB9"/>
    <w:rsid w:val="00E01BAD"/>
    <w:rsid w:val="00E01CBB"/>
    <w:rsid w:val="00E01DBF"/>
    <w:rsid w:val="00E01F88"/>
    <w:rsid w:val="00E020EA"/>
    <w:rsid w:val="00E02577"/>
    <w:rsid w:val="00E02A45"/>
    <w:rsid w:val="00E02BFF"/>
    <w:rsid w:val="00E02CC6"/>
    <w:rsid w:val="00E02D9E"/>
    <w:rsid w:val="00E02F56"/>
    <w:rsid w:val="00E03324"/>
    <w:rsid w:val="00E03844"/>
    <w:rsid w:val="00E038CD"/>
    <w:rsid w:val="00E03B61"/>
    <w:rsid w:val="00E03DC7"/>
    <w:rsid w:val="00E03DD1"/>
    <w:rsid w:val="00E049B1"/>
    <w:rsid w:val="00E04F7B"/>
    <w:rsid w:val="00E05473"/>
    <w:rsid w:val="00E05542"/>
    <w:rsid w:val="00E05549"/>
    <w:rsid w:val="00E055BC"/>
    <w:rsid w:val="00E059F5"/>
    <w:rsid w:val="00E05AF2"/>
    <w:rsid w:val="00E05B3B"/>
    <w:rsid w:val="00E05B61"/>
    <w:rsid w:val="00E05CC7"/>
    <w:rsid w:val="00E05ED7"/>
    <w:rsid w:val="00E06123"/>
    <w:rsid w:val="00E0614A"/>
    <w:rsid w:val="00E06574"/>
    <w:rsid w:val="00E06815"/>
    <w:rsid w:val="00E068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E8E"/>
    <w:rsid w:val="00E07FD7"/>
    <w:rsid w:val="00E102F5"/>
    <w:rsid w:val="00E10415"/>
    <w:rsid w:val="00E1071A"/>
    <w:rsid w:val="00E107A7"/>
    <w:rsid w:val="00E108CF"/>
    <w:rsid w:val="00E10A1D"/>
    <w:rsid w:val="00E10B0A"/>
    <w:rsid w:val="00E10B40"/>
    <w:rsid w:val="00E10BEA"/>
    <w:rsid w:val="00E10BEC"/>
    <w:rsid w:val="00E10C8B"/>
    <w:rsid w:val="00E10DF5"/>
    <w:rsid w:val="00E10ED9"/>
    <w:rsid w:val="00E111E7"/>
    <w:rsid w:val="00E11370"/>
    <w:rsid w:val="00E11BA1"/>
    <w:rsid w:val="00E11C5A"/>
    <w:rsid w:val="00E11D89"/>
    <w:rsid w:val="00E11F01"/>
    <w:rsid w:val="00E121C3"/>
    <w:rsid w:val="00E12212"/>
    <w:rsid w:val="00E12220"/>
    <w:rsid w:val="00E12287"/>
    <w:rsid w:val="00E12877"/>
    <w:rsid w:val="00E1292B"/>
    <w:rsid w:val="00E129CD"/>
    <w:rsid w:val="00E12A1D"/>
    <w:rsid w:val="00E12AC1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BDB"/>
    <w:rsid w:val="00E13C02"/>
    <w:rsid w:val="00E1420D"/>
    <w:rsid w:val="00E142FE"/>
    <w:rsid w:val="00E14351"/>
    <w:rsid w:val="00E14381"/>
    <w:rsid w:val="00E1454A"/>
    <w:rsid w:val="00E14667"/>
    <w:rsid w:val="00E1479E"/>
    <w:rsid w:val="00E148CD"/>
    <w:rsid w:val="00E14F3D"/>
    <w:rsid w:val="00E14FF8"/>
    <w:rsid w:val="00E15441"/>
    <w:rsid w:val="00E15541"/>
    <w:rsid w:val="00E1574B"/>
    <w:rsid w:val="00E1585C"/>
    <w:rsid w:val="00E15B07"/>
    <w:rsid w:val="00E15BB2"/>
    <w:rsid w:val="00E15BE4"/>
    <w:rsid w:val="00E15C18"/>
    <w:rsid w:val="00E15D4E"/>
    <w:rsid w:val="00E15EAC"/>
    <w:rsid w:val="00E15EF6"/>
    <w:rsid w:val="00E1610D"/>
    <w:rsid w:val="00E1619B"/>
    <w:rsid w:val="00E16452"/>
    <w:rsid w:val="00E16498"/>
    <w:rsid w:val="00E16506"/>
    <w:rsid w:val="00E16547"/>
    <w:rsid w:val="00E16696"/>
    <w:rsid w:val="00E16DCD"/>
    <w:rsid w:val="00E17203"/>
    <w:rsid w:val="00E1724F"/>
    <w:rsid w:val="00E17672"/>
    <w:rsid w:val="00E178B8"/>
    <w:rsid w:val="00E1790E"/>
    <w:rsid w:val="00E17C42"/>
    <w:rsid w:val="00E20014"/>
    <w:rsid w:val="00E210ED"/>
    <w:rsid w:val="00E214C1"/>
    <w:rsid w:val="00E214EC"/>
    <w:rsid w:val="00E215D9"/>
    <w:rsid w:val="00E21620"/>
    <w:rsid w:val="00E21980"/>
    <w:rsid w:val="00E21A90"/>
    <w:rsid w:val="00E21D72"/>
    <w:rsid w:val="00E21E1C"/>
    <w:rsid w:val="00E220A3"/>
    <w:rsid w:val="00E2230E"/>
    <w:rsid w:val="00E22508"/>
    <w:rsid w:val="00E22787"/>
    <w:rsid w:val="00E2299A"/>
    <w:rsid w:val="00E22B1A"/>
    <w:rsid w:val="00E22D12"/>
    <w:rsid w:val="00E22DF9"/>
    <w:rsid w:val="00E22F54"/>
    <w:rsid w:val="00E23083"/>
    <w:rsid w:val="00E23224"/>
    <w:rsid w:val="00E23249"/>
    <w:rsid w:val="00E23539"/>
    <w:rsid w:val="00E2408C"/>
    <w:rsid w:val="00E24777"/>
    <w:rsid w:val="00E24940"/>
    <w:rsid w:val="00E24A56"/>
    <w:rsid w:val="00E24EC6"/>
    <w:rsid w:val="00E24F11"/>
    <w:rsid w:val="00E24F1B"/>
    <w:rsid w:val="00E25010"/>
    <w:rsid w:val="00E250F1"/>
    <w:rsid w:val="00E253CF"/>
    <w:rsid w:val="00E2551F"/>
    <w:rsid w:val="00E258DF"/>
    <w:rsid w:val="00E258F4"/>
    <w:rsid w:val="00E25B30"/>
    <w:rsid w:val="00E25B86"/>
    <w:rsid w:val="00E25E55"/>
    <w:rsid w:val="00E25F8B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AAA"/>
    <w:rsid w:val="00E27E52"/>
    <w:rsid w:val="00E27F1C"/>
    <w:rsid w:val="00E3009F"/>
    <w:rsid w:val="00E301AC"/>
    <w:rsid w:val="00E302B8"/>
    <w:rsid w:val="00E30389"/>
    <w:rsid w:val="00E3039D"/>
    <w:rsid w:val="00E30AC9"/>
    <w:rsid w:val="00E30C13"/>
    <w:rsid w:val="00E30C1C"/>
    <w:rsid w:val="00E31204"/>
    <w:rsid w:val="00E3175C"/>
    <w:rsid w:val="00E31767"/>
    <w:rsid w:val="00E31AA3"/>
    <w:rsid w:val="00E31FC9"/>
    <w:rsid w:val="00E3221B"/>
    <w:rsid w:val="00E322D7"/>
    <w:rsid w:val="00E3262C"/>
    <w:rsid w:val="00E32E7F"/>
    <w:rsid w:val="00E33051"/>
    <w:rsid w:val="00E339DA"/>
    <w:rsid w:val="00E33A29"/>
    <w:rsid w:val="00E34677"/>
    <w:rsid w:val="00E346A1"/>
    <w:rsid w:val="00E348E3"/>
    <w:rsid w:val="00E3493F"/>
    <w:rsid w:val="00E3506F"/>
    <w:rsid w:val="00E350DF"/>
    <w:rsid w:val="00E35172"/>
    <w:rsid w:val="00E353C6"/>
    <w:rsid w:val="00E35921"/>
    <w:rsid w:val="00E35A70"/>
    <w:rsid w:val="00E35D8F"/>
    <w:rsid w:val="00E36333"/>
    <w:rsid w:val="00E364AB"/>
    <w:rsid w:val="00E36AAE"/>
    <w:rsid w:val="00E36FBD"/>
    <w:rsid w:val="00E37344"/>
    <w:rsid w:val="00E373E6"/>
    <w:rsid w:val="00E37488"/>
    <w:rsid w:val="00E37536"/>
    <w:rsid w:val="00E377E0"/>
    <w:rsid w:val="00E378F2"/>
    <w:rsid w:val="00E37913"/>
    <w:rsid w:val="00E37DFB"/>
    <w:rsid w:val="00E37E88"/>
    <w:rsid w:val="00E400F4"/>
    <w:rsid w:val="00E402BA"/>
    <w:rsid w:val="00E40426"/>
    <w:rsid w:val="00E40533"/>
    <w:rsid w:val="00E40CBD"/>
    <w:rsid w:val="00E41291"/>
    <w:rsid w:val="00E41769"/>
    <w:rsid w:val="00E41BDD"/>
    <w:rsid w:val="00E41DBB"/>
    <w:rsid w:val="00E41DF0"/>
    <w:rsid w:val="00E41E2D"/>
    <w:rsid w:val="00E4211B"/>
    <w:rsid w:val="00E42580"/>
    <w:rsid w:val="00E42642"/>
    <w:rsid w:val="00E4279D"/>
    <w:rsid w:val="00E42A0E"/>
    <w:rsid w:val="00E42AD4"/>
    <w:rsid w:val="00E42E28"/>
    <w:rsid w:val="00E43119"/>
    <w:rsid w:val="00E4354B"/>
    <w:rsid w:val="00E4382F"/>
    <w:rsid w:val="00E438F5"/>
    <w:rsid w:val="00E43BEB"/>
    <w:rsid w:val="00E43CFC"/>
    <w:rsid w:val="00E43EEE"/>
    <w:rsid w:val="00E43F5A"/>
    <w:rsid w:val="00E44394"/>
    <w:rsid w:val="00E44569"/>
    <w:rsid w:val="00E445FF"/>
    <w:rsid w:val="00E4482C"/>
    <w:rsid w:val="00E44FED"/>
    <w:rsid w:val="00E450C5"/>
    <w:rsid w:val="00E450CC"/>
    <w:rsid w:val="00E45155"/>
    <w:rsid w:val="00E45401"/>
    <w:rsid w:val="00E45414"/>
    <w:rsid w:val="00E455F8"/>
    <w:rsid w:val="00E45768"/>
    <w:rsid w:val="00E4580C"/>
    <w:rsid w:val="00E45C55"/>
    <w:rsid w:val="00E45F31"/>
    <w:rsid w:val="00E4622E"/>
    <w:rsid w:val="00E46295"/>
    <w:rsid w:val="00E4659B"/>
    <w:rsid w:val="00E4669A"/>
    <w:rsid w:val="00E46750"/>
    <w:rsid w:val="00E468D2"/>
    <w:rsid w:val="00E46951"/>
    <w:rsid w:val="00E46B0F"/>
    <w:rsid w:val="00E4751A"/>
    <w:rsid w:val="00E4756D"/>
    <w:rsid w:val="00E4758F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9F4"/>
    <w:rsid w:val="00E50BE8"/>
    <w:rsid w:val="00E50C06"/>
    <w:rsid w:val="00E5143F"/>
    <w:rsid w:val="00E516B0"/>
    <w:rsid w:val="00E51829"/>
    <w:rsid w:val="00E519AF"/>
    <w:rsid w:val="00E51F7D"/>
    <w:rsid w:val="00E5254C"/>
    <w:rsid w:val="00E52821"/>
    <w:rsid w:val="00E528BD"/>
    <w:rsid w:val="00E52B09"/>
    <w:rsid w:val="00E52FCF"/>
    <w:rsid w:val="00E5328D"/>
    <w:rsid w:val="00E538C0"/>
    <w:rsid w:val="00E53B03"/>
    <w:rsid w:val="00E53D81"/>
    <w:rsid w:val="00E53EF4"/>
    <w:rsid w:val="00E53F00"/>
    <w:rsid w:val="00E5404D"/>
    <w:rsid w:val="00E540C4"/>
    <w:rsid w:val="00E541A7"/>
    <w:rsid w:val="00E54362"/>
    <w:rsid w:val="00E548C6"/>
    <w:rsid w:val="00E54C58"/>
    <w:rsid w:val="00E54EBF"/>
    <w:rsid w:val="00E54FD7"/>
    <w:rsid w:val="00E550FC"/>
    <w:rsid w:val="00E5519C"/>
    <w:rsid w:val="00E551CF"/>
    <w:rsid w:val="00E554F0"/>
    <w:rsid w:val="00E5555C"/>
    <w:rsid w:val="00E5558A"/>
    <w:rsid w:val="00E55630"/>
    <w:rsid w:val="00E55AC4"/>
    <w:rsid w:val="00E55E45"/>
    <w:rsid w:val="00E55FB3"/>
    <w:rsid w:val="00E56248"/>
    <w:rsid w:val="00E56315"/>
    <w:rsid w:val="00E56985"/>
    <w:rsid w:val="00E56D5C"/>
    <w:rsid w:val="00E570E5"/>
    <w:rsid w:val="00E5717A"/>
    <w:rsid w:val="00E57236"/>
    <w:rsid w:val="00E573EA"/>
    <w:rsid w:val="00E575C8"/>
    <w:rsid w:val="00E57674"/>
    <w:rsid w:val="00E576A8"/>
    <w:rsid w:val="00E576D5"/>
    <w:rsid w:val="00E577C0"/>
    <w:rsid w:val="00E57F39"/>
    <w:rsid w:val="00E57FCD"/>
    <w:rsid w:val="00E602CF"/>
    <w:rsid w:val="00E608AA"/>
    <w:rsid w:val="00E60B8E"/>
    <w:rsid w:val="00E60CF6"/>
    <w:rsid w:val="00E60DA6"/>
    <w:rsid w:val="00E61379"/>
    <w:rsid w:val="00E614D0"/>
    <w:rsid w:val="00E617EA"/>
    <w:rsid w:val="00E61836"/>
    <w:rsid w:val="00E618A9"/>
    <w:rsid w:val="00E618F8"/>
    <w:rsid w:val="00E61B64"/>
    <w:rsid w:val="00E61B6A"/>
    <w:rsid w:val="00E61C89"/>
    <w:rsid w:val="00E621FF"/>
    <w:rsid w:val="00E62414"/>
    <w:rsid w:val="00E62865"/>
    <w:rsid w:val="00E62A34"/>
    <w:rsid w:val="00E62B25"/>
    <w:rsid w:val="00E62CD9"/>
    <w:rsid w:val="00E630EE"/>
    <w:rsid w:val="00E63270"/>
    <w:rsid w:val="00E63294"/>
    <w:rsid w:val="00E633D6"/>
    <w:rsid w:val="00E63466"/>
    <w:rsid w:val="00E6376F"/>
    <w:rsid w:val="00E63983"/>
    <w:rsid w:val="00E63C04"/>
    <w:rsid w:val="00E63C13"/>
    <w:rsid w:val="00E64299"/>
    <w:rsid w:val="00E6466D"/>
    <w:rsid w:val="00E646B9"/>
    <w:rsid w:val="00E64834"/>
    <w:rsid w:val="00E64A2A"/>
    <w:rsid w:val="00E64B5B"/>
    <w:rsid w:val="00E64E11"/>
    <w:rsid w:val="00E64FF9"/>
    <w:rsid w:val="00E651EE"/>
    <w:rsid w:val="00E657A0"/>
    <w:rsid w:val="00E659A9"/>
    <w:rsid w:val="00E65A87"/>
    <w:rsid w:val="00E65D57"/>
    <w:rsid w:val="00E65D75"/>
    <w:rsid w:val="00E65DD4"/>
    <w:rsid w:val="00E65F48"/>
    <w:rsid w:val="00E65FA2"/>
    <w:rsid w:val="00E660D4"/>
    <w:rsid w:val="00E6613C"/>
    <w:rsid w:val="00E66213"/>
    <w:rsid w:val="00E664E6"/>
    <w:rsid w:val="00E66856"/>
    <w:rsid w:val="00E66AE8"/>
    <w:rsid w:val="00E66C73"/>
    <w:rsid w:val="00E66E37"/>
    <w:rsid w:val="00E671CD"/>
    <w:rsid w:val="00E672EF"/>
    <w:rsid w:val="00E67364"/>
    <w:rsid w:val="00E67748"/>
    <w:rsid w:val="00E67AD9"/>
    <w:rsid w:val="00E67AE1"/>
    <w:rsid w:val="00E67BC2"/>
    <w:rsid w:val="00E67BF5"/>
    <w:rsid w:val="00E67F88"/>
    <w:rsid w:val="00E70438"/>
    <w:rsid w:val="00E70507"/>
    <w:rsid w:val="00E70719"/>
    <w:rsid w:val="00E70982"/>
    <w:rsid w:val="00E70AE7"/>
    <w:rsid w:val="00E71372"/>
    <w:rsid w:val="00E71521"/>
    <w:rsid w:val="00E7168B"/>
    <w:rsid w:val="00E71710"/>
    <w:rsid w:val="00E71CF1"/>
    <w:rsid w:val="00E71D79"/>
    <w:rsid w:val="00E71D8D"/>
    <w:rsid w:val="00E71DA9"/>
    <w:rsid w:val="00E71F9F"/>
    <w:rsid w:val="00E71FB9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99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170"/>
    <w:rsid w:val="00E7523B"/>
    <w:rsid w:val="00E75395"/>
    <w:rsid w:val="00E75400"/>
    <w:rsid w:val="00E75448"/>
    <w:rsid w:val="00E75499"/>
    <w:rsid w:val="00E75B4F"/>
    <w:rsid w:val="00E75CDF"/>
    <w:rsid w:val="00E75F6F"/>
    <w:rsid w:val="00E7638D"/>
    <w:rsid w:val="00E763D5"/>
    <w:rsid w:val="00E76440"/>
    <w:rsid w:val="00E7685F"/>
    <w:rsid w:val="00E76C2F"/>
    <w:rsid w:val="00E7737D"/>
    <w:rsid w:val="00E77718"/>
    <w:rsid w:val="00E77890"/>
    <w:rsid w:val="00E77A99"/>
    <w:rsid w:val="00E77BEE"/>
    <w:rsid w:val="00E80237"/>
    <w:rsid w:val="00E804B3"/>
    <w:rsid w:val="00E805CB"/>
    <w:rsid w:val="00E8127C"/>
    <w:rsid w:val="00E816DA"/>
    <w:rsid w:val="00E818D7"/>
    <w:rsid w:val="00E819FC"/>
    <w:rsid w:val="00E81AD2"/>
    <w:rsid w:val="00E81B14"/>
    <w:rsid w:val="00E81CB8"/>
    <w:rsid w:val="00E82B5C"/>
    <w:rsid w:val="00E82B91"/>
    <w:rsid w:val="00E83053"/>
    <w:rsid w:val="00E8325E"/>
    <w:rsid w:val="00E83947"/>
    <w:rsid w:val="00E83962"/>
    <w:rsid w:val="00E839AA"/>
    <w:rsid w:val="00E83AC8"/>
    <w:rsid w:val="00E83E8E"/>
    <w:rsid w:val="00E841A5"/>
    <w:rsid w:val="00E841E9"/>
    <w:rsid w:val="00E84213"/>
    <w:rsid w:val="00E84945"/>
    <w:rsid w:val="00E84B80"/>
    <w:rsid w:val="00E85102"/>
    <w:rsid w:val="00E851B1"/>
    <w:rsid w:val="00E851FB"/>
    <w:rsid w:val="00E8533E"/>
    <w:rsid w:val="00E8598D"/>
    <w:rsid w:val="00E85A9A"/>
    <w:rsid w:val="00E85C04"/>
    <w:rsid w:val="00E85DD0"/>
    <w:rsid w:val="00E85F95"/>
    <w:rsid w:val="00E85FE7"/>
    <w:rsid w:val="00E86016"/>
    <w:rsid w:val="00E86153"/>
    <w:rsid w:val="00E86173"/>
    <w:rsid w:val="00E862C3"/>
    <w:rsid w:val="00E862F8"/>
    <w:rsid w:val="00E8661A"/>
    <w:rsid w:val="00E866B4"/>
    <w:rsid w:val="00E868F4"/>
    <w:rsid w:val="00E86DBF"/>
    <w:rsid w:val="00E86E86"/>
    <w:rsid w:val="00E86FEB"/>
    <w:rsid w:val="00E87016"/>
    <w:rsid w:val="00E871FD"/>
    <w:rsid w:val="00E875B9"/>
    <w:rsid w:val="00E87A80"/>
    <w:rsid w:val="00E87B54"/>
    <w:rsid w:val="00E87C68"/>
    <w:rsid w:val="00E87CC6"/>
    <w:rsid w:val="00E87E77"/>
    <w:rsid w:val="00E9024A"/>
    <w:rsid w:val="00E902D6"/>
    <w:rsid w:val="00E90432"/>
    <w:rsid w:val="00E9063E"/>
    <w:rsid w:val="00E90887"/>
    <w:rsid w:val="00E909FC"/>
    <w:rsid w:val="00E90B3F"/>
    <w:rsid w:val="00E90B94"/>
    <w:rsid w:val="00E90DBC"/>
    <w:rsid w:val="00E91002"/>
    <w:rsid w:val="00E913C9"/>
    <w:rsid w:val="00E9144C"/>
    <w:rsid w:val="00E91506"/>
    <w:rsid w:val="00E916C0"/>
    <w:rsid w:val="00E919CB"/>
    <w:rsid w:val="00E91ADA"/>
    <w:rsid w:val="00E91D0D"/>
    <w:rsid w:val="00E91DB4"/>
    <w:rsid w:val="00E91E51"/>
    <w:rsid w:val="00E9204E"/>
    <w:rsid w:val="00E923B3"/>
    <w:rsid w:val="00E92F80"/>
    <w:rsid w:val="00E93498"/>
    <w:rsid w:val="00E9355C"/>
    <w:rsid w:val="00E9389E"/>
    <w:rsid w:val="00E938BF"/>
    <w:rsid w:val="00E93974"/>
    <w:rsid w:val="00E9400D"/>
    <w:rsid w:val="00E94408"/>
    <w:rsid w:val="00E94A09"/>
    <w:rsid w:val="00E94A38"/>
    <w:rsid w:val="00E94C36"/>
    <w:rsid w:val="00E94EFF"/>
    <w:rsid w:val="00E95107"/>
    <w:rsid w:val="00E9537E"/>
    <w:rsid w:val="00E956EE"/>
    <w:rsid w:val="00E957B4"/>
    <w:rsid w:val="00E95984"/>
    <w:rsid w:val="00E95D02"/>
    <w:rsid w:val="00E95E18"/>
    <w:rsid w:val="00E96194"/>
    <w:rsid w:val="00E96711"/>
    <w:rsid w:val="00E96AA4"/>
    <w:rsid w:val="00E96B4C"/>
    <w:rsid w:val="00E96B61"/>
    <w:rsid w:val="00E96B7D"/>
    <w:rsid w:val="00E96C6E"/>
    <w:rsid w:val="00E96F1C"/>
    <w:rsid w:val="00E970EE"/>
    <w:rsid w:val="00E9764D"/>
    <w:rsid w:val="00E976A2"/>
    <w:rsid w:val="00E977BC"/>
    <w:rsid w:val="00E97ADD"/>
    <w:rsid w:val="00E97E29"/>
    <w:rsid w:val="00E97FF3"/>
    <w:rsid w:val="00EA002E"/>
    <w:rsid w:val="00EA00EB"/>
    <w:rsid w:val="00EA0313"/>
    <w:rsid w:val="00EA0324"/>
    <w:rsid w:val="00EA0734"/>
    <w:rsid w:val="00EA0772"/>
    <w:rsid w:val="00EA09EF"/>
    <w:rsid w:val="00EA0BEE"/>
    <w:rsid w:val="00EA0D61"/>
    <w:rsid w:val="00EA0EC1"/>
    <w:rsid w:val="00EA0FC4"/>
    <w:rsid w:val="00EA1008"/>
    <w:rsid w:val="00EA1339"/>
    <w:rsid w:val="00EA1360"/>
    <w:rsid w:val="00EA1552"/>
    <w:rsid w:val="00EA1687"/>
    <w:rsid w:val="00EA21B0"/>
    <w:rsid w:val="00EA225F"/>
    <w:rsid w:val="00EA233F"/>
    <w:rsid w:val="00EA2442"/>
    <w:rsid w:val="00EA283D"/>
    <w:rsid w:val="00EA2A25"/>
    <w:rsid w:val="00EA2F64"/>
    <w:rsid w:val="00EA2F84"/>
    <w:rsid w:val="00EA33F5"/>
    <w:rsid w:val="00EA3630"/>
    <w:rsid w:val="00EA3646"/>
    <w:rsid w:val="00EA3C00"/>
    <w:rsid w:val="00EA3EBA"/>
    <w:rsid w:val="00EA4005"/>
    <w:rsid w:val="00EA41A7"/>
    <w:rsid w:val="00EA43CC"/>
    <w:rsid w:val="00EA44FE"/>
    <w:rsid w:val="00EA461F"/>
    <w:rsid w:val="00EA4740"/>
    <w:rsid w:val="00EA4CEA"/>
    <w:rsid w:val="00EA514D"/>
    <w:rsid w:val="00EA5B39"/>
    <w:rsid w:val="00EA5DCE"/>
    <w:rsid w:val="00EA62D7"/>
    <w:rsid w:val="00EA6423"/>
    <w:rsid w:val="00EA64C5"/>
    <w:rsid w:val="00EA6557"/>
    <w:rsid w:val="00EA6585"/>
    <w:rsid w:val="00EA662D"/>
    <w:rsid w:val="00EA66C8"/>
    <w:rsid w:val="00EA67AE"/>
    <w:rsid w:val="00EA6BB7"/>
    <w:rsid w:val="00EA6CC1"/>
    <w:rsid w:val="00EA6CF2"/>
    <w:rsid w:val="00EA6D83"/>
    <w:rsid w:val="00EA7369"/>
    <w:rsid w:val="00EA73C1"/>
    <w:rsid w:val="00EA7634"/>
    <w:rsid w:val="00EA763C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AE"/>
    <w:rsid w:val="00EB11BC"/>
    <w:rsid w:val="00EB1284"/>
    <w:rsid w:val="00EB1520"/>
    <w:rsid w:val="00EB1842"/>
    <w:rsid w:val="00EB1926"/>
    <w:rsid w:val="00EB1F4A"/>
    <w:rsid w:val="00EB1FE8"/>
    <w:rsid w:val="00EB213C"/>
    <w:rsid w:val="00EB2198"/>
    <w:rsid w:val="00EB222E"/>
    <w:rsid w:val="00EB22A6"/>
    <w:rsid w:val="00EB22FB"/>
    <w:rsid w:val="00EB24BE"/>
    <w:rsid w:val="00EB24C7"/>
    <w:rsid w:val="00EB259E"/>
    <w:rsid w:val="00EB2B1B"/>
    <w:rsid w:val="00EB31C4"/>
    <w:rsid w:val="00EB3454"/>
    <w:rsid w:val="00EB3493"/>
    <w:rsid w:val="00EB3686"/>
    <w:rsid w:val="00EB3746"/>
    <w:rsid w:val="00EB377C"/>
    <w:rsid w:val="00EB37BE"/>
    <w:rsid w:val="00EB3B35"/>
    <w:rsid w:val="00EB3BEF"/>
    <w:rsid w:val="00EB3C16"/>
    <w:rsid w:val="00EB3FCA"/>
    <w:rsid w:val="00EB491F"/>
    <w:rsid w:val="00EB4CBD"/>
    <w:rsid w:val="00EB51F6"/>
    <w:rsid w:val="00EB531E"/>
    <w:rsid w:val="00EB53A0"/>
    <w:rsid w:val="00EB5631"/>
    <w:rsid w:val="00EB575B"/>
    <w:rsid w:val="00EB5837"/>
    <w:rsid w:val="00EB5BD3"/>
    <w:rsid w:val="00EB5C35"/>
    <w:rsid w:val="00EB5EBF"/>
    <w:rsid w:val="00EB5FB5"/>
    <w:rsid w:val="00EB617D"/>
    <w:rsid w:val="00EB6185"/>
    <w:rsid w:val="00EB6636"/>
    <w:rsid w:val="00EB668B"/>
    <w:rsid w:val="00EB6699"/>
    <w:rsid w:val="00EB69A5"/>
    <w:rsid w:val="00EB6AB5"/>
    <w:rsid w:val="00EB6B3B"/>
    <w:rsid w:val="00EB6BD1"/>
    <w:rsid w:val="00EB6CB0"/>
    <w:rsid w:val="00EB6E6B"/>
    <w:rsid w:val="00EB7192"/>
    <w:rsid w:val="00EB756D"/>
    <w:rsid w:val="00EB79AD"/>
    <w:rsid w:val="00EB79F3"/>
    <w:rsid w:val="00EB7D89"/>
    <w:rsid w:val="00EB7DC7"/>
    <w:rsid w:val="00EC0319"/>
    <w:rsid w:val="00EC039D"/>
    <w:rsid w:val="00EC05C5"/>
    <w:rsid w:val="00EC0972"/>
    <w:rsid w:val="00EC0BDE"/>
    <w:rsid w:val="00EC0CD6"/>
    <w:rsid w:val="00EC0D0B"/>
    <w:rsid w:val="00EC107A"/>
    <w:rsid w:val="00EC1277"/>
    <w:rsid w:val="00EC13FE"/>
    <w:rsid w:val="00EC1420"/>
    <w:rsid w:val="00EC1606"/>
    <w:rsid w:val="00EC1629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980"/>
    <w:rsid w:val="00EC2D09"/>
    <w:rsid w:val="00EC2D70"/>
    <w:rsid w:val="00EC2DFB"/>
    <w:rsid w:val="00EC3321"/>
    <w:rsid w:val="00EC348E"/>
    <w:rsid w:val="00EC34F9"/>
    <w:rsid w:val="00EC35CD"/>
    <w:rsid w:val="00EC373F"/>
    <w:rsid w:val="00EC3A26"/>
    <w:rsid w:val="00EC3AAD"/>
    <w:rsid w:val="00EC3C6D"/>
    <w:rsid w:val="00EC3EAD"/>
    <w:rsid w:val="00EC40B1"/>
    <w:rsid w:val="00EC4433"/>
    <w:rsid w:val="00EC4607"/>
    <w:rsid w:val="00EC46B1"/>
    <w:rsid w:val="00EC487A"/>
    <w:rsid w:val="00EC48C9"/>
    <w:rsid w:val="00EC5124"/>
    <w:rsid w:val="00EC524B"/>
    <w:rsid w:val="00EC5B2D"/>
    <w:rsid w:val="00EC5C3C"/>
    <w:rsid w:val="00EC5C8C"/>
    <w:rsid w:val="00EC5D20"/>
    <w:rsid w:val="00EC5DBF"/>
    <w:rsid w:val="00EC5F06"/>
    <w:rsid w:val="00EC5FA4"/>
    <w:rsid w:val="00EC62AC"/>
    <w:rsid w:val="00EC66E5"/>
    <w:rsid w:val="00EC69ED"/>
    <w:rsid w:val="00EC6EB2"/>
    <w:rsid w:val="00EC6FA3"/>
    <w:rsid w:val="00EC736A"/>
    <w:rsid w:val="00EC753D"/>
    <w:rsid w:val="00EC7577"/>
    <w:rsid w:val="00EC75FB"/>
    <w:rsid w:val="00EC765F"/>
    <w:rsid w:val="00EC77E4"/>
    <w:rsid w:val="00EC78C1"/>
    <w:rsid w:val="00EC7AFC"/>
    <w:rsid w:val="00EC7B04"/>
    <w:rsid w:val="00EC7C8F"/>
    <w:rsid w:val="00EC7CBB"/>
    <w:rsid w:val="00ED0010"/>
    <w:rsid w:val="00ED0110"/>
    <w:rsid w:val="00ED01BD"/>
    <w:rsid w:val="00ED025C"/>
    <w:rsid w:val="00ED0479"/>
    <w:rsid w:val="00ED0AA2"/>
    <w:rsid w:val="00ED0CF7"/>
    <w:rsid w:val="00ED0EC8"/>
    <w:rsid w:val="00ED0EF5"/>
    <w:rsid w:val="00ED1282"/>
    <w:rsid w:val="00ED17A9"/>
    <w:rsid w:val="00ED198A"/>
    <w:rsid w:val="00ED19B4"/>
    <w:rsid w:val="00ED1AE1"/>
    <w:rsid w:val="00ED1DA1"/>
    <w:rsid w:val="00ED1DCC"/>
    <w:rsid w:val="00ED1F1D"/>
    <w:rsid w:val="00ED2205"/>
    <w:rsid w:val="00ED22F4"/>
    <w:rsid w:val="00ED2799"/>
    <w:rsid w:val="00ED28BC"/>
    <w:rsid w:val="00ED2942"/>
    <w:rsid w:val="00ED2BC0"/>
    <w:rsid w:val="00ED2BF1"/>
    <w:rsid w:val="00ED2D1D"/>
    <w:rsid w:val="00ED2EDD"/>
    <w:rsid w:val="00ED3423"/>
    <w:rsid w:val="00ED35FB"/>
    <w:rsid w:val="00ED37DC"/>
    <w:rsid w:val="00ED3CC6"/>
    <w:rsid w:val="00ED3F74"/>
    <w:rsid w:val="00ED3F7B"/>
    <w:rsid w:val="00ED42B8"/>
    <w:rsid w:val="00ED43EC"/>
    <w:rsid w:val="00ED4608"/>
    <w:rsid w:val="00ED4678"/>
    <w:rsid w:val="00ED484B"/>
    <w:rsid w:val="00ED4ABC"/>
    <w:rsid w:val="00ED4C68"/>
    <w:rsid w:val="00ED4FD1"/>
    <w:rsid w:val="00ED508F"/>
    <w:rsid w:val="00ED5267"/>
    <w:rsid w:val="00ED529E"/>
    <w:rsid w:val="00ED5BA1"/>
    <w:rsid w:val="00ED5E07"/>
    <w:rsid w:val="00ED6023"/>
    <w:rsid w:val="00ED63C0"/>
    <w:rsid w:val="00ED6A1C"/>
    <w:rsid w:val="00ED6A3E"/>
    <w:rsid w:val="00ED6FFD"/>
    <w:rsid w:val="00ED72CF"/>
    <w:rsid w:val="00ED73BF"/>
    <w:rsid w:val="00ED78A7"/>
    <w:rsid w:val="00ED78C7"/>
    <w:rsid w:val="00EE00C3"/>
    <w:rsid w:val="00EE0102"/>
    <w:rsid w:val="00EE0125"/>
    <w:rsid w:val="00EE0217"/>
    <w:rsid w:val="00EE04CB"/>
    <w:rsid w:val="00EE0A96"/>
    <w:rsid w:val="00EE0AB2"/>
    <w:rsid w:val="00EE0ACA"/>
    <w:rsid w:val="00EE0DB4"/>
    <w:rsid w:val="00EE0E93"/>
    <w:rsid w:val="00EE0EBB"/>
    <w:rsid w:val="00EE1002"/>
    <w:rsid w:val="00EE103C"/>
    <w:rsid w:val="00EE105F"/>
    <w:rsid w:val="00EE15A5"/>
    <w:rsid w:val="00EE16A4"/>
    <w:rsid w:val="00EE16AC"/>
    <w:rsid w:val="00EE1777"/>
    <w:rsid w:val="00EE17D3"/>
    <w:rsid w:val="00EE19D5"/>
    <w:rsid w:val="00EE1C8F"/>
    <w:rsid w:val="00EE1D3E"/>
    <w:rsid w:val="00EE1D8B"/>
    <w:rsid w:val="00EE1E7D"/>
    <w:rsid w:val="00EE1F3C"/>
    <w:rsid w:val="00EE237F"/>
    <w:rsid w:val="00EE2A56"/>
    <w:rsid w:val="00EE2ABF"/>
    <w:rsid w:val="00EE2C46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4359"/>
    <w:rsid w:val="00EE44B8"/>
    <w:rsid w:val="00EE47A9"/>
    <w:rsid w:val="00EE4A42"/>
    <w:rsid w:val="00EE4B31"/>
    <w:rsid w:val="00EE4D83"/>
    <w:rsid w:val="00EE4E79"/>
    <w:rsid w:val="00EE5104"/>
    <w:rsid w:val="00EE5466"/>
    <w:rsid w:val="00EE55C1"/>
    <w:rsid w:val="00EE57C0"/>
    <w:rsid w:val="00EE5827"/>
    <w:rsid w:val="00EE590E"/>
    <w:rsid w:val="00EE5941"/>
    <w:rsid w:val="00EE5A50"/>
    <w:rsid w:val="00EE5CB8"/>
    <w:rsid w:val="00EE5F30"/>
    <w:rsid w:val="00EE6141"/>
    <w:rsid w:val="00EE618E"/>
    <w:rsid w:val="00EE6339"/>
    <w:rsid w:val="00EE642F"/>
    <w:rsid w:val="00EE6437"/>
    <w:rsid w:val="00EE684C"/>
    <w:rsid w:val="00EE6912"/>
    <w:rsid w:val="00EE69C9"/>
    <w:rsid w:val="00EE6C6E"/>
    <w:rsid w:val="00EE6CA8"/>
    <w:rsid w:val="00EE6E34"/>
    <w:rsid w:val="00EE6F13"/>
    <w:rsid w:val="00EE7234"/>
    <w:rsid w:val="00EE75B4"/>
    <w:rsid w:val="00EE765E"/>
    <w:rsid w:val="00EE7A53"/>
    <w:rsid w:val="00EE7D1A"/>
    <w:rsid w:val="00EE7EC3"/>
    <w:rsid w:val="00EE7EE6"/>
    <w:rsid w:val="00EE7F1C"/>
    <w:rsid w:val="00EF02DC"/>
    <w:rsid w:val="00EF02EA"/>
    <w:rsid w:val="00EF049C"/>
    <w:rsid w:val="00EF05C3"/>
    <w:rsid w:val="00EF06A2"/>
    <w:rsid w:val="00EF0E2F"/>
    <w:rsid w:val="00EF0EA6"/>
    <w:rsid w:val="00EF0ED6"/>
    <w:rsid w:val="00EF0FC2"/>
    <w:rsid w:val="00EF10BC"/>
    <w:rsid w:val="00EF11D5"/>
    <w:rsid w:val="00EF123F"/>
    <w:rsid w:val="00EF170E"/>
    <w:rsid w:val="00EF1D9E"/>
    <w:rsid w:val="00EF234D"/>
    <w:rsid w:val="00EF234F"/>
    <w:rsid w:val="00EF262D"/>
    <w:rsid w:val="00EF2651"/>
    <w:rsid w:val="00EF2826"/>
    <w:rsid w:val="00EF2872"/>
    <w:rsid w:val="00EF28C4"/>
    <w:rsid w:val="00EF2FD0"/>
    <w:rsid w:val="00EF31EB"/>
    <w:rsid w:val="00EF3234"/>
    <w:rsid w:val="00EF32D5"/>
    <w:rsid w:val="00EF3752"/>
    <w:rsid w:val="00EF386D"/>
    <w:rsid w:val="00EF3946"/>
    <w:rsid w:val="00EF3CBB"/>
    <w:rsid w:val="00EF3EF8"/>
    <w:rsid w:val="00EF418D"/>
    <w:rsid w:val="00EF466A"/>
    <w:rsid w:val="00EF4997"/>
    <w:rsid w:val="00EF4A9E"/>
    <w:rsid w:val="00EF4D05"/>
    <w:rsid w:val="00EF4D4A"/>
    <w:rsid w:val="00EF4DFC"/>
    <w:rsid w:val="00EF5133"/>
    <w:rsid w:val="00EF521B"/>
    <w:rsid w:val="00EF52DA"/>
    <w:rsid w:val="00EF5356"/>
    <w:rsid w:val="00EF55F1"/>
    <w:rsid w:val="00EF57EB"/>
    <w:rsid w:val="00EF5DE4"/>
    <w:rsid w:val="00EF5E36"/>
    <w:rsid w:val="00EF602B"/>
    <w:rsid w:val="00EF6136"/>
    <w:rsid w:val="00EF6387"/>
    <w:rsid w:val="00EF6423"/>
    <w:rsid w:val="00EF652A"/>
    <w:rsid w:val="00EF662D"/>
    <w:rsid w:val="00EF6CD1"/>
    <w:rsid w:val="00EF6DA6"/>
    <w:rsid w:val="00EF6F85"/>
    <w:rsid w:val="00EF7117"/>
    <w:rsid w:val="00EF72A0"/>
    <w:rsid w:val="00EF7341"/>
    <w:rsid w:val="00EF7741"/>
    <w:rsid w:val="00EF7AC4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151"/>
    <w:rsid w:val="00F01203"/>
    <w:rsid w:val="00F0127D"/>
    <w:rsid w:val="00F01306"/>
    <w:rsid w:val="00F01573"/>
    <w:rsid w:val="00F016F7"/>
    <w:rsid w:val="00F0195C"/>
    <w:rsid w:val="00F01ACB"/>
    <w:rsid w:val="00F01D3D"/>
    <w:rsid w:val="00F01DEC"/>
    <w:rsid w:val="00F02A78"/>
    <w:rsid w:val="00F02BC7"/>
    <w:rsid w:val="00F02BD2"/>
    <w:rsid w:val="00F030EA"/>
    <w:rsid w:val="00F03509"/>
    <w:rsid w:val="00F03757"/>
    <w:rsid w:val="00F03828"/>
    <w:rsid w:val="00F039A0"/>
    <w:rsid w:val="00F03DD1"/>
    <w:rsid w:val="00F03F71"/>
    <w:rsid w:val="00F04089"/>
    <w:rsid w:val="00F040E7"/>
    <w:rsid w:val="00F04438"/>
    <w:rsid w:val="00F04477"/>
    <w:rsid w:val="00F04889"/>
    <w:rsid w:val="00F04A9D"/>
    <w:rsid w:val="00F04DBC"/>
    <w:rsid w:val="00F04F9E"/>
    <w:rsid w:val="00F04FF8"/>
    <w:rsid w:val="00F05ABF"/>
    <w:rsid w:val="00F05C9B"/>
    <w:rsid w:val="00F0600E"/>
    <w:rsid w:val="00F06089"/>
    <w:rsid w:val="00F06110"/>
    <w:rsid w:val="00F0635E"/>
    <w:rsid w:val="00F06466"/>
    <w:rsid w:val="00F06649"/>
    <w:rsid w:val="00F0665B"/>
    <w:rsid w:val="00F06AAB"/>
    <w:rsid w:val="00F06C02"/>
    <w:rsid w:val="00F06D10"/>
    <w:rsid w:val="00F06D1A"/>
    <w:rsid w:val="00F06EC9"/>
    <w:rsid w:val="00F070C3"/>
    <w:rsid w:val="00F071F4"/>
    <w:rsid w:val="00F07299"/>
    <w:rsid w:val="00F0754A"/>
    <w:rsid w:val="00F07754"/>
    <w:rsid w:val="00F07876"/>
    <w:rsid w:val="00F079A8"/>
    <w:rsid w:val="00F079F0"/>
    <w:rsid w:val="00F10256"/>
    <w:rsid w:val="00F10333"/>
    <w:rsid w:val="00F1049F"/>
    <w:rsid w:val="00F10BD6"/>
    <w:rsid w:val="00F10D8D"/>
    <w:rsid w:val="00F10DA6"/>
    <w:rsid w:val="00F10F55"/>
    <w:rsid w:val="00F11073"/>
    <w:rsid w:val="00F1118C"/>
    <w:rsid w:val="00F111F2"/>
    <w:rsid w:val="00F112A9"/>
    <w:rsid w:val="00F11437"/>
    <w:rsid w:val="00F1172C"/>
    <w:rsid w:val="00F117D1"/>
    <w:rsid w:val="00F11E01"/>
    <w:rsid w:val="00F12150"/>
    <w:rsid w:val="00F12A12"/>
    <w:rsid w:val="00F12AD4"/>
    <w:rsid w:val="00F12D93"/>
    <w:rsid w:val="00F13135"/>
    <w:rsid w:val="00F132F9"/>
    <w:rsid w:val="00F13378"/>
    <w:rsid w:val="00F1367E"/>
    <w:rsid w:val="00F139ED"/>
    <w:rsid w:val="00F13F12"/>
    <w:rsid w:val="00F13FA8"/>
    <w:rsid w:val="00F142D8"/>
    <w:rsid w:val="00F144F3"/>
    <w:rsid w:val="00F1451F"/>
    <w:rsid w:val="00F14681"/>
    <w:rsid w:val="00F146DF"/>
    <w:rsid w:val="00F14B5F"/>
    <w:rsid w:val="00F15029"/>
    <w:rsid w:val="00F159BF"/>
    <w:rsid w:val="00F15A1E"/>
    <w:rsid w:val="00F15FB9"/>
    <w:rsid w:val="00F1604C"/>
    <w:rsid w:val="00F16170"/>
    <w:rsid w:val="00F16246"/>
    <w:rsid w:val="00F164B9"/>
    <w:rsid w:val="00F16AC7"/>
    <w:rsid w:val="00F17451"/>
    <w:rsid w:val="00F1746F"/>
    <w:rsid w:val="00F1749B"/>
    <w:rsid w:val="00F175DC"/>
    <w:rsid w:val="00F176E2"/>
    <w:rsid w:val="00F17910"/>
    <w:rsid w:val="00F17F38"/>
    <w:rsid w:val="00F17F74"/>
    <w:rsid w:val="00F20067"/>
    <w:rsid w:val="00F20090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94A"/>
    <w:rsid w:val="00F21CDB"/>
    <w:rsid w:val="00F21FE9"/>
    <w:rsid w:val="00F220F6"/>
    <w:rsid w:val="00F221A0"/>
    <w:rsid w:val="00F2250F"/>
    <w:rsid w:val="00F22698"/>
    <w:rsid w:val="00F228A4"/>
    <w:rsid w:val="00F230BF"/>
    <w:rsid w:val="00F232F7"/>
    <w:rsid w:val="00F23340"/>
    <w:rsid w:val="00F23A8D"/>
    <w:rsid w:val="00F23B3A"/>
    <w:rsid w:val="00F23BB8"/>
    <w:rsid w:val="00F23C57"/>
    <w:rsid w:val="00F23CBE"/>
    <w:rsid w:val="00F240FB"/>
    <w:rsid w:val="00F24366"/>
    <w:rsid w:val="00F24371"/>
    <w:rsid w:val="00F24552"/>
    <w:rsid w:val="00F24626"/>
    <w:rsid w:val="00F2478D"/>
    <w:rsid w:val="00F2487B"/>
    <w:rsid w:val="00F24D12"/>
    <w:rsid w:val="00F24D88"/>
    <w:rsid w:val="00F24DD4"/>
    <w:rsid w:val="00F25353"/>
    <w:rsid w:val="00F253BA"/>
    <w:rsid w:val="00F253C0"/>
    <w:rsid w:val="00F254D4"/>
    <w:rsid w:val="00F25AC7"/>
    <w:rsid w:val="00F262DE"/>
    <w:rsid w:val="00F2653A"/>
    <w:rsid w:val="00F265FB"/>
    <w:rsid w:val="00F266CA"/>
    <w:rsid w:val="00F2690E"/>
    <w:rsid w:val="00F2693B"/>
    <w:rsid w:val="00F26994"/>
    <w:rsid w:val="00F26A79"/>
    <w:rsid w:val="00F26BD2"/>
    <w:rsid w:val="00F26CDC"/>
    <w:rsid w:val="00F27109"/>
    <w:rsid w:val="00F27217"/>
    <w:rsid w:val="00F272F7"/>
    <w:rsid w:val="00F273B3"/>
    <w:rsid w:val="00F273E1"/>
    <w:rsid w:val="00F279D0"/>
    <w:rsid w:val="00F27B2C"/>
    <w:rsid w:val="00F27ED6"/>
    <w:rsid w:val="00F27F62"/>
    <w:rsid w:val="00F3052F"/>
    <w:rsid w:val="00F3077F"/>
    <w:rsid w:val="00F30908"/>
    <w:rsid w:val="00F30A74"/>
    <w:rsid w:val="00F30F85"/>
    <w:rsid w:val="00F30FC7"/>
    <w:rsid w:val="00F30FF8"/>
    <w:rsid w:val="00F31256"/>
    <w:rsid w:val="00F3127E"/>
    <w:rsid w:val="00F31447"/>
    <w:rsid w:val="00F3166A"/>
    <w:rsid w:val="00F31724"/>
    <w:rsid w:val="00F317B4"/>
    <w:rsid w:val="00F31A56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D90"/>
    <w:rsid w:val="00F32E0A"/>
    <w:rsid w:val="00F32E5F"/>
    <w:rsid w:val="00F32EC6"/>
    <w:rsid w:val="00F3359F"/>
    <w:rsid w:val="00F336DE"/>
    <w:rsid w:val="00F33964"/>
    <w:rsid w:val="00F33C15"/>
    <w:rsid w:val="00F33E1F"/>
    <w:rsid w:val="00F3439C"/>
    <w:rsid w:val="00F34424"/>
    <w:rsid w:val="00F34442"/>
    <w:rsid w:val="00F34465"/>
    <w:rsid w:val="00F344FA"/>
    <w:rsid w:val="00F34529"/>
    <w:rsid w:val="00F34A44"/>
    <w:rsid w:val="00F34D23"/>
    <w:rsid w:val="00F34E8A"/>
    <w:rsid w:val="00F351A2"/>
    <w:rsid w:val="00F35320"/>
    <w:rsid w:val="00F35397"/>
    <w:rsid w:val="00F3554B"/>
    <w:rsid w:val="00F357F5"/>
    <w:rsid w:val="00F35A1C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80D"/>
    <w:rsid w:val="00F36845"/>
    <w:rsid w:val="00F36B2B"/>
    <w:rsid w:val="00F36C9E"/>
    <w:rsid w:val="00F36DE8"/>
    <w:rsid w:val="00F3727B"/>
    <w:rsid w:val="00F372B1"/>
    <w:rsid w:val="00F3735A"/>
    <w:rsid w:val="00F373F7"/>
    <w:rsid w:val="00F377AB"/>
    <w:rsid w:val="00F37AFE"/>
    <w:rsid w:val="00F37B30"/>
    <w:rsid w:val="00F37CBE"/>
    <w:rsid w:val="00F37CE6"/>
    <w:rsid w:val="00F37D61"/>
    <w:rsid w:val="00F40180"/>
    <w:rsid w:val="00F4035E"/>
    <w:rsid w:val="00F4079D"/>
    <w:rsid w:val="00F40817"/>
    <w:rsid w:val="00F40BC0"/>
    <w:rsid w:val="00F40BF6"/>
    <w:rsid w:val="00F40F97"/>
    <w:rsid w:val="00F41232"/>
    <w:rsid w:val="00F41370"/>
    <w:rsid w:val="00F41EE1"/>
    <w:rsid w:val="00F42254"/>
    <w:rsid w:val="00F42293"/>
    <w:rsid w:val="00F422A7"/>
    <w:rsid w:val="00F42507"/>
    <w:rsid w:val="00F42598"/>
    <w:rsid w:val="00F425FA"/>
    <w:rsid w:val="00F42738"/>
    <w:rsid w:val="00F42744"/>
    <w:rsid w:val="00F4275C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70"/>
    <w:rsid w:val="00F43C51"/>
    <w:rsid w:val="00F44232"/>
    <w:rsid w:val="00F44328"/>
    <w:rsid w:val="00F44396"/>
    <w:rsid w:val="00F44551"/>
    <w:rsid w:val="00F4461C"/>
    <w:rsid w:val="00F447B2"/>
    <w:rsid w:val="00F44842"/>
    <w:rsid w:val="00F44995"/>
    <w:rsid w:val="00F4504E"/>
    <w:rsid w:val="00F45576"/>
    <w:rsid w:val="00F45696"/>
    <w:rsid w:val="00F45C60"/>
    <w:rsid w:val="00F45D93"/>
    <w:rsid w:val="00F46357"/>
    <w:rsid w:val="00F465BC"/>
    <w:rsid w:val="00F4676A"/>
    <w:rsid w:val="00F46CEB"/>
    <w:rsid w:val="00F46FF4"/>
    <w:rsid w:val="00F47388"/>
    <w:rsid w:val="00F47410"/>
    <w:rsid w:val="00F474D0"/>
    <w:rsid w:val="00F475D9"/>
    <w:rsid w:val="00F47647"/>
    <w:rsid w:val="00F47772"/>
    <w:rsid w:val="00F47922"/>
    <w:rsid w:val="00F47B05"/>
    <w:rsid w:val="00F47C64"/>
    <w:rsid w:val="00F47CD1"/>
    <w:rsid w:val="00F47DE4"/>
    <w:rsid w:val="00F47EA1"/>
    <w:rsid w:val="00F502D3"/>
    <w:rsid w:val="00F50D6E"/>
    <w:rsid w:val="00F51000"/>
    <w:rsid w:val="00F511E2"/>
    <w:rsid w:val="00F51273"/>
    <w:rsid w:val="00F513D4"/>
    <w:rsid w:val="00F5143D"/>
    <w:rsid w:val="00F51767"/>
    <w:rsid w:val="00F51AB4"/>
    <w:rsid w:val="00F51BC5"/>
    <w:rsid w:val="00F51C12"/>
    <w:rsid w:val="00F51DE5"/>
    <w:rsid w:val="00F51E99"/>
    <w:rsid w:val="00F51F1F"/>
    <w:rsid w:val="00F52557"/>
    <w:rsid w:val="00F525F8"/>
    <w:rsid w:val="00F5280E"/>
    <w:rsid w:val="00F52825"/>
    <w:rsid w:val="00F528BF"/>
    <w:rsid w:val="00F5313B"/>
    <w:rsid w:val="00F53194"/>
    <w:rsid w:val="00F53544"/>
    <w:rsid w:val="00F536CA"/>
    <w:rsid w:val="00F53759"/>
    <w:rsid w:val="00F53A17"/>
    <w:rsid w:val="00F53AB0"/>
    <w:rsid w:val="00F53EFB"/>
    <w:rsid w:val="00F53FA1"/>
    <w:rsid w:val="00F541A4"/>
    <w:rsid w:val="00F54280"/>
    <w:rsid w:val="00F54281"/>
    <w:rsid w:val="00F542DE"/>
    <w:rsid w:val="00F54634"/>
    <w:rsid w:val="00F54838"/>
    <w:rsid w:val="00F54C6D"/>
    <w:rsid w:val="00F54E17"/>
    <w:rsid w:val="00F54E33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C7B"/>
    <w:rsid w:val="00F56D54"/>
    <w:rsid w:val="00F56E53"/>
    <w:rsid w:val="00F574AB"/>
    <w:rsid w:val="00F5781E"/>
    <w:rsid w:val="00F579A2"/>
    <w:rsid w:val="00F579EA"/>
    <w:rsid w:val="00F57C19"/>
    <w:rsid w:val="00F57C41"/>
    <w:rsid w:val="00F60280"/>
    <w:rsid w:val="00F602D8"/>
    <w:rsid w:val="00F604A5"/>
    <w:rsid w:val="00F604CB"/>
    <w:rsid w:val="00F6064D"/>
    <w:rsid w:val="00F606BF"/>
    <w:rsid w:val="00F60A3E"/>
    <w:rsid w:val="00F6139F"/>
    <w:rsid w:val="00F613D3"/>
    <w:rsid w:val="00F61942"/>
    <w:rsid w:val="00F61BA3"/>
    <w:rsid w:val="00F61CC7"/>
    <w:rsid w:val="00F61DC9"/>
    <w:rsid w:val="00F61E52"/>
    <w:rsid w:val="00F62288"/>
    <w:rsid w:val="00F62390"/>
    <w:rsid w:val="00F62A0F"/>
    <w:rsid w:val="00F62A1A"/>
    <w:rsid w:val="00F62A74"/>
    <w:rsid w:val="00F62BBA"/>
    <w:rsid w:val="00F62D27"/>
    <w:rsid w:val="00F62D39"/>
    <w:rsid w:val="00F63053"/>
    <w:rsid w:val="00F63179"/>
    <w:rsid w:val="00F636F5"/>
    <w:rsid w:val="00F6377E"/>
    <w:rsid w:val="00F63A7A"/>
    <w:rsid w:val="00F63CAD"/>
    <w:rsid w:val="00F63CE2"/>
    <w:rsid w:val="00F63F43"/>
    <w:rsid w:val="00F64054"/>
    <w:rsid w:val="00F640A3"/>
    <w:rsid w:val="00F6454C"/>
    <w:rsid w:val="00F645FC"/>
    <w:rsid w:val="00F648DC"/>
    <w:rsid w:val="00F65102"/>
    <w:rsid w:val="00F65516"/>
    <w:rsid w:val="00F6557F"/>
    <w:rsid w:val="00F65A01"/>
    <w:rsid w:val="00F65BAF"/>
    <w:rsid w:val="00F66AFA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72"/>
    <w:rsid w:val="00F70776"/>
    <w:rsid w:val="00F70A4A"/>
    <w:rsid w:val="00F71220"/>
    <w:rsid w:val="00F71732"/>
    <w:rsid w:val="00F7176D"/>
    <w:rsid w:val="00F717B6"/>
    <w:rsid w:val="00F71ED1"/>
    <w:rsid w:val="00F71ED4"/>
    <w:rsid w:val="00F7207E"/>
    <w:rsid w:val="00F723B4"/>
    <w:rsid w:val="00F72A3F"/>
    <w:rsid w:val="00F72B56"/>
    <w:rsid w:val="00F72E65"/>
    <w:rsid w:val="00F72EC3"/>
    <w:rsid w:val="00F73241"/>
    <w:rsid w:val="00F7325E"/>
    <w:rsid w:val="00F733EF"/>
    <w:rsid w:val="00F733F3"/>
    <w:rsid w:val="00F738BA"/>
    <w:rsid w:val="00F73D66"/>
    <w:rsid w:val="00F73FF0"/>
    <w:rsid w:val="00F7442A"/>
    <w:rsid w:val="00F74572"/>
    <w:rsid w:val="00F74C0E"/>
    <w:rsid w:val="00F74F10"/>
    <w:rsid w:val="00F75115"/>
    <w:rsid w:val="00F75307"/>
    <w:rsid w:val="00F75492"/>
    <w:rsid w:val="00F75A13"/>
    <w:rsid w:val="00F75A21"/>
    <w:rsid w:val="00F75CE6"/>
    <w:rsid w:val="00F75DF0"/>
    <w:rsid w:val="00F75EE9"/>
    <w:rsid w:val="00F75EEE"/>
    <w:rsid w:val="00F7625E"/>
    <w:rsid w:val="00F77A0C"/>
    <w:rsid w:val="00F77E20"/>
    <w:rsid w:val="00F77EBF"/>
    <w:rsid w:val="00F77FAA"/>
    <w:rsid w:val="00F80292"/>
    <w:rsid w:val="00F80385"/>
    <w:rsid w:val="00F80468"/>
    <w:rsid w:val="00F805EB"/>
    <w:rsid w:val="00F81654"/>
    <w:rsid w:val="00F8177A"/>
    <w:rsid w:val="00F81CFD"/>
    <w:rsid w:val="00F81DE3"/>
    <w:rsid w:val="00F81F7A"/>
    <w:rsid w:val="00F822B0"/>
    <w:rsid w:val="00F82341"/>
    <w:rsid w:val="00F823A5"/>
    <w:rsid w:val="00F8279C"/>
    <w:rsid w:val="00F8282A"/>
    <w:rsid w:val="00F82B0D"/>
    <w:rsid w:val="00F831AA"/>
    <w:rsid w:val="00F834DF"/>
    <w:rsid w:val="00F83556"/>
    <w:rsid w:val="00F83752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5E59"/>
    <w:rsid w:val="00F8617A"/>
    <w:rsid w:val="00F862D4"/>
    <w:rsid w:val="00F8656C"/>
    <w:rsid w:val="00F86750"/>
    <w:rsid w:val="00F86768"/>
    <w:rsid w:val="00F8682D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BB6"/>
    <w:rsid w:val="00F87E31"/>
    <w:rsid w:val="00F87E54"/>
    <w:rsid w:val="00F9033C"/>
    <w:rsid w:val="00F90359"/>
    <w:rsid w:val="00F903CC"/>
    <w:rsid w:val="00F90424"/>
    <w:rsid w:val="00F90577"/>
    <w:rsid w:val="00F907B6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309F"/>
    <w:rsid w:val="00F930A9"/>
    <w:rsid w:val="00F931B3"/>
    <w:rsid w:val="00F93345"/>
    <w:rsid w:val="00F933F2"/>
    <w:rsid w:val="00F9356E"/>
    <w:rsid w:val="00F93576"/>
    <w:rsid w:val="00F93CCA"/>
    <w:rsid w:val="00F93DDD"/>
    <w:rsid w:val="00F941D6"/>
    <w:rsid w:val="00F94321"/>
    <w:rsid w:val="00F94365"/>
    <w:rsid w:val="00F94485"/>
    <w:rsid w:val="00F944A6"/>
    <w:rsid w:val="00F944EF"/>
    <w:rsid w:val="00F9457D"/>
    <w:rsid w:val="00F945A1"/>
    <w:rsid w:val="00F9497D"/>
    <w:rsid w:val="00F94EB3"/>
    <w:rsid w:val="00F94FB6"/>
    <w:rsid w:val="00F95966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8F9"/>
    <w:rsid w:val="00F96AAF"/>
    <w:rsid w:val="00F97073"/>
    <w:rsid w:val="00F970C3"/>
    <w:rsid w:val="00F97660"/>
    <w:rsid w:val="00F976E4"/>
    <w:rsid w:val="00F97762"/>
    <w:rsid w:val="00F977FE"/>
    <w:rsid w:val="00F97BD8"/>
    <w:rsid w:val="00FA0B8B"/>
    <w:rsid w:val="00FA0F27"/>
    <w:rsid w:val="00FA11B8"/>
    <w:rsid w:val="00FA126E"/>
    <w:rsid w:val="00FA14CA"/>
    <w:rsid w:val="00FA162D"/>
    <w:rsid w:val="00FA1919"/>
    <w:rsid w:val="00FA1A05"/>
    <w:rsid w:val="00FA1BB9"/>
    <w:rsid w:val="00FA21FA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D2B"/>
    <w:rsid w:val="00FA4F4B"/>
    <w:rsid w:val="00FA5320"/>
    <w:rsid w:val="00FA55B3"/>
    <w:rsid w:val="00FA5656"/>
    <w:rsid w:val="00FA593B"/>
    <w:rsid w:val="00FA599A"/>
    <w:rsid w:val="00FA5A5C"/>
    <w:rsid w:val="00FA5D3B"/>
    <w:rsid w:val="00FA608F"/>
    <w:rsid w:val="00FA62C9"/>
    <w:rsid w:val="00FA64A4"/>
    <w:rsid w:val="00FA66BE"/>
    <w:rsid w:val="00FA698C"/>
    <w:rsid w:val="00FA6CEA"/>
    <w:rsid w:val="00FA6D28"/>
    <w:rsid w:val="00FA6E32"/>
    <w:rsid w:val="00FA6E37"/>
    <w:rsid w:val="00FA7082"/>
    <w:rsid w:val="00FA72EC"/>
    <w:rsid w:val="00FA750D"/>
    <w:rsid w:val="00FA7793"/>
    <w:rsid w:val="00FA7A4F"/>
    <w:rsid w:val="00FA7AAA"/>
    <w:rsid w:val="00FA7EDF"/>
    <w:rsid w:val="00FA7FD1"/>
    <w:rsid w:val="00FB0131"/>
    <w:rsid w:val="00FB05F5"/>
    <w:rsid w:val="00FB0666"/>
    <w:rsid w:val="00FB07F1"/>
    <w:rsid w:val="00FB0D31"/>
    <w:rsid w:val="00FB0D9A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DE"/>
    <w:rsid w:val="00FB1DFD"/>
    <w:rsid w:val="00FB1FAC"/>
    <w:rsid w:val="00FB265C"/>
    <w:rsid w:val="00FB2835"/>
    <w:rsid w:val="00FB2926"/>
    <w:rsid w:val="00FB29AD"/>
    <w:rsid w:val="00FB2AF1"/>
    <w:rsid w:val="00FB2C74"/>
    <w:rsid w:val="00FB342D"/>
    <w:rsid w:val="00FB34A3"/>
    <w:rsid w:val="00FB352E"/>
    <w:rsid w:val="00FB364B"/>
    <w:rsid w:val="00FB378B"/>
    <w:rsid w:val="00FB379B"/>
    <w:rsid w:val="00FB3B68"/>
    <w:rsid w:val="00FB3D38"/>
    <w:rsid w:val="00FB3F5A"/>
    <w:rsid w:val="00FB3FB5"/>
    <w:rsid w:val="00FB40F0"/>
    <w:rsid w:val="00FB41A1"/>
    <w:rsid w:val="00FB42C9"/>
    <w:rsid w:val="00FB43F9"/>
    <w:rsid w:val="00FB46F8"/>
    <w:rsid w:val="00FB47FE"/>
    <w:rsid w:val="00FB48B6"/>
    <w:rsid w:val="00FB4914"/>
    <w:rsid w:val="00FB50AC"/>
    <w:rsid w:val="00FB5348"/>
    <w:rsid w:val="00FB587F"/>
    <w:rsid w:val="00FB5892"/>
    <w:rsid w:val="00FB58BE"/>
    <w:rsid w:val="00FB594E"/>
    <w:rsid w:val="00FB6729"/>
    <w:rsid w:val="00FB6CAF"/>
    <w:rsid w:val="00FB703C"/>
    <w:rsid w:val="00FB70A4"/>
    <w:rsid w:val="00FB7593"/>
    <w:rsid w:val="00FB76BE"/>
    <w:rsid w:val="00FB787B"/>
    <w:rsid w:val="00FB79A1"/>
    <w:rsid w:val="00FB79EE"/>
    <w:rsid w:val="00FB79FF"/>
    <w:rsid w:val="00FB7B86"/>
    <w:rsid w:val="00FB7EE4"/>
    <w:rsid w:val="00FB7F84"/>
    <w:rsid w:val="00FC0101"/>
    <w:rsid w:val="00FC011E"/>
    <w:rsid w:val="00FC047E"/>
    <w:rsid w:val="00FC0503"/>
    <w:rsid w:val="00FC0627"/>
    <w:rsid w:val="00FC08A0"/>
    <w:rsid w:val="00FC08DE"/>
    <w:rsid w:val="00FC1097"/>
    <w:rsid w:val="00FC118C"/>
    <w:rsid w:val="00FC15FC"/>
    <w:rsid w:val="00FC1952"/>
    <w:rsid w:val="00FC1B86"/>
    <w:rsid w:val="00FC1C8E"/>
    <w:rsid w:val="00FC1FD2"/>
    <w:rsid w:val="00FC2148"/>
    <w:rsid w:val="00FC2207"/>
    <w:rsid w:val="00FC2229"/>
    <w:rsid w:val="00FC2876"/>
    <w:rsid w:val="00FC2951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FF0"/>
    <w:rsid w:val="00FC532C"/>
    <w:rsid w:val="00FC539A"/>
    <w:rsid w:val="00FC5455"/>
    <w:rsid w:val="00FC56F9"/>
    <w:rsid w:val="00FC59B1"/>
    <w:rsid w:val="00FC5AD3"/>
    <w:rsid w:val="00FC60E3"/>
    <w:rsid w:val="00FC6257"/>
    <w:rsid w:val="00FC62CE"/>
    <w:rsid w:val="00FC64FD"/>
    <w:rsid w:val="00FC655E"/>
    <w:rsid w:val="00FC66D2"/>
    <w:rsid w:val="00FC6BDF"/>
    <w:rsid w:val="00FC6C0B"/>
    <w:rsid w:val="00FC6D4D"/>
    <w:rsid w:val="00FC6D9F"/>
    <w:rsid w:val="00FC6EA0"/>
    <w:rsid w:val="00FC6F52"/>
    <w:rsid w:val="00FC70F8"/>
    <w:rsid w:val="00FC70F9"/>
    <w:rsid w:val="00FC73F0"/>
    <w:rsid w:val="00FC73FA"/>
    <w:rsid w:val="00FC7418"/>
    <w:rsid w:val="00FC7AE6"/>
    <w:rsid w:val="00FC7B7D"/>
    <w:rsid w:val="00FC7EEA"/>
    <w:rsid w:val="00FC7F4A"/>
    <w:rsid w:val="00FD00E2"/>
    <w:rsid w:val="00FD0478"/>
    <w:rsid w:val="00FD0994"/>
    <w:rsid w:val="00FD0A8F"/>
    <w:rsid w:val="00FD0D7E"/>
    <w:rsid w:val="00FD0D81"/>
    <w:rsid w:val="00FD0DE9"/>
    <w:rsid w:val="00FD0F72"/>
    <w:rsid w:val="00FD100D"/>
    <w:rsid w:val="00FD103E"/>
    <w:rsid w:val="00FD130B"/>
    <w:rsid w:val="00FD140F"/>
    <w:rsid w:val="00FD17C6"/>
    <w:rsid w:val="00FD1B87"/>
    <w:rsid w:val="00FD1BBA"/>
    <w:rsid w:val="00FD1BC6"/>
    <w:rsid w:val="00FD1C6C"/>
    <w:rsid w:val="00FD1E9D"/>
    <w:rsid w:val="00FD20B7"/>
    <w:rsid w:val="00FD2171"/>
    <w:rsid w:val="00FD239C"/>
    <w:rsid w:val="00FD24CD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45D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B23"/>
    <w:rsid w:val="00FD4C1A"/>
    <w:rsid w:val="00FD503F"/>
    <w:rsid w:val="00FD50EC"/>
    <w:rsid w:val="00FD54FE"/>
    <w:rsid w:val="00FD558B"/>
    <w:rsid w:val="00FD5657"/>
    <w:rsid w:val="00FD5888"/>
    <w:rsid w:val="00FD5C14"/>
    <w:rsid w:val="00FD5D32"/>
    <w:rsid w:val="00FD5D3A"/>
    <w:rsid w:val="00FD6063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4BE"/>
    <w:rsid w:val="00FD759C"/>
    <w:rsid w:val="00FD75AA"/>
    <w:rsid w:val="00FD76AC"/>
    <w:rsid w:val="00FD7942"/>
    <w:rsid w:val="00FD7B52"/>
    <w:rsid w:val="00FD7DA7"/>
    <w:rsid w:val="00FD7ED7"/>
    <w:rsid w:val="00FE0303"/>
    <w:rsid w:val="00FE04D5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120"/>
    <w:rsid w:val="00FE437A"/>
    <w:rsid w:val="00FE466A"/>
    <w:rsid w:val="00FE489D"/>
    <w:rsid w:val="00FE4EF1"/>
    <w:rsid w:val="00FE4F34"/>
    <w:rsid w:val="00FE4FA2"/>
    <w:rsid w:val="00FE507C"/>
    <w:rsid w:val="00FE5129"/>
    <w:rsid w:val="00FE512C"/>
    <w:rsid w:val="00FE5404"/>
    <w:rsid w:val="00FE552B"/>
    <w:rsid w:val="00FE57D8"/>
    <w:rsid w:val="00FE5B89"/>
    <w:rsid w:val="00FE5C91"/>
    <w:rsid w:val="00FE5D2A"/>
    <w:rsid w:val="00FE5E69"/>
    <w:rsid w:val="00FE5F61"/>
    <w:rsid w:val="00FE6296"/>
    <w:rsid w:val="00FE64F4"/>
    <w:rsid w:val="00FE6508"/>
    <w:rsid w:val="00FE6700"/>
    <w:rsid w:val="00FE684D"/>
    <w:rsid w:val="00FE68D3"/>
    <w:rsid w:val="00FE696E"/>
    <w:rsid w:val="00FE6A54"/>
    <w:rsid w:val="00FE6DC5"/>
    <w:rsid w:val="00FE6EC6"/>
    <w:rsid w:val="00FE6F01"/>
    <w:rsid w:val="00FE798B"/>
    <w:rsid w:val="00FE7BD1"/>
    <w:rsid w:val="00FE7DE8"/>
    <w:rsid w:val="00FF042B"/>
    <w:rsid w:val="00FF052E"/>
    <w:rsid w:val="00FF0841"/>
    <w:rsid w:val="00FF0CC5"/>
    <w:rsid w:val="00FF1A34"/>
    <w:rsid w:val="00FF1AE2"/>
    <w:rsid w:val="00FF1CC4"/>
    <w:rsid w:val="00FF1CCD"/>
    <w:rsid w:val="00FF1E18"/>
    <w:rsid w:val="00FF21EF"/>
    <w:rsid w:val="00FF237F"/>
    <w:rsid w:val="00FF2381"/>
    <w:rsid w:val="00FF2400"/>
    <w:rsid w:val="00FF246A"/>
    <w:rsid w:val="00FF25BF"/>
    <w:rsid w:val="00FF2833"/>
    <w:rsid w:val="00FF2A28"/>
    <w:rsid w:val="00FF2A5D"/>
    <w:rsid w:val="00FF2A6E"/>
    <w:rsid w:val="00FF2AA6"/>
    <w:rsid w:val="00FF2DA2"/>
    <w:rsid w:val="00FF3143"/>
    <w:rsid w:val="00FF3904"/>
    <w:rsid w:val="00FF3B1C"/>
    <w:rsid w:val="00FF3B80"/>
    <w:rsid w:val="00FF3E30"/>
    <w:rsid w:val="00FF3E85"/>
    <w:rsid w:val="00FF41C2"/>
    <w:rsid w:val="00FF41DC"/>
    <w:rsid w:val="00FF41EB"/>
    <w:rsid w:val="00FF429B"/>
    <w:rsid w:val="00FF478C"/>
    <w:rsid w:val="00FF516F"/>
    <w:rsid w:val="00FF5253"/>
    <w:rsid w:val="00FF533E"/>
    <w:rsid w:val="00FF5480"/>
    <w:rsid w:val="00FF5499"/>
    <w:rsid w:val="00FF59B1"/>
    <w:rsid w:val="00FF5A51"/>
    <w:rsid w:val="00FF5D4A"/>
    <w:rsid w:val="00FF5F1A"/>
    <w:rsid w:val="00FF6195"/>
    <w:rsid w:val="00FF6396"/>
    <w:rsid w:val="00FF6705"/>
    <w:rsid w:val="00FF6B4C"/>
    <w:rsid w:val="00FF70DA"/>
    <w:rsid w:val="00FF75B1"/>
    <w:rsid w:val="00FF7605"/>
    <w:rsid w:val="00FF7771"/>
    <w:rsid w:val="00FF77C4"/>
    <w:rsid w:val="00FF7895"/>
    <w:rsid w:val="00FF7A5B"/>
    <w:rsid w:val="0460CDD6"/>
    <w:rsid w:val="0B8245C0"/>
    <w:rsid w:val="129A2477"/>
    <w:rsid w:val="1E41C73B"/>
    <w:rsid w:val="22EAE027"/>
    <w:rsid w:val="2A9B18CA"/>
    <w:rsid w:val="41FFBE3C"/>
    <w:rsid w:val="439CA549"/>
    <w:rsid w:val="4B0BD6F6"/>
    <w:rsid w:val="4B586EF3"/>
    <w:rsid w:val="56DABDD6"/>
    <w:rsid w:val="6909EFF6"/>
    <w:rsid w:val="74DC00A4"/>
    <w:rsid w:val="76DFB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4C4ABE"/>
  <w15:docId w15:val="{63D503C2-89D1-4DEF-9DAF-F819009BB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i-provider">
    <w:name w:val="ui-provider"/>
    <w:basedOn w:val="DefaultParagraphFont"/>
    <w:rsid w:val="000702B6"/>
  </w:style>
  <w:style w:type="paragraph" w:customStyle="1" w:styleId="zKISOffAddress">
    <w:name w:val="zKISOffAddress"/>
    <w:basedOn w:val="Normal"/>
    <w:rsid w:val="00B16281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image" Target="media/image4.png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5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image" Target="media/image5.png"/><Relationship Id="rId27" Type="http://schemas.openxmlformats.org/officeDocument/2006/relationships/fontTable" Target="fontTable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670418-207C-400F-BBF2-07350F9130A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A8FD4EBF-987F-44F8-A121-9EFB0465C2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B0622B-0DF5-47CA-8743-3B9FF1D315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662920-A87E-495B-AF2D-4A537CD99FA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5</Pages>
  <Words>458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Pasit, Janedittakarn</dc:creator>
  <cp:keywords/>
  <dc:description/>
  <cp:lastModifiedBy>Kornsiri, Chongaksorn</cp:lastModifiedBy>
  <cp:revision>11</cp:revision>
  <cp:lastPrinted>2024-10-21T07:40:00Z</cp:lastPrinted>
  <dcterms:created xsi:type="dcterms:W3CDTF">2024-10-29T09:43:00Z</dcterms:created>
  <dcterms:modified xsi:type="dcterms:W3CDTF">2024-11-08T02:16:00Z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