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3F1EF" w14:textId="77777777" w:rsidR="000300EB" w:rsidRPr="00184215" w:rsidRDefault="000300EB" w:rsidP="00320EC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184215">
        <w:rPr>
          <w:rFonts w:ascii="Angsana New" w:hAnsi="Angsana New"/>
          <w:b w:val="0"/>
          <w:bCs/>
          <w:sz w:val="30"/>
          <w:szCs w:val="30"/>
        </w:rPr>
        <w:tab/>
      </w: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AF52755" w14:textId="77777777" w:rsidR="000300EB" w:rsidRPr="00184215" w:rsidRDefault="000300EB" w:rsidP="00320EC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</w:rPr>
      </w:pPr>
    </w:p>
    <w:p w14:paraId="0C559730" w14:textId="1E740B84" w:rsidR="000300EB" w:rsidRPr="00184215" w:rsidRDefault="000300EB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5F01F8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6984B4FC" w14:textId="77777777" w:rsidR="00B24B12" w:rsidRDefault="000300EB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CE9FD7F" w14:textId="31188242" w:rsidR="00CA0EE7" w:rsidRPr="00B24B12" w:rsidRDefault="00C74E13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ข้อมูลเงินลงทุน</w:t>
      </w:r>
    </w:p>
    <w:p w14:paraId="62819C2E" w14:textId="2208D59B" w:rsidR="00FD6063" w:rsidRDefault="00C74E13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ต้นทุนสัมปทานในการใช้ทางยกระดับ</w:t>
      </w:r>
    </w:p>
    <w:p w14:paraId="47F75D78" w14:textId="637CD6DC" w:rsidR="00C74E13" w:rsidRDefault="003331A5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เงินกู้ยืม</w:t>
      </w:r>
    </w:p>
    <w:p w14:paraId="373F219A" w14:textId="11115F4C" w:rsidR="006E3B29" w:rsidRDefault="00FA2EDA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7F0951" w:rsidRPr="00184215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003602B9" w14:textId="59C34C69" w:rsidR="00373D37" w:rsidRPr="006E3B29" w:rsidRDefault="006E3B29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6E3B29">
        <w:rPr>
          <w:rFonts w:ascii="Angsana New" w:hAnsi="Angsana New"/>
          <w:sz w:val="30"/>
          <w:szCs w:val="30"/>
          <w:cs/>
        </w:rPr>
        <w:t>เงินปันผล</w:t>
      </w:r>
    </w:p>
    <w:p w14:paraId="1C2FD9E9" w14:textId="002F4B2E" w:rsidR="00373D37" w:rsidRPr="00245A6C" w:rsidRDefault="00373D37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45A6C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742804F" w14:textId="0EC96A0D" w:rsidR="005B5FA8" w:rsidRPr="00A239AF" w:rsidRDefault="00373D37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666AEEB" w14:textId="5BAC0102" w:rsidR="003C45B9" w:rsidRDefault="005B5FA8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B5FA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70AF947F" w14:textId="0ACEF1A6" w:rsidR="006161E5" w:rsidRDefault="006161E5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0C405335" w14:textId="77777777" w:rsidR="005B5FA8" w:rsidRPr="00C00174" w:rsidRDefault="005B5FA8" w:rsidP="00320EC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6E3839E5" w14:textId="0F9B30BC" w:rsidR="002B55E1" w:rsidRPr="00184215" w:rsidRDefault="002B55E1" w:rsidP="00320EC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6A36D98" w14:textId="77777777" w:rsidR="00D455EB" w:rsidRPr="00184215" w:rsidRDefault="00D455EB" w:rsidP="00320EC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4E6C98A6" w14:textId="7877D0D2" w:rsidR="000300EB" w:rsidRPr="007B4922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br w:type="page"/>
      </w:r>
      <w:r w:rsidRPr="007B492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40A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7290194" w14:textId="77777777" w:rsidR="000300EB" w:rsidRPr="00345798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E6C79" w14:textId="6ED8921E" w:rsidR="000300EB" w:rsidRPr="007B4922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640A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Pr="007B4922">
        <w:rPr>
          <w:rFonts w:asciiTheme="majorBidi" w:hAnsiTheme="majorBidi" w:cstheme="majorBidi"/>
          <w:sz w:val="30"/>
          <w:szCs w:val="30"/>
        </w:rPr>
        <w:t xml:space="preserve"> </w:t>
      </w:r>
      <w:r w:rsidR="00881D6D">
        <w:rPr>
          <w:rFonts w:asciiTheme="majorBidi" w:hAnsiTheme="majorBidi" w:cstheme="majorBidi"/>
          <w:sz w:val="30"/>
          <w:szCs w:val="30"/>
        </w:rPr>
        <w:t xml:space="preserve">12 </w:t>
      </w:r>
      <w:r w:rsidR="00881D6D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4C5754">
        <w:rPr>
          <w:rFonts w:ascii="Angsana New" w:hAnsi="Angsana New" w:hint="cs"/>
          <w:sz w:val="30"/>
          <w:szCs w:val="30"/>
          <w:cs/>
        </w:rPr>
        <w:t xml:space="preserve"> </w:t>
      </w:r>
      <w:r w:rsidR="00734B3D" w:rsidRPr="007B4922">
        <w:rPr>
          <w:rFonts w:asciiTheme="majorBidi" w:hAnsiTheme="majorBidi" w:cstheme="majorBidi"/>
          <w:sz w:val="30"/>
          <w:szCs w:val="30"/>
        </w:rPr>
        <w:t>256</w:t>
      </w:r>
      <w:r w:rsidR="00C331FB">
        <w:rPr>
          <w:rFonts w:asciiTheme="majorBidi" w:hAnsiTheme="majorBidi" w:cstheme="majorBidi"/>
          <w:sz w:val="30"/>
          <w:szCs w:val="30"/>
        </w:rPr>
        <w:t>7</w:t>
      </w:r>
    </w:p>
    <w:p w14:paraId="14BDBA89" w14:textId="4DD27620" w:rsidR="00B70BE2" w:rsidRPr="00345798" w:rsidRDefault="00B70BE2" w:rsidP="0034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9D4AA" w14:textId="2D1C4F82" w:rsidR="000300EB" w:rsidRPr="007B4922" w:rsidRDefault="00B70BE2" w:rsidP="00320ECC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7B4922">
        <w:rPr>
          <w:rFonts w:asciiTheme="majorBidi" w:hAnsiTheme="majorBidi" w:cstheme="majorBidi"/>
          <w:cs/>
        </w:rPr>
        <w:t>เกณฑ์</w:t>
      </w:r>
      <w:r w:rsidR="00690722" w:rsidRPr="007B4922">
        <w:rPr>
          <w:rFonts w:asciiTheme="majorBidi" w:hAnsiTheme="majorBidi" w:cstheme="majorBidi"/>
          <w:cs/>
          <w:lang w:val="th-TH"/>
        </w:rPr>
        <w:t>การจัดทำงบการเงินระหว่างกาล</w:t>
      </w:r>
    </w:p>
    <w:p w14:paraId="07504EC2" w14:textId="77777777" w:rsidR="000300EB" w:rsidRPr="00345798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EA5EF" w14:textId="7A16014D" w:rsidR="00A65592" w:rsidRPr="007B4922" w:rsidRDefault="00A65592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F139ED">
        <w:rPr>
          <w:rFonts w:asciiTheme="majorBidi" w:hAnsiTheme="majorBidi" w:cstheme="majorBidi"/>
          <w:sz w:val="30"/>
          <w:szCs w:val="30"/>
        </w:rPr>
        <w:t xml:space="preserve">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F139ED">
        <w:rPr>
          <w:rFonts w:asciiTheme="majorBidi" w:hAnsiTheme="majorBidi" w:cstheme="majorBidi"/>
          <w:sz w:val="30"/>
          <w:szCs w:val="30"/>
        </w:rPr>
        <w:t xml:space="preserve">      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B4922">
        <w:rPr>
          <w:rFonts w:asciiTheme="majorBidi" w:hAnsiTheme="majorBidi" w:cstheme="majorBidi"/>
          <w:sz w:val="30"/>
          <w:szCs w:val="30"/>
        </w:rPr>
        <w:t>34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7B4922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F640A3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7B4922">
        <w:rPr>
          <w:rFonts w:asciiTheme="majorBidi" w:hAnsiTheme="majorBidi" w:cstheme="majorBidi"/>
          <w:sz w:val="30"/>
          <w:szCs w:val="30"/>
        </w:rPr>
        <w:t>31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B4922">
        <w:rPr>
          <w:rFonts w:asciiTheme="majorBidi" w:hAnsiTheme="majorBidi" w:cstheme="majorBidi"/>
          <w:sz w:val="30"/>
          <w:szCs w:val="30"/>
        </w:rPr>
        <w:t xml:space="preserve"> 256</w:t>
      </w:r>
      <w:r w:rsidR="00C331FB">
        <w:rPr>
          <w:rFonts w:asciiTheme="majorBidi" w:hAnsiTheme="majorBidi" w:cstheme="majorBidi"/>
          <w:sz w:val="30"/>
          <w:szCs w:val="30"/>
        </w:rPr>
        <w:t>6</w:t>
      </w:r>
    </w:p>
    <w:p w14:paraId="47507F44" w14:textId="77777777" w:rsidR="00A65592" w:rsidRPr="00345798" w:rsidRDefault="00A65592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2F2B71" w14:textId="60D2D73B" w:rsidR="00A65592" w:rsidRDefault="00A65592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B4922">
        <w:rPr>
          <w:rFonts w:asciiTheme="majorBidi" w:hAnsiTheme="majorBidi" w:cstheme="majorBidi"/>
          <w:sz w:val="30"/>
          <w:szCs w:val="30"/>
        </w:rPr>
        <w:t>31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B4922">
        <w:rPr>
          <w:rFonts w:asciiTheme="majorBidi" w:hAnsiTheme="majorBidi" w:cstheme="majorBidi"/>
          <w:sz w:val="30"/>
          <w:szCs w:val="30"/>
        </w:rPr>
        <w:t>256</w:t>
      </w:r>
      <w:r w:rsidR="00C331FB">
        <w:rPr>
          <w:rFonts w:asciiTheme="majorBidi" w:hAnsiTheme="majorBidi" w:cstheme="majorBidi"/>
          <w:sz w:val="30"/>
          <w:szCs w:val="30"/>
        </w:rPr>
        <w:t>6</w:t>
      </w:r>
    </w:p>
    <w:p w14:paraId="63D87B47" w14:textId="77777777" w:rsidR="001273BB" w:rsidRPr="006C3A27" w:rsidRDefault="001273BB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D40C2D" w14:textId="32E01E8D" w:rsidR="001273BB" w:rsidRDefault="001273BB" w:rsidP="00320ECC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5798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45361A8" w14:textId="39F95073" w:rsidR="00355145" w:rsidRPr="00345798" w:rsidRDefault="000702B6" w:rsidP="0034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345798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เมื่อวันที่</w:t>
      </w:r>
      <w:r w:rsidRPr="00345798">
        <w:rPr>
          <w:rFonts w:asciiTheme="majorBidi" w:hAnsiTheme="majorBidi" w:cstheme="majorBidi"/>
          <w:sz w:val="30"/>
          <w:szCs w:val="30"/>
        </w:rPr>
        <w:br/>
        <w:t xml:space="preserve">20 </w:t>
      </w:r>
      <w:r w:rsidRPr="00345798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345798">
        <w:rPr>
          <w:rFonts w:asciiTheme="majorBidi" w:hAnsiTheme="majorBidi" w:cstheme="majorBidi"/>
          <w:sz w:val="30"/>
          <w:szCs w:val="30"/>
        </w:rPr>
        <w:t xml:space="preserve"> 2566 </w:t>
      </w:r>
      <w:r w:rsidRPr="00345798">
        <w:rPr>
          <w:rFonts w:asciiTheme="majorBidi" w:hAnsiTheme="majorBidi" w:cstheme="majorBidi"/>
          <w:sz w:val="30"/>
          <w:szCs w:val="30"/>
          <w:cs/>
        </w:rPr>
        <w:t>บริษัทได้จดทะเบียนจัดตั้งบริษัทย่อย</w:t>
      </w:r>
      <w:r w:rsidRPr="00345798">
        <w:rPr>
          <w:rFonts w:asciiTheme="majorBidi" w:hAnsiTheme="majorBidi" w:cstheme="majorBidi"/>
          <w:sz w:val="30"/>
          <w:szCs w:val="30"/>
        </w:rPr>
        <w:t> (</w:t>
      </w:r>
      <w:r w:rsidRPr="00345798">
        <w:rPr>
          <w:rFonts w:asciiTheme="majorBidi" w:hAnsiTheme="majorBidi" w:cstheme="majorBidi"/>
          <w:sz w:val="30"/>
          <w:szCs w:val="30"/>
          <w:cs/>
        </w:rPr>
        <w:t>บริษัท เอ สยาม อินฟรา จำกัด)</w:t>
      </w:r>
      <w:r w:rsidRPr="00345798">
        <w:rPr>
          <w:rFonts w:asciiTheme="majorBidi" w:hAnsiTheme="majorBidi" w:cstheme="majorBidi"/>
          <w:sz w:val="30"/>
          <w:szCs w:val="30"/>
        </w:rPr>
        <w:t> </w:t>
      </w:r>
      <w:r w:rsidRPr="00345798">
        <w:rPr>
          <w:rFonts w:asciiTheme="majorBidi" w:hAnsiTheme="majorBidi" w:cstheme="majorBidi"/>
          <w:sz w:val="30"/>
          <w:szCs w:val="30"/>
          <w:cs/>
        </w:rPr>
        <w:t>ซึ่งดำเนินธุรกิจ</w:t>
      </w:r>
      <w:r w:rsidR="0094312D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</w:t>
      </w:r>
      <w:r w:rsidRPr="00345798">
        <w:rPr>
          <w:rFonts w:asciiTheme="majorBidi" w:hAnsiTheme="majorBidi" w:cstheme="majorBidi"/>
          <w:sz w:val="30"/>
          <w:szCs w:val="30"/>
          <w:cs/>
        </w:rPr>
        <w:t xml:space="preserve">ด้านการซ่อมแซม ปรับปรุงและเพิ่มความแข็งแรงโครงสร้างพื้นฐาน บริษัทจึงเริ่มมีการจัดทำงบการเงินรวมขึ้นเป็นครั้งแรกในปี </w:t>
      </w:r>
      <w:r w:rsidRPr="00345798">
        <w:rPr>
          <w:rFonts w:asciiTheme="majorBidi" w:hAnsiTheme="majorBidi" w:cstheme="majorBidi"/>
          <w:sz w:val="30"/>
          <w:szCs w:val="30"/>
        </w:rPr>
        <w:t xml:space="preserve">2566 </w:t>
      </w:r>
      <w:r w:rsidRPr="00345798">
        <w:rPr>
          <w:rFonts w:asciiTheme="majorBidi" w:hAnsiTheme="majorBidi" w:cstheme="majorBidi"/>
          <w:sz w:val="30"/>
          <w:szCs w:val="30"/>
          <w:cs/>
        </w:rPr>
        <w:t>โดยงบการเงินรวมได้รวมผลการดำเนินงานของบริษัทย่อยดังกล่าวตั้งแต่วันที่</w:t>
      </w:r>
      <w:r w:rsidRPr="00345798">
        <w:rPr>
          <w:rFonts w:asciiTheme="majorBidi" w:hAnsiTheme="majorBidi" w:cstheme="majorBidi"/>
          <w:sz w:val="30"/>
          <w:szCs w:val="30"/>
        </w:rPr>
        <w:t xml:space="preserve"> 20 </w:t>
      </w:r>
      <w:r w:rsidRPr="00345798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345798">
        <w:rPr>
          <w:rFonts w:asciiTheme="majorBidi" w:hAnsiTheme="majorBidi" w:cstheme="majorBidi"/>
          <w:sz w:val="30"/>
          <w:szCs w:val="30"/>
        </w:rPr>
        <w:t> 2566</w:t>
      </w:r>
    </w:p>
    <w:p w14:paraId="16837D7B" w14:textId="6B3B6E86" w:rsidR="00432770" w:rsidRPr="00345798" w:rsidRDefault="00432770" w:rsidP="00345798">
      <w:pPr>
        <w:jc w:val="thaiDistribute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5006DBAF" w14:textId="77777777" w:rsidR="0025461D" w:rsidRDefault="00254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2AFC933" w14:textId="7C291B3D" w:rsidR="00432770" w:rsidRPr="002530FF" w:rsidRDefault="000300EB" w:rsidP="009631A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2530FF">
        <w:rPr>
          <w:rFonts w:asciiTheme="majorBidi" w:hAnsiTheme="majorBidi" w:cstheme="majorBidi"/>
          <w:cs/>
        </w:rPr>
        <w:lastRenderedPageBreak/>
        <w:t>บุคคลหรือกิจการที่เกี่ยวข้องกัน</w:t>
      </w:r>
    </w:p>
    <w:p w14:paraId="3F67E8ED" w14:textId="77777777" w:rsidR="0025461D" w:rsidRPr="00ED529E" w:rsidRDefault="0025461D" w:rsidP="00345798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7"/>
        <w:gridCol w:w="1048"/>
        <w:gridCol w:w="270"/>
        <w:gridCol w:w="1091"/>
        <w:gridCol w:w="270"/>
        <w:gridCol w:w="1118"/>
        <w:gridCol w:w="245"/>
        <w:gridCol w:w="1071"/>
      </w:tblGrid>
      <w:tr w:rsidR="00ED529E" w:rsidRPr="007B4922" w14:paraId="77C7E19C" w14:textId="77777777" w:rsidTr="00ED529E">
        <w:trPr>
          <w:tblHeader/>
        </w:trPr>
        <w:tc>
          <w:tcPr>
            <w:tcW w:w="2269" w:type="pct"/>
            <w:vAlign w:val="bottom"/>
          </w:tcPr>
          <w:p w14:paraId="122115C1" w14:textId="35D5744D" w:rsidR="00ED529E" w:rsidRPr="007B4922" w:rsidRDefault="00ED529E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pct"/>
            <w:gridSpan w:val="3"/>
          </w:tcPr>
          <w:p w14:paraId="1605949C" w14:textId="15BA9F3C" w:rsidR="00ED529E" w:rsidRPr="007B4922" w:rsidRDefault="00ED529E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6F9CCAB" w14:textId="62F2C1E7" w:rsidR="00ED529E" w:rsidRPr="007B4922" w:rsidRDefault="00ED529E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3"/>
            <w:vAlign w:val="bottom"/>
          </w:tcPr>
          <w:p w14:paraId="3D5B6F41" w14:textId="256B787B" w:rsidR="00ED529E" w:rsidRPr="007B4922" w:rsidRDefault="00ED529E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529E" w:rsidRPr="007B4922" w14:paraId="13768000" w14:textId="77777777" w:rsidTr="0011670A">
        <w:trPr>
          <w:tblHeader/>
        </w:trPr>
        <w:tc>
          <w:tcPr>
            <w:tcW w:w="2269" w:type="pct"/>
            <w:vAlign w:val="bottom"/>
          </w:tcPr>
          <w:p w14:paraId="4A270513" w14:textId="77777777" w:rsidR="00ED529E" w:rsidRPr="007B4922" w:rsidRDefault="00ED529E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0" w:type="pct"/>
            <w:vAlign w:val="bottom"/>
          </w:tcPr>
          <w:p w14:paraId="55FA76DA" w14:textId="5EBC51F8" w:rsidR="00ED529E" w:rsidRPr="007B4922" w:rsidRDefault="00ED529E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04AE77F1" w14:textId="77777777" w:rsidR="00ED529E" w:rsidRPr="007B4922" w:rsidRDefault="00ED529E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93ABF6A" w14:textId="0B2CEF3C" w:rsidR="00ED529E" w:rsidRDefault="00ED529E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65DF270F" w14:textId="6F22E868" w:rsidR="00ED529E" w:rsidRDefault="00ED529E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343C1DDC" w14:textId="10DD3DC9" w:rsidR="00ED529E" w:rsidRPr="007B4922" w:rsidRDefault="00ED529E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1" w:type="pct"/>
            <w:vAlign w:val="bottom"/>
          </w:tcPr>
          <w:p w14:paraId="01525B70" w14:textId="77777777" w:rsidR="00ED529E" w:rsidRPr="007B4922" w:rsidRDefault="00ED529E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4F8A9B59" w14:textId="08BD2915" w:rsidR="00ED529E" w:rsidRPr="007B4922" w:rsidRDefault="00ED529E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D529E" w:rsidRPr="007B4922" w14:paraId="5CA618F0" w14:textId="77777777" w:rsidTr="00ED529E">
        <w:trPr>
          <w:tblHeader/>
        </w:trPr>
        <w:tc>
          <w:tcPr>
            <w:tcW w:w="2269" w:type="pct"/>
            <w:vAlign w:val="bottom"/>
          </w:tcPr>
          <w:p w14:paraId="5DA3DC32" w14:textId="77777777" w:rsidR="00ED529E" w:rsidRPr="007B4922" w:rsidRDefault="00ED529E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1" w:type="pct"/>
            <w:gridSpan w:val="7"/>
            <w:vAlign w:val="bottom"/>
          </w:tcPr>
          <w:p w14:paraId="461632C2" w14:textId="3D0E36CC" w:rsidR="00ED529E" w:rsidRPr="007B4922" w:rsidRDefault="00ED529E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529E" w:rsidRPr="007B4922" w14:paraId="5D49CE88" w14:textId="77777777" w:rsidTr="0011670A">
        <w:tc>
          <w:tcPr>
            <w:tcW w:w="2269" w:type="pct"/>
            <w:vAlign w:val="bottom"/>
          </w:tcPr>
          <w:p w14:paraId="376BF947" w14:textId="23BB04C9" w:rsidR="00ED529E" w:rsidRPr="00682FF6" w:rsidRDefault="00ED529E" w:rsidP="00ED529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 w:type="page"/>
            </w:r>
            <w:r w:rsidR="00682FF6" w:rsidRPr="00682F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560" w:type="pct"/>
          </w:tcPr>
          <w:p w14:paraId="4446E7B1" w14:textId="77777777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6F335567" w14:textId="77777777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</w:tcPr>
          <w:p w14:paraId="359B46B0" w14:textId="77777777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032C9F6C" w14:textId="1DAA9ED0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  <w:shd w:val="clear" w:color="auto" w:fill="auto"/>
          </w:tcPr>
          <w:p w14:paraId="1F604409" w14:textId="139CD88F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1" w:type="pct"/>
            <w:vAlign w:val="bottom"/>
          </w:tcPr>
          <w:p w14:paraId="4B1ECB3C" w14:textId="77777777" w:rsidR="00ED529E" w:rsidRPr="007B4922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shd w:val="clear" w:color="auto" w:fill="auto"/>
          </w:tcPr>
          <w:p w14:paraId="77679EF3" w14:textId="77777777" w:rsidR="00ED529E" w:rsidRPr="007B4922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2FF6" w:rsidRPr="007B4922" w14:paraId="435F7618" w14:textId="77777777" w:rsidTr="006B1413">
        <w:tc>
          <w:tcPr>
            <w:tcW w:w="2269" w:type="pct"/>
            <w:vAlign w:val="bottom"/>
          </w:tcPr>
          <w:p w14:paraId="53E19464" w14:textId="6CB4FD49" w:rsidR="00682FF6" w:rsidRPr="007B4922" w:rsidRDefault="00682FF6" w:rsidP="00ED529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60" w:type="pct"/>
          </w:tcPr>
          <w:p w14:paraId="1006A8A2" w14:textId="1F538B5B" w:rsidR="00682FF6" w:rsidRPr="001F6804" w:rsidRDefault="00682FF6" w:rsidP="00682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682F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A7FFC55" w14:textId="77777777" w:rsidR="00682FF6" w:rsidRPr="001F6804" w:rsidRDefault="00682FF6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</w:tcPr>
          <w:p w14:paraId="4B002C88" w14:textId="15CFC606" w:rsidR="00682FF6" w:rsidRPr="001F6804" w:rsidRDefault="00682FF6" w:rsidP="00682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682F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B94D92" w14:textId="77777777" w:rsidR="00682FF6" w:rsidRPr="001F6804" w:rsidRDefault="00682FF6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  <w:shd w:val="clear" w:color="auto" w:fill="auto"/>
          </w:tcPr>
          <w:p w14:paraId="3FE1D705" w14:textId="19E6EEDA" w:rsidR="00682FF6" w:rsidRPr="001F6804" w:rsidRDefault="00682FF6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682FF6">
              <w:rPr>
                <w:rFonts w:asciiTheme="majorBidi" w:hAnsiTheme="majorBidi" w:cstheme="majorBidi"/>
                <w:sz w:val="30"/>
                <w:szCs w:val="30"/>
              </w:rPr>
              <w:t>1,157</w:t>
            </w:r>
          </w:p>
        </w:tc>
        <w:tc>
          <w:tcPr>
            <w:tcW w:w="131" w:type="pct"/>
            <w:vAlign w:val="bottom"/>
          </w:tcPr>
          <w:p w14:paraId="5602B3C1" w14:textId="77777777" w:rsidR="00682FF6" w:rsidRPr="007B4922" w:rsidRDefault="00682FF6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shd w:val="clear" w:color="auto" w:fill="auto"/>
          </w:tcPr>
          <w:p w14:paraId="40B6E441" w14:textId="5EEC9AE9" w:rsidR="00682FF6" w:rsidRPr="007B4922" w:rsidRDefault="00682FF6" w:rsidP="00682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82F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2FF6" w:rsidRPr="007B4922" w14:paraId="7F58C84C" w14:textId="77777777" w:rsidTr="006B1413">
        <w:tc>
          <w:tcPr>
            <w:tcW w:w="2269" w:type="pct"/>
            <w:vAlign w:val="bottom"/>
          </w:tcPr>
          <w:p w14:paraId="598B5EA1" w14:textId="77777777" w:rsidR="00682FF6" w:rsidRPr="007B4922" w:rsidRDefault="00682FF6" w:rsidP="00ED529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0" w:type="pct"/>
          </w:tcPr>
          <w:p w14:paraId="52BA2918" w14:textId="77777777" w:rsidR="00682FF6" w:rsidRPr="001F6804" w:rsidRDefault="00682FF6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4AC7590E" w14:textId="77777777" w:rsidR="00682FF6" w:rsidRPr="001F6804" w:rsidRDefault="00682FF6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</w:tcPr>
          <w:p w14:paraId="5CB05808" w14:textId="77777777" w:rsidR="00682FF6" w:rsidRPr="001F6804" w:rsidRDefault="00682FF6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742E24F6" w14:textId="77777777" w:rsidR="00682FF6" w:rsidRPr="001F6804" w:rsidRDefault="00682FF6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  <w:shd w:val="clear" w:color="auto" w:fill="auto"/>
          </w:tcPr>
          <w:p w14:paraId="294CED73" w14:textId="77777777" w:rsidR="00682FF6" w:rsidRPr="001F6804" w:rsidRDefault="00682FF6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1" w:type="pct"/>
            <w:vAlign w:val="bottom"/>
          </w:tcPr>
          <w:p w14:paraId="073E26D4" w14:textId="77777777" w:rsidR="00682FF6" w:rsidRPr="007B4922" w:rsidRDefault="00682FF6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shd w:val="clear" w:color="auto" w:fill="auto"/>
          </w:tcPr>
          <w:p w14:paraId="76644284" w14:textId="77777777" w:rsidR="00682FF6" w:rsidRPr="007B4922" w:rsidRDefault="00682FF6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2FF6" w:rsidRPr="007B4922" w14:paraId="4EE8E924" w14:textId="77777777" w:rsidTr="0011670A">
        <w:tc>
          <w:tcPr>
            <w:tcW w:w="2269" w:type="pct"/>
            <w:vAlign w:val="bottom"/>
          </w:tcPr>
          <w:p w14:paraId="7B469A7A" w14:textId="752CBC1B" w:rsidR="00682FF6" w:rsidRPr="007B4922" w:rsidRDefault="00682FF6" w:rsidP="00ED529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60" w:type="pct"/>
          </w:tcPr>
          <w:p w14:paraId="5EA14383" w14:textId="77777777" w:rsidR="00682FF6" w:rsidRPr="001F6804" w:rsidRDefault="00682FF6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6BA7E8E8" w14:textId="77777777" w:rsidR="00682FF6" w:rsidRPr="001F6804" w:rsidRDefault="00682FF6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</w:tcPr>
          <w:p w14:paraId="239EF0D6" w14:textId="77777777" w:rsidR="00682FF6" w:rsidRPr="001F6804" w:rsidRDefault="00682FF6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238A1298" w14:textId="77777777" w:rsidR="00682FF6" w:rsidRPr="001F6804" w:rsidRDefault="00682FF6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  <w:shd w:val="clear" w:color="auto" w:fill="auto"/>
          </w:tcPr>
          <w:p w14:paraId="02F80453" w14:textId="77777777" w:rsidR="00682FF6" w:rsidRPr="001F6804" w:rsidRDefault="00682FF6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1" w:type="pct"/>
            <w:vAlign w:val="bottom"/>
          </w:tcPr>
          <w:p w14:paraId="7FCA92FB" w14:textId="77777777" w:rsidR="00682FF6" w:rsidRPr="007B4922" w:rsidRDefault="00682FF6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shd w:val="clear" w:color="auto" w:fill="auto"/>
          </w:tcPr>
          <w:p w14:paraId="1975952F" w14:textId="77777777" w:rsidR="00682FF6" w:rsidRPr="007B4922" w:rsidRDefault="00682FF6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29E" w:rsidRPr="007B4922" w14:paraId="14516CA7" w14:textId="77777777" w:rsidTr="0011670A">
        <w:tc>
          <w:tcPr>
            <w:tcW w:w="2269" w:type="pct"/>
            <w:vAlign w:val="bottom"/>
          </w:tcPr>
          <w:p w14:paraId="738513CA" w14:textId="77777777" w:rsidR="00ED529E" w:rsidRPr="007B4922" w:rsidRDefault="00ED529E" w:rsidP="00ED529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60" w:type="pct"/>
          </w:tcPr>
          <w:p w14:paraId="53552B29" w14:textId="77777777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0565AAA0" w14:textId="77777777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</w:tcPr>
          <w:p w14:paraId="3D393D52" w14:textId="77777777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507293B6" w14:textId="20F39F76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  <w:shd w:val="clear" w:color="auto" w:fill="auto"/>
          </w:tcPr>
          <w:p w14:paraId="284F70BA" w14:textId="61ECB1EC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1" w:type="pct"/>
            <w:vAlign w:val="bottom"/>
          </w:tcPr>
          <w:p w14:paraId="0AA456AE" w14:textId="77777777" w:rsidR="00ED529E" w:rsidRPr="007B4922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shd w:val="clear" w:color="auto" w:fill="auto"/>
          </w:tcPr>
          <w:p w14:paraId="5D9E1325" w14:textId="77777777" w:rsidR="00ED529E" w:rsidRPr="007B4922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29E" w:rsidRPr="007B4922" w14:paraId="71997617" w14:textId="77777777" w:rsidTr="0011670A">
        <w:tc>
          <w:tcPr>
            <w:tcW w:w="2269" w:type="pct"/>
            <w:vAlign w:val="bottom"/>
          </w:tcPr>
          <w:p w14:paraId="12C1FFF6" w14:textId="77777777" w:rsidR="00ED529E" w:rsidRPr="007B4922" w:rsidRDefault="00ED529E" w:rsidP="00ED529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60" w:type="pct"/>
          </w:tcPr>
          <w:p w14:paraId="37854A2C" w14:textId="5ADA2D89" w:rsidR="00ED529E" w:rsidRPr="00943B17" w:rsidRDefault="006F2591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38,236</w:t>
            </w:r>
          </w:p>
        </w:tc>
        <w:tc>
          <w:tcPr>
            <w:tcW w:w="144" w:type="pct"/>
          </w:tcPr>
          <w:p w14:paraId="0F7B509B" w14:textId="77777777" w:rsidR="00ED529E" w:rsidRPr="00943B17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4F133FC" w14:textId="32563859" w:rsidR="00ED529E" w:rsidRPr="00943B17" w:rsidRDefault="000A1C82" w:rsidP="000A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27,743</w:t>
            </w:r>
          </w:p>
        </w:tc>
        <w:tc>
          <w:tcPr>
            <w:tcW w:w="144" w:type="pct"/>
          </w:tcPr>
          <w:p w14:paraId="5B4E3180" w14:textId="57F24941" w:rsidR="00ED529E" w:rsidRPr="00943B17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08CFFCE4" w14:textId="5FD21CA8" w:rsidR="00ED529E" w:rsidRPr="00943B17" w:rsidRDefault="00AF45D9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38,206</w:t>
            </w:r>
          </w:p>
        </w:tc>
        <w:tc>
          <w:tcPr>
            <w:tcW w:w="131" w:type="pct"/>
            <w:vAlign w:val="bottom"/>
          </w:tcPr>
          <w:p w14:paraId="2E255B3F" w14:textId="77777777" w:rsidR="00ED529E" w:rsidRPr="007B4922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shd w:val="clear" w:color="auto" w:fill="auto"/>
          </w:tcPr>
          <w:p w14:paraId="6A2A3E00" w14:textId="773B5F7B" w:rsidR="00ED529E" w:rsidRPr="007B4922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943B1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F587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43B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870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</w:tr>
      <w:tr w:rsidR="00ED529E" w:rsidRPr="007B4922" w14:paraId="382E441D" w14:textId="77777777" w:rsidTr="0011670A">
        <w:tc>
          <w:tcPr>
            <w:tcW w:w="2269" w:type="pct"/>
            <w:vAlign w:val="bottom"/>
          </w:tcPr>
          <w:p w14:paraId="2754465F" w14:textId="77777777" w:rsidR="00ED529E" w:rsidRPr="007B4922" w:rsidRDefault="00ED529E" w:rsidP="00ED529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60" w:type="pct"/>
          </w:tcPr>
          <w:p w14:paraId="671C6148" w14:textId="31704537" w:rsidR="00ED529E" w:rsidRPr="00943B17" w:rsidRDefault="006F2591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4,605</w:t>
            </w:r>
          </w:p>
        </w:tc>
        <w:tc>
          <w:tcPr>
            <w:tcW w:w="144" w:type="pct"/>
          </w:tcPr>
          <w:p w14:paraId="46CCFEE4" w14:textId="77777777" w:rsidR="00ED529E" w:rsidRPr="00943B17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A0F699E" w14:textId="58320A11" w:rsidR="00ED529E" w:rsidRPr="00943B17" w:rsidRDefault="000A1C82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2,773</w:t>
            </w:r>
          </w:p>
        </w:tc>
        <w:tc>
          <w:tcPr>
            <w:tcW w:w="144" w:type="pct"/>
          </w:tcPr>
          <w:p w14:paraId="3477CE7F" w14:textId="3463F735" w:rsidR="00ED529E" w:rsidRPr="00943B17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415B54B5" w14:textId="3B1C20BA" w:rsidR="00ED529E" w:rsidRPr="00943B17" w:rsidRDefault="00AF45D9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F25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131" w:type="pct"/>
            <w:vAlign w:val="bottom"/>
          </w:tcPr>
          <w:p w14:paraId="67CD8276" w14:textId="77777777" w:rsidR="00ED529E" w:rsidRPr="007B4922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shd w:val="clear" w:color="auto" w:fill="auto"/>
          </w:tcPr>
          <w:p w14:paraId="5212D97C" w14:textId="7FB7160C" w:rsidR="00ED529E" w:rsidRPr="007B4922" w:rsidRDefault="00AF5870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D529E" w:rsidRPr="00943B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</w:tr>
      <w:tr w:rsidR="00ED529E" w:rsidRPr="007B4922" w14:paraId="6DAA2312" w14:textId="77777777" w:rsidTr="0011670A">
        <w:tc>
          <w:tcPr>
            <w:tcW w:w="2269" w:type="pct"/>
            <w:vAlign w:val="bottom"/>
          </w:tcPr>
          <w:p w14:paraId="61F7CCBF" w14:textId="77777777" w:rsidR="00ED529E" w:rsidRPr="007B4922" w:rsidRDefault="00ED529E" w:rsidP="00ED529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7A76AEC6" w14:textId="6C9654DC" w:rsidR="00ED529E" w:rsidRPr="00943B17" w:rsidRDefault="00682FF6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361BD7A5" w14:textId="77777777" w:rsidR="00ED529E" w:rsidRPr="00943B17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5675F6A" w14:textId="5CE1C3D9" w:rsidR="00ED529E" w:rsidRPr="00943B17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943B1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081A4615" w14:textId="3C53C989" w:rsidR="00ED529E" w:rsidRPr="00943B17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652C9634" w14:textId="31E725CF" w:rsidR="00ED529E" w:rsidRPr="00943B17" w:rsidRDefault="00682FF6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1" w:type="pct"/>
            <w:vAlign w:val="bottom"/>
          </w:tcPr>
          <w:p w14:paraId="7A8B2ABE" w14:textId="77777777" w:rsidR="00ED529E" w:rsidRPr="007B4922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47F3C3C4" w14:textId="5F5B3200" w:rsidR="00ED529E" w:rsidRPr="007B4922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943B1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D529E" w:rsidRPr="009B012E" w14:paraId="15E475C8" w14:textId="77777777" w:rsidTr="0011670A">
        <w:tc>
          <w:tcPr>
            <w:tcW w:w="2269" w:type="pct"/>
            <w:vAlign w:val="bottom"/>
          </w:tcPr>
          <w:p w14:paraId="331066D2" w14:textId="77777777" w:rsidR="00ED529E" w:rsidRPr="007B4922" w:rsidRDefault="00ED529E" w:rsidP="00ED529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174554BE" w14:textId="11414291" w:rsidR="00ED529E" w:rsidRPr="00943B17" w:rsidRDefault="00C87E68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42,8</w:t>
            </w:r>
            <w:r w:rsidR="00682F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44" w:type="pct"/>
          </w:tcPr>
          <w:p w14:paraId="59D0B751" w14:textId="77777777" w:rsidR="00ED529E" w:rsidRPr="00943B17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AC19402" w14:textId="5C234DF2" w:rsidR="00ED529E" w:rsidRPr="00943B17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30,520</w:t>
            </w:r>
          </w:p>
        </w:tc>
        <w:tc>
          <w:tcPr>
            <w:tcW w:w="144" w:type="pct"/>
          </w:tcPr>
          <w:p w14:paraId="47269F2B" w14:textId="19C44CC3" w:rsidR="00ED529E" w:rsidRPr="00943B17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58467" w14:textId="365A6B48" w:rsidR="00ED529E" w:rsidRPr="00943B17" w:rsidRDefault="00AA582B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42,8</w:t>
            </w:r>
            <w:r w:rsidR="00682F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31" w:type="pct"/>
            <w:vAlign w:val="bottom"/>
          </w:tcPr>
          <w:p w14:paraId="4F85456C" w14:textId="77777777" w:rsidR="00ED529E" w:rsidRPr="007B4922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5308D" w14:textId="576422D8" w:rsidR="00ED529E" w:rsidRPr="009B012E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30,490</w:t>
            </w:r>
          </w:p>
        </w:tc>
      </w:tr>
      <w:tr w:rsidR="00ED529E" w:rsidRPr="007B4922" w14:paraId="2BC4CDED" w14:textId="77777777" w:rsidTr="00682FF6">
        <w:tc>
          <w:tcPr>
            <w:tcW w:w="2269" w:type="pct"/>
            <w:vAlign w:val="bottom"/>
          </w:tcPr>
          <w:p w14:paraId="788723FD" w14:textId="77777777" w:rsidR="00ED529E" w:rsidRPr="007B4922" w:rsidRDefault="00ED529E" w:rsidP="00ED52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737C92CC" w14:textId="77777777" w:rsidR="00ED529E" w:rsidRPr="00943B17" w:rsidRDefault="00ED529E" w:rsidP="00ED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189FE9" w14:textId="77777777" w:rsidR="00ED529E" w:rsidRPr="00943B17" w:rsidRDefault="00ED529E" w:rsidP="00ED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5C3E86A" w14:textId="77777777" w:rsidR="00ED529E" w:rsidRPr="00943B17" w:rsidRDefault="00ED529E" w:rsidP="00ED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740578" w14:textId="0F57C8ED" w:rsidR="00ED529E" w:rsidRPr="00943B17" w:rsidRDefault="00ED529E" w:rsidP="00ED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14:paraId="04BB749B" w14:textId="2FB5185A" w:rsidR="00ED529E" w:rsidRPr="00943B17" w:rsidRDefault="00ED529E" w:rsidP="00ED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26751250" w14:textId="77777777" w:rsidR="00ED529E" w:rsidRPr="007B4922" w:rsidRDefault="00ED529E" w:rsidP="00ED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744C3CC9" w14:textId="77777777" w:rsidR="00ED529E" w:rsidRPr="007B4922" w:rsidRDefault="00ED529E" w:rsidP="00ED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29E" w:rsidRPr="007B4922" w14:paraId="4E3CF326" w14:textId="77777777" w:rsidTr="0011670A">
        <w:tc>
          <w:tcPr>
            <w:tcW w:w="2269" w:type="pct"/>
            <w:vAlign w:val="bottom"/>
          </w:tcPr>
          <w:p w14:paraId="381CCDF2" w14:textId="77777777" w:rsidR="00ED529E" w:rsidRPr="007B4922" w:rsidRDefault="00ED529E" w:rsidP="00ED529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560" w:type="pct"/>
          </w:tcPr>
          <w:p w14:paraId="44159661" w14:textId="77777777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0B36DC6F" w14:textId="77777777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</w:tcPr>
          <w:p w14:paraId="2AD06D64" w14:textId="77777777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5E9E0EAB" w14:textId="37B80CD1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  <w:shd w:val="clear" w:color="auto" w:fill="auto"/>
          </w:tcPr>
          <w:p w14:paraId="52B355F4" w14:textId="6B029F16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31" w:type="pct"/>
            <w:vAlign w:val="bottom"/>
          </w:tcPr>
          <w:p w14:paraId="44F5645B" w14:textId="77777777" w:rsidR="00ED529E" w:rsidRPr="007B4922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shd w:val="clear" w:color="auto" w:fill="auto"/>
          </w:tcPr>
          <w:p w14:paraId="1517D46C" w14:textId="77777777" w:rsidR="00ED529E" w:rsidRPr="007B4922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529E" w:rsidRPr="007B4922" w14:paraId="43E4060D" w14:textId="77777777" w:rsidTr="0011670A">
        <w:tc>
          <w:tcPr>
            <w:tcW w:w="2269" w:type="pct"/>
            <w:vAlign w:val="bottom"/>
          </w:tcPr>
          <w:p w14:paraId="1348D053" w14:textId="77777777" w:rsidR="00ED529E" w:rsidRPr="007B4922" w:rsidRDefault="00ED529E" w:rsidP="00ED529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60" w:type="pct"/>
          </w:tcPr>
          <w:p w14:paraId="6B6CB99F" w14:textId="0A6D8E98" w:rsidR="00ED529E" w:rsidRPr="00C303CA" w:rsidRDefault="00931195" w:rsidP="00E70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519EED0" w14:textId="77777777" w:rsidR="00ED529E" w:rsidRPr="00943B17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6354040" w14:textId="51722F41" w:rsidR="00ED529E" w:rsidRPr="00943B17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C303C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303CA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4" w:type="pct"/>
          </w:tcPr>
          <w:p w14:paraId="1D877FE6" w14:textId="19016966" w:rsidR="00ED529E" w:rsidRPr="00943B17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0EEB8AB1" w14:textId="378D43D3" w:rsidR="00ED529E" w:rsidRPr="00943B17" w:rsidRDefault="00931195" w:rsidP="00682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7D3455B4" w14:textId="77777777" w:rsidR="00ED529E" w:rsidRPr="007B4922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shd w:val="clear" w:color="auto" w:fill="auto"/>
          </w:tcPr>
          <w:p w14:paraId="5BC8DD70" w14:textId="1D9F438F" w:rsidR="00ED529E" w:rsidRPr="007B4922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B1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43B17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ED529E" w:rsidRPr="00FC2951" w14:paraId="6F7E4742" w14:textId="77777777" w:rsidTr="0011670A">
        <w:tc>
          <w:tcPr>
            <w:tcW w:w="2269" w:type="pct"/>
            <w:vAlign w:val="bottom"/>
          </w:tcPr>
          <w:p w14:paraId="1DC8FDF0" w14:textId="459B2D95" w:rsidR="00ED529E" w:rsidRPr="007B4922" w:rsidRDefault="00D76C58" w:rsidP="00ED529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60" w:type="pct"/>
          </w:tcPr>
          <w:p w14:paraId="42C2922A" w14:textId="388F2DBF" w:rsidR="00ED529E" w:rsidRPr="00C303CA" w:rsidRDefault="00AA522D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44" w:type="pct"/>
          </w:tcPr>
          <w:p w14:paraId="3D6E3504" w14:textId="77777777" w:rsidR="00ED529E" w:rsidRPr="00943B17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88ADFD4" w14:textId="5A1099A1" w:rsidR="00ED529E" w:rsidRDefault="00682FF6" w:rsidP="00682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5BB0AC" w14:textId="23EEBB0E" w:rsidR="00ED529E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47F4B989" w14:textId="416FC8C0" w:rsidR="00ED529E" w:rsidRPr="00943B17" w:rsidRDefault="00931195" w:rsidP="00682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127EA9DE" w14:textId="77777777" w:rsidR="00ED529E" w:rsidRPr="007B4922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shd w:val="clear" w:color="auto" w:fill="auto"/>
          </w:tcPr>
          <w:p w14:paraId="20476F1C" w14:textId="3A8F378D" w:rsidR="00ED529E" w:rsidRPr="00FC2951" w:rsidRDefault="00407CA6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221B4C6" w14:textId="77777777" w:rsidR="00ED529E" w:rsidRPr="00345798" w:rsidRDefault="00ED529E" w:rsidP="0034579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9"/>
        <w:gridCol w:w="1091"/>
        <w:gridCol w:w="270"/>
        <w:gridCol w:w="1088"/>
        <w:gridCol w:w="279"/>
        <w:gridCol w:w="1101"/>
        <w:gridCol w:w="247"/>
        <w:gridCol w:w="1065"/>
      </w:tblGrid>
      <w:tr w:rsidR="002F47FA" w:rsidRPr="007B4922" w14:paraId="2E52F6AE" w14:textId="77777777" w:rsidTr="002F47FA">
        <w:trPr>
          <w:tblHeader/>
        </w:trPr>
        <w:tc>
          <w:tcPr>
            <w:tcW w:w="2254" w:type="pct"/>
            <w:vAlign w:val="bottom"/>
          </w:tcPr>
          <w:p w14:paraId="3B9CD848" w14:textId="12FFC2BB" w:rsidR="003C14F2" w:rsidRPr="00345798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3"/>
          </w:tcPr>
          <w:p w14:paraId="3227B287" w14:textId="6C96B1C6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6FD72C8" w14:textId="6CCDE71A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pct"/>
            <w:gridSpan w:val="3"/>
            <w:vAlign w:val="bottom"/>
          </w:tcPr>
          <w:p w14:paraId="34294543" w14:textId="77777777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3BD0" w:rsidRPr="007B4922" w14:paraId="12A0FEA5" w14:textId="77777777" w:rsidTr="002F47FA">
        <w:trPr>
          <w:tblHeader/>
        </w:trPr>
        <w:tc>
          <w:tcPr>
            <w:tcW w:w="2254" w:type="pct"/>
            <w:vAlign w:val="bottom"/>
          </w:tcPr>
          <w:p w14:paraId="3FCE34CC" w14:textId="31CC06E4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4CC49CD" w14:textId="00A8A8C8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34D5E489" w14:textId="77777777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B6C8508" w14:textId="40D7962C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0C38398F" w14:textId="37F8B60B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404CEA1" w14:textId="2B081EB6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" w:type="pct"/>
          </w:tcPr>
          <w:p w14:paraId="2777F2B9" w14:textId="77777777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FA75CD4" w14:textId="3EEB4938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93BD0" w:rsidRPr="007B4922" w14:paraId="1D4C8BB0" w14:textId="77777777" w:rsidTr="002F47FA">
        <w:trPr>
          <w:tblHeader/>
        </w:trPr>
        <w:tc>
          <w:tcPr>
            <w:tcW w:w="2254" w:type="pct"/>
            <w:vAlign w:val="bottom"/>
          </w:tcPr>
          <w:p w14:paraId="41E5E783" w14:textId="037405D2" w:rsidR="00793BD0" w:rsidRPr="00345798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3" w:type="pct"/>
          </w:tcPr>
          <w:p w14:paraId="2BEF55CC" w14:textId="64FDD52B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6A42269C" w14:textId="77777777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A428E17" w14:textId="29A8F24C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17BB3859" w14:textId="6D387738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46D5B85" w14:textId="7FC63F4E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725C9EBB" w14:textId="77777777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6426C95" w14:textId="6B31B824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93BD0" w:rsidRPr="007B4922" w14:paraId="20B778D4" w14:textId="77777777" w:rsidTr="002F47FA">
        <w:trPr>
          <w:tblHeader/>
        </w:trPr>
        <w:tc>
          <w:tcPr>
            <w:tcW w:w="2254" w:type="pct"/>
            <w:vAlign w:val="bottom"/>
          </w:tcPr>
          <w:p w14:paraId="4555BA50" w14:textId="77777777" w:rsidR="00793BD0" w:rsidRPr="00345798" w:rsidRDefault="00793BD0" w:rsidP="00793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6" w:type="pct"/>
            <w:gridSpan w:val="7"/>
          </w:tcPr>
          <w:p w14:paraId="04D955A6" w14:textId="06D02EA7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007C" w:rsidRPr="007B4922" w14:paraId="41DD9FFC" w14:textId="77777777" w:rsidTr="002F47FA">
        <w:tc>
          <w:tcPr>
            <w:tcW w:w="2254" w:type="pct"/>
          </w:tcPr>
          <w:p w14:paraId="7D139984" w14:textId="2AA1BF2E" w:rsidR="002D007C" w:rsidRPr="00F640A3" w:rsidRDefault="002D007C" w:rsidP="002D007C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640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การค้า</w:t>
            </w:r>
          </w:p>
        </w:tc>
        <w:tc>
          <w:tcPr>
            <w:tcW w:w="583" w:type="pct"/>
          </w:tcPr>
          <w:p w14:paraId="73F568C4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8C1254F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4C11627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E7B9076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561E4D7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795147A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D3F5646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007C" w:rsidRPr="007B4922" w14:paraId="611C1425" w14:textId="77777777" w:rsidTr="002D007C">
        <w:tc>
          <w:tcPr>
            <w:tcW w:w="2254" w:type="pct"/>
          </w:tcPr>
          <w:p w14:paraId="6E4F573E" w14:textId="5E5DAD86" w:rsidR="002D007C" w:rsidRPr="00F640A3" w:rsidRDefault="002D007C" w:rsidP="002D007C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74D2D769" w14:textId="4AD6C891" w:rsidR="002D007C" w:rsidRPr="002D007C" w:rsidRDefault="002D007C" w:rsidP="00E7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79EDAF1" w14:textId="77777777" w:rsidR="002D007C" w:rsidRPr="002D007C" w:rsidRDefault="002D007C" w:rsidP="002D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04423CE0" w14:textId="2CD9492E" w:rsidR="002D007C" w:rsidRPr="002D007C" w:rsidRDefault="002D007C" w:rsidP="002D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C26115F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5B756BF6" w14:textId="26D92FC5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132" w:type="pct"/>
            <w:vAlign w:val="bottom"/>
          </w:tcPr>
          <w:p w14:paraId="42BB9F59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32DCF126" w14:textId="194CF3FA" w:rsidR="002D007C" w:rsidRPr="007B4922" w:rsidRDefault="002D007C" w:rsidP="002D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D007C" w:rsidRPr="007B4922" w14:paraId="4B6F50EF" w14:textId="77777777" w:rsidTr="002D007C">
        <w:tc>
          <w:tcPr>
            <w:tcW w:w="2254" w:type="pct"/>
          </w:tcPr>
          <w:p w14:paraId="2E6F1FF5" w14:textId="77777777" w:rsidR="002D007C" w:rsidRPr="00F640A3" w:rsidRDefault="002D007C" w:rsidP="002D007C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829D5F0" w14:textId="77777777" w:rsidR="002D007C" w:rsidRPr="007B4922" w:rsidRDefault="002D007C" w:rsidP="00E70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8015384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65EDEE8E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3E5A44F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4BDD6C06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8860FCE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1A18FB59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007C" w:rsidRPr="007B4922" w14:paraId="6754F3A8" w14:textId="77777777" w:rsidTr="002F47FA">
        <w:tc>
          <w:tcPr>
            <w:tcW w:w="2254" w:type="pct"/>
          </w:tcPr>
          <w:p w14:paraId="39A32758" w14:textId="1A3016B0" w:rsidR="002D007C" w:rsidRPr="00F640A3" w:rsidRDefault="002D007C" w:rsidP="002D007C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</w:t>
            </w:r>
            <w:r w:rsidRPr="00F640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83" w:type="pct"/>
          </w:tcPr>
          <w:p w14:paraId="43293C00" w14:textId="77777777" w:rsidR="002D007C" w:rsidRPr="007B4922" w:rsidRDefault="002D007C" w:rsidP="00E70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5983585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49E7F6D" w14:textId="70317D13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FEFAE75" w14:textId="229B8DE0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9048BE8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E780F1C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EE8781D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007C" w:rsidRPr="007B4922" w14:paraId="25557776" w14:textId="77777777" w:rsidTr="002F47FA">
        <w:tc>
          <w:tcPr>
            <w:tcW w:w="2254" w:type="pct"/>
          </w:tcPr>
          <w:p w14:paraId="666F746B" w14:textId="451162A3" w:rsidR="002D007C" w:rsidRPr="00DA12E7" w:rsidRDefault="002D007C" w:rsidP="002D007C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5CD22D4C" w14:textId="2F750E65" w:rsidR="002D007C" w:rsidRPr="00F640A3" w:rsidRDefault="002D007C" w:rsidP="00E7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620A331" w14:textId="77777777" w:rsidR="002D007C" w:rsidRPr="00F640A3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2D213577" w14:textId="45D5C782" w:rsidR="002D007C" w:rsidRPr="000B0033" w:rsidRDefault="002D007C" w:rsidP="002D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E0CE594" w14:textId="77777777" w:rsidR="002D007C" w:rsidRPr="00F640A3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7FD04650" w14:textId="3E0705B7" w:rsidR="002D007C" w:rsidRPr="00F640A3" w:rsidRDefault="002D007C" w:rsidP="002D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74266C76" w14:textId="77777777" w:rsidR="002D007C" w:rsidRPr="00F640A3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011BDF63" w14:textId="3F07E081" w:rsidR="002D007C" w:rsidRPr="00F640A3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0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1,552</w:t>
            </w:r>
          </w:p>
        </w:tc>
      </w:tr>
      <w:tr w:rsidR="002D007C" w:rsidRPr="007B4922" w14:paraId="7BECB3DE" w14:textId="77777777" w:rsidTr="002F47FA">
        <w:trPr>
          <w:trHeight w:hRule="exact" w:val="397"/>
        </w:trPr>
        <w:tc>
          <w:tcPr>
            <w:tcW w:w="2254" w:type="pct"/>
          </w:tcPr>
          <w:p w14:paraId="1B2E2699" w14:textId="77777777" w:rsidR="002D007C" w:rsidRPr="00345798" w:rsidRDefault="002D007C" w:rsidP="002D007C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548B7893" w14:textId="77777777" w:rsidR="002D007C" w:rsidRPr="007E7BDF" w:rsidRDefault="002D007C" w:rsidP="002D007C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59D73B3" w14:textId="77777777" w:rsidR="002D007C" w:rsidRPr="007E7BDF" w:rsidRDefault="002D007C" w:rsidP="002D007C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046C5AC5" w14:textId="77777777" w:rsidR="002D007C" w:rsidRPr="007E7BDF" w:rsidRDefault="002D007C" w:rsidP="002D007C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BE2E8A5" w14:textId="77777777" w:rsidR="002D007C" w:rsidRPr="007E7BDF" w:rsidRDefault="002D007C" w:rsidP="002D007C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5B03DACE" w14:textId="77777777" w:rsidR="002D007C" w:rsidRPr="007E7BDF" w:rsidRDefault="002D007C" w:rsidP="002D007C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DEDFB03" w14:textId="77777777" w:rsidR="002D007C" w:rsidRPr="007E7BDF" w:rsidRDefault="002D007C" w:rsidP="002D007C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6DC36453" w14:textId="77777777" w:rsidR="002D007C" w:rsidRPr="007E7BDF" w:rsidRDefault="002D007C" w:rsidP="002D007C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007C" w:rsidRPr="007B4922" w14:paraId="15D5E04A" w14:textId="77777777" w:rsidTr="00F51DE5">
        <w:tc>
          <w:tcPr>
            <w:tcW w:w="2254" w:type="pct"/>
          </w:tcPr>
          <w:p w14:paraId="527A68BC" w14:textId="6C5FFB15" w:rsidR="002D007C" w:rsidRPr="00F640A3" w:rsidRDefault="002D007C" w:rsidP="002D007C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640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3" w:type="pct"/>
          </w:tcPr>
          <w:p w14:paraId="3D10C42C" w14:textId="77777777" w:rsidR="002D007C" w:rsidRPr="00F640A3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7429796" w14:textId="77777777" w:rsidR="002D007C" w:rsidRPr="00F640A3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</w:tcPr>
          <w:p w14:paraId="60BE39E5" w14:textId="77777777" w:rsidR="002D007C" w:rsidRPr="00F640A3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CBFEF50" w14:textId="77777777" w:rsidR="002D007C" w:rsidRPr="00F640A3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A4CCA32" w14:textId="77777777" w:rsidR="002D007C" w:rsidRPr="00F640A3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1EF5BD01" w14:textId="77777777" w:rsidR="002D007C" w:rsidRPr="00F640A3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46084DC" w14:textId="77777777" w:rsidR="002D007C" w:rsidRPr="00F640A3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D007C" w:rsidRPr="007B4922" w14:paraId="1EE531E2" w14:textId="77777777" w:rsidTr="00F51DE5">
        <w:trPr>
          <w:trHeight w:val="245"/>
        </w:trPr>
        <w:tc>
          <w:tcPr>
            <w:tcW w:w="2254" w:type="pct"/>
          </w:tcPr>
          <w:p w14:paraId="6FAFE1A9" w14:textId="6ED8D5B7" w:rsidR="002D007C" w:rsidRPr="00F640A3" w:rsidRDefault="002D007C" w:rsidP="002D007C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640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97112EB" w14:textId="17E16A4A" w:rsidR="002D007C" w:rsidRPr="00F51DE5" w:rsidRDefault="002D007C" w:rsidP="002D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4,311</w:t>
            </w:r>
          </w:p>
        </w:tc>
        <w:tc>
          <w:tcPr>
            <w:tcW w:w="144" w:type="pct"/>
          </w:tcPr>
          <w:p w14:paraId="11EFAB66" w14:textId="77777777" w:rsidR="002D007C" w:rsidRPr="00F51DE5" w:rsidRDefault="002D007C" w:rsidP="002D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328F1C5B" w14:textId="0AA2C281" w:rsidR="002D007C" w:rsidRPr="00F51DE5" w:rsidRDefault="002D007C" w:rsidP="002D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0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4,619</w:t>
            </w:r>
          </w:p>
        </w:tc>
        <w:tc>
          <w:tcPr>
            <w:tcW w:w="149" w:type="pct"/>
          </w:tcPr>
          <w:p w14:paraId="373FA0A8" w14:textId="77777777" w:rsidR="002D007C" w:rsidRPr="00F51DE5" w:rsidRDefault="002D007C" w:rsidP="002D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1F031F74" w14:textId="38B60259" w:rsidR="002D007C" w:rsidRPr="00F51DE5" w:rsidRDefault="002D007C" w:rsidP="002D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5DA777C" w14:textId="77777777" w:rsidR="002D007C" w:rsidRPr="00F51DE5" w:rsidRDefault="002D007C" w:rsidP="002D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3926C1CA" w14:textId="36D4E0C2" w:rsidR="002D007C" w:rsidRPr="00F51DE5" w:rsidRDefault="002D007C" w:rsidP="002D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00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0F2548D" w14:textId="5BA281E8" w:rsidR="00791999" w:rsidRPr="00345798" w:rsidRDefault="00791999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2E4BEC65" w14:textId="77777777" w:rsidR="006C3A27" w:rsidRDefault="006C3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6E4D1DE" w14:textId="5103F59F" w:rsidR="00943F14" w:rsidRPr="00C63D93" w:rsidRDefault="00F640A3" w:rsidP="00174FC4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2530FF">
        <w:rPr>
          <w:rFonts w:asciiTheme="majorBidi" w:hAnsiTheme="majorBidi" w:cstheme="majorBidi" w:hint="cs"/>
          <w:cs/>
        </w:rPr>
        <w:lastRenderedPageBreak/>
        <w:t>ข้อมูลเงินลงทุน</w:t>
      </w:r>
    </w:p>
    <w:p w14:paraId="0CAC1064" w14:textId="77777777" w:rsidR="00DF6C58" w:rsidRPr="00793BD0" w:rsidRDefault="00DF6C58" w:rsidP="00DF6C5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41"/>
        <w:gridCol w:w="839"/>
        <w:gridCol w:w="249"/>
        <w:gridCol w:w="1011"/>
        <w:gridCol w:w="249"/>
        <w:gridCol w:w="1101"/>
        <w:gridCol w:w="270"/>
        <w:gridCol w:w="900"/>
        <w:gridCol w:w="270"/>
        <w:gridCol w:w="912"/>
      </w:tblGrid>
      <w:tr w:rsidR="00174FC4" w:rsidRPr="00174FC4" w14:paraId="7E3F29FB" w14:textId="77777777" w:rsidTr="005E4CEA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3A2EA6FD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942" w:type="dxa"/>
            <w:gridSpan w:val="11"/>
            <w:shd w:val="clear" w:color="auto" w:fill="auto"/>
            <w:vAlign w:val="bottom"/>
          </w:tcPr>
          <w:p w14:paraId="2AC90E87" w14:textId="77777777" w:rsidR="00174FC4" w:rsidRPr="00174FC4" w:rsidRDefault="00174FC4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174FC4" w:rsidRPr="00174FC4" w14:paraId="20CF787B" w14:textId="77777777" w:rsidTr="005E4CEA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55671BC8" w14:textId="54DECBB3" w:rsidR="00174FC4" w:rsidRPr="00174FC4" w:rsidRDefault="00174FC4" w:rsidP="005F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174FC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ตราสารทุนและตราสารหนี้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A19F52" w14:textId="77777777" w:rsidR="00174FC4" w:rsidRPr="00174FC4" w:rsidRDefault="00174FC4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669FA90" w14:textId="77777777" w:rsidR="00174FC4" w:rsidRPr="00174FC4" w:rsidRDefault="00174FC4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ABE1DD6" w14:textId="77777777" w:rsidR="00174FC4" w:rsidRPr="00174FC4" w:rsidRDefault="00174FC4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A8B6511" w14:textId="77777777" w:rsidR="00174FC4" w:rsidRPr="00174FC4" w:rsidRDefault="00174FC4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0B14492" w14:textId="77777777" w:rsidR="00174FC4" w:rsidRPr="00174FC4" w:rsidRDefault="00174FC4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BA07792" w14:textId="77777777" w:rsidR="00174FC4" w:rsidRPr="00174FC4" w:rsidRDefault="00174FC4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617F069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F6EB3DA" w14:textId="57CC444F" w:rsidR="00174FC4" w:rsidRPr="00174FC4" w:rsidRDefault="00174FC4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  <w:r w:rsidR="007704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มูลค่ายุติธรรม</w:t>
            </w:r>
          </w:p>
        </w:tc>
        <w:tc>
          <w:tcPr>
            <w:tcW w:w="270" w:type="dxa"/>
            <w:vAlign w:val="bottom"/>
          </w:tcPr>
          <w:p w14:paraId="44F68584" w14:textId="77777777" w:rsidR="00174FC4" w:rsidRPr="00174FC4" w:rsidRDefault="00174FC4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6CF231" w14:textId="77777777" w:rsidR="00174FC4" w:rsidRPr="00174FC4" w:rsidRDefault="00174FC4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942874" w14:textId="77777777" w:rsidR="00174FC4" w:rsidRPr="00174FC4" w:rsidRDefault="00174FC4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4E0BE24" w14:textId="77777777" w:rsidR="00174FC4" w:rsidRPr="00174FC4" w:rsidRDefault="00174FC4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CEB0FF2" w14:textId="77777777" w:rsidR="00174FC4" w:rsidRPr="00174FC4" w:rsidRDefault="00174FC4" w:rsidP="00FE4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174FC4" w:rsidRPr="00174FC4" w14:paraId="51CF55AC" w14:textId="77777777" w:rsidTr="005E4CEA">
        <w:trPr>
          <w:trHeight w:val="254"/>
          <w:tblHeader/>
        </w:trPr>
        <w:tc>
          <w:tcPr>
            <w:tcW w:w="2430" w:type="dxa"/>
            <w:shd w:val="clear" w:color="auto" w:fill="auto"/>
            <w:vAlign w:val="bottom"/>
          </w:tcPr>
          <w:p w14:paraId="524DB7B0" w14:textId="77777777" w:rsidR="00174FC4" w:rsidRPr="00174FC4" w:rsidRDefault="00174FC4" w:rsidP="00FE43D6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42" w:type="dxa"/>
            <w:gridSpan w:val="11"/>
            <w:shd w:val="clear" w:color="auto" w:fill="auto"/>
            <w:vAlign w:val="bottom"/>
          </w:tcPr>
          <w:p w14:paraId="0A8CACD6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ind w:left="-107" w:right="-10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174F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74FC4" w:rsidRPr="00174FC4" w14:paraId="6E9405FE" w14:textId="77777777" w:rsidTr="005E4CEA">
        <w:trPr>
          <w:trHeight w:val="20"/>
        </w:trPr>
        <w:tc>
          <w:tcPr>
            <w:tcW w:w="9370" w:type="dxa"/>
            <w:gridSpan w:val="12"/>
            <w:shd w:val="clear" w:color="auto" w:fill="auto"/>
            <w:vAlign w:val="bottom"/>
          </w:tcPr>
          <w:p w14:paraId="1A168FB6" w14:textId="234214DB" w:rsidR="00174FC4" w:rsidRPr="00174FC4" w:rsidRDefault="00174FC4" w:rsidP="00FE43D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7</w:t>
            </w:r>
          </w:p>
        </w:tc>
      </w:tr>
      <w:tr w:rsidR="00174FC4" w:rsidRPr="00174FC4" w14:paraId="19570E00" w14:textId="77777777" w:rsidTr="005E4CEA">
        <w:tc>
          <w:tcPr>
            <w:tcW w:w="2430" w:type="dxa"/>
            <w:shd w:val="clear" w:color="auto" w:fill="auto"/>
            <w:vAlign w:val="bottom"/>
          </w:tcPr>
          <w:p w14:paraId="3FB6C90D" w14:textId="77777777" w:rsidR="00174FC4" w:rsidRPr="00174FC4" w:rsidRDefault="00174FC4" w:rsidP="00FE43D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624BC13A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0F40AF2E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F8D3AC6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8148736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693EED2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43DBDB6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2FA3DDA3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C7A8CFB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7F600F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950859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16E2390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4FC4" w:rsidRPr="00174FC4" w14:paraId="43B54EC5" w14:textId="77777777" w:rsidTr="005E4CEA">
        <w:tc>
          <w:tcPr>
            <w:tcW w:w="2430" w:type="dxa"/>
            <w:shd w:val="clear" w:color="auto" w:fill="auto"/>
            <w:vAlign w:val="bottom"/>
          </w:tcPr>
          <w:p w14:paraId="5F4043B0" w14:textId="287FB0E4" w:rsidR="00174FC4" w:rsidRPr="00174FC4" w:rsidRDefault="00174FC4" w:rsidP="00FE43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3F7199D8" w14:textId="45B1F2B8" w:rsidR="00174FC4" w:rsidRPr="00174FC4" w:rsidRDefault="00174FC4" w:rsidP="00FE43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51DE5"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ราคา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27C452" w14:textId="6DE7A13A" w:rsidR="00174FC4" w:rsidRPr="00174FC4" w:rsidRDefault="0037141F" w:rsidP="00FE43D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159,632</w:t>
            </w:r>
          </w:p>
        </w:tc>
        <w:tc>
          <w:tcPr>
            <w:tcW w:w="241" w:type="dxa"/>
            <w:vAlign w:val="bottom"/>
          </w:tcPr>
          <w:p w14:paraId="04A330E5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77007" w14:textId="28FDC711" w:rsidR="00174FC4" w:rsidRPr="002729D8" w:rsidRDefault="002729D8" w:rsidP="002729D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29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119,556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3B15DCF" w14:textId="4E1F2F92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8C0EB" w14:textId="72775319" w:rsidR="00174FC4" w:rsidRPr="002729D8" w:rsidRDefault="003A0A43" w:rsidP="1E41C73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56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(239,320)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BBDAE5F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56D7326D" w14:textId="4979E110" w:rsidR="00174FC4" w:rsidRPr="00174FC4" w:rsidRDefault="002729D8" w:rsidP="00FE43D6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8B6571E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8D35F" w14:textId="025256E7" w:rsidR="00174FC4" w:rsidRPr="00174FC4" w:rsidRDefault="003A0A43" w:rsidP="00FE43D6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76,527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11A333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EC480" w14:textId="7705A99C" w:rsidR="00174FC4" w:rsidRPr="00174FC4" w:rsidRDefault="002729D8" w:rsidP="00FE43D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116,395</w:t>
            </w:r>
          </w:p>
        </w:tc>
      </w:tr>
      <w:tr w:rsidR="00174FC4" w:rsidRPr="00174FC4" w14:paraId="47049FD6" w14:textId="77777777" w:rsidTr="005E4CEA">
        <w:tc>
          <w:tcPr>
            <w:tcW w:w="2430" w:type="dxa"/>
            <w:shd w:val="clear" w:color="auto" w:fill="auto"/>
            <w:vAlign w:val="bottom"/>
          </w:tcPr>
          <w:p w14:paraId="1D9BC777" w14:textId="77777777" w:rsidR="00174FC4" w:rsidRPr="00174FC4" w:rsidRDefault="00174FC4" w:rsidP="00FE43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FE948" w14:textId="224C8B8A" w:rsidR="00174FC4" w:rsidRPr="002729D8" w:rsidRDefault="0037141F" w:rsidP="00FE43D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29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159,632</w:t>
            </w:r>
          </w:p>
        </w:tc>
        <w:tc>
          <w:tcPr>
            <w:tcW w:w="241" w:type="dxa"/>
            <w:vAlign w:val="bottom"/>
          </w:tcPr>
          <w:p w14:paraId="3AE5732E" w14:textId="77777777" w:rsidR="00174FC4" w:rsidRPr="002729D8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087A7" w14:textId="52F49A04" w:rsidR="00174FC4" w:rsidRPr="002729D8" w:rsidRDefault="002729D8" w:rsidP="00FE43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9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119,556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0E0C046" w14:textId="77777777" w:rsidR="00174FC4" w:rsidRPr="002729D8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D1685" w14:textId="0CFA4F96" w:rsidR="00174FC4" w:rsidRPr="002729D8" w:rsidRDefault="003A0A43" w:rsidP="00FE43D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(239,320)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795C509" w14:textId="77777777" w:rsidR="00174FC4" w:rsidRPr="002729D8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4A024" w14:textId="63BC0424" w:rsidR="00174FC4" w:rsidRPr="002729D8" w:rsidRDefault="002729D8" w:rsidP="00FE43D6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7075EC" w14:textId="77777777" w:rsidR="00174FC4" w:rsidRPr="003A0A43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68A757" w14:textId="632D0C12" w:rsidR="00174FC4" w:rsidRPr="003A0A43" w:rsidRDefault="003A0A43" w:rsidP="00FE43D6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A0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76,527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E88ED1" w14:textId="77777777" w:rsidR="00174FC4" w:rsidRPr="002729D8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BDC70" w14:textId="296E1FAD" w:rsidR="00174FC4" w:rsidRPr="002729D8" w:rsidRDefault="002729D8" w:rsidP="00FE43D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116,395</w:t>
            </w:r>
          </w:p>
        </w:tc>
      </w:tr>
      <w:tr w:rsidR="00174FC4" w:rsidRPr="00174FC4" w14:paraId="7D1AFA19" w14:textId="77777777" w:rsidTr="005E4CEA">
        <w:trPr>
          <w:trHeight w:val="242"/>
        </w:trPr>
        <w:tc>
          <w:tcPr>
            <w:tcW w:w="2430" w:type="dxa"/>
            <w:shd w:val="clear" w:color="auto" w:fill="auto"/>
            <w:vAlign w:val="bottom"/>
          </w:tcPr>
          <w:p w14:paraId="1774A4D8" w14:textId="77777777" w:rsidR="00174FC4" w:rsidRPr="007704C0" w:rsidRDefault="00174FC4" w:rsidP="00FE43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0E4AC9C" w14:textId="77777777" w:rsidR="00174FC4" w:rsidRPr="007704C0" w:rsidRDefault="00174FC4" w:rsidP="00FE43D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0FBEDB14" w14:textId="77777777" w:rsidR="00174FC4" w:rsidRPr="007704C0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E7523A" w14:textId="77777777" w:rsidR="00174FC4" w:rsidRPr="007704C0" w:rsidRDefault="00174FC4" w:rsidP="00FE43D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04A4B3E" w14:textId="77777777" w:rsidR="00174FC4" w:rsidRPr="007704C0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3570FF" w14:textId="77777777" w:rsidR="00174FC4" w:rsidRPr="007704C0" w:rsidRDefault="00174FC4" w:rsidP="00FE43D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63CE0FF" w14:textId="77777777" w:rsidR="00174FC4" w:rsidRPr="007704C0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vAlign w:val="bottom"/>
          </w:tcPr>
          <w:p w14:paraId="589061F0" w14:textId="77777777" w:rsidR="00174FC4" w:rsidRPr="007704C0" w:rsidRDefault="00174FC4" w:rsidP="00FE43D6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270" w:type="dxa"/>
            <w:vAlign w:val="bottom"/>
          </w:tcPr>
          <w:p w14:paraId="360A2315" w14:textId="77777777" w:rsidR="00174FC4" w:rsidRPr="007704C0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F0AFE0" w14:textId="77777777" w:rsidR="00174FC4" w:rsidRPr="007704C0" w:rsidRDefault="00174FC4" w:rsidP="00FE43D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right="-105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97F6A5" w14:textId="77777777" w:rsidR="00174FC4" w:rsidRPr="007704C0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DE02B7" w14:textId="77777777" w:rsidR="00174FC4" w:rsidRPr="007704C0" w:rsidRDefault="00174FC4" w:rsidP="00FE43D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</w:tr>
      <w:tr w:rsidR="00174FC4" w:rsidRPr="00174FC4" w14:paraId="219D64F9" w14:textId="77777777" w:rsidTr="005E4CEA">
        <w:tc>
          <w:tcPr>
            <w:tcW w:w="2430" w:type="dxa"/>
            <w:shd w:val="clear" w:color="auto" w:fill="auto"/>
            <w:vAlign w:val="bottom"/>
          </w:tcPr>
          <w:p w14:paraId="0EF98633" w14:textId="77777777" w:rsidR="00174FC4" w:rsidRPr="00174FC4" w:rsidRDefault="00174FC4" w:rsidP="00FE43D6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159E0269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69CF2C3E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BE125E8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77817E4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5393ACD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F91B46C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101" w:type="dxa"/>
            <w:vAlign w:val="bottom"/>
          </w:tcPr>
          <w:p w14:paraId="03C36715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vAlign w:val="bottom"/>
          </w:tcPr>
          <w:p w14:paraId="7A564DEB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F8208A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0524D3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5629290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</w:tr>
      <w:tr w:rsidR="00174FC4" w:rsidRPr="00174FC4" w14:paraId="58D1451C" w14:textId="77777777" w:rsidTr="005E4CEA">
        <w:tc>
          <w:tcPr>
            <w:tcW w:w="2430" w:type="dxa"/>
            <w:shd w:val="clear" w:color="auto" w:fill="auto"/>
            <w:vAlign w:val="bottom"/>
          </w:tcPr>
          <w:p w14:paraId="2E3762F3" w14:textId="15FEF62F" w:rsidR="00174FC4" w:rsidRPr="00174FC4" w:rsidRDefault="00174FC4" w:rsidP="00FE43D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1DDBCA7D" w14:textId="00C3880F" w:rsidR="00174FC4" w:rsidRPr="00174FC4" w:rsidRDefault="00174FC4" w:rsidP="00FE43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A23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900" w:type="dxa"/>
            <w:vAlign w:val="bottom"/>
          </w:tcPr>
          <w:p w14:paraId="13F3D875" w14:textId="029AE6A6" w:rsidR="00174FC4" w:rsidRPr="00174FC4" w:rsidRDefault="0037141F" w:rsidP="00AF48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E86016">
              <w:rPr>
                <w:rFonts w:asciiTheme="majorBidi" w:hAnsiTheme="majorBidi" w:cstheme="majorBidi"/>
                <w:sz w:val="28"/>
                <w:szCs w:val="28"/>
              </w:rPr>
              <w:t>,205</w:t>
            </w:r>
          </w:p>
        </w:tc>
        <w:tc>
          <w:tcPr>
            <w:tcW w:w="241" w:type="dxa"/>
            <w:vAlign w:val="bottom"/>
          </w:tcPr>
          <w:p w14:paraId="0CC3B914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B9FED10" w14:textId="7EC4F93D" w:rsidR="00174FC4" w:rsidRPr="00174FC4" w:rsidRDefault="002729D8" w:rsidP="00FE43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392,11</w:t>
            </w:r>
            <w:r w:rsidR="002B5BE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1564C83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6C2254A" w14:textId="61DDE4CF" w:rsidR="00174FC4" w:rsidRPr="00174FC4" w:rsidRDefault="002729D8" w:rsidP="002729D8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A0A43">
              <w:rPr>
                <w:rFonts w:asciiTheme="majorBidi" w:hAnsiTheme="majorBidi" w:cstheme="majorBidi"/>
                <w:sz w:val="28"/>
                <w:szCs w:val="28"/>
              </w:rPr>
              <w:t>330,</w:t>
            </w:r>
            <w:r w:rsidR="003A0A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6B58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11D70B6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3179AE17" w14:textId="3AF7F225" w:rsidR="00174FC4" w:rsidRPr="00174FC4" w:rsidRDefault="002729D8" w:rsidP="00FE43D6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187622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78BEA8" w14:textId="11F525C8" w:rsidR="00174FC4" w:rsidRPr="00174FC4" w:rsidRDefault="006B5801" w:rsidP="006B580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(76,527)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3717BD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49665EE" w14:textId="4524E7FF" w:rsidR="00174FC4" w:rsidRPr="00174FC4" w:rsidRDefault="002729D8" w:rsidP="00FE43D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542,65</w:t>
            </w:r>
            <w:r w:rsidR="00B76A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174FC4" w:rsidRPr="00174FC4" w14:paraId="0B426868" w14:textId="77777777" w:rsidTr="005E4CEA">
        <w:tc>
          <w:tcPr>
            <w:tcW w:w="2430" w:type="dxa"/>
            <w:shd w:val="clear" w:color="auto" w:fill="auto"/>
            <w:vAlign w:val="bottom"/>
          </w:tcPr>
          <w:p w14:paraId="6F55215B" w14:textId="1157D6D8" w:rsidR="00174FC4" w:rsidRPr="00174FC4" w:rsidRDefault="00174FC4" w:rsidP="00FE43D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</w:t>
            </w:r>
          </w:p>
          <w:p w14:paraId="2FED8643" w14:textId="7B60DA54" w:rsidR="00174FC4" w:rsidRPr="00174FC4" w:rsidRDefault="00174FC4" w:rsidP="00FE43D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A23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</w:p>
          <w:p w14:paraId="464488E3" w14:textId="4DA4C02D" w:rsidR="00174FC4" w:rsidRPr="00174FC4" w:rsidRDefault="00174FC4" w:rsidP="00FE43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A23AA2"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E44506B" w14:textId="4B884736" w:rsidR="00174FC4" w:rsidRPr="00174FC4" w:rsidRDefault="00E86016" w:rsidP="00FE43D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45,850</w:t>
            </w:r>
          </w:p>
        </w:tc>
        <w:tc>
          <w:tcPr>
            <w:tcW w:w="241" w:type="dxa"/>
            <w:vAlign w:val="bottom"/>
          </w:tcPr>
          <w:p w14:paraId="2DCDFE8D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B2D5B" w14:textId="628C099E" w:rsidR="00174FC4" w:rsidRPr="00174FC4" w:rsidRDefault="002729D8" w:rsidP="00FE43D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BF7D680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CA931" w14:textId="18836056" w:rsidR="00174FC4" w:rsidRPr="00174FC4" w:rsidRDefault="003A0A43" w:rsidP="003A0A4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(23,390)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B239B96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60149AB6" w14:textId="6E309D3C" w:rsidR="00174FC4" w:rsidRPr="00174FC4" w:rsidRDefault="006B5801" w:rsidP="006B5801">
            <w:pPr>
              <w:pStyle w:val="acctfourfigures"/>
              <w:tabs>
                <w:tab w:val="clear" w:pos="765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981</w:t>
            </w:r>
          </w:p>
        </w:tc>
        <w:tc>
          <w:tcPr>
            <w:tcW w:w="270" w:type="dxa"/>
            <w:vAlign w:val="bottom"/>
          </w:tcPr>
          <w:p w14:paraId="1180346D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7FA2F" w14:textId="4F82A861" w:rsidR="00174FC4" w:rsidRPr="00174FC4" w:rsidRDefault="006B5801" w:rsidP="006B5801">
            <w:pPr>
              <w:pStyle w:val="acctfourfigures"/>
              <w:tabs>
                <w:tab w:val="clear" w:pos="765"/>
              </w:tabs>
              <w:spacing w:line="240" w:lineRule="auto"/>
              <w:ind w:left="-110" w:right="-2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5CCF0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41ABB" w14:textId="0B3A7812" w:rsidR="00174FC4" w:rsidRPr="00174FC4" w:rsidRDefault="002729D8" w:rsidP="00FE43D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23,4</w:t>
            </w:r>
            <w:r w:rsidR="002B5BE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74FC4" w:rsidRPr="00174FC4" w14:paraId="56D0FC24" w14:textId="77777777" w:rsidTr="005E4CEA">
        <w:tc>
          <w:tcPr>
            <w:tcW w:w="2430" w:type="dxa"/>
            <w:shd w:val="clear" w:color="auto" w:fill="auto"/>
            <w:vAlign w:val="bottom"/>
          </w:tcPr>
          <w:p w14:paraId="0DAC03A0" w14:textId="77777777" w:rsidR="00174FC4" w:rsidRPr="00174FC4" w:rsidRDefault="00174FC4" w:rsidP="00FE43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3BA30" w14:textId="0109C5FE" w:rsidR="00174FC4" w:rsidRPr="00174FC4" w:rsidRDefault="00E86016" w:rsidP="00FE43D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603,055</w:t>
            </w:r>
          </w:p>
        </w:tc>
        <w:tc>
          <w:tcPr>
            <w:tcW w:w="241" w:type="dxa"/>
            <w:vAlign w:val="bottom"/>
          </w:tcPr>
          <w:p w14:paraId="5EDA8B98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2A1CFD" w14:textId="77A10F07" w:rsidR="00174FC4" w:rsidRPr="00174FC4" w:rsidRDefault="002729D8" w:rsidP="00FE43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392,11</w:t>
            </w:r>
            <w:r w:rsidR="002B5B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7A6D66C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7CD622" w14:textId="0E786C0A" w:rsidR="00174FC4" w:rsidRPr="00174FC4" w:rsidRDefault="002729D8" w:rsidP="002729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6B580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353,532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E2FC70B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3D207" w14:textId="34761B30" w:rsidR="00174FC4" w:rsidRPr="00174FC4" w:rsidRDefault="006B5801" w:rsidP="006B580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981</w:t>
            </w:r>
          </w:p>
        </w:tc>
        <w:tc>
          <w:tcPr>
            <w:tcW w:w="270" w:type="dxa"/>
            <w:vAlign w:val="bottom"/>
          </w:tcPr>
          <w:p w14:paraId="49CD3900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108266" w14:textId="28D25EED" w:rsidR="00174FC4" w:rsidRPr="00174FC4" w:rsidRDefault="006B5801" w:rsidP="006B580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58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(76,527)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7753F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09C4D6" w14:textId="3E211BEA" w:rsidR="00174FC4" w:rsidRPr="00174FC4" w:rsidRDefault="002729D8" w:rsidP="00FE43D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566,09</w:t>
            </w:r>
            <w:r w:rsidR="002B5B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</w:tbl>
    <w:p w14:paraId="11806012" w14:textId="77777777" w:rsidR="00793BD0" w:rsidRPr="007704C0" w:rsidRDefault="00793BD0" w:rsidP="00DF6C58">
      <w:pPr>
        <w:rPr>
          <w:rFonts w:asciiTheme="majorBidi" w:hAnsiTheme="majorBidi" w:cstheme="majorBidi"/>
          <w:sz w:val="14"/>
          <w:szCs w:val="14"/>
        </w:rPr>
      </w:pPr>
    </w:p>
    <w:tbl>
      <w:tblPr>
        <w:tblW w:w="93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21"/>
      </w:tblGrid>
      <w:tr w:rsidR="00174FC4" w:rsidRPr="00174FC4" w14:paraId="27F70BA6" w14:textId="77777777" w:rsidTr="005E4CEA">
        <w:trPr>
          <w:trHeight w:val="20"/>
        </w:trPr>
        <w:tc>
          <w:tcPr>
            <w:tcW w:w="9366" w:type="dxa"/>
            <w:gridSpan w:val="12"/>
            <w:shd w:val="clear" w:color="auto" w:fill="auto"/>
            <w:vAlign w:val="bottom"/>
          </w:tcPr>
          <w:p w14:paraId="48BA23AA" w14:textId="77777777" w:rsidR="00174FC4" w:rsidRPr="00174FC4" w:rsidRDefault="00174FC4" w:rsidP="00FE43D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</w:tr>
      <w:tr w:rsidR="00174FC4" w:rsidRPr="00174FC4" w14:paraId="7242E932" w14:textId="77777777" w:rsidTr="005E4CEA">
        <w:tc>
          <w:tcPr>
            <w:tcW w:w="2430" w:type="dxa"/>
            <w:shd w:val="clear" w:color="auto" w:fill="auto"/>
            <w:vAlign w:val="bottom"/>
          </w:tcPr>
          <w:p w14:paraId="4B86ADD4" w14:textId="77777777" w:rsidR="00174FC4" w:rsidRPr="00174FC4" w:rsidRDefault="00174FC4" w:rsidP="00FE43D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08C785A5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695EC66F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3EF72B4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4105030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0E11163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564D58A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5860C90D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40DE13A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38617F4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A51DA15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1284DF1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4FC4" w:rsidRPr="00174FC4" w14:paraId="05127589" w14:textId="77777777" w:rsidTr="005E4CEA">
        <w:tc>
          <w:tcPr>
            <w:tcW w:w="2430" w:type="dxa"/>
            <w:shd w:val="clear" w:color="auto" w:fill="auto"/>
            <w:vAlign w:val="bottom"/>
          </w:tcPr>
          <w:p w14:paraId="0BF90A6B" w14:textId="016B0D90" w:rsidR="00174FC4" w:rsidRPr="00174FC4" w:rsidRDefault="00174FC4" w:rsidP="00FE43D6">
            <w:pPr>
              <w:spacing w:line="240" w:lineRule="auto"/>
              <w:ind w:left="16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ตั๋วแลกเงินที่วัดมูลค่า</w:t>
            </w:r>
          </w:p>
          <w:p w14:paraId="6C116A09" w14:textId="02F402E4" w:rsidR="00174FC4" w:rsidRPr="00174FC4" w:rsidRDefault="00174FC4" w:rsidP="00FE43D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AF6E36"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ด้วยราคา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900" w:type="dxa"/>
            <w:vAlign w:val="bottom"/>
          </w:tcPr>
          <w:p w14:paraId="731DB9D4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241" w:type="dxa"/>
            <w:vAlign w:val="bottom"/>
          </w:tcPr>
          <w:p w14:paraId="566EDCD8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61B3AC9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DAB1594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767793F" w14:textId="6FED6CB4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58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174FC4">
              <w:rPr>
                <w:rFonts w:asciiTheme="majorBidi" w:hAnsiTheme="majorBidi" w:cstheme="majorBidi"/>
                <w:sz w:val="28"/>
                <w:szCs w:val="28"/>
              </w:rPr>
              <w:t>0,000)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7A365B7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3281F2D3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3E4D5E39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92474D1" w14:textId="77777777" w:rsidR="00174FC4" w:rsidRPr="00174FC4" w:rsidRDefault="00174FC4" w:rsidP="00AF6E3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6A25409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C7EBC81" w14:textId="32D20F17" w:rsidR="00174FC4" w:rsidRPr="00AF6E36" w:rsidRDefault="006B5801" w:rsidP="006B5801">
            <w:pPr>
              <w:pStyle w:val="acctfourfigures"/>
              <w:tabs>
                <w:tab w:val="clear" w:pos="765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74FC4" w:rsidRPr="00174FC4" w14:paraId="30295623" w14:textId="77777777" w:rsidTr="005E4CEA">
        <w:tc>
          <w:tcPr>
            <w:tcW w:w="2430" w:type="dxa"/>
            <w:shd w:val="clear" w:color="auto" w:fill="auto"/>
            <w:vAlign w:val="bottom"/>
          </w:tcPr>
          <w:p w14:paraId="3033C5FD" w14:textId="021EFA69" w:rsidR="00174FC4" w:rsidRPr="00174FC4" w:rsidRDefault="00174FC4" w:rsidP="00FE43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4D3F3DBF" w14:textId="60055339" w:rsidR="00174FC4" w:rsidRPr="00174FC4" w:rsidRDefault="00174FC4" w:rsidP="00FE43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AF6E36"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ราคา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30A321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>61,956</w:t>
            </w:r>
          </w:p>
        </w:tc>
        <w:tc>
          <w:tcPr>
            <w:tcW w:w="241" w:type="dxa"/>
            <w:vAlign w:val="bottom"/>
          </w:tcPr>
          <w:p w14:paraId="7AEEDB30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BB51A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>70,283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13F793E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B0E58" w14:textId="5B29E1D7" w:rsidR="00174FC4" w:rsidRPr="00174FC4" w:rsidRDefault="00174FC4" w:rsidP="00FE43D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58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102,133</w:t>
            </w:r>
            <w:r w:rsidRPr="00174F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8024979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5AC9520A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785D347A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32D46" w14:textId="199F9B27" w:rsidR="00174FC4" w:rsidRPr="00174FC4" w:rsidRDefault="006B5801" w:rsidP="00FE43D6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159,632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6DCA122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E72DD" w14:textId="1ADE4DDC" w:rsidR="00174FC4" w:rsidRPr="00174FC4" w:rsidRDefault="00174FC4" w:rsidP="00FE43D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B5801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2729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5801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2729D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74FC4" w:rsidRPr="00174FC4" w14:paraId="55AF7574" w14:textId="77777777" w:rsidTr="005E4CEA">
        <w:tc>
          <w:tcPr>
            <w:tcW w:w="2430" w:type="dxa"/>
            <w:shd w:val="clear" w:color="auto" w:fill="auto"/>
            <w:vAlign w:val="bottom"/>
          </w:tcPr>
          <w:p w14:paraId="3CDA4BFD" w14:textId="77777777" w:rsidR="00174FC4" w:rsidRPr="00174FC4" w:rsidRDefault="00174FC4" w:rsidP="00FE43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2097F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131,956</w:t>
            </w:r>
          </w:p>
        </w:tc>
        <w:tc>
          <w:tcPr>
            <w:tcW w:w="241" w:type="dxa"/>
            <w:vAlign w:val="bottom"/>
          </w:tcPr>
          <w:p w14:paraId="6C5305C8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1AFC9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70,283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9917BAC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426488" w14:textId="556A8670" w:rsidR="00174FC4" w:rsidRPr="00174FC4" w:rsidRDefault="00174FC4" w:rsidP="00FE43D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729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B58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72,133</w:t>
            </w: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717703A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92B19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5137499A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0F8BE2" w14:textId="20F03340" w:rsidR="00174FC4" w:rsidRPr="00174FC4" w:rsidRDefault="006B5801" w:rsidP="00FE43D6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159,63</w:t>
            </w:r>
            <w:r w:rsidR="002729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C764F5E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CFA310" w14:textId="34F6DD69" w:rsidR="00174FC4" w:rsidRPr="00174FC4" w:rsidRDefault="00174FC4" w:rsidP="00FE43D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B58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89,738</w:t>
            </w:r>
          </w:p>
        </w:tc>
      </w:tr>
      <w:tr w:rsidR="00174FC4" w:rsidRPr="00174FC4" w14:paraId="7FBB954F" w14:textId="77777777" w:rsidTr="005E4CEA">
        <w:tc>
          <w:tcPr>
            <w:tcW w:w="2430" w:type="dxa"/>
            <w:shd w:val="clear" w:color="auto" w:fill="auto"/>
            <w:vAlign w:val="bottom"/>
          </w:tcPr>
          <w:p w14:paraId="4739B869" w14:textId="77777777" w:rsidR="00174FC4" w:rsidRPr="007704C0" w:rsidRDefault="00174FC4" w:rsidP="00FE43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C6462BF" w14:textId="77777777" w:rsidR="00174FC4" w:rsidRPr="007704C0" w:rsidRDefault="00174FC4" w:rsidP="00FE43D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022D019F" w14:textId="77777777" w:rsidR="00174FC4" w:rsidRPr="007704C0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A3E823" w14:textId="77777777" w:rsidR="00174FC4" w:rsidRPr="007704C0" w:rsidRDefault="00174FC4" w:rsidP="00FE43D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20D431D" w14:textId="77777777" w:rsidR="00174FC4" w:rsidRPr="007704C0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D46317" w14:textId="77777777" w:rsidR="00174FC4" w:rsidRPr="007704C0" w:rsidRDefault="00174FC4" w:rsidP="00FE43D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BEA1BA1" w14:textId="77777777" w:rsidR="00174FC4" w:rsidRPr="007704C0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0F32EB20" w14:textId="77777777" w:rsidR="00174FC4" w:rsidRPr="007704C0" w:rsidRDefault="00174FC4" w:rsidP="00FE43D6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264" w:type="dxa"/>
            <w:vAlign w:val="bottom"/>
          </w:tcPr>
          <w:p w14:paraId="2F72D303" w14:textId="77777777" w:rsidR="00174FC4" w:rsidRPr="007704C0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15F041" w14:textId="77777777" w:rsidR="00174FC4" w:rsidRPr="007704C0" w:rsidRDefault="00174FC4" w:rsidP="00FE43D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right="-105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BAEE978" w14:textId="77777777" w:rsidR="00174FC4" w:rsidRPr="007704C0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3F8419" w14:textId="77777777" w:rsidR="00174FC4" w:rsidRPr="007704C0" w:rsidRDefault="00174FC4" w:rsidP="00FE43D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</w:tr>
      <w:tr w:rsidR="00174FC4" w:rsidRPr="00174FC4" w14:paraId="78746F9B" w14:textId="77777777" w:rsidTr="005E4CEA">
        <w:tc>
          <w:tcPr>
            <w:tcW w:w="2430" w:type="dxa"/>
            <w:shd w:val="clear" w:color="auto" w:fill="auto"/>
            <w:vAlign w:val="bottom"/>
          </w:tcPr>
          <w:p w14:paraId="5A5BFCEC" w14:textId="77777777" w:rsidR="00174FC4" w:rsidRPr="00174FC4" w:rsidRDefault="00174FC4" w:rsidP="00FE43D6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1602C214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02DC32AA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4905C7A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138A16B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4956255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1EA3643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011" w:type="dxa"/>
            <w:vAlign w:val="bottom"/>
          </w:tcPr>
          <w:p w14:paraId="71308AF1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64" w:type="dxa"/>
            <w:vAlign w:val="bottom"/>
          </w:tcPr>
          <w:p w14:paraId="6E4F4140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1871E45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7A13E2A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FDAD043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</w:tr>
      <w:tr w:rsidR="00174FC4" w:rsidRPr="00174FC4" w14:paraId="7F3A7D69" w14:textId="77777777" w:rsidTr="005E4CEA">
        <w:tc>
          <w:tcPr>
            <w:tcW w:w="2430" w:type="dxa"/>
            <w:shd w:val="clear" w:color="auto" w:fill="auto"/>
            <w:vAlign w:val="bottom"/>
          </w:tcPr>
          <w:p w14:paraId="25EA8246" w14:textId="5B7949C9" w:rsidR="00174FC4" w:rsidRPr="00174FC4" w:rsidRDefault="00174FC4" w:rsidP="00FE43D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30947FBD" w14:textId="57107FCE" w:rsidR="00174FC4" w:rsidRPr="00174FC4" w:rsidRDefault="00174FC4" w:rsidP="00FE43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EB756D"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ราคา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900" w:type="dxa"/>
            <w:vAlign w:val="bottom"/>
          </w:tcPr>
          <w:p w14:paraId="4BF53400" w14:textId="77777777" w:rsidR="00174FC4" w:rsidRPr="00174FC4" w:rsidRDefault="00174FC4" w:rsidP="00EB756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531,796</w:t>
            </w:r>
          </w:p>
        </w:tc>
        <w:tc>
          <w:tcPr>
            <w:tcW w:w="241" w:type="dxa"/>
            <w:vAlign w:val="bottom"/>
          </w:tcPr>
          <w:p w14:paraId="18D8C2A3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EAFAA80" w14:textId="10125D9F" w:rsidR="00174FC4" w:rsidRPr="00174FC4" w:rsidRDefault="006B5801" w:rsidP="00FE43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165,040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42CCEAF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601F5C8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43EA3D8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4220530F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6D1F4C20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4B8541F" w14:textId="3145E8D1" w:rsidR="00174FC4" w:rsidRPr="00174FC4" w:rsidRDefault="00174FC4" w:rsidP="00FE43D6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536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159,632</w:t>
            </w:r>
            <w:r w:rsidRPr="00174F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E8003B4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01ACD15" w14:textId="1692EE5B" w:rsidR="00174FC4" w:rsidRPr="00174FC4" w:rsidRDefault="00174FC4" w:rsidP="00FE43D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2536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37,204</w:t>
            </w:r>
          </w:p>
        </w:tc>
      </w:tr>
      <w:tr w:rsidR="00174FC4" w:rsidRPr="00174FC4" w14:paraId="0FD83CA6" w14:textId="77777777" w:rsidTr="005E4CEA">
        <w:tc>
          <w:tcPr>
            <w:tcW w:w="2430" w:type="dxa"/>
            <w:shd w:val="clear" w:color="auto" w:fill="auto"/>
            <w:vAlign w:val="bottom"/>
          </w:tcPr>
          <w:p w14:paraId="01EA1CBC" w14:textId="77777777" w:rsidR="00174FC4" w:rsidRPr="00174FC4" w:rsidRDefault="00174FC4" w:rsidP="00FE43D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  <w:p w14:paraId="0D5D07E1" w14:textId="461996BF" w:rsidR="00174FC4" w:rsidRPr="00174FC4" w:rsidRDefault="00174FC4" w:rsidP="00FE43D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EB756D"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ด้วย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</w:p>
          <w:p w14:paraId="45040354" w14:textId="5EB8F474" w:rsidR="00174FC4" w:rsidRPr="00174FC4" w:rsidRDefault="00174FC4" w:rsidP="00FE43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EB756D"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6008E06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>53,550</w:t>
            </w:r>
          </w:p>
        </w:tc>
        <w:tc>
          <w:tcPr>
            <w:tcW w:w="241" w:type="dxa"/>
            <w:vAlign w:val="bottom"/>
          </w:tcPr>
          <w:p w14:paraId="1E555439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CD297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777DA6D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34CD4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5A75AEC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057FDF5" w14:textId="0C420262" w:rsidR="00174FC4" w:rsidRPr="00174FC4" w:rsidRDefault="00174FC4" w:rsidP="00FE43D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53614">
              <w:rPr>
                <w:rFonts w:asciiTheme="majorBidi" w:hAnsiTheme="majorBidi" w:cstheme="majorBidi"/>
                <w:sz w:val="28"/>
                <w:szCs w:val="28"/>
              </w:rPr>
              <w:t>3,850</w:t>
            </w:r>
            <w:r w:rsidRPr="00174F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4" w:type="dxa"/>
            <w:vAlign w:val="bottom"/>
          </w:tcPr>
          <w:p w14:paraId="1AB65AE6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9FA8D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F9DDAA0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8F914" w14:textId="4965C65F" w:rsidR="00174FC4" w:rsidRPr="00174FC4" w:rsidRDefault="00253614" w:rsidP="00FE43D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49,700</w:t>
            </w:r>
          </w:p>
        </w:tc>
      </w:tr>
      <w:tr w:rsidR="00174FC4" w:rsidRPr="00174FC4" w14:paraId="0ECA1F53" w14:textId="77777777" w:rsidTr="005E4CEA">
        <w:tc>
          <w:tcPr>
            <w:tcW w:w="2430" w:type="dxa"/>
            <w:shd w:val="clear" w:color="auto" w:fill="auto"/>
            <w:vAlign w:val="bottom"/>
          </w:tcPr>
          <w:p w14:paraId="759B719C" w14:textId="77777777" w:rsidR="00174FC4" w:rsidRPr="00174FC4" w:rsidRDefault="00174FC4" w:rsidP="00FE43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26E8C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585,346</w:t>
            </w:r>
          </w:p>
        </w:tc>
        <w:tc>
          <w:tcPr>
            <w:tcW w:w="241" w:type="dxa"/>
            <w:vAlign w:val="bottom"/>
          </w:tcPr>
          <w:p w14:paraId="4637DAE2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D4EAC3" w14:textId="7078B495" w:rsidR="00174FC4" w:rsidRPr="00174FC4" w:rsidRDefault="00174FC4" w:rsidP="00FE43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536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65,040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E3F32CC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CB4E6" w14:textId="77777777" w:rsidR="00174FC4" w:rsidRPr="00174FC4" w:rsidRDefault="00174FC4" w:rsidP="00FE43D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6048789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08483" w14:textId="6B665660" w:rsidR="00174FC4" w:rsidRPr="00174FC4" w:rsidRDefault="00174FC4" w:rsidP="00FE43D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536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3,850</w:t>
            </w: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4" w:type="dxa"/>
            <w:vAlign w:val="bottom"/>
          </w:tcPr>
          <w:p w14:paraId="2878653E" w14:textId="77777777" w:rsidR="00174FC4" w:rsidRPr="00174FC4" w:rsidRDefault="00174FC4" w:rsidP="00FE43D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D0B239" w14:textId="5B269AC5" w:rsidR="00174FC4" w:rsidRPr="00174FC4" w:rsidRDefault="00174FC4" w:rsidP="00FE43D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25361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159,632</w:t>
            </w: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A51FF1D" w14:textId="77777777" w:rsidR="00174FC4" w:rsidRPr="00174FC4" w:rsidRDefault="00174FC4" w:rsidP="00FE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B4BD2B" w14:textId="1E2045E7" w:rsidR="00174FC4" w:rsidRPr="00174FC4" w:rsidRDefault="00253614" w:rsidP="00FE43D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586,904</w:t>
            </w:r>
          </w:p>
        </w:tc>
      </w:tr>
    </w:tbl>
    <w:p w14:paraId="57C9D9EC" w14:textId="66F68044" w:rsidR="00413166" w:rsidRPr="0029768D" w:rsidRDefault="00413166" w:rsidP="00320ECC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29768D">
        <w:rPr>
          <w:rFonts w:asciiTheme="majorBidi" w:hAnsiTheme="majorBidi" w:cstheme="majorBidi" w:hint="cs"/>
          <w:cs/>
        </w:rPr>
        <w:lastRenderedPageBreak/>
        <w:t>ต้นทุนสัมปทานในการใช้ทางยกระดับ</w:t>
      </w:r>
    </w:p>
    <w:p w14:paraId="19A3AE83" w14:textId="77777777" w:rsidR="007E03F9" w:rsidRPr="00345798" w:rsidRDefault="007E03F9" w:rsidP="0034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71"/>
        <w:gridCol w:w="3119"/>
      </w:tblGrid>
      <w:tr w:rsidR="007E03F9" w:rsidRPr="007C232A" w14:paraId="50D0A060" w14:textId="285F59EA" w:rsidTr="00345798">
        <w:trPr>
          <w:tblHeader/>
        </w:trPr>
        <w:tc>
          <w:tcPr>
            <w:tcW w:w="6071" w:type="dxa"/>
            <w:vAlign w:val="bottom"/>
          </w:tcPr>
          <w:p w14:paraId="3EAC172F" w14:textId="4884252F" w:rsidR="007E03F9" w:rsidRPr="007C232A" w:rsidRDefault="007E03F9" w:rsidP="00B6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832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014C5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E832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14C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832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014C5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3119" w:type="dxa"/>
          </w:tcPr>
          <w:p w14:paraId="6D092698" w14:textId="7B45C6FD" w:rsidR="007E03F9" w:rsidRPr="007C232A" w:rsidRDefault="007E03F9" w:rsidP="0034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063F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03F9" w:rsidRPr="007C232A" w14:paraId="1DF3A332" w14:textId="77777777" w:rsidTr="00345798">
        <w:trPr>
          <w:tblHeader/>
        </w:trPr>
        <w:tc>
          <w:tcPr>
            <w:tcW w:w="6071" w:type="dxa"/>
            <w:vAlign w:val="bottom"/>
          </w:tcPr>
          <w:p w14:paraId="6EA57331" w14:textId="77777777" w:rsidR="007E03F9" w:rsidRPr="00345798" w:rsidRDefault="007E03F9" w:rsidP="00B6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</w:tcPr>
          <w:p w14:paraId="7B707E2C" w14:textId="17D6C511" w:rsidR="007E03F9" w:rsidRPr="007C232A" w:rsidRDefault="007E03F9" w:rsidP="00B6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03F9" w:rsidRPr="007C232A" w14:paraId="706DC785" w14:textId="77777777" w:rsidTr="00345798">
        <w:trPr>
          <w:tblHeader/>
        </w:trPr>
        <w:tc>
          <w:tcPr>
            <w:tcW w:w="6071" w:type="dxa"/>
            <w:vAlign w:val="bottom"/>
          </w:tcPr>
          <w:p w14:paraId="26C86C2A" w14:textId="6DD11384" w:rsidR="007E03F9" w:rsidRPr="007E03F9" w:rsidRDefault="007E03F9" w:rsidP="007E0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มูลค่าสุทธิ</w:t>
            </w:r>
            <w:r w:rsidR="00DD00A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</w:t>
            </w: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บัญชี ณ วันที่ </w:t>
            </w:r>
            <w:r w:rsidRPr="007E03F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7E03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119" w:type="dxa"/>
          </w:tcPr>
          <w:p w14:paraId="51BCA465" w14:textId="3F2C547C" w:rsidR="007E03F9" w:rsidRPr="002A659F" w:rsidRDefault="00D36CE2" w:rsidP="0029768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80" w:hanging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59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E03F9" w:rsidRPr="002A65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59F">
              <w:rPr>
                <w:rFonts w:asciiTheme="majorBidi" w:hAnsiTheme="majorBidi" w:cstheme="majorBidi"/>
                <w:sz w:val="28"/>
                <w:szCs w:val="28"/>
              </w:rPr>
              <w:t>629</w:t>
            </w:r>
            <w:r w:rsidR="007E03F9" w:rsidRPr="002A65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659F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</w:tr>
      <w:tr w:rsidR="007E03F9" w:rsidRPr="007C232A" w14:paraId="500A8B5D" w14:textId="4CAA0107" w:rsidTr="0029768D">
        <w:trPr>
          <w:tblHeader/>
        </w:trPr>
        <w:tc>
          <w:tcPr>
            <w:tcW w:w="6071" w:type="dxa"/>
            <w:vAlign w:val="bottom"/>
          </w:tcPr>
          <w:p w14:paraId="117BD077" w14:textId="6B0D40DF" w:rsidR="007E03F9" w:rsidRPr="007E03F9" w:rsidRDefault="007E03F9" w:rsidP="007E0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0F6422F" w14:textId="37A6700D" w:rsidR="007E03F9" w:rsidRPr="002A659F" w:rsidRDefault="00EB7192" w:rsidP="002A65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(396,026)</w:t>
            </w:r>
          </w:p>
        </w:tc>
      </w:tr>
      <w:tr w:rsidR="007E03F9" w:rsidRPr="007C232A" w14:paraId="41078F4A" w14:textId="77777777" w:rsidTr="0029768D">
        <w:tc>
          <w:tcPr>
            <w:tcW w:w="6071" w:type="dxa"/>
            <w:vAlign w:val="bottom"/>
          </w:tcPr>
          <w:p w14:paraId="3F915FA1" w14:textId="1F3BB14A" w:rsidR="007E03F9" w:rsidRPr="00DD00A7" w:rsidRDefault="007E03F9" w:rsidP="007E0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0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</w:t>
            </w:r>
            <w:r w:rsidR="00DD0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ทาง</w:t>
            </w:r>
            <w:r w:rsidRPr="00DD0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="00014C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E832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014C5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Pr="00DD0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D00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119" w:type="dxa"/>
            <w:tcBorders>
              <w:top w:val="single" w:sz="4" w:space="0" w:color="auto"/>
              <w:bottom w:val="double" w:sz="4" w:space="0" w:color="auto"/>
            </w:tcBorders>
          </w:tcPr>
          <w:p w14:paraId="62A63091" w14:textId="209D60A6" w:rsidR="007E03F9" w:rsidRPr="00EB7192" w:rsidRDefault="00EB7192" w:rsidP="0029768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80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1A5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</w:t>
            </w:r>
            <w:r w:rsidR="001A52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080</w:t>
            </w:r>
          </w:p>
        </w:tc>
      </w:tr>
    </w:tbl>
    <w:p w14:paraId="77012C7A" w14:textId="0DB73D30" w:rsidR="00E8325E" w:rsidRDefault="00E83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997ABF9" w14:textId="52147CB6" w:rsidR="003C4303" w:rsidRPr="002530FF" w:rsidRDefault="003331A5" w:rsidP="00320ECC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2530FF">
        <w:rPr>
          <w:rFonts w:asciiTheme="majorBidi" w:hAnsiTheme="majorBidi" w:cstheme="majorBidi" w:hint="cs"/>
          <w:cs/>
        </w:rPr>
        <w:t>เงินกู้ยืม</w:t>
      </w:r>
    </w:p>
    <w:p w14:paraId="5189097E" w14:textId="77777777" w:rsidR="00306E77" w:rsidRPr="00E8325E" w:rsidRDefault="00306E77" w:rsidP="00345798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B8FEE71" w14:textId="014416F3" w:rsidR="004B7F3E" w:rsidRPr="00882E29" w:rsidRDefault="004B7F3E" w:rsidP="00320EC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82E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82E29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882E29">
        <w:rPr>
          <w:rFonts w:asciiTheme="majorBidi" w:hAnsiTheme="majorBidi" w:cstheme="majorBidi"/>
          <w:sz w:val="30"/>
          <w:szCs w:val="30"/>
        </w:rPr>
        <w:t> 256</w:t>
      </w:r>
      <w:r w:rsidR="00090DAF">
        <w:rPr>
          <w:rFonts w:asciiTheme="majorBidi" w:hAnsiTheme="majorBidi" w:cstheme="majorBidi"/>
          <w:sz w:val="30"/>
          <w:szCs w:val="30"/>
        </w:rPr>
        <w:t>6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2E2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82E29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882E29">
        <w:rPr>
          <w:rFonts w:asciiTheme="majorBidi" w:hAnsiTheme="majorBidi" w:cstheme="majorBidi"/>
          <w:sz w:val="30"/>
          <w:szCs w:val="30"/>
          <w:cs/>
        </w:rPr>
        <w:t>มี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Pr="00882E29">
        <w:rPr>
          <w:rFonts w:asciiTheme="majorBidi" w:hAnsiTheme="majorBidi" w:cstheme="majorBidi"/>
          <w:sz w:val="30"/>
          <w:szCs w:val="30"/>
          <w:cs/>
        </w:rPr>
        <w:t>ระยะสั้นจากสถาบันการเงินในประเทศ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7E7BDF">
        <w:rPr>
          <w:rFonts w:asciiTheme="majorBidi" w:hAnsiTheme="majorBidi" w:cstheme="majorBidi"/>
          <w:sz w:val="30"/>
          <w:szCs w:val="30"/>
        </w:rPr>
        <w:br/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ซึ่งประกอบด้วยตั๋วสัญญาใช้เงินอายุ </w:t>
      </w:r>
      <w:r w:rsidRPr="00882E29">
        <w:rPr>
          <w:rFonts w:asciiTheme="majorBidi" w:hAnsiTheme="majorBidi" w:cstheme="majorBidi"/>
          <w:sz w:val="30"/>
          <w:szCs w:val="30"/>
        </w:rPr>
        <w:t xml:space="preserve">3 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จำนวนรวม </w:t>
      </w:r>
      <w:r w:rsidR="00090DAF">
        <w:rPr>
          <w:rFonts w:asciiTheme="majorBidi" w:hAnsiTheme="majorBidi" w:cstheme="majorBidi"/>
          <w:sz w:val="30"/>
          <w:szCs w:val="30"/>
        </w:rPr>
        <w:t>800</w:t>
      </w:r>
      <w:r w:rsidRPr="00CA6198">
        <w:rPr>
          <w:rFonts w:asciiTheme="majorBidi" w:hAnsiTheme="majorBidi" w:cstheme="majorBidi"/>
          <w:sz w:val="30"/>
          <w:szCs w:val="30"/>
        </w:rPr>
        <w:t> 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E8325E">
        <w:rPr>
          <w:rFonts w:asciiTheme="majorBidi" w:hAnsiTheme="majorBidi" w:cstheme="majorBidi" w:hint="cs"/>
          <w:sz w:val="30"/>
          <w:szCs w:val="30"/>
          <w:cs/>
        </w:rPr>
        <w:t>เ</w:t>
      </w:r>
      <w:r w:rsidR="00B33FF8">
        <w:rPr>
          <w:rFonts w:asciiTheme="majorBidi" w:hAnsiTheme="majorBidi" w:cstheme="majorBidi" w:hint="cs"/>
          <w:sz w:val="30"/>
          <w:szCs w:val="30"/>
          <w:cs/>
        </w:rPr>
        <w:t>ก</w:t>
      </w:r>
      <w:r w:rsidR="00E8325E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>เดือนสิ้นสุดวันที่</w:t>
      </w:r>
      <w:r w:rsidR="007E7BDF">
        <w:rPr>
          <w:rFonts w:asciiTheme="majorBidi" w:hAnsiTheme="majorBidi" w:cstheme="majorBidi"/>
          <w:sz w:val="30"/>
          <w:szCs w:val="30"/>
        </w:rPr>
        <w:br/>
      </w:r>
      <w:r w:rsidR="00B33FF8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E8325E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</w:t>
      </w:r>
      <w:r w:rsidR="00B33FF8">
        <w:rPr>
          <w:rFonts w:asciiTheme="majorBidi" w:hAnsiTheme="majorBidi" w:cstheme="majorBidi" w:hint="cs"/>
          <w:spacing w:val="-6"/>
          <w:sz w:val="30"/>
          <w:szCs w:val="30"/>
          <w:cs/>
        </w:rPr>
        <w:t>ยน</w:t>
      </w:r>
      <w:r w:rsidR="00D36CE2" w:rsidRPr="0034579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36CE2" w:rsidRPr="00345798">
        <w:rPr>
          <w:rFonts w:asciiTheme="majorBidi" w:hAnsiTheme="majorBidi" w:cstheme="majorBidi"/>
          <w:spacing w:val="-6"/>
          <w:sz w:val="30"/>
          <w:szCs w:val="30"/>
        </w:rPr>
        <w:t xml:space="preserve">2567 </w:t>
      </w:r>
      <w:r w:rsidR="00090DAF" w:rsidRPr="00345798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กลุ่มบริษัทและบริษัท</w:t>
      </w:r>
      <w:r w:rsidR="00FD1BC6">
        <w:rPr>
          <w:rFonts w:asciiTheme="majorBidi" w:hAnsiTheme="majorBidi" w:cstheme="majorBidi" w:hint="cs"/>
          <w:spacing w:val="-6"/>
          <w:sz w:val="30"/>
          <w:szCs w:val="30"/>
          <w:cs/>
        </w:rPr>
        <w:t>ได้รับเงินกู้ยืมระยะสั้นจากสถาบันการเงิน</w:t>
      </w:r>
      <w:r w:rsidR="00593BA9">
        <w:rPr>
          <w:rFonts w:asciiTheme="majorBidi" w:hAnsiTheme="majorBidi" w:cstheme="majorBidi" w:hint="cs"/>
          <w:spacing w:val="-6"/>
          <w:sz w:val="30"/>
          <w:szCs w:val="30"/>
          <w:cs/>
        </w:rPr>
        <w:t>เพิ่ม</w:t>
      </w:r>
      <w:r w:rsidR="00FD1BC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จำนวนรวม </w:t>
      </w:r>
      <w:r w:rsidR="00AB4A3D">
        <w:rPr>
          <w:rFonts w:asciiTheme="majorBidi" w:hAnsiTheme="majorBidi" w:cstheme="majorBidi"/>
          <w:spacing w:val="-6"/>
          <w:sz w:val="30"/>
          <w:szCs w:val="30"/>
        </w:rPr>
        <w:t>1,020.64</w:t>
      </w:r>
      <w:r w:rsidR="00FD1BC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D1BC6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                 และ</w:t>
      </w:r>
      <w:r w:rsidR="00090DAF" w:rsidRPr="00345798">
        <w:rPr>
          <w:rFonts w:asciiTheme="majorBidi" w:hAnsiTheme="majorBidi" w:cstheme="majorBidi"/>
          <w:spacing w:val="-6"/>
          <w:sz w:val="30"/>
          <w:szCs w:val="30"/>
          <w:cs/>
        </w:rPr>
        <w:t>ได้</w:t>
      </w:r>
      <w:r w:rsidR="00D36CE2" w:rsidRPr="00345798">
        <w:rPr>
          <w:rFonts w:asciiTheme="majorBidi" w:hAnsiTheme="majorBidi" w:cstheme="majorBidi"/>
          <w:spacing w:val="-6"/>
          <w:sz w:val="30"/>
          <w:szCs w:val="30"/>
          <w:cs/>
        </w:rPr>
        <w:t>ชำระ</w:t>
      </w:r>
      <w:r w:rsidR="00090DAF" w:rsidRPr="00345798">
        <w:rPr>
          <w:rFonts w:asciiTheme="majorBidi" w:hAnsiTheme="majorBidi" w:cstheme="majorBidi"/>
          <w:spacing w:val="-6"/>
          <w:sz w:val="30"/>
          <w:szCs w:val="30"/>
          <w:cs/>
        </w:rPr>
        <w:t>คืนเงินกู้ยืมระยะสั้น</w:t>
      </w:r>
      <w:r w:rsidR="00757CC3" w:rsidRPr="00345798">
        <w:rPr>
          <w:rFonts w:asciiTheme="majorBidi" w:hAnsiTheme="majorBidi" w:cstheme="majorBidi"/>
          <w:spacing w:val="-6"/>
          <w:sz w:val="30"/>
          <w:szCs w:val="30"/>
          <w:cs/>
        </w:rPr>
        <w:t>จากสถาบันการเงิน</w:t>
      </w:r>
      <w:r w:rsidR="00D36CE2" w:rsidRPr="00345798">
        <w:rPr>
          <w:rFonts w:asciiTheme="majorBidi" w:hAnsiTheme="majorBidi" w:cstheme="majorBidi"/>
          <w:spacing w:val="-6"/>
          <w:sz w:val="30"/>
          <w:szCs w:val="30"/>
          <w:cs/>
        </w:rPr>
        <w:t>ดังกล่าว</w:t>
      </w:r>
      <w:r w:rsidR="00090DAF" w:rsidRPr="00345798">
        <w:rPr>
          <w:rFonts w:asciiTheme="majorBidi" w:hAnsiTheme="majorBidi" w:cstheme="majorBidi"/>
          <w:spacing w:val="-6"/>
          <w:sz w:val="30"/>
          <w:szCs w:val="30"/>
          <w:cs/>
        </w:rPr>
        <w:t>จำนวนรวม</w:t>
      </w:r>
      <w:r w:rsidR="00FD1BC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AB4A3D">
        <w:rPr>
          <w:rFonts w:asciiTheme="majorBidi" w:hAnsiTheme="majorBidi" w:cstheme="majorBidi"/>
          <w:spacing w:val="-6"/>
          <w:sz w:val="30"/>
          <w:szCs w:val="30"/>
        </w:rPr>
        <w:t>1,400</w:t>
      </w:r>
      <w:r w:rsidR="001A52A7">
        <w:rPr>
          <w:rFonts w:asciiTheme="majorBidi" w:hAnsiTheme="majorBidi" w:cstheme="majorBidi"/>
          <w:spacing w:val="-6"/>
          <w:sz w:val="30"/>
          <w:szCs w:val="30"/>
        </w:rPr>
        <w:t>.00</w:t>
      </w:r>
      <w:r w:rsidR="001A03C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90DAF" w:rsidRPr="00345798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="00FD1BC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>คงเหลือ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เงินกู้ยืมระยะสั้นจากสถาบันการเงิน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B33FF8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E8325E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</w:t>
      </w:r>
      <w:r w:rsidR="00B33FF8">
        <w:rPr>
          <w:rFonts w:asciiTheme="majorBidi" w:hAnsiTheme="majorBidi" w:cstheme="majorBidi" w:hint="cs"/>
          <w:spacing w:val="-6"/>
          <w:sz w:val="30"/>
          <w:szCs w:val="30"/>
          <w:cs/>
        </w:rPr>
        <w:t>ยน</w:t>
      </w:r>
      <w:r w:rsidR="00B33FF8" w:rsidRPr="0034579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090DAF">
        <w:rPr>
          <w:rFonts w:asciiTheme="majorBidi" w:hAnsiTheme="majorBidi" w:cstheme="majorBidi"/>
          <w:sz w:val="30"/>
          <w:szCs w:val="30"/>
        </w:rPr>
        <w:t xml:space="preserve">2567 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 xml:space="preserve">จำนวนรวม </w:t>
      </w:r>
      <w:r w:rsidR="00AB4A3D">
        <w:rPr>
          <w:rFonts w:asciiTheme="majorBidi" w:hAnsiTheme="majorBidi" w:cstheme="majorBidi"/>
          <w:sz w:val="30"/>
          <w:szCs w:val="30"/>
        </w:rPr>
        <w:t>420.64</w:t>
      </w:r>
      <w:r w:rsidR="00090DAF">
        <w:rPr>
          <w:rFonts w:asciiTheme="majorBidi" w:hAnsiTheme="majorBidi" w:cstheme="majorBidi"/>
          <w:sz w:val="30"/>
          <w:szCs w:val="30"/>
        </w:rPr>
        <w:t xml:space="preserve"> 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A6198">
        <w:rPr>
          <w:rFonts w:asciiTheme="majorBidi" w:hAnsiTheme="majorBidi" w:cstheme="majorBidi"/>
          <w:sz w:val="30"/>
          <w:szCs w:val="30"/>
          <w:cs/>
        </w:rPr>
        <w:t>โดยมีอัตราดอกเบี้ยร้อยละ</w:t>
      </w:r>
      <w:r w:rsidR="00AE2E47">
        <w:rPr>
          <w:rFonts w:asciiTheme="majorBidi" w:hAnsiTheme="majorBidi" w:cstheme="majorBidi"/>
          <w:sz w:val="30"/>
          <w:szCs w:val="30"/>
        </w:rPr>
        <w:t xml:space="preserve"> </w:t>
      </w:r>
      <w:r w:rsidR="00AB4A3D" w:rsidRPr="00AB4A3D">
        <w:rPr>
          <w:rFonts w:asciiTheme="majorBidi" w:hAnsiTheme="majorBidi" w:cstheme="majorBidi"/>
          <w:sz w:val="30"/>
          <w:szCs w:val="30"/>
        </w:rPr>
        <w:t>3.20</w:t>
      </w:r>
      <w:r w:rsidRPr="00AB4A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52A7">
        <w:rPr>
          <w:rFonts w:asciiTheme="majorBidi" w:hAnsiTheme="majorBidi" w:cstheme="majorBidi"/>
          <w:sz w:val="30"/>
          <w:szCs w:val="30"/>
        </w:rPr>
        <w:t>-</w:t>
      </w:r>
      <w:r w:rsidRPr="00AB4A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4A3D" w:rsidRPr="00AB4A3D">
        <w:rPr>
          <w:rFonts w:asciiTheme="majorBidi" w:hAnsiTheme="majorBidi" w:cstheme="majorBidi"/>
          <w:sz w:val="30"/>
          <w:szCs w:val="30"/>
        </w:rPr>
        <w:t>3.</w:t>
      </w:r>
      <w:r w:rsidR="00AB4A3D">
        <w:rPr>
          <w:rFonts w:asciiTheme="majorBidi" w:hAnsiTheme="majorBidi" w:cstheme="majorBidi"/>
          <w:sz w:val="30"/>
          <w:szCs w:val="30"/>
        </w:rPr>
        <w:t>30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CA6198">
        <w:rPr>
          <w:rFonts w:asciiTheme="majorBidi" w:hAnsiTheme="majorBidi" w:cstheme="majorBidi"/>
          <w:sz w:val="30"/>
          <w:szCs w:val="30"/>
        </w:rPr>
        <w:t xml:space="preserve"> </w:t>
      </w:r>
      <w:r w:rsidRPr="00CA6198">
        <w:rPr>
          <w:rFonts w:asciiTheme="majorBidi" w:hAnsiTheme="majorBidi" w:cstheme="majorBidi"/>
          <w:sz w:val="30"/>
          <w:szCs w:val="30"/>
          <w:cs/>
        </w:rPr>
        <w:t>ดอกเบี้ยกำหนดชำระคืนเป็นรายเดือน</w:t>
      </w:r>
      <w:r w:rsidR="007B68DC">
        <w:rPr>
          <w:rFonts w:asciiTheme="majorBidi" w:hAnsiTheme="majorBidi" w:cstheme="majorBidi"/>
          <w:sz w:val="30"/>
          <w:szCs w:val="30"/>
        </w:rPr>
        <w:t xml:space="preserve"> </w:t>
      </w:r>
    </w:p>
    <w:p w14:paraId="1BBB3454" w14:textId="77777777" w:rsidR="004B7F3E" w:rsidRPr="00E8325E" w:rsidRDefault="004B7F3E" w:rsidP="00320ECC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D334BB" w14:textId="752F28EE" w:rsidR="004B7F3E" w:rsidRDefault="004B7F3E" w:rsidP="00320ECC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6238D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Pr="00B623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14C52" w:rsidRPr="00B6238D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E8325E" w:rsidRPr="00B6238D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</w:t>
      </w:r>
      <w:r w:rsidR="00014C52" w:rsidRPr="00B6238D">
        <w:rPr>
          <w:rFonts w:asciiTheme="majorBidi" w:hAnsiTheme="majorBidi" w:cstheme="majorBidi" w:hint="cs"/>
          <w:spacing w:val="-4"/>
          <w:sz w:val="30"/>
          <w:szCs w:val="30"/>
          <w:cs/>
        </w:rPr>
        <w:t>ยน</w:t>
      </w:r>
      <w:r w:rsidRPr="00B6238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6238D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B6238D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B6238D">
        <w:rPr>
          <w:rFonts w:asciiTheme="majorBidi" w:hAnsiTheme="majorBidi" w:cstheme="majorBidi" w:hint="cs"/>
          <w:spacing w:val="-4"/>
          <w:sz w:val="30"/>
          <w:szCs w:val="30"/>
          <w:cs/>
        </w:rPr>
        <w:t>และบริษัท</w:t>
      </w:r>
      <w:r w:rsidRPr="00B6238D">
        <w:rPr>
          <w:rFonts w:asciiTheme="majorBidi" w:hAnsiTheme="majorBidi" w:cstheme="majorBidi"/>
          <w:spacing w:val="-4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 w:rsidRPr="00B623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B4A3D" w:rsidRPr="00B6238D">
        <w:rPr>
          <w:rFonts w:asciiTheme="majorBidi" w:hAnsiTheme="majorBidi" w:cstheme="majorBidi"/>
          <w:spacing w:val="-4"/>
          <w:sz w:val="30"/>
          <w:szCs w:val="30"/>
        </w:rPr>
        <w:t>1,279.36</w:t>
      </w:r>
      <w:r w:rsidRPr="00B623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6238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024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36CE2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36CE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 xml:space="preserve">2566: 900 </w:t>
      </w:r>
      <w:r w:rsidRPr="004B7F3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2EAA033" w14:textId="77777777" w:rsidR="00DB6EE6" w:rsidRPr="00E8325E" w:rsidRDefault="00DB6EE6" w:rsidP="00320ECC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0A7868" w14:textId="77777777" w:rsidR="00EE105F" w:rsidRPr="003E2D53" w:rsidRDefault="00EE105F" w:rsidP="00E8325E">
      <w:pPr>
        <w:pStyle w:val="Heading9"/>
        <w:numPr>
          <w:ilvl w:val="0"/>
          <w:numId w:val="19"/>
        </w:numPr>
        <w:tabs>
          <w:tab w:val="clear" w:pos="340"/>
          <w:tab w:val="num" w:pos="900"/>
        </w:tabs>
        <w:ind w:left="540" w:hanging="540"/>
        <w:rPr>
          <w:rFonts w:asciiTheme="majorBidi" w:hAnsiTheme="majorBidi" w:cstheme="majorBidi"/>
        </w:rPr>
      </w:pPr>
      <w:r w:rsidRPr="003E2D53">
        <w:rPr>
          <w:rFonts w:asciiTheme="majorBidi" w:hAnsiTheme="majorBidi" w:cstheme="majorBidi"/>
          <w:cs/>
        </w:rPr>
        <w:t>ส่วนงานดำเนินงานและการจำแนกรายได้</w:t>
      </w:r>
    </w:p>
    <w:p w14:paraId="40B9FB7B" w14:textId="77777777" w:rsidR="00EE105F" w:rsidRPr="00E8325E" w:rsidRDefault="00EE105F" w:rsidP="00EE105F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4818" w:type="pct"/>
        <w:tblInd w:w="468" w:type="dxa"/>
        <w:tblLayout w:type="fixed"/>
        <w:tblLook w:val="00A0" w:firstRow="1" w:lastRow="0" w:firstColumn="1" w:lastColumn="0" w:noHBand="0" w:noVBand="0"/>
      </w:tblPr>
      <w:tblGrid>
        <w:gridCol w:w="3647"/>
        <w:gridCol w:w="1074"/>
        <w:gridCol w:w="239"/>
        <w:gridCol w:w="9"/>
        <w:gridCol w:w="1374"/>
        <w:gridCol w:w="258"/>
        <w:gridCol w:w="1172"/>
        <w:gridCol w:w="269"/>
        <w:gridCol w:w="1168"/>
      </w:tblGrid>
      <w:tr w:rsidR="00E8325E" w:rsidRPr="00E8325E" w14:paraId="1585D8DC" w14:textId="77777777" w:rsidTr="00AC6C75">
        <w:trPr>
          <w:tblHeader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18563" w14:textId="77777777" w:rsidR="00EE105F" w:rsidRPr="00E8325E" w:rsidRDefault="00EE105F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0196E96E" w14:textId="77777777" w:rsidR="00EE105F" w:rsidRPr="00E8325E" w:rsidRDefault="00EE105F" w:rsidP="00E8325E">
            <w:pPr>
              <w:tabs>
                <w:tab w:val="clear" w:pos="5613"/>
                <w:tab w:val="decimal" w:pos="776"/>
              </w:tabs>
              <w:ind w:left="-114" w:right="-10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832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8325E" w:rsidRPr="00E8325E" w14:paraId="66403F98" w14:textId="77777777" w:rsidTr="00E8325E">
        <w:trPr>
          <w:tblHeader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D36BB" w14:textId="29EDF1B2" w:rsidR="00EE105F" w:rsidRPr="00E8325E" w:rsidRDefault="00EE105F" w:rsidP="00E8325E">
            <w:pPr>
              <w:ind w:left="-21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8325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E8325E" w:rsidRPr="00E8325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</w:t>
            </w:r>
            <w:r w:rsidRPr="00E8325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</w:t>
            </w:r>
            <w:r w:rsidR="00E8325E" w:rsidRPr="00E8325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้า</w:t>
            </w:r>
            <w:r w:rsidRPr="00E8325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</w:p>
          <w:p w14:paraId="23897BDD" w14:textId="331FD138" w:rsidR="00EE105F" w:rsidRPr="00E8325E" w:rsidRDefault="00EE105F" w:rsidP="00E8325E">
            <w:pPr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E8325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E8325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E8325E" w:rsidRPr="00E8325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</w:t>
            </w:r>
            <w:r w:rsidRPr="00E8325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ยน</w:t>
            </w:r>
            <w:r w:rsidRPr="00E8325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2567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vAlign w:val="bottom"/>
          </w:tcPr>
          <w:p w14:paraId="6C6199DC" w14:textId="77777777" w:rsidR="00EE105F" w:rsidRPr="00E8325E" w:rsidRDefault="00EE105F" w:rsidP="00E8325E">
            <w:pPr>
              <w:ind w:left="-98" w:right="-103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E8325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บริการ</w:t>
            </w:r>
          </w:p>
          <w:p w14:paraId="77587F2F" w14:textId="77777777" w:rsidR="00EE105F" w:rsidRPr="00E8325E" w:rsidRDefault="00EE105F" w:rsidP="00E8325E">
            <w:pPr>
              <w:ind w:left="-98" w:right="-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ทางยกระดับ</w:t>
            </w:r>
          </w:p>
        </w:tc>
        <w:tc>
          <w:tcPr>
            <w:tcW w:w="13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42E6E" w14:textId="77777777" w:rsidR="00EE105F" w:rsidRPr="00E8325E" w:rsidRDefault="00EE105F" w:rsidP="00E8325E">
            <w:pPr>
              <w:tabs>
                <w:tab w:val="decimal" w:pos="74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645EB48" w14:textId="77777777" w:rsidR="00EE105F" w:rsidRPr="00E8325E" w:rsidRDefault="00EE105F" w:rsidP="00E8325E">
            <w:pPr>
              <w:ind w:left="-98" w:right="-113" w:hanging="16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E8325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บริการซ่อมแซม</w:t>
            </w:r>
          </w:p>
          <w:p w14:paraId="33600146" w14:textId="77777777" w:rsidR="00EE105F" w:rsidRPr="00E8325E" w:rsidRDefault="00EE105F" w:rsidP="00E8325E">
            <w:pPr>
              <w:ind w:left="-98" w:right="-113" w:hanging="16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โครงสร้างพื้นฐาน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DA549" w14:textId="77777777" w:rsidR="00EE105F" w:rsidRPr="00E8325E" w:rsidRDefault="00EE105F" w:rsidP="00E8325E">
            <w:pPr>
              <w:tabs>
                <w:tab w:val="decimal" w:pos="74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D5AA69A" w14:textId="77777777" w:rsidR="00EE105F" w:rsidRPr="00E8325E" w:rsidRDefault="00EE105F" w:rsidP="00E8325E">
            <w:pPr>
              <w:ind w:left="-98" w:right="-94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E8325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ตัดรายการ</w:t>
            </w:r>
          </w:p>
          <w:p w14:paraId="79B64DEA" w14:textId="77777777" w:rsidR="00EE105F" w:rsidRPr="00E8325E" w:rsidRDefault="00EE105F" w:rsidP="00E8325E">
            <w:pPr>
              <w:ind w:left="-98" w:right="-9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6" w:type="pct"/>
            <w:tcBorders>
              <w:top w:val="nil"/>
              <w:left w:val="nil"/>
              <w:right w:val="nil"/>
            </w:tcBorders>
            <w:vAlign w:val="bottom"/>
          </w:tcPr>
          <w:p w14:paraId="61D80065" w14:textId="77777777" w:rsidR="00EE105F" w:rsidRPr="00E8325E" w:rsidRDefault="00EE105F" w:rsidP="00E8325E">
            <w:pPr>
              <w:tabs>
                <w:tab w:val="decimal" w:pos="776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4" w:type="pct"/>
            <w:tcBorders>
              <w:top w:val="nil"/>
              <w:left w:val="nil"/>
              <w:right w:val="nil"/>
            </w:tcBorders>
            <w:vAlign w:val="bottom"/>
          </w:tcPr>
          <w:p w14:paraId="3693FC3B" w14:textId="77777777" w:rsidR="00EE105F" w:rsidRPr="00E8325E" w:rsidRDefault="00EE105F" w:rsidP="00E8325E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8325E" w:rsidRPr="00E8325E" w14:paraId="343CD441" w14:textId="77777777" w:rsidTr="00AC6C75">
        <w:trPr>
          <w:tblHeader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49418" w14:textId="77777777" w:rsidR="00EE105F" w:rsidRPr="00E8325E" w:rsidRDefault="00EE105F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7B422971" w14:textId="77777777" w:rsidR="00EE105F" w:rsidRPr="00E8325E" w:rsidRDefault="00EE105F" w:rsidP="00E8325E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8325E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E8325E" w:rsidRPr="00E8325E" w14:paraId="6D3172B8" w14:textId="77777777" w:rsidTr="00E8325E"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7935D" w14:textId="77777777" w:rsidR="00EE105F" w:rsidRPr="00E8325E" w:rsidRDefault="00EE105F" w:rsidP="00E8325E">
            <w:pPr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vAlign w:val="bottom"/>
          </w:tcPr>
          <w:p w14:paraId="63CD10C7" w14:textId="77777777" w:rsidR="00EE105F" w:rsidRPr="00E8325E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992C3" w14:textId="77777777" w:rsidR="00EE105F" w:rsidRPr="00E8325E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3500EF9" w14:textId="77777777" w:rsidR="00EE105F" w:rsidRPr="00E8325E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B088D" w14:textId="77777777" w:rsidR="00EE105F" w:rsidRPr="00E8325E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C63D581" w14:textId="77777777" w:rsidR="00EE105F" w:rsidRPr="00E8325E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nil"/>
              <w:left w:val="nil"/>
              <w:right w:val="nil"/>
            </w:tcBorders>
            <w:vAlign w:val="bottom"/>
          </w:tcPr>
          <w:p w14:paraId="6D027CE5" w14:textId="77777777" w:rsidR="00EE105F" w:rsidRPr="00E8325E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nil"/>
              <w:left w:val="nil"/>
              <w:right w:val="nil"/>
            </w:tcBorders>
            <w:vAlign w:val="bottom"/>
          </w:tcPr>
          <w:p w14:paraId="137E3E87" w14:textId="77777777" w:rsidR="00EE105F" w:rsidRPr="00E8325E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325E" w:rsidRPr="00E8325E" w14:paraId="06B4C9F3" w14:textId="77777777" w:rsidTr="00E8325E"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AE718" w14:textId="77777777" w:rsidR="00EE105F" w:rsidRPr="00E8325E" w:rsidRDefault="00EE105F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504D13" w14:textId="5A81E956" w:rsidR="00EE105F" w:rsidRPr="00E8325E" w:rsidRDefault="00AC6C75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1,825,485</w:t>
            </w:r>
          </w:p>
        </w:tc>
        <w:tc>
          <w:tcPr>
            <w:tcW w:w="135" w:type="pct"/>
            <w:gridSpan w:val="2"/>
            <w:tcBorders>
              <w:top w:val="nil"/>
              <w:left w:val="nil"/>
              <w:right w:val="nil"/>
            </w:tcBorders>
          </w:tcPr>
          <w:p w14:paraId="11A9A513" w14:textId="77777777" w:rsidR="00EE105F" w:rsidRPr="00E8325E" w:rsidRDefault="00EE105F" w:rsidP="00E8325E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2E9535" w14:textId="3538C0C8" w:rsidR="00EE105F" w:rsidRPr="00E8325E" w:rsidRDefault="00AC6C75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2,836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noWrap/>
          </w:tcPr>
          <w:p w14:paraId="7A1EDAC8" w14:textId="77777777" w:rsidR="00EE105F" w:rsidRPr="00E8325E" w:rsidRDefault="00EE105F" w:rsidP="00E8325E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BC2445" w14:textId="0A2725F0" w:rsidR="00EE105F" w:rsidRPr="00E8325E" w:rsidRDefault="00AC6C75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tcBorders>
              <w:top w:val="nil"/>
              <w:left w:val="nil"/>
              <w:right w:val="nil"/>
            </w:tcBorders>
          </w:tcPr>
          <w:p w14:paraId="28C8170D" w14:textId="77777777" w:rsidR="00EE105F" w:rsidRPr="00E8325E" w:rsidRDefault="00EE105F" w:rsidP="00E8325E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29191A" w14:textId="2F9C9AD6" w:rsidR="00EE105F" w:rsidRPr="00E8325E" w:rsidRDefault="00AC6C75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1,828,321</w:t>
            </w:r>
          </w:p>
        </w:tc>
      </w:tr>
      <w:tr w:rsidR="00E8325E" w:rsidRPr="00E8325E" w14:paraId="25A8A087" w14:textId="77777777" w:rsidTr="00E8325E"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41809" w14:textId="77777777" w:rsidR="00EE105F" w:rsidRPr="00E8325E" w:rsidRDefault="00EE105F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B0A47" w14:textId="44E17CFB" w:rsidR="00EE105F" w:rsidRPr="00E8325E" w:rsidRDefault="00AC6C75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  <w:tcBorders>
              <w:top w:val="nil"/>
              <w:left w:val="nil"/>
              <w:right w:val="nil"/>
            </w:tcBorders>
          </w:tcPr>
          <w:p w14:paraId="5A962D0B" w14:textId="77777777" w:rsidR="00EE105F" w:rsidRPr="00E8325E" w:rsidRDefault="00EE105F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4AE486" w14:textId="490FF12E" w:rsidR="00EE105F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noWrap/>
          </w:tcPr>
          <w:p w14:paraId="2A2DC73E" w14:textId="77777777" w:rsidR="00EE105F" w:rsidRPr="00E8325E" w:rsidRDefault="00EE105F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4151D7" w14:textId="291783AF" w:rsidR="00EE105F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08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(1,157)</w:t>
            </w:r>
          </w:p>
        </w:tc>
        <w:tc>
          <w:tcPr>
            <w:tcW w:w="146" w:type="pct"/>
            <w:tcBorders>
              <w:top w:val="nil"/>
              <w:left w:val="nil"/>
              <w:right w:val="nil"/>
            </w:tcBorders>
          </w:tcPr>
          <w:p w14:paraId="19ED876A" w14:textId="77777777" w:rsidR="00EE105F" w:rsidRPr="00E8325E" w:rsidRDefault="00EE105F" w:rsidP="00E8325E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0ACF9" w14:textId="25ECD4F7" w:rsidR="00EE105F" w:rsidRPr="00E8325E" w:rsidRDefault="00AC6C75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4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325E" w:rsidRPr="00E8325E" w14:paraId="429DD5EB" w14:textId="77777777" w:rsidTr="00E8325E"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32D3D" w14:textId="77777777" w:rsidR="00EE105F" w:rsidRPr="00E8325E" w:rsidRDefault="00EE105F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8B60F7" w14:textId="5F4A6F9A" w:rsidR="00EE105F" w:rsidRPr="00E8325E" w:rsidRDefault="00AC6C75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1,825,485</w:t>
            </w:r>
          </w:p>
        </w:tc>
        <w:tc>
          <w:tcPr>
            <w:tcW w:w="135" w:type="pct"/>
            <w:gridSpan w:val="2"/>
            <w:tcBorders>
              <w:top w:val="nil"/>
              <w:left w:val="nil"/>
              <w:right w:val="nil"/>
            </w:tcBorders>
          </w:tcPr>
          <w:p w14:paraId="7713BB78" w14:textId="77777777" w:rsidR="00EE105F" w:rsidRPr="00E8325E" w:rsidRDefault="00EE105F" w:rsidP="00E8325E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B0BDF55" w14:textId="1567A6DF" w:rsidR="00EE105F" w:rsidRPr="00E8325E" w:rsidRDefault="00AC6C75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3,993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noWrap/>
          </w:tcPr>
          <w:p w14:paraId="218399B8" w14:textId="77777777" w:rsidR="00EE105F" w:rsidRPr="00E8325E" w:rsidRDefault="00EE105F" w:rsidP="00E8325E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0ACF984" w14:textId="6AEE5F99" w:rsidR="00EE105F" w:rsidRPr="00AC6C75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08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C6C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6" w:type="pct"/>
            <w:tcBorders>
              <w:top w:val="nil"/>
              <w:left w:val="nil"/>
              <w:right w:val="nil"/>
            </w:tcBorders>
          </w:tcPr>
          <w:p w14:paraId="16ED1658" w14:textId="77777777" w:rsidR="00EE105F" w:rsidRPr="00E8325E" w:rsidRDefault="00EE105F" w:rsidP="00E8325E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7EFC32" w14:textId="1CC123C3" w:rsidR="00EE105F" w:rsidRPr="00E8325E" w:rsidRDefault="00AC6C75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1,828,321</w:t>
            </w:r>
          </w:p>
        </w:tc>
      </w:tr>
      <w:tr w:rsidR="00E8325E" w:rsidRPr="00E8325E" w14:paraId="21A82019" w14:textId="77777777" w:rsidTr="00E8325E"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66228" w14:textId="1C980335" w:rsidR="00E1071A" w:rsidRPr="00E8325E" w:rsidRDefault="00E1071A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950718C" w14:textId="77777777" w:rsidR="00E1071A" w:rsidRPr="00E8325E" w:rsidRDefault="00E1071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0E20D99C" w14:textId="77777777" w:rsidR="00E1071A" w:rsidRPr="00E8325E" w:rsidRDefault="00E1071A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48EFAB" w14:textId="77777777" w:rsidR="00E1071A" w:rsidRPr="00E8325E" w:rsidRDefault="00E1071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noWrap/>
          </w:tcPr>
          <w:p w14:paraId="121F3D3A" w14:textId="77777777" w:rsidR="00E1071A" w:rsidRPr="00E8325E" w:rsidRDefault="00E1071A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7CA632" w14:textId="77777777" w:rsidR="00E1071A" w:rsidRPr="00E8325E" w:rsidRDefault="00E1071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nil"/>
              <w:left w:val="nil"/>
              <w:right w:val="nil"/>
            </w:tcBorders>
          </w:tcPr>
          <w:p w14:paraId="7000BAFB" w14:textId="77777777" w:rsidR="00E1071A" w:rsidRPr="00E8325E" w:rsidRDefault="00E1071A" w:rsidP="00E8325E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71221D2" w14:textId="77777777" w:rsidR="00E1071A" w:rsidRPr="00E8325E" w:rsidRDefault="00E1071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0CAA" w:rsidRPr="00E8325E" w14:paraId="1FCEA51C" w14:textId="77777777" w:rsidTr="00E8325E"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76935D" w14:textId="77777777" w:rsidR="00910CAA" w:rsidRPr="00E8325E" w:rsidRDefault="00910CAA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002ADC" w14:textId="77777777" w:rsidR="00910CAA" w:rsidRPr="00E8325E" w:rsidRDefault="00910CA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6478F424" w14:textId="77777777" w:rsidR="00910CAA" w:rsidRPr="00E8325E" w:rsidRDefault="00910CAA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3AE817" w14:textId="77777777" w:rsidR="00910CAA" w:rsidRPr="00E8325E" w:rsidRDefault="00910CA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noWrap/>
          </w:tcPr>
          <w:p w14:paraId="61E67A1E" w14:textId="77777777" w:rsidR="00910CAA" w:rsidRPr="00E8325E" w:rsidRDefault="00910CAA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E7C0D7" w14:textId="77777777" w:rsidR="00910CAA" w:rsidRPr="00E8325E" w:rsidRDefault="00910CA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nil"/>
              <w:left w:val="nil"/>
              <w:right w:val="nil"/>
            </w:tcBorders>
          </w:tcPr>
          <w:p w14:paraId="12DDE02F" w14:textId="77777777" w:rsidR="00910CAA" w:rsidRPr="00E8325E" w:rsidRDefault="00910CAA" w:rsidP="00E8325E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4EE2A03" w14:textId="77777777" w:rsidR="00910CAA" w:rsidRPr="00E8325E" w:rsidRDefault="00910CA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0CAA" w:rsidRPr="00E8325E" w14:paraId="4F814D9F" w14:textId="77777777" w:rsidTr="00E8325E"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EAC70" w14:textId="77777777" w:rsidR="00910CAA" w:rsidRPr="00E8325E" w:rsidRDefault="00910CAA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879F95D" w14:textId="77777777" w:rsidR="00910CAA" w:rsidRPr="00E8325E" w:rsidRDefault="00910CA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6A6032DC" w14:textId="77777777" w:rsidR="00910CAA" w:rsidRPr="00E8325E" w:rsidRDefault="00910CAA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8C061B" w14:textId="77777777" w:rsidR="00910CAA" w:rsidRPr="00E8325E" w:rsidRDefault="00910CA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noWrap/>
          </w:tcPr>
          <w:p w14:paraId="21D2E7AB" w14:textId="77777777" w:rsidR="00910CAA" w:rsidRPr="00E8325E" w:rsidRDefault="00910CAA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0E44E4" w14:textId="77777777" w:rsidR="00910CAA" w:rsidRPr="00E8325E" w:rsidRDefault="00910CA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nil"/>
              <w:left w:val="nil"/>
              <w:right w:val="nil"/>
            </w:tcBorders>
          </w:tcPr>
          <w:p w14:paraId="4575BA64" w14:textId="77777777" w:rsidR="00910CAA" w:rsidRPr="00E8325E" w:rsidRDefault="00910CAA" w:rsidP="00E8325E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07C66D1" w14:textId="77777777" w:rsidR="00910CAA" w:rsidRPr="00E8325E" w:rsidRDefault="00910CA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325E" w:rsidRPr="00E8325E" w14:paraId="763CD00C" w14:textId="77777777" w:rsidTr="00E8325E"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81C41" w14:textId="698E7A24" w:rsidR="00E8325E" w:rsidRPr="00E8325E" w:rsidRDefault="00E8325E" w:rsidP="00E8325E">
            <w:pPr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การจำแนกรายได้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F109D16" w14:textId="77777777" w:rsidR="00E8325E" w:rsidRPr="00E8325E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6B674D07" w14:textId="77777777" w:rsidR="00E8325E" w:rsidRPr="00E8325E" w:rsidRDefault="00E8325E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02F602" w14:textId="77777777" w:rsidR="00E8325E" w:rsidRPr="00E8325E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noWrap/>
          </w:tcPr>
          <w:p w14:paraId="0DA49D4C" w14:textId="77777777" w:rsidR="00E8325E" w:rsidRPr="00E8325E" w:rsidRDefault="00E8325E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3315BE" w14:textId="77777777" w:rsidR="00E8325E" w:rsidRPr="00E8325E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nil"/>
              <w:left w:val="nil"/>
              <w:right w:val="nil"/>
            </w:tcBorders>
          </w:tcPr>
          <w:p w14:paraId="65D60F82" w14:textId="77777777" w:rsidR="00E8325E" w:rsidRPr="00E8325E" w:rsidRDefault="00E8325E" w:rsidP="00E8325E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01DE73C" w14:textId="77777777" w:rsidR="00E8325E" w:rsidRPr="00E8325E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325E" w:rsidRPr="00E8325E" w14:paraId="3C2BABF8" w14:textId="77777777" w:rsidTr="00E8325E"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D417E" w14:textId="0E2B17B3" w:rsidR="00E8325E" w:rsidRPr="00E8325E" w:rsidRDefault="00E8325E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ประเภทของบริการหลัก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ED66FB1" w14:textId="77777777" w:rsidR="00E8325E" w:rsidRPr="00E8325E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4387A8E0" w14:textId="77777777" w:rsidR="00E8325E" w:rsidRPr="00E8325E" w:rsidRDefault="00E8325E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666F78" w14:textId="77777777" w:rsidR="00E8325E" w:rsidRPr="00E8325E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noWrap/>
          </w:tcPr>
          <w:p w14:paraId="62CF1D1E" w14:textId="77777777" w:rsidR="00E8325E" w:rsidRPr="00E8325E" w:rsidRDefault="00E8325E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9CEF86" w14:textId="77777777" w:rsidR="00E8325E" w:rsidRPr="00E8325E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nil"/>
              <w:left w:val="nil"/>
              <w:right w:val="nil"/>
            </w:tcBorders>
          </w:tcPr>
          <w:p w14:paraId="259DC98A" w14:textId="77777777" w:rsidR="00E8325E" w:rsidRPr="00E8325E" w:rsidRDefault="00E8325E" w:rsidP="00E8325E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1496F27" w14:textId="77777777" w:rsidR="00E8325E" w:rsidRPr="00E8325E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C75" w:rsidRPr="00E8325E" w14:paraId="3ADDD92C" w14:textId="77777777" w:rsidTr="00E8325E"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60822" w14:textId="2638DF1B" w:rsidR="00AC6C75" w:rsidRPr="00E8325E" w:rsidRDefault="00AC6C75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บริการทางยกระดับ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E2DE03" w14:textId="6B2B04BA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1,825,485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2C6BF4E1" w14:textId="77777777" w:rsidR="00AC6C75" w:rsidRPr="00E8325E" w:rsidRDefault="00AC6C75" w:rsidP="00AC6C7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9E22C5" w14:textId="5E1B0421" w:rsidR="00AC6C75" w:rsidRPr="00E8325E" w:rsidRDefault="00CE2780" w:rsidP="00CE2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noWrap/>
          </w:tcPr>
          <w:p w14:paraId="01A8C0E7" w14:textId="77777777" w:rsidR="00AC6C75" w:rsidRPr="00E8325E" w:rsidRDefault="00AC6C75" w:rsidP="00AC6C7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FD0F85" w14:textId="1622B2C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tcBorders>
              <w:top w:val="nil"/>
              <w:left w:val="nil"/>
              <w:right w:val="nil"/>
            </w:tcBorders>
          </w:tcPr>
          <w:p w14:paraId="24494499" w14:textId="77777777" w:rsidR="00AC6C75" w:rsidRPr="00E8325E" w:rsidRDefault="00AC6C75" w:rsidP="00AC6C75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9D97A60" w14:textId="1732BBC2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C75"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="00BB580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E278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C6C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E2780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</w:tr>
      <w:tr w:rsidR="00AC6C75" w:rsidRPr="00E8325E" w14:paraId="4E88401D" w14:textId="77777777" w:rsidTr="00E8325E"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3C880" w14:textId="6DCB8250" w:rsidR="00AC6C75" w:rsidRPr="00E8325E" w:rsidRDefault="00AC6C75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บริการซ่อมแซมโครงสร้างพื้นฐาน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F901F" w14:textId="6C614B9A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0118C2E4" w14:textId="77777777" w:rsidR="00AC6C75" w:rsidRPr="00E8325E" w:rsidRDefault="00AC6C75" w:rsidP="00AC6C7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F95F33" w14:textId="4ED737FE" w:rsidR="00AC6C75" w:rsidRPr="00E8325E" w:rsidRDefault="00CE2780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C6C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noWrap/>
          </w:tcPr>
          <w:p w14:paraId="52C5EE1C" w14:textId="77777777" w:rsidR="00AC6C75" w:rsidRPr="00E8325E" w:rsidRDefault="00AC6C75" w:rsidP="00AC6C7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4C9190" w14:textId="4C312966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(1,157)</w:t>
            </w:r>
          </w:p>
        </w:tc>
        <w:tc>
          <w:tcPr>
            <w:tcW w:w="146" w:type="pct"/>
            <w:tcBorders>
              <w:top w:val="nil"/>
              <w:left w:val="nil"/>
              <w:right w:val="nil"/>
            </w:tcBorders>
          </w:tcPr>
          <w:p w14:paraId="2A78F3F7" w14:textId="77777777" w:rsidR="00AC6C75" w:rsidRPr="00E8325E" w:rsidRDefault="00AC6C75" w:rsidP="00AC6C75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41C79" w14:textId="302990E7" w:rsidR="00AC6C75" w:rsidRPr="00E8325E" w:rsidRDefault="00CE2780" w:rsidP="00CE2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2,836</w:t>
            </w:r>
          </w:p>
        </w:tc>
      </w:tr>
      <w:tr w:rsidR="00AC6C75" w:rsidRPr="00E8325E" w14:paraId="3162E517" w14:textId="77777777" w:rsidTr="00E8325E"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68AB5" w14:textId="122EF00C" w:rsidR="00AC6C75" w:rsidRPr="00E8325E" w:rsidRDefault="00AC6C75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F402A5" w14:textId="717BC5AB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6C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1,825,485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131632F6" w14:textId="77777777" w:rsidR="00AC6C75" w:rsidRPr="00E8325E" w:rsidRDefault="00AC6C75" w:rsidP="00AC6C7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5ADB1A0" w14:textId="53F2237E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3,993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noWrap/>
          </w:tcPr>
          <w:p w14:paraId="0384320D" w14:textId="77777777" w:rsidR="00AC6C75" w:rsidRPr="00E8325E" w:rsidRDefault="00AC6C75" w:rsidP="00AC6C7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180D7EC" w14:textId="150E153C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C6C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6" w:type="pct"/>
            <w:tcBorders>
              <w:top w:val="nil"/>
              <w:left w:val="nil"/>
              <w:right w:val="nil"/>
            </w:tcBorders>
          </w:tcPr>
          <w:p w14:paraId="46E818E1" w14:textId="77777777" w:rsidR="00AC6C75" w:rsidRPr="00E8325E" w:rsidRDefault="00AC6C75" w:rsidP="00AC6C75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0F46A8" w14:textId="25F86AAD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6C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</w:t>
            </w:r>
            <w:r w:rsidR="00BB5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Pr="00AC6C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922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</w:t>
            </w:r>
          </w:p>
        </w:tc>
      </w:tr>
      <w:tr w:rsidR="00AC6C75" w:rsidRPr="00E8325E" w14:paraId="3A51A0B1" w14:textId="77777777" w:rsidTr="00E8325E"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761BF" w14:textId="77777777" w:rsidR="00AC6C75" w:rsidRPr="00E8325E" w:rsidRDefault="00AC6C75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F7DAF30" w14:textId="7777777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63B66CE6" w14:textId="7777777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687C90B0" w14:textId="7777777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noWrap/>
          </w:tcPr>
          <w:p w14:paraId="0DC7A7AD" w14:textId="7777777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3F78555D" w14:textId="7777777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nil"/>
              <w:left w:val="nil"/>
              <w:right w:val="nil"/>
            </w:tcBorders>
          </w:tcPr>
          <w:p w14:paraId="066FAF80" w14:textId="7777777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5AC6565" w14:textId="7777777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C75" w:rsidRPr="00E8325E" w14:paraId="64D765C9" w14:textId="77777777" w:rsidTr="00E8325E"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3B3ED" w14:textId="27988CBC" w:rsidR="00AC6C75" w:rsidRPr="00E8325E" w:rsidRDefault="00AC6C75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BEA889A" w14:textId="7777777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7F875F4C" w14:textId="77777777" w:rsidR="00AC6C75" w:rsidRPr="00E8325E" w:rsidRDefault="00AC6C75" w:rsidP="00AC6C7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5FE145" w14:textId="7777777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noWrap/>
          </w:tcPr>
          <w:p w14:paraId="0451D4E2" w14:textId="77777777" w:rsidR="00AC6C75" w:rsidRPr="00E8325E" w:rsidRDefault="00AC6C75" w:rsidP="00AC6C7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609A26" w14:textId="7777777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nil"/>
              <w:left w:val="nil"/>
              <w:right w:val="nil"/>
            </w:tcBorders>
          </w:tcPr>
          <w:p w14:paraId="5F06788C" w14:textId="77777777" w:rsidR="00AC6C75" w:rsidRPr="00E8325E" w:rsidRDefault="00AC6C75" w:rsidP="00AC6C75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64B7D69" w14:textId="7777777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3EA5" w:rsidRPr="00E8325E" w14:paraId="4F7EBE4D" w14:textId="77777777" w:rsidTr="00E8325E"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40741" w14:textId="225BC78A" w:rsidR="00473EA5" w:rsidRPr="00E8325E" w:rsidRDefault="00473EA5" w:rsidP="00473EA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58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E728E5" w14:textId="3528CF72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229B">
              <w:rPr>
                <w:rFonts w:asciiTheme="majorBidi" w:hAnsiTheme="majorBidi" w:cstheme="majorBidi"/>
                <w:sz w:val="28"/>
                <w:szCs w:val="28"/>
              </w:rPr>
              <w:t>1,825,485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3918C2B1" w14:textId="77777777" w:rsidR="00473EA5" w:rsidRPr="00E8325E" w:rsidRDefault="00473EA5" w:rsidP="00473EA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F1D08E" w14:textId="6665ED8C" w:rsidR="00473EA5" w:rsidRPr="00E8325E" w:rsidRDefault="00BB580F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noWrap/>
          </w:tcPr>
          <w:p w14:paraId="28DA794E" w14:textId="77777777" w:rsidR="00473EA5" w:rsidRPr="00E8325E" w:rsidRDefault="00473EA5" w:rsidP="00473EA5">
            <w:pPr>
              <w:tabs>
                <w:tab w:val="clear" w:pos="907"/>
                <w:tab w:val="decimal" w:pos="610"/>
                <w:tab w:val="decimal" w:pos="746"/>
              </w:tabs>
              <w:ind w:right="4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6C7522" w14:textId="0CC5C1B8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tcBorders>
              <w:top w:val="nil"/>
              <w:left w:val="nil"/>
              <w:right w:val="nil"/>
            </w:tcBorders>
          </w:tcPr>
          <w:p w14:paraId="3BD6845A" w14:textId="77777777" w:rsidR="00473EA5" w:rsidRPr="00E8325E" w:rsidRDefault="00473EA5" w:rsidP="00473EA5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A032DC" w14:textId="466519A8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6C75"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="00BB580F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AC6C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580F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</w:tr>
      <w:tr w:rsidR="00473EA5" w:rsidRPr="00E8325E" w14:paraId="4B0FD267" w14:textId="77777777" w:rsidTr="000F3709">
        <w:trPr>
          <w:trHeight w:val="240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CA6EF" w14:textId="57793B9F" w:rsidR="00473EA5" w:rsidRPr="00E8325E" w:rsidRDefault="00473EA5" w:rsidP="00473EA5">
            <w:pPr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CD6B9" w14:textId="79AB1643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4D363E04" w14:textId="77777777" w:rsidR="00473EA5" w:rsidRPr="00E8325E" w:rsidRDefault="00473EA5" w:rsidP="00473EA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F5EBE2" w14:textId="6D4EDA31" w:rsidR="00473EA5" w:rsidRPr="00E8325E" w:rsidRDefault="00BB580F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3,312</w:t>
            </w:r>
          </w:p>
        </w:tc>
        <w:tc>
          <w:tcPr>
            <w:tcW w:w="140" w:type="pct"/>
            <w:tcBorders>
              <w:left w:val="nil"/>
              <w:right w:val="nil"/>
            </w:tcBorders>
            <w:noWrap/>
          </w:tcPr>
          <w:p w14:paraId="5966FB11" w14:textId="77777777" w:rsidR="00473EA5" w:rsidRPr="00E8325E" w:rsidRDefault="00473EA5" w:rsidP="00473EA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EBA9D55" w14:textId="19A571DC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(1,157)</w:t>
            </w:r>
          </w:p>
        </w:tc>
        <w:tc>
          <w:tcPr>
            <w:tcW w:w="146" w:type="pct"/>
            <w:tcBorders>
              <w:left w:val="nil"/>
              <w:right w:val="nil"/>
            </w:tcBorders>
          </w:tcPr>
          <w:p w14:paraId="38329DC5" w14:textId="77777777" w:rsidR="00473EA5" w:rsidRPr="00E8325E" w:rsidRDefault="00473EA5" w:rsidP="00473EA5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B6AE2" w14:textId="1847BCA2" w:rsidR="00473EA5" w:rsidRPr="00E8325E" w:rsidRDefault="00BB580F" w:rsidP="00BB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2,155</w:t>
            </w:r>
          </w:p>
        </w:tc>
      </w:tr>
      <w:tr w:rsidR="00473EA5" w:rsidRPr="00E8325E" w14:paraId="3A3214CB" w14:textId="77777777" w:rsidTr="00E8325E">
        <w:tc>
          <w:tcPr>
            <w:tcW w:w="19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A41CC16" w14:textId="1082428B" w:rsidR="00473EA5" w:rsidRPr="00E8325E" w:rsidRDefault="00473EA5" w:rsidP="00473EA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3F2582" w14:textId="5B4507F5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22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1,825,485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468ECAF0" w14:textId="77777777" w:rsidR="00473EA5" w:rsidRPr="00E8325E" w:rsidRDefault="00473EA5" w:rsidP="00473EA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F0C2370" w14:textId="46F3F679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3,993</w:t>
            </w:r>
          </w:p>
        </w:tc>
        <w:tc>
          <w:tcPr>
            <w:tcW w:w="140" w:type="pct"/>
            <w:tcBorders>
              <w:left w:val="nil"/>
              <w:right w:val="nil"/>
            </w:tcBorders>
            <w:noWrap/>
          </w:tcPr>
          <w:p w14:paraId="3FB8801D" w14:textId="77777777" w:rsidR="00473EA5" w:rsidRPr="00E8325E" w:rsidRDefault="00473EA5" w:rsidP="00473EA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417BF44" w14:textId="7B0DC4DF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C6C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6" w:type="pct"/>
            <w:tcBorders>
              <w:left w:val="nil"/>
              <w:right w:val="nil"/>
            </w:tcBorders>
          </w:tcPr>
          <w:p w14:paraId="3E11484E" w14:textId="77777777" w:rsidR="00473EA5" w:rsidRPr="00E8325E" w:rsidRDefault="00473EA5" w:rsidP="00473EA5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0F9F72" w14:textId="68B24D92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6C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</w:t>
            </w:r>
            <w:r w:rsidR="00BB58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Pr="00AC6C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</w:t>
            </w:r>
          </w:p>
        </w:tc>
      </w:tr>
      <w:tr w:rsidR="00473EA5" w:rsidRPr="00E8325E" w14:paraId="6BC36262" w14:textId="77777777" w:rsidTr="00E8325E"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6076D" w14:textId="140C75CF" w:rsidR="00473EA5" w:rsidRPr="00E8325E" w:rsidRDefault="00473EA5" w:rsidP="00473EA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9C7BB43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3E67CAF0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EE12B9C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  <w:tcBorders>
              <w:left w:val="nil"/>
              <w:right w:val="nil"/>
            </w:tcBorders>
            <w:noWrap/>
          </w:tcPr>
          <w:p w14:paraId="0F52D205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774FD531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tcBorders>
              <w:left w:val="nil"/>
              <w:right w:val="nil"/>
            </w:tcBorders>
          </w:tcPr>
          <w:p w14:paraId="4CB2AEAA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DE37EF4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3EA5" w:rsidRPr="00E8325E" w14:paraId="3F961072" w14:textId="77777777" w:rsidTr="00E8325E"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FDA64FC" w14:textId="48C7472E" w:rsidR="00473EA5" w:rsidRPr="00E8325E" w:rsidRDefault="00473EA5" w:rsidP="00473EA5">
            <w:pPr>
              <w:tabs>
                <w:tab w:val="clear" w:pos="3515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</w:tcPr>
          <w:p w14:paraId="28610A57" w14:textId="3F60C6CF" w:rsidR="00473EA5" w:rsidRPr="00E8325E" w:rsidRDefault="00645AB0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8D491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C701B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2DD66993" w14:textId="77777777" w:rsidR="00473EA5" w:rsidRPr="00E8325E" w:rsidRDefault="00473EA5" w:rsidP="00473EA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159CE833" w14:textId="39699F66" w:rsidR="00473EA5" w:rsidRPr="00E8325E" w:rsidRDefault="00645AB0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45706">
              <w:rPr>
                <w:rFonts w:asciiTheme="majorBidi" w:hAnsiTheme="majorBidi" w:cstheme="majorBidi"/>
                <w:sz w:val="28"/>
                <w:szCs w:val="28"/>
              </w:rPr>
              <w:t>580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" w:type="pct"/>
            <w:tcBorders>
              <w:left w:val="nil"/>
              <w:right w:val="nil"/>
            </w:tcBorders>
            <w:noWrap/>
          </w:tcPr>
          <w:p w14:paraId="3F849E0E" w14:textId="77777777" w:rsidR="00473EA5" w:rsidRPr="00E8325E" w:rsidRDefault="00473EA5" w:rsidP="00473EA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left w:val="nil"/>
              <w:right w:val="nil"/>
            </w:tcBorders>
            <w:shd w:val="clear" w:color="auto" w:fill="auto"/>
            <w:noWrap/>
          </w:tcPr>
          <w:p w14:paraId="5DB05B65" w14:textId="4F16023D" w:rsidR="00473EA5" w:rsidRPr="00E8325E" w:rsidRDefault="00645AB0" w:rsidP="00645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08" w:right="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tcBorders>
              <w:left w:val="nil"/>
              <w:right w:val="nil"/>
            </w:tcBorders>
          </w:tcPr>
          <w:p w14:paraId="51AF2980" w14:textId="77777777" w:rsidR="00473EA5" w:rsidRPr="00E8325E" w:rsidRDefault="00473EA5" w:rsidP="00473EA5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47D7FE59" w14:textId="7B5AD9A8" w:rsidR="00473EA5" w:rsidRPr="00E8325E" w:rsidRDefault="00645AB0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8D491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,634</w:t>
            </w:r>
          </w:p>
        </w:tc>
      </w:tr>
      <w:tr w:rsidR="00473EA5" w:rsidRPr="00E8325E" w14:paraId="3D6834DC" w14:textId="77777777" w:rsidTr="00E8325E"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2541FE0" w14:textId="77777777" w:rsidR="00473EA5" w:rsidRPr="00E8325E" w:rsidRDefault="00473EA5" w:rsidP="00473EA5">
            <w:pPr>
              <w:ind w:right="-80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</w:tcPr>
          <w:p w14:paraId="2057C824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62A5D8FB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0F81EF1A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tcBorders>
              <w:left w:val="nil"/>
              <w:right w:val="nil"/>
            </w:tcBorders>
            <w:noWrap/>
          </w:tcPr>
          <w:p w14:paraId="06BE6ABA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left w:val="nil"/>
              <w:right w:val="nil"/>
            </w:tcBorders>
            <w:shd w:val="clear" w:color="auto" w:fill="auto"/>
            <w:noWrap/>
          </w:tcPr>
          <w:p w14:paraId="5211107A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tcBorders>
              <w:left w:val="nil"/>
              <w:right w:val="nil"/>
            </w:tcBorders>
          </w:tcPr>
          <w:p w14:paraId="73B1E6EB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0AF4B3F8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80F" w:rsidRPr="00E8325E" w14:paraId="0EDEF0F3" w14:textId="77777777" w:rsidTr="00E8325E"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B478F3" w14:textId="5BA2D0B5" w:rsidR="00BB580F" w:rsidRPr="00E8325E" w:rsidRDefault="00BB580F" w:rsidP="00BB580F">
            <w:pPr>
              <w:ind w:right="-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สินทรัพย์ส่วนงาน</w:t>
            </w:r>
            <w:r w:rsidRPr="00E832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E832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E832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</w:t>
            </w:r>
            <w:r w:rsidRPr="00E832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ยน </w:t>
            </w:r>
            <w:r w:rsidRPr="00E832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</w:tcPr>
          <w:p w14:paraId="1490DFF1" w14:textId="594A9EF7" w:rsidR="00BB580F" w:rsidRPr="00E8325E" w:rsidRDefault="00BB580F" w:rsidP="00BB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9,676,078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14EBD5FA" w14:textId="77777777" w:rsidR="00BB580F" w:rsidRPr="00E8325E" w:rsidRDefault="00BB580F" w:rsidP="00BB580F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67C9EDA" w14:textId="6C8E71E7" w:rsidR="00BB580F" w:rsidRPr="00E8325E" w:rsidRDefault="00BB580F" w:rsidP="00BB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580F">
              <w:rPr>
                <w:rFonts w:asciiTheme="majorBidi" w:hAnsiTheme="majorBidi" w:cstheme="majorBidi"/>
                <w:sz w:val="28"/>
                <w:szCs w:val="28"/>
              </w:rPr>
              <w:t>41,326</w:t>
            </w:r>
          </w:p>
        </w:tc>
        <w:tc>
          <w:tcPr>
            <w:tcW w:w="140" w:type="pct"/>
            <w:tcBorders>
              <w:left w:val="nil"/>
              <w:right w:val="nil"/>
            </w:tcBorders>
            <w:noWrap/>
          </w:tcPr>
          <w:p w14:paraId="65E6F286" w14:textId="77777777" w:rsidR="00BB580F" w:rsidRPr="00E8325E" w:rsidRDefault="00BB580F" w:rsidP="00BB580F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left w:val="nil"/>
              <w:right w:val="nil"/>
            </w:tcBorders>
            <w:shd w:val="clear" w:color="auto" w:fill="auto"/>
            <w:noWrap/>
          </w:tcPr>
          <w:p w14:paraId="67F2FD02" w14:textId="4B338AD1" w:rsidR="00BB580F" w:rsidRPr="00E8325E" w:rsidRDefault="00BB580F" w:rsidP="00BB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(28,309)</w:t>
            </w:r>
          </w:p>
        </w:tc>
        <w:tc>
          <w:tcPr>
            <w:tcW w:w="146" w:type="pct"/>
            <w:tcBorders>
              <w:left w:val="nil"/>
              <w:right w:val="nil"/>
            </w:tcBorders>
          </w:tcPr>
          <w:p w14:paraId="6FE11901" w14:textId="77777777" w:rsidR="00BB580F" w:rsidRPr="00E8325E" w:rsidRDefault="00BB580F" w:rsidP="00BB580F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29892F0E" w14:textId="550127A5" w:rsidR="00BB580F" w:rsidRPr="00BB580F" w:rsidRDefault="00BB580F" w:rsidP="00BB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9,689,095</w:t>
            </w:r>
          </w:p>
        </w:tc>
      </w:tr>
      <w:tr w:rsidR="00BB580F" w:rsidRPr="00E8325E" w14:paraId="074854A4" w14:textId="77777777" w:rsidTr="00E8325E">
        <w:tc>
          <w:tcPr>
            <w:tcW w:w="1980" w:type="pct"/>
            <w:tcBorders>
              <w:top w:val="nil"/>
              <w:left w:val="nil"/>
              <w:right w:val="nil"/>
            </w:tcBorders>
            <w:noWrap/>
          </w:tcPr>
          <w:p w14:paraId="42A937DD" w14:textId="5DDD31D6" w:rsidR="00BB580F" w:rsidRPr="00E8325E" w:rsidRDefault="00BB580F" w:rsidP="00BB580F">
            <w:pPr>
              <w:ind w:right="-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หนี้สินส่วนงาน</w:t>
            </w:r>
            <w:r w:rsidRPr="00E832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E832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E832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</w:t>
            </w:r>
            <w:r w:rsidRPr="00E832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ยน </w:t>
            </w:r>
            <w:r w:rsidRPr="00E832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</w:tcPr>
          <w:p w14:paraId="70D103FB" w14:textId="26BB3D64" w:rsidR="00BB580F" w:rsidRPr="00E8325E" w:rsidRDefault="00BB580F" w:rsidP="00BB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</w:t>
            </w:r>
            <w:r w:rsidR="00A87F4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="00A87F4D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1D92A733" w14:textId="77777777" w:rsidR="00BB580F" w:rsidRPr="00E8325E" w:rsidRDefault="00BB580F" w:rsidP="00BB580F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1E25227A" w14:textId="0906A517" w:rsidR="00BB580F" w:rsidRPr="00E8325E" w:rsidRDefault="00BB580F" w:rsidP="00BB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5,69</w:t>
            </w:r>
            <w:r w:rsidR="00B76AF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0" w:type="pct"/>
            <w:tcBorders>
              <w:left w:val="nil"/>
              <w:right w:val="nil"/>
            </w:tcBorders>
            <w:noWrap/>
          </w:tcPr>
          <w:p w14:paraId="11A858B9" w14:textId="77777777" w:rsidR="00BB580F" w:rsidRPr="00E8325E" w:rsidRDefault="00BB580F" w:rsidP="00BB580F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left w:val="nil"/>
              <w:right w:val="nil"/>
            </w:tcBorders>
            <w:shd w:val="clear" w:color="auto" w:fill="auto"/>
            <w:noWrap/>
          </w:tcPr>
          <w:p w14:paraId="02605FBE" w14:textId="2577EC54" w:rsidR="00BB580F" w:rsidRPr="00E8325E" w:rsidRDefault="00BB580F" w:rsidP="00BB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(909)</w:t>
            </w:r>
          </w:p>
        </w:tc>
        <w:tc>
          <w:tcPr>
            <w:tcW w:w="146" w:type="pct"/>
            <w:tcBorders>
              <w:left w:val="nil"/>
              <w:right w:val="nil"/>
            </w:tcBorders>
          </w:tcPr>
          <w:p w14:paraId="4645A7C8" w14:textId="77777777" w:rsidR="00BB580F" w:rsidRPr="00E8325E" w:rsidRDefault="00BB580F" w:rsidP="00BB580F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7942807E" w14:textId="2789CE20" w:rsidR="00BB580F" w:rsidRPr="00BB580F" w:rsidRDefault="00BB580F" w:rsidP="00BB5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8D491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87F4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</w:t>
            </w:r>
            <w:r w:rsidR="00A87F4D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</w:tbl>
    <w:p w14:paraId="14430F91" w14:textId="77777777" w:rsidR="007C31FB" w:rsidRPr="001A02F2" w:rsidRDefault="007C31FB" w:rsidP="003A711B">
      <w:pPr>
        <w:pStyle w:val="BodyText"/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499A3B49" w14:textId="4CF64742" w:rsidR="001A02F2" w:rsidRPr="000D2E05" w:rsidRDefault="00417AFE" w:rsidP="003A711B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2530FF">
        <w:rPr>
          <w:rFonts w:asciiTheme="majorBidi" w:hAnsiTheme="majorBidi" w:cstheme="majorBidi"/>
          <w:cs/>
        </w:rPr>
        <w:t>เงินปันผล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76"/>
        <w:gridCol w:w="236"/>
        <w:gridCol w:w="1328"/>
        <w:gridCol w:w="237"/>
        <w:gridCol w:w="1023"/>
        <w:gridCol w:w="229"/>
        <w:gridCol w:w="1031"/>
      </w:tblGrid>
      <w:tr w:rsidR="00E8325E" w:rsidRPr="00C0192B" w:rsidDel="00D43E7A" w14:paraId="3B036F51" w14:textId="77777777" w:rsidTr="002729D8">
        <w:trPr>
          <w:trHeight w:val="317"/>
          <w:tblHeader/>
        </w:trPr>
        <w:tc>
          <w:tcPr>
            <w:tcW w:w="3600" w:type="dxa"/>
            <w:vAlign w:val="bottom"/>
          </w:tcPr>
          <w:p w14:paraId="03875687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  <w:vAlign w:val="bottom"/>
          </w:tcPr>
          <w:p w14:paraId="7A0F2E77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337678A0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62FE7374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7" w:type="dxa"/>
          </w:tcPr>
          <w:p w14:paraId="56A02778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vAlign w:val="bottom"/>
          </w:tcPr>
          <w:p w14:paraId="591709DF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29" w:type="dxa"/>
          </w:tcPr>
          <w:p w14:paraId="63E2A3B3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  <w:vAlign w:val="bottom"/>
          </w:tcPr>
          <w:p w14:paraId="08AEF541" w14:textId="77777777" w:rsidR="00E8325E" w:rsidRPr="00C0192B" w:rsidDel="00D43E7A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8325E" w:rsidRPr="00C0192B" w14:paraId="73032450" w14:textId="77777777" w:rsidTr="003A711B">
        <w:trPr>
          <w:trHeight w:val="60"/>
          <w:tblHeader/>
        </w:trPr>
        <w:tc>
          <w:tcPr>
            <w:tcW w:w="3600" w:type="dxa"/>
          </w:tcPr>
          <w:p w14:paraId="0DD252D1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6" w:type="dxa"/>
          </w:tcPr>
          <w:p w14:paraId="58BFCDFA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4DD68C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322C93D3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32FCCC2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0BCF16C8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29" w:type="dxa"/>
          </w:tcPr>
          <w:p w14:paraId="22A9A424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610AB65E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19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8325E" w:rsidRPr="00C0192B" w14:paraId="516566E2" w14:textId="77777777" w:rsidTr="001A52A7">
        <w:trPr>
          <w:trHeight w:val="227"/>
        </w:trPr>
        <w:tc>
          <w:tcPr>
            <w:tcW w:w="3600" w:type="dxa"/>
            <w:vAlign w:val="bottom"/>
          </w:tcPr>
          <w:p w14:paraId="5A950E0B" w14:textId="77777777" w:rsidR="00E8325E" w:rsidRPr="00C0192B" w:rsidRDefault="00E8325E" w:rsidP="001A5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2567</w:t>
            </w:r>
          </w:p>
        </w:tc>
        <w:tc>
          <w:tcPr>
            <w:tcW w:w="1676" w:type="dxa"/>
          </w:tcPr>
          <w:p w14:paraId="234894F0" w14:textId="77777777" w:rsidR="00E8325E" w:rsidRPr="005A6F1E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6" w:type="dxa"/>
          </w:tcPr>
          <w:p w14:paraId="328685F8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28" w:type="dxa"/>
          </w:tcPr>
          <w:p w14:paraId="6DCE3935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7" w:type="dxa"/>
          </w:tcPr>
          <w:p w14:paraId="1B759659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0915A3FC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1E40B13F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32DC884B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12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8325E" w:rsidRPr="00C0192B" w14:paraId="1E4174DD" w14:textId="77777777" w:rsidTr="002729D8">
        <w:trPr>
          <w:trHeight w:val="263"/>
        </w:trPr>
        <w:tc>
          <w:tcPr>
            <w:tcW w:w="3600" w:type="dxa"/>
          </w:tcPr>
          <w:p w14:paraId="3A28CA70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เงินปันผลสำหรับงวด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เดือนแรก ปี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76" w:type="dxa"/>
            <w:shd w:val="clear" w:color="auto" w:fill="auto"/>
          </w:tcPr>
          <w:p w14:paraId="49EAF876" w14:textId="77777777" w:rsidR="00E8325E" w:rsidRPr="005A6F1E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564AB589" w14:textId="77777777" w:rsidR="00E8325E" w:rsidRPr="005A6F1E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28" w:type="dxa"/>
          </w:tcPr>
          <w:p w14:paraId="0B232D7A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5F945997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593DDF81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0.15</w:t>
            </w:r>
          </w:p>
        </w:tc>
        <w:tc>
          <w:tcPr>
            <w:tcW w:w="229" w:type="dxa"/>
          </w:tcPr>
          <w:p w14:paraId="35B4360D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5D8A508F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177.18</w:t>
            </w:r>
          </w:p>
        </w:tc>
      </w:tr>
      <w:tr w:rsidR="00E8325E" w:rsidRPr="00C0192B" w14:paraId="370EAB2D" w14:textId="77777777" w:rsidTr="002729D8">
        <w:tc>
          <w:tcPr>
            <w:tcW w:w="3600" w:type="dxa"/>
          </w:tcPr>
          <w:p w14:paraId="502CFFE0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76" w:type="dxa"/>
          </w:tcPr>
          <w:p w14:paraId="69611A0D" w14:textId="7E8551CD" w:rsidR="00E8325E" w:rsidRPr="005A6F1E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2" w:right="-1152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74C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D315138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28" w:type="dxa"/>
          </w:tcPr>
          <w:p w14:paraId="7805ABC7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0C9BFAB7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56EDF70D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0.21</w:t>
            </w:r>
          </w:p>
        </w:tc>
        <w:tc>
          <w:tcPr>
            <w:tcW w:w="229" w:type="dxa"/>
          </w:tcPr>
          <w:p w14:paraId="022B8CE3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5BC887CD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248.06</w:t>
            </w:r>
          </w:p>
        </w:tc>
      </w:tr>
      <w:tr w:rsidR="002729D8" w:rsidRPr="00C0192B" w14:paraId="74FA90AE" w14:textId="77777777" w:rsidTr="002729D8">
        <w:tc>
          <w:tcPr>
            <w:tcW w:w="3600" w:type="dxa"/>
          </w:tcPr>
          <w:p w14:paraId="5711DA2F" w14:textId="5D0EE73F" w:rsidR="002729D8" w:rsidRPr="00C0192B" w:rsidRDefault="002729D8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76" w:type="dxa"/>
          </w:tcPr>
          <w:p w14:paraId="62EC202A" w14:textId="4ACB4C8C" w:rsidR="002729D8" w:rsidRPr="00C0192B" w:rsidRDefault="00A674C9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2" w:right="-11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729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29D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="002729D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79AE0C0" w14:textId="77777777" w:rsidR="002729D8" w:rsidRPr="00C0192B" w:rsidRDefault="002729D8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28" w:type="dxa"/>
          </w:tcPr>
          <w:p w14:paraId="2BACD209" w14:textId="7514B57B" w:rsidR="002729D8" w:rsidRPr="00C0192B" w:rsidRDefault="002729D8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20026429" w14:textId="77777777" w:rsidR="002729D8" w:rsidRPr="00C0192B" w:rsidRDefault="002729D8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16C937E9" w14:textId="2E268A03" w:rsidR="002729D8" w:rsidRDefault="002729D8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0.21</w:t>
            </w:r>
          </w:p>
        </w:tc>
        <w:tc>
          <w:tcPr>
            <w:tcW w:w="229" w:type="dxa"/>
          </w:tcPr>
          <w:p w14:paraId="4072B645" w14:textId="77777777" w:rsidR="002729D8" w:rsidRPr="00C0192B" w:rsidRDefault="002729D8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0BC739A1" w14:textId="5C0A1255" w:rsidR="002729D8" w:rsidRDefault="002729D8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248.06</w:t>
            </w:r>
          </w:p>
        </w:tc>
      </w:tr>
      <w:tr w:rsidR="00E8325E" w:rsidRPr="005023C2" w14:paraId="6D56FC9F" w14:textId="77777777" w:rsidTr="003A711B">
        <w:trPr>
          <w:trHeight w:val="289"/>
        </w:trPr>
        <w:tc>
          <w:tcPr>
            <w:tcW w:w="3600" w:type="dxa"/>
          </w:tcPr>
          <w:p w14:paraId="48C9B6D0" w14:textId="77777777" w:rsidR="00E8325E" w:rsidRPr="001A02F2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</w:tcPr>
          <w:p w14:paraId="7D771EC1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6" w:type="dxa"/>
          </w:tcPr>
          <w:p w14:paraId="5DE3C01B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28" w:type="dxa"/>
          </w:tcPr>
          <w:p w14:paraId="054DBE87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7" w:type="dxa"/>
          </w:tcPr>
          <w:p w14:paraId="1292F80B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2B427DE9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30E52B29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62B5A3BA" w14:textId="0BB1EBA5" w:rsidR="00E8325E" w:rsidRPr="005023C2" w:rsidRDefault="002729D8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673.30</w:t>
            </w:r>
          </w:p>
        </w:tc>
      </w:tr>
      <w:tr w:rsidR="00E8325E" w:rsidRPr="00C0192B" w14:paraId="4E088170" w14:textId="77777777" w:rsidTr="00FE43D6">
        <w:tc>
          <w:tcPr>
            <w:tcW w:w="3600" w:type="dxa"/>
          </w:tcPr>
          <w:p w14:paraId="3D2648BD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76" w:type="dxa"/>
          </w:tcPr>
          <w:p w14:paraId="00C14093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6" w:type="dxa"/>
          </w:tcPr>
          <w:p w14:paraId="10D6E693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28" w:type="dxa"/>
          </w:tcPr>
          <w:p w14:paraId="1F585E76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7" w:type="dxa"/>
          </w:tcPr>
          <w:p w14:paraId="1C2C97AB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75C33F31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5E5C289B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14:paraId="108EB6D3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12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8325E" w:rsidRPr="00C0192B" w14:paraId="69512EC2" w14:textId="77777777" w:rsidTr="003A711B">
        <w:trPr>
          <w:trHeight w:val="317"/>
        </w:trPr>
        <w:tc>
          <w:tcPr>
            <w:tcW w:w="3600" w:type="dxa"/>
          </w:tcPr>
          <w:p w14:paraId="375A75C9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เงินปันผลสำหรับงวด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เดือนแรก ปี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76" w:type="dxa"/>
            <w:shd w:val="clear" w:color="auto" w:fill="auto"/>
          </w:tcPr>
          <w:p w14:paraId="24658087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กุมภาพันธ์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5009315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621776E0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39385EF2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429F2F26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</w:rPr>
              <w:t>0.38</w:t>
            </w:r>
          </w:p>
        </w:tc>
        <w:tc>
          <w:tcPr>
            <w:tcW w:w="229" w:type="dxa"/>
          </w:tcPr>
          <w:p w14:paraId="6FE09859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16417C7B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</w:rPr>
              <w:t>448.87</w:t>
            </w:r>
          </w:p>
        </w:tc>
      </w:tr>
      <w:tr w:rsidR="00E8325E" w:rsidRPr="00C0192B" w14:paraId="288B9A80" w14:textId="77777777" w:rsidTr="000D2E05">
        <w:tc>
          <w:tcPr>
            <w:tcW w:w="3600" w:type="dxa"/>
          </w:tcPr>
          <w:p w14:paraId="6A7BAB88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76" w:type="dxa"/>
            <w:shd w:val="clear" w:color="auto" w:fill="auto"/>
          </w:tcPr>
          <w:p w14:paraId="25705F31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300AC05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2BD43820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พฤษภาคม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237" w:type="dxa"/>
          </w:tcPr>
          <w:p w14:paraId="0779E438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6A34DB7C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29" w:type="dxa"/>
          </w:tcPr>
          <w:p w14:paraId="08D50528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6F339297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</w:rPr>
              <w:t>590.62</w:t>
            </w:r>
          </w:p>
        </w:tc>
      </w:tr>
      <w:tr w:rsidR="00E8325E" w:rsidRPr="00C0192B" w14:paraId="1C82985C" w14:textId="77777777" w:rsidTr="000D2E05">
        <w:tc>
          <w:tcPr>
            <w:tcW w:w="3600" w:type="dxa"/>
          </w:tcPr>
          <w:p w14:paraId="0EB2ECDB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76" w:type="dxa"/>
            <w:shd w:val="clear" w:color="auto" w:fill="auto"/>
          </w:tcPr>
          <w:p w14:paraId="0135448F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393E1DC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0B4CB2CE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18744DD9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40DB3C79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</w:rPr>
              <w:t>0.35</w:t>
            </w:r>
          </w:p>
        </w:tc>
        <w:tc>
          <w:tcPr>
            <w:tcW w:w="229" w:type="dxa"/>
          </w:tcPr>
          <w:p w14:paraId="35ABC21A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1942389D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</w:rPr>
              <w:t>413.43</w:t>
            </w:r>
          </w:p>
        </w:tc>
      </w:tr>
      <w:tr w:rsidR="00772AAB" w:rsidRPr="00C0192B" w14:paraId="1F09AEBE" w14:textId="77777777" w:rsidTr="000D2E05">
        <w:tc>
          <w:tcPr>
            <w:tcW w:w="3600" w:type="dxa"/>
          </w:tcPr>
          <w:p w14:paraId="3DC0940C" w14:textId="64186520" w:rsidR="00772AAB" w:rsidRPr="00C0192B" w:rsidRDefault="000D2E05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Pr="00C019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76" w:type="dxa"/>
            <w:shd w:val="clear" w:color="auto" w:fill="auto"/>
          </w:tcPr>
          <w:p w14:paraId="1FFC5F56" w14:textId="7E7980C4" w:rsidR="00772AAB" w:rsidRPr="00C0192B" w:rsidRDefault="002729D8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FE22AF4" w14:textId="77777777" w:rsidR="00772AAB" w:rsidRPr="00C0192B" w:rsidRDefault="00772AAB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12969BC6" w14:textId="6735838D" w:rsidR="00772AAB" w:rsidRPr="00C0192B" w:rsidRDefault="005F4580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36E2B932" w14:textId="77777777" w:rsidR="00772AAB" w:rsidRPr="00C0192B" w:rsidRDefault="00772AAB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32E78AD5" w14:textId="4DB5F656" w:rsidR="00772AAB" w:rsidRPr="00C0192B" w:rsidRDefault="005F4580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0.35</w:t>
            </w:r>
          </w:p>
        </w:tc>
        <w:tc>
          <w:tcPr>
            <w:tcW w:w="229" w:type="dxa"/>
          </w:tcPr>
          <w:p w14:paraId="77C5D4C8" w14:textId="77777777" w:rsidR="00772AAB" w:rsidRPr="00C0192B" w:rsidRDefault="00772AAB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7B8100D4" w14:textId="014ED901" w:rsidR="00772AAB" w:rsidRPr="00C0192B" w:rsidRDefault="005F4580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413.43</w:t>
            </w:r>
          </w:p>
        </w:tc>
      </w:tr>
      <w:tr w:rsidR="00E8325E" w:rsidRPr="00C0192B" w14:paraId="66B6F3B8" w14:textId="77777777" w:rsidTr="00FE43D6">
        <w:tc>
          <w:tcPr>
            <w:tcW w:w="3600" w:type="dxa"/>
          </w:tcPr>
          <w:p w14:paraId="591BB32C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16B59034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69DFF9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4EC23F6E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D082EFD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0DFF5317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" w:type="dxa"/>
          </w:tcPr>
          <w:p w14:paraId="17234F28" w14:textId="77777777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40A0750B" w14:textId="767FEC38" w:rsidR="00E8325E" w:rsidRPr="00C0192B" w:rsidRDefault="00E8325E" w:rsidP="003A7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19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5F45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866.35</w:t>
            </w:r>
          </w:p>
        </w:tc>
      </w:tr>
    </w:tbl>
    <w:p w14:paraId="2CDDF5E3" w14:textId="77777777" w:rsidR="00781627" w:rsidRPr="007C04E9" w:rsidRDefault="00781627" w:rsidP="001A02F2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7C04E9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5A2ED650" w14:textId="77777777" w:rsidR="00781627" w:rsidRPr="005F10E4" w:rsidRDefault="00781627" w:rsidP="005F10E4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</w:rPr>
      </w:pPr>
    </w:p>
    <w:p w14:paraId="51E09487" w14:textId="77777777" w:rsidR="00781627" w:rsidRPr="00C0192B" w:rsidRDefault="00781627" w:rsidP="00781627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0192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31D0A40B" w14:textId="659AE842" w:rsidR="00206555" w:rsidRDefault="00781627" w:rsidP="006A3CE4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192B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</w:t>
      </w:r>
      <w:r w:rsidRPr="00C0192B">
        <w:rPr>
          <w:rFonts w:asciiTheme="majorBidi" w:hAnsiTheme="majorBidi" w:cstheme="majorBidi"/>
          <w:spacing w:val="-4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</w:t>
      </w:r>
      <w:r w:rsidRPr="00C0192B">
        <w:rPr>
          <w:rFonts w:asciiTheme="majorBidi" w:hAnsiTheme="majorBidi" w:cstheme="majorBidi"/>
          <w:sz w:val="30"/>
          <w:szCs w:val="30"/>
          <w:cs/>
        </w:rPr>
        <w:t>ตัดจำหน่ายหากมูลค่าตามบัญชีใกล้เคียงกับมูลค่ายุติธรรมอย่างสมเหตุสมผล</w:t>
      </w:r>
    </w:p>
    <w:p w14:paraId="27F0D2DD" w14:textId="77777777" w:rsidR="00D56F6A" w:rsidRDefault="00D56F6A" w:rsidP="006A3CE4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0B8197" w14:textId="77777777" w:rsidR="006E5448" w:rsidRPr="00E8325E" w:rsidRDefault="006E5448" w:rsidP="005F10E4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  <w:sz w:val="2"/>
          <w:szCs w:val="2"/>
        </w:rPr>
      </w:pPr>
    </w:p>
    <w:tbl>
      <w:tblPr>
        <w:tblW w:w="93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2070"/>
        <w:gridCol w:w="236"/>
        <w:gridCol w:w="1834"/>
        <w:gridCol w:w="1834"/>
      </w:tblGrid>
      <w:tr w:rsidR="00AB03EC" w14:paraId="09A22455" w14:textId="77777777" w:rsidTr="002B58DA">
        <w:trPr>
          <w:cantSplit/>
          <w:trHeight w:val="261"/>
          <w:tblHeader/>
        </w:trPr>
        <w:tc>
          <w:tcPr>
            <w:tcW w:w="3330" w:type="dxa"/>
            <w:vAlign w:val="bottom"/>
          </w:tcPr>
          <w:p w14:paraId="61CC0B19" w14:textId="77777777" w:rsidR="00AB03EC" w:rsidRDefault="00AB03EC" w:rsidP="00715FA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4" w:type="dxa"/>
            <w:gridSpan w:val="4"/>
          </w:tcPr>
          <w:p w14:paraId="6BD29B71" w14:textId="2D7021B9" w:rsidR="00AB03EC" w:rsidRDefault="00AB03EC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/</w:t>
            </w:r>
            <w:r w:rsidRPr="00B90E7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27D62" w14:paraId="6BDFBCEB" w14:textId="77777777" w:rsidTr="00F579E9">
        <w:trPr>
          <w:cantSplit/>
          <w:trHeight w:val="261"/>
          <w:tblHeader/>
        </w:trPr>
        <w:tc>
          <w:tcPr>
            <w:tcW w:w="3330" w:type="dxa"/>
            <w:vAlign w:val="bottom"/>
          </w:tcPr>
          <w:p w14:paraId="2C58821C" w14:textId="77777777" w:rsidR="00627D62" w:rsidRDefault="00627D62" w:rsidP="00715FA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5A842C9C" w14:textId="77777777" w:rsidR="00627D62" w:rsidRDefault="00627D62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BB03E9B" w14:textId="77777777" w:rsidR="00627D62" w:rsidRDefault="00627D62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68" w:type="dxa"/>
            <w:gridSpan w:val="2"/>
          </w:tcPr>
          <w:p w14:paraId="535E834B" w14:textId="626C2FDA" w:rsidR="00627D62" w:rsidRDefault="00627D62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F74AE" w14:paraId="1C43883D" w14:textId="77777777" w:rsidTr="003F74AE">
        <w:trPr>
          <w:cantSplit/>
          <w:trHeight w:val="261"/>
          <w:tblHeader/>
        </w:trPr>
        <w:tc>
          <w:tcPr>
            <w:tcW w:w="3330" w:type="dxa"/>
            <w:vAlign w:val="bottom"/>
          </w:tcPr>
          <w:p w14:paraId="015F7A10" w14:textId="77777777" w:rsidR="003F74AE" w:rsidRDefault="003F74AE" w:rsidP="00715FA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46DA6080" w14:textId="77777777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42B4DA2E" w14:textId="77777777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2F22E72F" w14:textId="77777777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</w:t>
            </w:r>
          </w:p>
          <w:p w14:paraId="690BD30F" w14:textId="77777777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05ACD040" w14:textId="77777777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341F3F19" w14:textId="77777777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7CA249" w14:textId="77777777" w:rsidR="00627D62" w:rsidRDefault="00627D62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C66A121" w14:textId="77777777" w:rsidR="00627D62" w:rsidRDefault="00627D62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E147BBE" w14:textId="5A9694A6" w:rsidR="00627D62" w:rsidRDefault="00627D62" w:rsidP="00627D6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34" w:type="dxa"/>
            <w:vAlign w:val="bottom"/>
            <w:hideMark/>
          </w:tcPr>
          <w:p w14:paraId="51BDED02" w14:textId="786760D4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627D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  <w:p w14:paraId="7E3A43AF" w14:textId="77777777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E1D3B" w14:paraId="4AEA3A43" w14:textId="77777777" w:rsidTr="003A67AE">
        <w:trPr>
          <w:cantSplit/>
          <w:trHeight w:val="261"/>
          <w:tblHeader/>
        </w:trPr>
        <w:tc>
          <w:tcPr>
            <w:tcW w:w="3330" w:type="dxa"/>
            <w:vAlign w:val="bottom"/>
          </w:tcPr>
          <w:p w14:paraId="65CE42C8" w14:textId="77777777" w:rsidR="005E1D3B" w:rsidRPr="006A1198" w:rsidRDefault="005E1D3B" w:rsidP="00715FA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4" w:type="dxa"/>
            <w:gridSpan w:val="4"/>
          </w:tcPr>
          <w:p w14:paraId="34E4DC75" w14:textId="48FA4AAC" w:rsidR="005E1D3B" w:rsidRDefault="005E1D3B" w:rsidP="00715FA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E1D3B" w14:paraId="18998CFB" w14:textId="77777777" w:rsidTr="00025488">
        <w:trPr>
          <w:cantSplit/>
          <w:trHeight w:val="261"/>
        </w:trPr>
        <w:tc>
          <w:tcPr>
            <w:tcW w:w="3330" w:type="dxa"/>
            <w:vAlign w:val="bottom"/>
            <w:hideMark/>
          </w:tcPr>
          <w:p w14:paraId="16C9FA4E" w14:textId="45C578BE" w:rsidR="005E1D3B" w:rsidRPr="00D83EB9" w:rsidRDefault="005E1D3B" w:rsidP="00715FAB">
            <w:pPr>
              <w:tabs>
                <w:tab w:val="clear" w:pos="4678"/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8325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974" w:type="dxa"/>
            <w:gridSpan w:val="4"/>
          </w:tcPr>
          <w:p w14:paraId="5D942D45" w14:textId="2705384F" w:rsidR="005E1D3B" w:rsidRDefault="005E1D3B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F74AE" w14:paraId="20D7B7F4" w14:textId="77777777" w:rsidTr="003F74AE">
        <w:trPr>
          <w:cantSplit/>
          <w:trHeight w:val="261"/>
        </w:trPr>
        <w:tc>
          <w:tcPr>
            <w:tcW w:w="3330" w:type="dxa"/>
            <w:hideMark/>
          </w:tcPr>
          <w:p w14:paraId="55C235A6" w14:textId="77777777" w:rsidR="003F74AE" w:rsidRPr="00D83EB9" w:rsidRDefault="003F74AE" w:rsidP="00715FAB">
            <w:pPr>
              <w:tabs>
                <w:tab w:val="clear" w:pos="4678"/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1691118D" w14:textId="77777777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65B0572" w14:textId="77777777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</w:tcPr>
          <w:p w14:paraId="0D9B5379" w14:textId="77777777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7CECBB3B" w14:textId="200226E8" w:rsidR="003F74AE" w:rsidRDefault="003F74AE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F74AE" w14:paraId="391E2B9D" w14:textId="77777777" w:rsidTr="003F74AE">
        <w:trPr>
          <w:cantSplit/>
          <w:trHeight w:val="261"/>
        </w:trPr>
        <w:tc>
          <w:tcPr>
            <w:tcW w:w="3330" w:type="dxa"/>
            <w:vAlign w:val="bottom"/>
            <w:hideMark/>
          </w:tcPr>
          <w:p w14:paraId="0EB8C650" w14:textId="77777777" w:rsidR="003F74AE" w:rsidRDefault="003F74AE" w:rsidP="00715FAB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070" w:type="dxa"/>
          </w:tcPr>
          <w:p w14:paraId="619CA727" w14:textId="77777777" w:rsidR="003F74AE" w:rsidRDefault="003F74AE" w:rsidP="00715FA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1C576EE" w14:textId="77777777" w:rsidR="003F74AE" w:rsidRDefault="003F74AE" w:rsidP="00715FA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3B63449C" w14:textId="77777777" w:rsidR="003F74AE" w:rsidRDefault="003F74AE" w:rsidP="00715FAB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1F707AA7" w14:textId="5B287D7E" w:rsidR="003F74AE" w:rsidRDefault="003F74AE" w:rsidP="00715FAB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74AE" w14:paraId="3D0423F7" w14:textId="77777777" w:rsidTr="003F74AE">
        <w:trPr>
          <w:cantSplit/>
          <w:trHeight w:val="261"/>
        </w:trPr>
        <w:tc>
          <w:tcPr>
            <w:tcW w:w="3330" w:type="dxa"/>
            <w:vAlign w:val="bottom"/>
            <w:hideMark/>
          </w:tcPr>
          <w:p w14:paraId="557C02CC" w14:textId="77777777" w:rsidR="003F74AE" w:rsidRDefault="003F74AE" w:rsidP="00134E39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11842102" w14:textId="6CD1C5D2" w:rsidR="003F74AE" w:rsidRPr="00F94485" w:rsidRDefault="003A711B" w:rsidP="003A711B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23,44</w:t>
            </w:r>
            <w:r w:rsidR="00253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4F2F57D" w14:textId="77777777" w:rsidR="003F74AE" w:rsidRPr="007E1B23" w:rsidRDefault="003F74AE" w:rsidP="00134E3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</w:tcPr>
          <w:p w14:paraId="28679883" w14:textId="0F479739" w:rsidR="003F74AE" w:rsidRPr="00134E39" w:rsidRDefault="00253614" w:rsidP="000174A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23,441</w:t>
            </w:r>
          </w:p>
        </w:tc>
        <w:tc>
          <w:tcPr>
            <w:tcW w:w="1834" w:type="dxa"/>
          </w:tcPr>
          <w:p w14:paraId="47C072E2" w14:textId="3886AABB" w:rsidR="003F74AE" w:rsidRPr="003A711B" w:rsidRDefault="00253614" w:rsidP="0025361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74AE" w14:paraId="4D567170" w14:textId="77777777" w:rsidTr="003F74AE">
        <w:trPr>
          <w:cantSplit/>
          <w:trHeight w:val="261"/>
        </w:trPr>
        <w:tc>
          <w:tcPr>
            <w:tcW w:w="3330" w:type="dxa"/>
            <w:vAlign w:val="bottom"/>
          </w:tcPr>
          <w:p w14:paraId="7EA7C5CD" w14:textId="77777777" w:rsidR="003F74AE" w:rsidRDefault="003F74AE" w:rsidP="00134E39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55C3B84" w14:textId="77777777" w:rsidR="003F74AE" w:rsidRPr="00F94485" w:rsidRDefault="003F74AE" w:rsidP="00134E3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63FC1D" w14:textId="77777777" w:rsidR="003F74AE" w:rsidRPr="007E1B23" w:rsidRDefault="003F74AE" w:rsidP="00134E3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</w:tcPr>
          <w:p w14:paraId="58BEB668" w14:textId="77777777" w:rsidR="003F74AE" w:rsidRPr="00134E39" w:rsidRDefault="003F74AE" w:rsidP="000174A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1CCBB11D" w14:textId="6996C98B" w:rsidR="003F74AE" w:rsidRPr="00134E39" w:rsidRDefault="003F74AE" w:rsidP="000174A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74AE" w14:paraId="0E93AC0E" w14:textId="77777777" w:rsidTr="003F74AE">
        <w:trPr>
          <w:cantSplit/>
          <w:trHeight w:val="261"/>
        </w:trPr>
        <w:tc>
          <w:tcPr>
            <w:tcW w:w="3330" w:type="dxa"/>
            <w:vAlign w:val="bottom"/>
          </w:tcPr>
          <w:p w14:paraId="5D46BFF1" w14:textId="11B3107B" w:rsidR="003F74AE" w:rsidRPr="00D83EB9" w:rsidRDefault="003F74AE" w:rsidP="00134E39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070" w:type="dxa"/>
          </w:tcPr>
          <w:p w14:paraId="7E3E70CA" w14:textId="77777777" w:rsidR="003F74AE" w:rsidRPr="007E1B23" w:rsidRDefault="003F74AE" w:rsidP="00134E3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79F955" w14:textId="77777777" w:rsidR="003F74AE" w:rsidRPr="007E1B23" w:rsidRDefault="003F74AE" w:rsidP="00134E3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</w:tcPr>
          <w:p w14:paraId="03AED01E" w14:textId="77777777" w:rsidR="003F74AE" w:rsidRPr="007E1B23" w:rsidRDefault="003F74AE" w:rsidP="00134E3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</w:tcPr>
          <w:p w14:paraId="2E5F06C6" w14:textId="6D1CC497" w:rsidR="003F74AE" w:rsidRPr="007E1B23" w:rsidRDefault="003F74AE" w:rsidP="00134E3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74AE" w14:paraId="3FB28888" w14:textId="77777777" w:rsidTr="003F74AE">
        <w:trPr>
          <w:cantSplit/>
          <w:trHeight w:val="261"/>
        </w:trPr>
        <w:tc>
          <w:tcPr>
            <w:tcW w:w="3330" w:type="dxa"/>
          </w:tcPr>
          <w:p w14:paraId="05A2F7DA" w14:textId="2BE07B55" w:rsidR="003F74AE" w:rsidRPr="00D83EB9" w:rsidRDefault="003F74AE" w:rsidP="00134E39">
            <w:pPr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580B1E51" w14:textId="77777777" w:rsidR="003F74AE" w:rsidRPr="007E1B23" w:rsidRDefault="003F74AE" w:rsidP="00134E3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96E523" w14:textId="77777777" w:rsidR="003F74AE" w:rsidRPr="007E1B23" w:rsidRDefault="003F74AE" w:rsidP="00134E3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</w:tcPr>
          <w:p w14:paraId="58FE12CB" w14:textId="77777777" w:rsidR="003F74AE" w:rsidRPr="007E1B23" w:rsidRDefault="003F74AE" w:rsidP="00134E3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</w:tcPr>
          <w:p w14:paraId="60E15624" w14:textId="6301D966" w:rsidR="003F74AE" w:rsidRPr="007E1B23" w:rsidRDefault="003F74AE" w:rsidP="00134E3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74AE" w14:paraId="76B91161" w14:textId="77777777" w:rsidTr="003F74AE">
        <w:trPr>
          <w:cantSplit/>
          <w:trHeight w:val="261"/>
        </w:trPr>
        <w:tc>
          <w:tcPr>
            <w:tcW w:w="3330" w:type="dxa"/>
            <w:vAlign w:val="bottom"/>
          </w:tcPr>
          <w:p w14:paraId="318B7DB8" w14:textId="1217B8A5" w:rsidR="003F74AE" w:rsidRDefault="003F74AE" w:rsidP="00134E39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070" w:type="dxa"/>
          </w:tcPr>
          <w:p w14:paraId="4F62C473" w14:textId="77777777" w:rsidR="003F74AE" w:rsidRPr="007E1B23" w:rsidRDefault="003F74AE" w:rsidP="00134E3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1749FE" w14:textId="77777777" w:rsidR="003F74AE" w:rsidRPr="007E1B23" w:rsidRDefault="003F74AE" w:rsidP="00134E3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</w:tcPr>
          <w:p w14:paraId="2916D920" w14:textId="77777777" w:rsidR="003F74AE" w:rsidRPr="007E1B23" w:rsidRDefault="003F74AE" w:rsidP="00134E3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677E636C" w14:textId="2A9173DE" w:rsidR="003F74AE" w:rsidRPr="007E1B23" w:rsidRDefault="003F74AE" w:rsidP="00134E3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74AE" w14:paraId="7A50E424" w14:textId="77777777" w:rsidTr="003F74AE">
        <w:trPr>
          <w:cantSplit/>
          <w:trHeight w:val="261"/>
        </w:trPr>
        <w:tc>
          <w:tcPr>
            <w:tcW w:w="3330" w:type="dxa"/>
            <w:vAlign w:val="bottom"/>
          </w:tcPr>
          <w:p w14:paraId="7BCCB57F" w14:textId="331345B8" w:rsidR="003F74AE" w:rsidRDefault="003F74AE" w:rsidP="00134E39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775BB854" w14:textId="05666B08" w:rsidR="003F74AE" w:rsidRPr="007E1B23" w:rsidRDefault="003F74AE" w:rsidP="00134E3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B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45,850</w:t>
            </w:r>
          </w:p>
        </w:tc>
        <w:tc>
          <w:tcPr>
            <w:tcW w:w="236" w:type="dxa"/>
          </w:tcPr>
          <w:p w14:paraId="14BB5DA3" w14:textId="77777777" w:rsidR="003F74AE" w:rsidRPr="007E1B23" w:rsidRDefault="003F74AE" w:rsidP="00134E3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</w:tcPr>
          <w:p w14:paraId="42D024DD" w14:textId="69424E09" w:rsidR="003F74AE" w:rsidRPr="00345798" w:rsidRDefault="00253614" w:rsidP="0025361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4" w:type="dxa"/>
          </w:tcPr>
          <w:p w14:paraId="7303F813" w14:textId="68C0AD95" w:rsidR="003F74AE" w:rsidRPr="00345798" w:rsidRDefault="003F74AE" w:rsidP="00134E3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45798">
              <w:rPr>
                <w:rFonts w:asciiTheme="majorBidi" w:hAnsiTheme="majorBidi" w:cstheme="majorBidi"/>
                <w:sz w:val="30"/>
                <w:szCs w:val="30"/>
              </w:rPr>
              <w:t>45,850</w:t>
            </w:r>
          </w:p>
        </w:tc>
      </w:tr>
    </w:tbl>
    <w:p w14:paraId="1E63F703" w14:textId="77777777" w:rsidR="00781627" w:rsidRPr="001A02F2" w:rsidRDefault="00781627" w:rsidP="00345798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</w:rPr>
      </w:pPr>
    </w:p>
    <w:p w14:paraId="7C07E5FC" w14:textId="20174911" w:rsidR="00781627" w:rsidRPr="00631C78" w:rsidRDefault="002A021E" w:rsidP="00E37344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E8325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ยน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 w:rsidR="00E94A09" w:rsidRPr="00E94A09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กลุ่มบริษัทและบริษัทได้มีการโอนระดับชั้นของลำดับชั้นมูลค่ายุติธรรมของเงินลงทุน</w:t>
      </w:r>
      <w:r w:rsidR="00E94A09">
        <w:rPr>
          <w:rFonts w:asciiTheme="majorBidi" w:hAnsiTheme="majorBidi" w:cstheme="majorBidi"/>
          <w:sz w:val="30"/>
          <w:szCs w:val="30"/>
        </w:rPr>
        <w:t xml:space="preserve"> </w:t>
      </w:r>
      <w:r w:rsidR="00E94A09" w:rsidRPr="00E94A09">
        <w:rPr>
          <w:rFonts w:asciiTheme="majorBidi" w:hAnsiTheme="majorBidi" w:cstheme="majorBidi"/>
          <w:sz w:val="30"/>
          <w:szCs w:val="30"/>
          <w:cs/>
        </w:rPr>
        <w:t xml:space="preserve">ในตราสารทุนจากระดับ </w:t>
      </w:r>
      <w:r w:rsidR="00E94A09" w:rsidRPr="00E94A09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E94A09" w:rsidRPr="00C356C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E94A09" w:rsidRPr="006C752F">
        <w:rPr>
          <w:rFonts w:asciiTheme="majorBidi" w:hAnsiTheme="majorBidi" w:cstheme="majorBidi"/>
          <w:sz w:val="30"/>
          <w:szCs w:val="30"/>
          <w:lang w:bidi="th-TH"/>
        </w:rPr>
        <w:t xml:space="preserve">(31 </w:t>
      </w:r>
      <w:r w:rsidR="00E94A09" w:rsidRPr="006C752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94A09" w:rsidRPr="006C752F">
        <w:rPr>
          <w:rFonts w:asciiTheme="majorBidi" w:hAnsiTheme="majorBidi" w:cstheme="majorBidi"/>
          <w:sz w:val="30"/>
          <w:szCs w:val="30"/>
          <w:lang w:bidi="th-TH"/>
        </w:rPr>
        <w:t>2566)</w:t>
      </w:r>
      <w:r w:rsidR="00E94A09" w:rsidRPr="00C356C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E94A09" w:rsidRPr="00E94A09">
        <w:rPr>
          <w:rFonts w:asciiTheme="majorBidi" w:hAnsiTheme="majorBidi" w:cstheme="majorBidi"/>
          <w:sz w:val="30"/>
          <w:szCs w:val="30"/>
          <w:cs/>
        </w:rPr>
        <w:t xml:space="preserve">ไปยังระดับ </w:t>
      </w:r>
      <w:r w:rsidR="00E94A09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E94A09" w:rsidRPr="00E94A0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E94A09" w:rsidRPr="00E94A09">
        <w:rPr>
          <w:rFonts w:asciiTheme="majorBidi" w:hAnsiTheme="majorBidi" w:cstheme="majorBidi"/>
          <w:sz w:val="30"/>
          <w:szCs w:val="30"/>
          <w:cs/>
        </w:rPr>
        <w:t>มีมูลค่าตามบัญชีจำนวน</w:t>
      </w:r>
      <w:r w:rsidR="00D56F6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A52A7">
        <w:rPr>
          <w:rFonts w:asciiTheme="majorBidi" w:hAnsiTheme="majorBidi" w:cstheme="majorBidi"/>
          <w:sz w:val="30"/>
          <w:szCs w:val="30"/>
          <w:lang w:val="en-US" w:bidi="th-TH"/>
        </w:rPr>
        <w:t>23.44</w:t>
      </w:r>
      <w:r w:rsidR="00D56F6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E94A0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ล้านบาท </w:t>
      </w:r>
      <w:r w:rsidR="003D52AE" w:rsidRPr="00631C78">
        <w:rPr>
          <w:rFonts w:asciiTheme="majorBidi" w:hAnsiTheme="majorBidi" w:cstheme="majorBidi" w:hint="cs"/>
          <w:sz w:val="30"/>
          <w:szCs w:val="30"/>
          <w:cs/>
          <w:lang w:bidi="th-TH"/>
        </w:rPr>
        <w:t>เนื่องจาก</w:t>
      </w:r>
      <w:r w:rsidR="00631C78">
        <w:rPr>
          <w:rFonts w:asciiTheme="majorBidi" w:hAnsiTheme="majorBidi" w:cstheme="majorBidi"/>
          <w:sz w:val="30"/>
          <w:szCs w:val="30"/>
          <w:lang w:bidi="th-TH"/>
        </w:rPr>
        <w:t xml:space="preserve">               </w:t>
      </w:r>
      <w:r w:rsidR="003D52AE" w:rsidRPr="00631C7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ปัจจุบันสามารถหาราคาตลาดเปรียบเทียบที่สังเกตุได้จากตลาด ณ วันที่รายงาน </w:t>
      </w:r>
      <w:r w:rsidR="003D52AE" w:rsidRPr="00631C78">
        <w:rPr>
          <w:rFonts w:asciiTheme="majorBidi" w:hAnsiTheme="majorBidi" w:cstheme="majorBidi"/>
          <w:sz w:val="30"/>
          <w:szCs w:val="30"/>
          <w:lang w:bidi="th-TH"/>
        </w:rPr>
        <w:t>(</w:t>
      </w:r>
      <w:r w:rsidR="003D52AE" w:rsidRPr="00631C78">
        <w:rPr>
          <w:rFonts w:asciiTheme="majorBidi" w:hAnsiTheme="majorBidi" w:cstheme="majorBidi"/>
          <w:sz w:val="30"/>
          <w:szCs w:val="30"/>
          <w:lang w:val="en-US" w:bidi="th-TH"/>
        </w:rPr>
        <w:t>Observable Market Data)</w:t>
      </w:r>
    </w:p>
    <w:p w14:paraId="6626EF91" w14:textId="77777777" w:rsidR="004B6470" w:rsidRDefault="004B6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838AED8" w14:textId="00415A04" w:rsidR="00781627" w:rsidRPr="00174094" w:rsidRDefault="00781627" w:rsidP="001A02F2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174094">
        <w:rPr>
          <w:rFonts w:asciiTheme="majorBidi" w:hAnsiTheme="majorBidi" w:cstheme="majorBidi"/>
          <w:cs/>
        </w:rPr>
        <w:lastRenderedPageBreak/>
        <w:t>ภาระผูกพันกับกิจการที่ไม่เกี่ยวข้องกัน</w:t>
      </w:r>
    </w:p>
    <w:p w14:paraId="21985D73" w14:textId="77777777" w:rsidR="00781627" w:rsidRPr="001A02F2" w:rsidRDefault="00781627" w:rsidP="00345798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</w:rPr>
      </w:pPr>
    </w:p>
    <w:tbl>
      <w:tblPr>
        <w:tblW w:w="9198" w:type="dxa"/>
        <w:tblInd w:w="432" w:type="dxa"/>
        <w:tblLook w:val="01E0" w:firstRow="1" w:lastRow="1" w:firstColumn="1" w:lastColumn="1" w:noHBand="0" w:noVBand="0"/>
      </w:tblPr>
      <w:tblGrid>
        <w:gridCol w:w="5778"/>
        <w:gridCol w:w="236"/>
        <w:gridCol w:w="3184"/>
      </w:tblGrid>
      <w:tr w:rsidR="00B61CCA" w:rsidRPr="007B4922" w14:paraId="4F4D4A31" w14:textId="77777777" w:rsidTr="00345798">
        <w:trPr>
          <w:trHeight w:val="20"/>
          <w:tblHeader/>
        </w:trPr>
        <w:tc>
          <w:tcPr>
            <w:tcW w:w="5778" w:type="dxa"/>
          </w:tcPr>
          <w:p w14:paraId="6D45DB78" w14:textId="1BFDD888" w:rsidR="00B61CCA" w:rsidRPr="007B4922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2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90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832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990C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D5F9D85" w14:textId="77777777" w:rsidR="00B61CCA" w:rsidRPr="007B4922" w:rsidRDefault="00B61CCA" w:rsidP="0071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84" w:type="dxa"/>
          </w:tcPr>
          <w:p w14:paraId="682ADC2B" w14:textId="45F969B9" w:rsidR="00B61CCA" w:rsidRPr="007B4922" w:rsidRDefault="00B61CCA" w:rsidP="0071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A10" w:rsidRPr="007B4922" w14:paraId="31731A5D" w14:textId="77777777" w:rsidTr="00B61CCA">
        <w:trPr>
          <w:trHeight w:val="20"/>
          <w:tblHeader/>
        </w:trPr>
        <w:tc>
          <w:tcPr>
            <w:tcW w:w="5778" w:type="dxa"/>
          </w:tcPr>
          <w:p w14:paraId="3225FE78" w14:textId="77777777" w:rsidR="004C0A10" w:rsidRPr="00345798" w:rsidRDefault="004C0A10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2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6A00D7E" w14:textId="77777777" w:rsidR="004C0A10" w:rsidRPr="007B4922" w:rsidRDefault="004C0A10" w:rsidP="0071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84" w:type="dxa"/>
          </w:tcPr>
          <w:p w14:paraId="75329B0C" w14:textId="61332193" w:rsidR="004C0A10" w:rsidRPr="00345798" w:rsidRDefault="004C0A10" w:rsidP="0071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57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57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457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61CCA" w:rsidRPr="007B4922" w14:paraId="2CCBD399" w14:textId="77777777" w:rsidTr="00345798">
        <w:trPr>
          <w:gridAfter w:val="2"/>
          <w:wAfter w:w="3420" w:type="dxa"/>
          <w:tblHeader/>
        </w:trPr>
        <w:tc>
          <w:tcPr>
            <w:tcW w:w="5778" w:type="dxa"/>
            <w:hideMark/>
          </w:tcPr>
          <w:p w14:paraId="63241B35" w14:textId="77777777" w:rsidR="00B61CCA" w:rsidRPr="007B4922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CCA" w:rsidRPr="007B4922" w14:paraId="5E664DD4" w14:textId="77777777" w:rsidTr="00345798">
        <w:tc>
          <w:tcPr>
            <w:tcW w:w="5778" w:type="dxa"/>
          </w:tcPr>
          <w:p w14:paraId="2281626F" w14:textId="77777777" w:rsidR="00B61CCA" w:rsidRPr="007B4922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236" w:type="dxa"/>
          </w:tcPr>
          <w:p w14:paraId="0E8BCD2B" w14:textId="77777777" w:rsidR="00B61CCA" w:rsidRPr="007B4922" w:rsidRDefault="00B61CCA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4" w:type="dxa"/>
          </w:tcPr>
          <w:p w14:paraId="244AA345" w14:textId="77777777" w:rsidR="00B61CCA" w:rsidRPr="007B4922" w:rsidRDefault="00B61CCA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CCA" w:rsidRPr="007B4922" w14:paraId="13259359" w14:textId="77777777" w:rsidTr="00345798">
        <w:tc>
          <w:tcPr>
            <w:tcW w:w="5778" w:type="dxa"/>
          </w:tcPr>
          <w:p w14:paraId="15C4ADF6" w14:textId="77777777" w:rsidR="00B61CCA" w:rsidRPr="007B4922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975A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236" w:type="dxa"/>
          </w:tcPr>
          <w:p w14:paraId="37D57C92" w14:textId="77777777" w:rsidR="00B61CCA" w:rsidRPr="00345798" w:rsidRDefault="00B61CCA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4" w:type="dxa"/>
          </w:tcPr>
          <w:p w14:paraId="1418B6B2" w14:textId="49A293AE" w:rsidR="00B61CCA" w:rsidRPr="00345798" w:rsidRDefault="008D4911" w:rsidP="00345798">
            <w:pPr>
              <w:pStyle w:val="acctfourfigures"/>
              <w:tabs>
                <w:tab w:val="clear" w:pos="765"/>
                <w:tab w:val="decimal" w:pos="280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948</w:t>
            </w:r>
          </w:p>
        </w:tc>
      </w:tr>
      <w:tr w:rsidR="00B61CCA" w:rsidRPr="007B4922" w14:paraId="093822DC" w14:textId="77777777" w:rsidTr="00345798">
        <w:trPr>
          <w:trHeight w:val="166"/>
        </w:trPr>
        <w:tc>
          <w:tcPr>
            <w:tcW w:w="5778" w:type="dxa"/>
          </w:tcPr>
          <w:p w14:paraId="23927827" w14:textId="77777777" w:rsidR="00B61CCA" w:rsidRPr="006A1198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D7D7BB0" w14:textId="77777777" w:rsidR="00B61CCA" w:rsidRPr="00C2110E" w:rsidRDefault="00B61CCA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4" w:type="dxa"/>
            <w:tcBorders>
              <w:top w:val="double" w:sz="4" w:space="0" w:color="auto"/>
            </w:tcBorders>
          </w:tcPr>
          <w:p w14:paraId="61FEDB83" w14:textId="77777777" w:rsidR="00B61CCA" w:rsidRPr="00C2110E" w:rsidRDefault="00B61CCA" w:rsidP="00345798">
            <w:pPr>
              <w:pStyle w:val="acctfourfigures"/>
              <w:tabs>
                <w:tab w:val="clear" w:pos="765"/>
                <w:tab w:val="decimal" w:pos="882"/>
                <w:tab w:val="decimal" w:pos="28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CCA" w:rsidRPr="007B4922" w14:paraId="44E39857" w14:textId="77777777" w:rsidTr="00345798">
        <w:tc>
          <w:tcPr>
            <w:tcW w:w="5778" w:type="dxa"/>
          </w:tcPr>
          <w:p w14:paraId="499E0579" w14:textId="77777777" w:rsidR="00B61CCA" w:rsidRPr="007B4922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236" w:type="dxa"/>
          </w:tcPr>
          <w:p w14:paraId="404381DA" w14:textId="77777777" w:rsidR="00B61CCA" w:rsidRPr="000A6829" w:rsidRDefault="00B61CCA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4" w:type="dxa"/>
          </w:tcPr>
          <w:p w14:paraId="78D956CB" w14:textId="77777777" w:rsidR="00B61CCA" w:rsidRPr="000A6829" w:rsidRDefault="00B61CCA" w:rsidP="00345798">
            <w:pPr>
              <w:pStyle w:val="acctfourfigures"/>
              <w:tabs>
                <w:tab w:val="clear" w:pos="765"/>
                <w:tab w:val="decimal" w:pos="882"/>
                <w:tab w:val="decimal" w:pos="28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2A7" w:rsidRPr="007B4922" w14:paraId="5A8C4BBC" w14:textId="77777777" w:rsidTr="00345798">
        <w:tc>
          <w:tcPr>
            <w:tcW w:w="5778" w:type="dxa"/>
          </w:tcPr>
          <w:p w14:paraId="362FCEF3" w14:textId="6EEAB7EC" w:rsidR="001A52A7" w:rsidRPr="0093115D" w:rsidRDefault="001A52A7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สัญญาบริการบำรุงรักษาทางยกระดับ</w:t>
            </w:r>
          </w:p>
        </w:tc>
        <w:tc>
          <w:tcPr>
            <w:tcW w:w="236" w:type="dxa"/>
          </w:tcPr>
          <w:p w14:paraId="63230FA0" w14:textId="77777777" w:rsidR="001A52A7" w:rsidRPr="000A6829" w:rsidRDefault="001A52A7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4" w:type="dxa"/>
          </w:tcPr>
          <w:p w14:paraId="531B54AD" w14:textId="0BC9819F" w:rsidR="001A52A7" w:rsidRPr="00C42FA4" w:rsidRDefault="00C42FA4" w:rsidP="00345798">
            <w:pPr>
              <w:pStyle w:val="acctfourfigures"/>
              <w:tabs>
                <w:tab w:val="clear" w:pos="765"/>
                <w:tab w:val="decimal" w:pos="28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D49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D49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809</w:t>
            </w:r>
          </w:p>
        </w:tc>
      </w:tr>
      <w:tr w:rsidR="00B61CCA" w:rsidRPr="007B4922" w14:paraId="597AF423" w14:textId="77777777" w:rsidTr="00345798">
        <w:tc>
          <w:tcPr>
            <w:tcW w:w="5778" w:type="dxa"/>
          </w:tcPr>
          <w:p w14:paraId="5356ACAE" w14:textId="570C8796" w:rsidR="00B61CCA" w:rsidRPr="0093115D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115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สัญญาบริการบำรุง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รักษา</w:t>
            </w:r>
            <w:r w:rsidRPr="0093115D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93115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236" w:type="dxa"/>
          </w:tcPr>
          <w:p w14:paraId="7DD1BBC1" w14:textId="77777777" w:rsidR="00B61CCA" w:rsidRPr="000A6829" w:rsidRDefault="00B61CCA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4" w:type="dxa"/>
          </w:tcPr>
          <w:p w14:paraId="721CE49B" w14:textId="79676E84" w:rsidR="00B61CCA" w:rsidRPr="000A6829" w:rsidRDefault="00AC6C75" w:rsidP="00345798">
            <w:pPr>
              <w:pStyle w:val="acctfourfigures"/>
              <w:tabs>
                <w:tab w:val="clear" w:pos="765"/>
                <w:tab w:val="decimal" w:pos="28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15,913</w:t>
            </w:r>
          </w:p>
        </w:tc>
      </w:tr>
      <w:tr w:rsidR="00B61CCA" w:rsidRPr="007B4922" w14:paraId="2CFF7096" w14:textId="77777777" w:rsidTr="00345798">
        <w:tc>
          <w:tcPr>
            <w:tcW w:w="5778" w:type="dxa"/>
            <w:hideMark/>
          </w:tcPr>
          <w:p w14:paraId="5CF4B6DC" w14:textId="77777777" w:rsidR="00B61CCA" w:rsidRPr="007B4922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236" w:type="dxa"/>
          </w:tcPr>
          <w:p w14:paraId="383BFEAD" w14:textId="77777777" w:rsidR="00B61CCA" w:rsidRPr="000A6829" w:rsidRDefault="00B61CCA" w:rsidP="00715FAB">
            <w:pPr>
              <w:pStyle w:val="acctfourfigures"/>
              <w:tabs>
                <w:tab w:val="clear" w:pos="765"/>
                <w:tab w:val="decimal" w:pos="17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60AF6" w14:textId="0816273E" w:rsidR="00B61CCA" w:rsidRPr="00664BCF" w:rsidRDefault="008D4911" w:rsidP="00345798">
            <w:pPr>
              <w:pStyle w:val="acctfourfigures"/>
              <w:tabs>
                <w:tab w:val="clear" w:pos="765"/>
                <w:tab w:val="decimal" w:pos="28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AC6C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042</w:t>
            </w:r>
          </w:p>
        </w:tc>
      </w:tr>
      <w:tr w:rsidR="00B61CCA" w:rsidRPr="007B4922" w14:paraId="658CD93F" w14:textId="77777777" w:rsidTr="00345798">
        <w:tc>
          <w:tcPr>
            <w:tcW w:w="5778" w:type="dxa"/>
          </w:tcPr>
          <w:p w14:paraId="5E8EEFA6" w14:textId="77777777" w:rsidR="00B61CCA" w:rsidRPr="0013399C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39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2AD28ACA" w14:textId="77777777" w:rsidR="00B61CCA" w:rsidRPr="0013399C" w:rsidRDefault="00B61CCA" w:rsidP="00715FAB">
            <w:pPr>
              <w:pStyle w:val="acctfourfigures"/>
              <w:tabs>
                <w:tab w:val="clear" w:pos="765"/>
                <w:tab w:val="decimal" w:pos="17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23414B" w14:textId="18E06FE5" w:rsidR="00B61CCA" w:rsidRPr="0013399C" w:rsidRDefault="00C42FA4" w:rsidP="00345798">
            <w:pPr>
              <w:pStyle w:val="acctfourfigures"/>
              <w:tabs>
                <w:tab w:val="clear" w:pos="765"/>
                <w:tab w:val="decimal" w:pos="280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8D49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D49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764</w:t>
            </w:r>
          </w:p>
        </w:tc>
      </w:tr>
    </w:tbl>
    <w:p w14:paraId="67774184" w14:textId="77777777" w:rsidR="00781627" w:rsidRDefault="00781627" w:rsidP="00781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1959EA" w14:textId="0FAF90D0" w:rsidR="00781627" w:rsidRDefault="00781627" w:rsidP="001A02F2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6153A1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  <w:r w:rsidR="003E2D53" w:rsidRPr="006153A1">
        <w:rPr>
          <w:rFonts w:asciiTheme="majorBidi" w:hAnsiTheme="majorBidi" w:cstheme="majorBidi"/>
        </w:rPr>
        <w:t xml:space="preserve"> </w:t>
      </w:r>
    </w:p>
    <w:p w14:paraId="5D5327D8" w14:textId="448DEA76" w:rsidR="006153A1" w:rsidRPr="001A02F2" w:rsidRDefault="001A02F2" w:rsidP="006153A1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</w:p>
    <w:p w14:paraId="145BB1DE" w14:textId="3CE061A2" w:rsidR="006153A1" w:rsidRDefault="006153A1" w:rsidP="006153A1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4922">
        <w:rPr>
          <w:rFonts w:asciiTheme="majorBidi" w:hAnsiTheme="majorBidi" w:cstheme="majorBidi"/>
          <w:i/>
          <w:iCs/>
          <w:sz w:val="30"/>
          <w:szCs w:val="30"/>
          <w:cs/>
        </w:rPr>
        <w:t>การจ่ายเงินปันผลระหว่างกาล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7273E0">
        <w:rPr>
          <w:rFonts w:ascii="Angsana New" w:eastAsia="SimSun" w:hAnsi="Angsana New"/>
          <w:i/>
          <w:iCs/>
          <w:spacing w:val="-2"/>
          <w:sz w:val="30"/>
          <w:szCs w:val="30"/>
        </w:rPr>
        <w:t>2567</w:t>
      </w:r>
    </w:p>
    <w:p w14:paraId="1CC3540A" w14:textId="3ED4ED10" w:rsidR="006B7104" w:rsidRPr="00814EE6" w:rsidRDefault="006B7104" w:rsidP="006B7104">
      <w:pPr>
        <w:spacing w:line="254" w:lineRule="auto"/>
        <w:ind w:left="540"/>
        <w:jc w:val="thaiDistribute"/>
        <w:rPr>
          <w:rFonts w:ascii="Angsana New" w:eastAsia="SimSun" w:hAnsi="Angsana New"/>
          <w:spacing w:val="-2"/>
          <w:sz w:val="30"/>
          <w:szCs w:val="30"/>
        </w:rPr>
      </w:pPr>
      <w:r w:rsidRPr="00C323AA">
        <w:rPr>
          <w:rFonts w:ascii="Angsana New" w:eastAsia="SimSun" w:hAnsi="Angsana New"/>
          <w:spacing w:val="-2"/>
          <w:sz w:val="30"/>
          <w:szCs w:val="30"/>
          <w:cs/>
        </w:rPr>
        <w:t xml:space="preserve">ในการประชุมของคณะกรรมการบริษัทเมื่อวันที่ </w:t>
      </w:r>
      <w:r w:rsidR="00C323AA" w:rsidRPr="00C323AA">
        <w:rPr>
          <w:rFonts w:ascii="Angsana New" w:eastAsia="SimSun" w:hAnsi="Angsana New"/>
          <w:spacing w:val="-2"/>
          <w:sz w:val="30"/>
          <w:szCs w:val="30"/>
        </w:rPr>
        <w:t xml:space="preserve">12 </w:t>
      </w:r>
      <w:r w:rsidR="00C323AA" w:rsidRPr="00C323AA">
        <w:rPr>
          <w:rFonts w:ascii="Angsana New" w:eastAsia="SimSun" w:hAnsi="Angsana New" w:hint="cs"/>
          <w:spacing w:val="-2"/>
          <w:sz w:val="30"/>
          <w:szCs w:val="30"/>
          <w:cs/>
        </w:rPr>
        <w:t>พฤศจิกายน</w:t>
      </w:r>
      <w:r w:rsidRPr="00C323AA">
        <w:rPr>
          <w:rFonts w:ascii="Angsana New" w:eastAsia="SimSun" w:hAnsi="Angsana New"/>
          <w:spacing w:val="-2"/>
          <w:sz w:val="30"/>
          <w:szCs w:val="30"/>
        </w:rPr>
        <w:t xml:space="preserve"> 2567 </w:t>
      </w:r>
      <w:r w:rsidRPr="00C323AA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คณะกรรมการของบริษัทได้มีมติอนุมัติให้                บริษัทจ่ายเงินปันผลระหว่างกาล สำหรับผลการดำเนินงานงวด </w:t>
      </w:r>
      <w:r w:rsidR="00C323AA" w:rsidRPr="00C323AA">
        <w:rPr>
          <w:rFonts w:ascii="Angsana New" w:eastAsia="SimSun" w:hAnsi="Angsana New"/>
          <w:spacing w:val="-2"/>
          <w:sz w:val="30"/>
          <w:szCs w:val="30"/>
        </w:rPr>
        <w:t>9</w:t>
      </w:r>
      <w:r w:rsidRPr="00C323AA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Pr="00C323AA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เดือนแรกของปี </w:t>
      </w:r>
      <w:r w:rsidRPr="00C323AA">
        <w:rPr>
          <w:rFonts w:ascii="Angsana New" w:eastAsia="SimSun" w:hAnsi="Angsana New"/>
          <w:spacing w:val="-2"/>
          <w:sz w:val="30"/>
          <w:szCs w:val="30"/>
        </w:rPr>
        <w:t xml:space="preserve">2567 </w:t>
      </w:r>
      <w:r w:rsidRPr="00C323AA">
        <w:rPr>
          <w:rFonts w:ascii="Angsana New" w:eastAsia="SimSun" w:hAnsi="Angsana New" w:hint="cs"/>
          <w:spacing w:val="-2"/>
          <w:sz w:val="30"/>
          <w:szCs w:val="30"/>
          <w:cs/>
        </w:rPr>
        <w:t>โดยจ่ายจากกำไรสุทธิ</w:t>
      </w:r>
      <w:r w:rsidRPr="00C323AA">
        <w:rPr>
          <w:rFonts w:ascii="Angsana New" w:eastAsia="SimSun" w:hAnsi="Angsana New"/>
          <w:spacing w:val="-2"/>
          <w:sz w:val="30"/>
          <w:szCs w:val="30"/>
        </w:rPr>
        <w:t xml:space="preserve">                                 </w:t>
      </w:r>
      <w:r w:rsidRPr="00C323AA">
        <w:rPr>
          <w:rFonts w:ascii="Angsana New" w:eastAsia="SimSun" w:hAnsi="Angsana New" w:hint="cs"/>
          <w:spacing w:val="-2"/>
          <w:sz w:val="30"/>
          <w:szCs w:val="30"/>
          <w:cs/>
        </w:rPr>
        <w:t>จากการดำเนินงาน</w:t>
      </w:r>
      <w:r w:rsidR="00261141" w:rsidRPr="00C323AA">
        <w:rPr>
          <w:rFonts w:ascii="Angsana New" w:eastAsia="SimSun" w:hAnsi="Angsana New" w:hint="cs"/>
          <w:spacing w:val="-2"/>
          <w:sz w:val="30"/>
          <w:szCs w:val="30"/>
          <w:cs/>
        </w:rPr>
        <w:t>งวด</w:t>
      </w:r>
      <w:r w:rsidRPr="00C323AA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 </w:t>
      </w:r>
      <w:r w:rsidR="00C323AA" w:rsidRPr="00C323AA">
        <w:rPr>
          <w:rFonts w:ascii="Angsana New" w:eastAsia="SimSun" w:hAnsi="Angsana New"/>
          <w:spacing w:val="-2"/>
          <w:sz w:val="30"/>
          <w:szCs w:val="30"/>
        </w:rPr>
        <w:t>9</w:t>
      </w:r>
      <w:r w:rsidRPr="00C323AA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Pr="00C323AA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เดือนแรกของปี </w:t>
      </w:r>
      <w:r w:rsidRPr="00C323AA">
        <w:rPr>
          <w:rFonts w:ascii="Angsana New" w:eastAsia="SimSun" w:hAnsi="Angsana New"/>
          <w:spacing w:val="-2"/>
          <w:sz w:val="30"/>
          <w:szCs w:val="30"/>
        </w:rPr>
        <w:t xml:space="preserve">2567 </w:t>
      </w:r>
      <w:r w:rsidRPr="00C323AA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ในอัตราหุ้นละ </w:t>
      </w:r>
      <w:r w:rsidRPr="00C323AA">
        <w:rPr>
          <w:rFonts w:ascii="Angsana New" w:eastAsia="SimSun" w:hAnsi="Angsana New"/>
          <w:spacing w:val="-2"/>
          <w:sz w:val="30"/>
          <w:szCs w:val="30"/>
        </w:rPr>
        <w:t>0.</w:t>
      </w:r>
      <w:r w:rsidR="00C323AA" w:rsidRPr="00C323AA">
        <w:rPr>
          <w:rFonts w:ascii="Angsana New" w:eastAsia="SimSun" w:hAnsi="Angsana New"/>
          <w:spacing w:val="-2"/>
          <w:sz w:val="30"/>
          <w:szCs w:val="30"/>
        </w:rPr>
        <w:t>63</w:t>
      </w:r>
      <w:r w:rsidRPr="00C323AA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Pr="00C323AA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="00C323AA" w:rsidRPr="00C323AA">
        <w:rPr>
          <w:rFonts w:ascii="Angsana New" w:eastAsia="SimSun" w:hAnsi="Angsana New"/>
          <w:spacing w:val="-2"/>
          <w:sz w:val="30"/>
          <w:szCs w:val="30"/>
        </w:rPr>
        <w:t>744</w:t>
      </w:r>
      <w:r w:rsidRPr="00C323AA">
        <w:rPr>
          <w:rFonts w:ascii="Angsana New" w:eastAsia="SimSun" w:hAnsi="Angsana New"/>
          <w:spacing w:val="-2"/>
          <w:sz w:val="30"/>
          <w:szCs w:val="30"/>
        </w:rPr>
        <w:t>.1</w:t>
      </w:r>
      <w:r w:rsidR="00C323AA" w:rsidRPr="00C323AA">
        <w:rPr>
          <w:rFonts w:ascii="Angsana New" w:eastAsia="SimSun" w:hAnsi="Angsana New"/>
          <w:spacing w:val="-2"/>
          <w:sz w:val="30"/>
          <w:szCs w:val="30"/>
        </w:rPr>
        <w:t>9</w:t>
      </w:r>
      <w:r w:rsidRPr="00C323AA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Pr="00C323AA">
        <w:rPr>
          <w:rFonts w:ascii="Angsana New" w:eastAsia="SimSun" w:hAnsi="Angsana New" w:hint="cs"/>
          <w:spacing w:val="-2"/>
          <w:sz w:val="30"/>
          <w:szCs w:val="30"/>
          <w:cs/>
        </w:rPr>
        <w:t>ล้านบาท ทั้งนี้</w:t>
      </w:r>
      <w:r w:rsidR="00FC6EA0" w:rsidRPr="00C323AA">
        <w:rPr>
          <w:rFonts w:ascii="Angsana New" w:eastAsia="SimSun" w:hAnsi="Angsana New"/>
          <w:spacing w:val="-2"/>
          <w:sz w:val="30"/>
          <w:szCs w:val="30"/>
          <w:cs/>
        </w:rPr>
        <w:br/>
      </w:r>
      <w:r w:rsidRPr="00C323AA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บริษัทได้จ่ายเงินปันผลระหว่างกาลจากผลการดำเนินงานงวด </w:t>
      </w:r>
      <w:r w:rsidR="00C323AA" w:rsidRPr="00C323AA">
        <w:rPr>
          <w:rFonts w:ascii="Angsana New" w:eastAsia="SimSun" w:hAnsi="Angsana New"/>
          <w:spacing w:val="-2"/>
          <w:sz w:val="30"/>
          <w:szCs w:val="30"/>
        </w:rPr>
        <w:t>6</w:t>
      </w:r>
      <w:r w:rsidRPr="00C323AA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Pr="00C323AA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เดือนแรกของปี </w:t>
      </w:r>
      <w:r w:rsidRPr="00C323AA">
        <w:rPr>
          <w:rFonts w:ascii="Angsana New" w:eastAsia="SimSun" w:hAnsi="Angsana New"/>
          <w:spacing w:val="-2"/>
          <w:sz w:val="30"/>
          <w:szCs w:val="30"/>
        </w:rPr>
        <w:t xml:space="preserve">2567 </w:t>
      </w:r>
      <w:r w:rsidRPr="00C323AA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ในอัตราหุ้นละ </w:t>
      </w:r>
      <w:r w:rsidRPr="00C323AA">
        <w:rPr>
          <w:rFonts w:ascii="Angsana New" w:eastAsia="SimSun" w:hAnsi="Angsana New"/>
          <w:spacing w:val="-2"/>
          <w:sz w:val="30"/>
          <w:szCs w:val="30"/>
        </w:rPr>
        <w:t>0.</w:t>
      </w:r>
      <w:r w:rsidR="00C323AA" w:rsidRPr="00C323AA">
        <w:rPr>
          <w:rFonts w:ascii="Angsana New" w:eastAsia="SimSun" w:hAnsi="Angsana New"/>
          <w:spacing w:val="-2"/>
          <w:sz w:val="30"/>
          <w:szCs w:val="30"/>
        </w:rPr>
        <w:t>42</w:t>
      </w:r>
      <w:r w:rsidRPr="00C323AA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Pr="00C323AA">
        <w:rPr>
          <w:rFonts w:ascii="Angsana New" w:eastAsia="SimSun" w:hAnsi="Angsana New" w:hint="cs"/>
          <w:spacing w:val="-2"/>
          <w:sz w:val="30"/>
          <w:szCs w:val="30"/>
          <w:cs/>
        </w:rPr>
        <w:t>บาท</w:t>
      </w:r>
      <w:r w:rsidR="00FC6EA0" w:rsidRPr="00C323AA">
        <w:rPr>
          <w:rFonts w:ascii="Angsana New" w:eastAsia="SimSun" w:hAnsi="Angsana New"/>
          <w:spacing w:val="-2"/>
          <w:sz w:val="30"/>
          <w:szCs w:val="30"/>
          <w:cs/>
        </w:rPr>
        <w:br/>
      </w:r>
      <w:r w:rsidRPr="00C323AA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เป็นจำนวนเงิน </w:t>
      </w:r>
      <w:bookmarkStart w:id="0" w:name="_Hlk141454190"/>
      <w:r w:rsidR="00C323AA" w:rsidRPr="00C323AA">
        <w:rPr>
          <w:rFonts w:ascii="Angsana New" w:eastAsia="SimSun" w:hAnsi="Angsana New"/>
          <w:spacing w:val="-2"/>
          <w:sz w:val="30"/>
          <w:szCs w:val="30"/>
        </w:rPr>
        <w:t>496</w:t>
      </w:r>
      <w:r w:rsidRPr="00C323AA">
        <w:rPr>
          <w:rFonts w:ascii="Angsana New" w:eastAsia="SimSun" w:hAnsi="Angsana New"/>
          <w:spacing w:val="-2"/>
          <w:sz w:val="30"/>
          <w:szCs w:val="30"/>
        </w:rPr>
        <w:t>.</w:t>
      </w:r>
      <w:r w:rsidR="00C323AA" w:rsidRPr="00C323AA">
        <w:rPr>
          <w:rFonts w:ascii="Angsana New" w:eastAsia="SimSun" w:hAnsi="Angsana New"/>
          <w:spacing w:val="-2"/>
          <w:sz w:val="30"/>
          <w:szCs w:val="30"/>
        </w:rPr>
        <w:t>12</w:t>
      </w:r>
      <w:r w:rsidRPr="00C323AA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bookmarkEnd w:id="0"/>
      <w:r w:rsidRPr="00C323AA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ล้านบาท บริษัทจะจ่ายเงินปันผลส่วนที่เหลืออีกหุ้นละ </w:t>
      </w:r>
      <w:r w:rsidRPr="00C323AA">
        <w:rPr>
          <w:rFonts w:ascii="Angsana New" w:eastAsia="SimSun" w:hAnsi="Angsana New"/>
          <w:spacing w:val="-2"/>
          <w:sz w:val="30"/>
          <w:szCs w:val="30"/>
        </w:rPr>
        <w:t xml:space="preserve">0.21 </w:t>
      </w:r>
      <w:r w:rsidRPr="00C323AA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บาท เป็นจำนวนเงินรวม </w:t>
      </w:r>
      <w:r w:rsidRPr="00C323AA">
        <w:rPr>
          <w:rFonts w:ascii="Angsana New" w:eastAsia="SimSun" w:hAnsi="Angsana New"/>
          <w:spacing w:val="-2"/>
          <w:sz w:val="30"/>
          <w:szCs w:val="30"/>
        </w:rPr>
        <w:t>248.06</w:t>
      </w:r>
      <w:r w:rsidRPr="00C323AA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 ล้านบาท</w:t>
      </w:r>
      <w:r w:rsidRPr="00C323AA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Pr="00C323AA">
        <w:rPr>
          <w:rFonts w:ascii="Angsana New" w:eastAsia="SimSun" w:hAnsi="Angsana New" w:hint="cs"/>
          <w:spacing w:val="-2"/>
          <w:sz w:val="30"/>
          <w:szCs w:val="30"/>
          <w:cs/>
        </w:rPr>
        <w:t>โดยบริษัทจะจ่ายเงินปันผลดังกล่าวให้</w:t>
      </w:r>
      <w:r w:rsidR="00FC6EA0" w:rsidRPr="00C323AA">
        <w:rPr>
          <w:rFonts w:ascii="Angsana New" w:eastAsia="SimSun" w:hAnsi="Angsana New" w:hint="cs"/>
          <w:spacing w:val="-2"/>
          <w:sz w:val="30"/>
          <w:szCs w:val="30"/>
          <w:cs/>
        </w:rPr>
        <w:t>แก่</w:t>
      </w:r>
      <w:r w:rsidRPr="00C323AA">
        <w:rPr>
          <w:rFonts w:ascii="Angsana New" w:eastAsia="SimSun" w:hAnsi="Angsana New" w:hint="cs"/>
          <w:spacing w:val="-2"/>
          <w:sz w:val="30"/>
          <w:szCs w:val="30"/>
          <w:cs/>
        </w:rPr>
        <w:t>ผู้ถือหุ้นภายในวันที่</w:t>
      </w:r>
      <w:r w:rsidRPr="00C323AA">
        <w:rPr>
          <w:rFonts w:ascii="Angsana New" w:eastAsia="SimSun" w:hAnsi="Angsana New"/>
          <w:spacing w:val="-2"/>
          <w:sz w:val="30"/>
          <w:szCs w:val="30"/>
        </w:rPr>
        <w:t> </w:t>
      </w:r>
      <w:r w:rsidR="00C323AA" w:rsidRPr="00C323AA">
        <w:rPr>
          <w:rFonts w:ascii="Angsana New" w:eastAsia="SimSun" w:hAnsi="Angsana New"/>
          <w:spacing w:val="-2"/>
          <w:sz w:val="30"/>
          <w:szCs w:val="30"/>
        </w:rPr>
        <w:t>12</w:t>
      </w:r>
      <w:r w:rsidRPr="00C323AA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="00C323AA" w:rsidRPr="00C323AA">
        <w:rPr>
          <w:rFonts w:ascii="Angsana New" w:eastAsia="SimSun" w:hAnsi="Angsana New" w:hint="cs"/>
          <w:spacing w:val="-2"/>
          <w:sz w:val="30"/>
          <w:szCs w:val="30"/>
          <w:cs/>
        </w:rPr>
        <w:t>ธันวาคม</w:t>
      </w:r>
      <w:r w:rsidRPr="00C323AA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 </w:t>
      </w:r>
      <w:r w:rsidRPr="00C323AA">
        <w:rPr>
          <w:rFonts w:ascii="Angsana New" w:eastAsia="SimSun" w:hAnsi="Angsana New"/>
          <w:spacing w:val="-2"/>
          <w:sz w:val="30"/>
          <w:szCs w:val="30"/>
        </w:rPr>
        <w:t>2567</w:t>
      </w:r>
    </w:p>
    <w:p w14:paraId="3132ECD5" w14:textId="77777777" w:rsidR="00962FFD" w:rsidRDefault="00962FFD" w:rsidP="00781627">
      <w:pPr>
        <w:rPr>
          <w:rFonts w:asciiTheme="majorBidi" w:hAnsiTheme="majorBidi" w:cstheme="majorBidi"/>
          <w:sz w:val="30"/>
          <w:szCs w:val="30"/>
        </w:rPr>
      </w:pPr>
    </w:p>
    <w:p w14:paraId="4B4543BA" w14:textId="0A0A0381" w:rsidR="00EB7192" w:rsidRPr="001A52A7" w:rsidRDefault="00EB7192" w:rsidP="00EB7192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A52A7">
        <w:rPr>
          <w:rFonts w:asciiTheme="majorBidi" w:hAnsiTheme="majorBidi" w:cstheme="majorBidi" w:hint="cs"/>
          <w:i/>
          <w:iCs/>
          <w:sz w:val="30"/>
          <w:szCs w:val="30"/>
          <w:cs/>
        </w:rPr>
        <w:t>วงเงินสินเชื่อจากสถาบันการเงิน</w:t>
      </w:r>
    </w:p>
    <w:p w14:paraId="2EC349D4" w14:textId="06D0D89D" w:rsidR="00317954" w:rsidRPr="00317954" w:rsidRDefault="00317954" w:rsidP="00317954">
      <w:pPr>
        <w:spacing w:line="240" w:lineRule="auto"/>
        <w:ind w:left="540"/>
        <w:jc w:val="thaiDistribute"/>
        <w:rPr>
          <w:rFonts w:ascii="Angsana New" w:eastAsia="SimSun" w:hAnsi="Angsana New"/>
          <w:spacing w:val="-2"/>
          <w:sz w:val="30"/>
          <w:szCs w:val="30"/>
        </w:rPr>
      </w:pPr>
      <w:r w:rsidRPr="00317954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เมื่อวันที่ </w:t>
      </w:r>
      <w:r w:rsidRPr="00317954">
        <w:rPr>
          <w:rFonts w:ascii="Angsana New" w:eastAsia="SimSun" w:hAnsi="Angsana New"/>
          <w:spacing w:val="-2"/>
          <w:sz w:val="30"/>
          <w:szCs w:val="30"/>
          <w:cs/>
        </w:rPr>
        <w:t>9 ตุลาคม 2567 บริษัทได้ลงนามสัญญาวงเงินสิน</w:t>
      </w:r>
      <w:r w:rsidRPr="00317954">
        <w:rPr>
          <w:rFonts w:ascii="Angsana New" w:eastAsia="SimSun" w:hAnsi="Angsana New" w:hint="cs"/>
          <w:spacing w:val="-2"/>
          <w:sz w:val="30"/>
          <w:szCs w:val="30"/>
          <w:cs/>
        </w:rPr>
        <w:t>เชื่อที่เชื่อมโยงกับการดำเนินงานด้านความยั่งยืน</w:t>
      </w:r>
      <w:r w:rsidRPr="00317954">
        <w:rPr>
          <w:rFonts w:ascii="Angsana New" w:eastAsia="SimSun" w:hAnsi="Angsana New"/>
          <w:spacing w:val="-2"/>
          <w:sz w:val="30"/>
          <w:szCs w:val="30"/>
        </w:rPr>
        <w:t xml:space="preserve"> (Sustainability- Linked Loan) </w:t>
      </w:r>
      <w:r w:rsidRPr="00317954">
        <w:rPr>
          <w:rFonts w:ascii="Angsana New" w:eastAsia="SimSun" w:hAnsi="Angsana New" w:hint="cs"/>
          <w:spacing w:val="-2"/>
          <w:sz w:val="30"/>
          <w:szCs w:val="30"/>
          <w:cs/>
        </w:rPr>
        <w:t>และวงเงินสินเชื่อสีเขียว</w:t>
      </w:r>
      <w:r w:rsidRPr="00317954">
        <w:rPr>
          <w:rFonts w:ascii="Angsana New" w:eastAsia="SimSun" w:hAnsi="Angsana New"/>
          <w:spacing w:val="-2"/>
          <w:sz w:val="30"/>
          <w:szCs w:val="30"/>
        </w:rPr>
        <w:t xml:space="preserve"> (Green Loan) </w:t>
      </w:r>
      <w:r w:rsidRPr="00317954">
        <w:rPr>
          <w:rFonts w:ascii="Angsana New" w:eastAsia="SimSun" w:hAnsi="Angsana New"/>
          <w:spacing w:val="-2"/>
          <w:sz w:val="30"/>
          <w:szCs w:val="30"/>
          <w:cs/>
        </w:rPr>
        <w:t>จากสถาบันการเงินในประเทศแห่ง</w:t>
      </w:r>
      <w:r w:rsidRPr="00317954">
        <w:rPr>
          <w:rFonts w:ascii="Angsana New" w:eastAsia="SimSun" w:hAnsi="Angsana New" w:hint="cs"/>
          <w:spacing w:val="-2"/>
          <w:sz w:val="30"/>
          <w:szCs w:val="30"/>
          <w:cs/>
        </w:rPr>
        <w:t>หนึ่ง</w:t>
      </w:r>
      <w:r w:rsidRPr="00317954">
        <w:rPr>
          <w:rFonts w:ascii="Angsana New" w:eastAsia="SimSun" w:hAnsi="Angsana New"/>
          <w:spacing w:val="-2"/>
          <w:sz w:val="30"/>
          <w:szCs w:val="30"/>
          <w:cs/>
        </w:rPr>
        <w:t xml:space="preserve">จำนวน </w:t>
      </w:r>
      <w:r w:rsidRPr="00317954">
        <w:rPr>
          <w:rFonts w:ascii="Angsana New" w:eastAsia="SimSun" w:hAnsi="Angsana New"/>
          <w:spacing w:val="-2"/>
          <w:sz w:val="30"/>
          <w:szCs w:val="30"/>
        </w:rPr>
        <w:t xml:space="preserve">300 </w:t>
      </w:r>
      <w:r w:rsidRPr="00317954">
        <w:rPr>
          <w:rFonts w:ascii="Angsana New" w:eastAsia="SimSun" w:hAnsi="Angsana New"/>
          <w:spacing w:val="-2"/>
          <w:sz w:val="30"/>
          <w:szCs w:val="30"/>
          <w:cs/>
        </w:rPr>
        <w:t>ล้านบาท</w:t>
      </w:r>
      <w:r w:rsidRPr="00317954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 และ </w:t>
      </w:r>
      <w:r w:rsidRPr="00317954">
        <w:rPr>
          <w:rFonts w:ascii="Angsana New" w:eastAsia="SimSun" w:hAnsi="Angsana New"/>
          <w:spacing w:val="-2"/>
          <w:sz w:val="30"/>
          <w:szCs w:val="30"/>
        </w:rPr>
        <w:t xml:space="preserve">200 </w:t>
      </w:r>
      <w:r w:rsidRPr="00317954">
        <w:rPr>
          <w:rFonts w:ascii="Angsana New" w:eastAsia="SimSun" w:hAnsi="Angsana New" w:hint="cs"/>
          <w:spacing w:val="-2"/>
          <w:sz w:val="30"/>
          <w:szCs w:val="30"/>
          <w:cs/>
        </w:rPr>
        <w:t>ล้านบาท ตามลำดับ</w:t>
      </w:r>
      <w:r w:rsidRPr="00317954">
        <w:rPr>
          <w:rFonts w:ascii="Angsana New" w:eastAsia="SimSun" w:hAnsi="Angsana New"/>
          <w:spacing w:val="-2"/>
          <w:sz w:val="30"/>
          <w:szCs w:val="30"/>
          <w:cs/>
        </w:rPr>
        <w:t xml:space="preserve"> โดยเงินกู้ยืมดังกล่าวมีอัตราดอก</w:t>
      </w:r>
      <w:r w:rsidRPr="00317954">
        <w:rPr>
          <w:rFonts w:ascii="Angsana New" w:eastAsia="SimSun" w:hAnsi="Angsana New" w:hint="cs"/>
          <w:spacing w:val="-2"/>
          <w:sz w:val="30"/>
          <w:szCs w:val="30"/>
          <w:cs/>
        </w:rPr>
        <w:t>เบี้ย</w:t>
      </w:r>
      <w:r w:rsidRPr="00317954">
        <w:rPr>
          <w:rFonts w:ascii="Angsana New" w:eastAsia="SimSun" w:hAnsi="Angsana New"/>
          <w:spacing w:val="-2"/>
          <w:sz w:val="30"/>
          <w:szCs w:val="30"/>
          <w:cs/>
        </w:rPr>
        <w:t xml:space="preserve">เท่ากับอัตรา </w:t>
      </w:r>
      <w:r w:rsidRPr="00317954">
        <w:rPr>
          <w:rFonts w:ascii="Angsana New" w:eastAsia="SimSun" w:hAnsi="Angsana New"/>
          <w:spacing w:val="-2"/>
          <w:sz w:val="30"/>
          <w:szCs w:val="30"/>
        </w:rPr>
        <w:t xml:space="preserve">MLR </w:t>
      </w:r>
      <w:r w:rsidRPr="00317954">
        <w:rPr>
          <w:rFonts w:ascii="Angsana New" w:eastAsia="SimSun" w:hAnsi="Angsana New" w:hint="cs"/>
          <w:spacing w:val="-2"/>
          <w:sz w:val="30"/>
          <w:szCs w:val="30"/>
          <w:cs/>
        </w:rPr>
        <w:t>เฉลี่ย</w:t>
      </w:r>
      <w:r w:rsidRPr="00317954">
        <w:rPr>
          <w:rFonts w:ascii="Angsana New" w:eastAsia="SimSun" w:hAnsi="Angsana New"/>
          <w:spacing w:val="-2"/>
          <w:sz w:val="30"/>
          <w:szCs w:val="30"/>
        </w:rPr>
        <w:t xml:space="preserve"> 4</w:t>
      </w:r>
      <w:r w:rsidRPr="00317954">
        <w:rPr>
          <w:rFonts w:ascii="Angsana New" w:eastAsia="SimSun" w:hAnsi="Angsana New"/>
          <w:spacing w:val="-2"/>
          <w:sz w:val="30"/>
          <w:szCs w:val="30"/>
          <w:cs/>
        </w:rPr>
        <w:t xml:space="preserve"> ธนาคาร ลบร้อยละ </w:t>
      </w:r>
      <w:r w:rsidRPr="00317954">
        <w:rPr>
          <w:rFonts w:ascii="Angsana New" w:eastAsia="SimSun" w:hAnsi="Angsana New"/>
          <w:spacing w:val="-2"/>
          <w:sz w:val="30"/>
          <w:szCs w:val="30"/>
        </w:rPr>
        <w:t>2</w:t>
      </w:r>
      <w:r w:rsidRPr="00317954">
        <w:rPr>
          <w:rFonts w:ascii="Angsana New" w:eastAsia="SimSun" w:hAnsi="Angsana New"/>
          <w:spacing w:val="-2"/>
          <w:sz w:val="30"/>
          <w:szCs w:val="30"/>
          <w:cs/>
        </w:rPr>
        <w:t>.</w:t>
      </w:r>
      <w:r w:rsidRPr="00317954">
        <w:rPr>
          <w:rFonts w:ascii="Angsana New" w:eastAsia="SimSun" w:hAnsi="Angsana New"/>
          <w:spacing w:val="-2"/>
          <w:sz w:val="30"/>
          <w:szCs w:val="30"/>
        </w:rPr>
        <w:t>65</w:t>
      </w:r>
      <w:r w:rsidRPr="00317954">
        <w:rPr>
          <w:rFonts w:ascii="Angsana New" w:eastAsia="SimSun" w:hAnsi="Angsana New"/>
          <w:spacing w:val="-2"/>
          <w:sz w:val="30"/>
          <w:szCs w:val="30"/>
          <w:cs/>
        </w:rPr>
        <w:t xml:space="preserve"> และ </w:t>
      </w:r>
      <w:r w:rsidRPr="00317954">
        <w:rPr>
          <w:rFonts w:ascii="Angsana New" w:eastAsia="SimSun" w:hAnsi="Angsana New"/>
          <w:spacing w:val="-2"/>
          <w:sz w:val="30"/>
          <w:szCs w:val="30"/>
        </w:rPr>
        <w:t>2</w:t>
      </w:r>
      <w:r w:rsidRPr="00317954">
        <w:rPr>
          <w:rFonts w:ascii="Angsana New" w:eastAsia="SimSun" w:hAnsi="Angsana New"/>
          <w:spacing w:val="-2"/>
          <w:sz w:val="30"/>
          <w:szCs w:val="30"/>
          <w:cs/>
        </w:rPr>
        <w:t>.</w:t>
      </w:r>
      <w:r w:rsidRPr="00317954">
        <w:rPr>
          <w:rFonts w:ascii="Angsana New" w:eastAsia="SimSun" w:hAnsi="Angsana New"/>
          <w:spacing w:val="-2"/>
          <w:sz w:val="30"/>
          <w:szCs w:val="30"/>
        </w:rPr>
        <w:t>90</w:t>
      </w:r>
      <w:r w:rsidRPr="00317954">
        <w:rPr>
          <w:rFonts w:ascii="Angsana New" w:eastAsia="SimSun" w:hAnsi="Angsana New"/>
          <w:spacing w:val="-2"/>
          <w:sz w:val="30"/>
          <w:szCs w:val="30"/>
          <w:cs/>
        </w:rPr>
        <w:t xml:space="preserve"> ต่อปี</w:t>
      </w:r>
      <w:r w:rsidR="00EC3EAD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 ตามลำดับ</w:t>
      </w:r>
      <w:r w:rsidRPr="00317954">
        <w:rPr>
          <w:rFonts w:ascii="Angsana New" w:eastAsia="SimSun" w:hAnsi="Angsana New"/>
          <w:spacing w:val="-2"/>
          <w:sz w:val="30"/>
          <w:szCs w:val="30"/>
          <w:cs/>
        </w:rPr>
        <w:t xml:space="preserve"> ภายใต้สัญญาเงินกู้ บริษัทต้องปฏิบัติตาม</w:t>
      </w:r>
      <w:r w:rsidRPr="00317954">
        <w:rPr>
          <w:rFonts w:ascii="Angsana New" w:eastAsia="SimSun" w:hAnsi="Angsana New" w:hint="cs"/>
          <w:spacing w:val="-2"/>
          <w:sz w:val="30"/>
          <w:szCs w:val="30"/>
          <w:cs/>
        </w:rPr>
        <w:t>เงื่อนไข</w:t>
      </w:r>
      <w:r w:rsidRPr="00317954">
        <w:rPr>
          <w:rFonts w:ascii="Angsana New" w:eastAsia="SimSun" w:hAnsi="Angsana New"/>
          <w:spacing w:val="-2"/>
          <w:sz w:val="30"/>
          <w:szCs w:val="30"/>
          <w:cs/>
        </w:rPr>
        <w:t>ทางการเงินบางประการตามที</w:t>
      </w:r>
      <w:r w:rsidRPr="00317954">
        <w:rPr>
          <w:rFonts w:ascii="Angsana New" w:eastAsia="SimSun" w:hAnsi="Angsana New" w:hint="cs"/>
          <w:spacing w:val="-2"/>
          <w:sz w:val="30"/>
          <w:szCs w:val="30"/>
          <w:cs/>
        </w:rPr>
        <w:t>่</w:t>
      </w:r>
      <w:r w:rsidRPr="00317954">
        <w:rPr>
          <w:rFonts w:ascii="Angsana New" w:eastAsia="SimSun" w:hAnsi="Angsana New"/>
          <w:spacing w:val="-2"/>
          <w:sz w:val="30"/>
          <w:szCs w:val="30"/>
          <w:cs/>
        </w:rPr>
        <w:t>ระบุในสัญญา เช่น การดำรงอัตราส่วนห</w:t>
      </w:r>
      <w:r w:rsidRPr="00317954">
        <w:rPr>
          <w:rFonts w:ascii="Angsana New" w:eastAsia="SimSun" w:hAnsi="Angsana New" w:hint="cs"/>
          <w:spacing w:val="-2"/>
          <w:sz w:val="30"/>
          <w:szCs w:val="30"/>
          <w:cs/>
        </w:rPr>
        <w:t>นี้</w:t>
      </w:r>
      <w:r w:rsidRPr="00317954">
        <w:rPr>
          <w:rFonts w:ascii="Angsana New" w:eastAsia="SimSun" w:hAnsi="Angsana New"/>
          <w:spacing w:val="-2"/>
          <w:sz w:val="30"/>
          <w:szCs w:val="30"/>
          <w:cs/>
        </w:rPr>
        <w:t>สินต่อส่วนของผู้ถือหุ้นให้เป็นไปตามอัตรา</w:t>
      </w:r>
      <w:r w:rsidRPr="00317954">
        <w:rPr>
          <w:rFonts w:ascii="Angsana New" w:eastAsia="SimSun" w:hAnsi="Angsana New" w:hint="cs"/>
          <w:spacing w:val="-2"/>
          <w:sz w:val="30"/>
          <w:szCs w:val="30"/>
          <w:cs/>
        </w:rPr>
        <w:t>ที่</w:t>
      </w:r>
      <w:r w:rsidRPr="00317954">
        <w:rPr>
          <w:rFonts w:ascii="Angsana New" w:eastAsia="SimSun" w:hAnsi="Angsana New"/>
          <w:spacing w:val="-2"/>
          <w:sz w:val="30"/>
          <w:szCs w:val="30"/>
          <w:cs/>
        </w:rPr>
        <w:t xml:space="preserve">กำหนดในสัญญา </w:t>
      </w:r>
      <w:r w:rsidR="00096137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          </w:t>
      </w:r>
      <w:r w:rsidRPr="00317954">
        <w:rPr>
          <w:rFonts w:ascii="Angsana New" w:eastAsia="SimSun" w:hAnsi="Angsana New"/>
          <w:spacing w:val="-2"/>
          <w:sz w:val="30"/>
          <w:szCs w:val="30"/>
          <w:cs/>
        </w:rPr>
        <w:t xml:space="preserve">และดำเนินการด้าน </w:t>
      </w:r>
      <w:r w:rsidRPr="00317954">
        <w:rPr>
          <w:rFonts w:ascii="Angsana New" w:eastAsia="SimSun" w:hAnsi="Angsana New"/>
          <w:spacing w:val="-2"/>
          <w:sz w:val="30"/>
          <w:szCs w:val="30"/>
        </w:rPr>
        <w:t xml:space="preserve">Sustainability- Linked Loan </w:t>
      </w:r>
      <w:r w:rsidRPr="00317954">
        <w:rPr>
          <w:rFonts w:ascii="Angsana New" w:eastAsia="SimSun" w:hAnsi="Angsana New"/>
          <w:spacing w:val="-2"/>
          <w:sz w:val="30"/>
          <w:szCs w:val="30"/>
          <w:cs/>
        </w:rPr>
        <w:t>และโครงการ</w:t>
      </w:r>
      <w:r w:rsidRPr="00317954">
        <w:rPr>
          <w:rFonts w:ascii="Angsana New" w:eastAsia="SimSun" w:hAnsi="Angsana New" w:hint="cs"/>
          <w:spacing w:val="-2"/>
          <w:sz w:val="30"/>
          <w:szCs w:val="30"/>
          <w:cs/>
        </w:rPr>
        <w:t>อื่น</w:t>
      </w:r>
      <w:r w:rsidRPr="00317954">
        <w:rPr>
          <w:rFonts w:ascii="Angsana New" w:eastAsia="SimSun" w:hAnsi="Angsana New"/>
          <w:spacing w:val="-2"/>
          <w:sz w:val="30"/>
          <w:szCs w:val="30"/>
          <w:cs/>
        </w:rPr>
        <w:t>ๆ เป็นไปตามเป้าหมาย</w:t>
      </w:r>
      <w:r w:rsidRPr="00317954">
        <w:rPr>
          <w:rFonts w:ascii="Angsana New" w:eastAsia="SimSun" w:hAnsi="Angsana New" w:hint="cs"/>
          <w:spacing w:val="-2"/>
          <w:sz w:val="30"/>
          <w:szCs w:val="30"/>
          <w:cs/>
        </w:rPr>
        <w:t>ที่กำ</w:t>
      </w:r>
      <w:r w:rsidRPr="00317954">
        <w:rPr>
          <w:rFonts w:ascii="Angsana New" w:eastAsia="SimSun" w:hAnsi="Angsana New"/>
          <w:spacing w:val="-2"/>
          <w:sz w:val="30"/>
          <w:szCs w:val="30"/>
          <w:cs/>
        </w:rPr>
        <w:t>หนดในสัญญา เป็นต้น</w:t>
      </w:r>
    </w:p>
    <w:p w14:paraId="5194829B" w14:textId="3ACF777E" w:rsidR="00184FE7" w:rsidRPr="00345798" w:rsidRDefault="00184FE7" w:rsidP="00EB7192">
      <w:pPr>
        <w:spacing w:line="254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C3B398" w14:textId="6AD3DFBF" w:rsidR="00781627" w:rsidRPr="00DB6A6D" w:rsidRDefault="00781627" w:rsidP="001A02F2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DB6A6D">
        <w:rPr>
          <w:rFonts w:asciiTheme="majorBidi" w:hAnsiTheme="majorBidi" w:cstheme="majorBidi" w:hint="cs"/>
          <w:cs/>
        </w:rPr>
        <w:t>การจัดประเภทรายการใหม่</w:t>
      </w:r>
    </w:p>
    <w:p w14:paraId="07CDC79B" w14:textId="77777777" w:rsidR="00781627" w:rsidRPr="006A1198" w:rsidRDefault="00781627" w:rsidP="00781627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</w:p>
    <w:p w14:paraId="7C6F42AC" w14:textId="5BFFFA8D" w:rsidR="00781627" w:rsidRDefault="00781627" w:rsidP="00F536CA">
      <w:pPr>
        <w:tabs>
          <w:tab w:val="clear" w:pos="227"/>
          <w:tab w:val="clear" w:pos="454"/>
          <w:tab w:val="clear" w:pos="680"/>
        </w:tabs>
        <w:spacing w:line="240" w:lineRule="auto"/>
        <w:ind w:left="540" w:right="18"/>
        <w:jc w:val="thaiDistribute"/>
        <w:rPr>
          <w:rFonts w:ascii="Angsana New" w:eastAsia="SimSun" w:hAnsi="Angsana New"/>
          <w:sz w:val="30"/>
          <w:szCs w:val="30"/>
        </w:rPr>
      </w:pPr>
      <w:r w:rsidRPr="00AB0F68">
        <w:rPr>
          <w:rFonts w:ascii="Angsana New" w:eastAsia="SimSun" w:hAnsi="Angsana New"/>
          <w:sz w:val="30"/>
          <w:szCs w:val="30"/>
          <w:cs/>
        </w:rPr>
        <w:t>รายการบางรายการในงบการเงิน</w:t>
      </w:r>
      <w:r>
        <w:rPr>
          <w:rFonts w:ascii="Angsana New" w:eastAsia="SimSun" w:hAnsi="Angsana New" w:hint="cs"/>
          <w:sz w:val="30"/>
          <w:szCs w:val="30"/>
          <w:cs/>
        </w:rPr>
        <w:t xml:space="preserve">ปี </w:t>
      </w:r>
      <w:r w:rsidRPr="00187AFF">
        <w:rPr>
          <w:rFonts w:ascii="Angsana New" w:eastAsia="SimSun" w:hAnsi="Angsana New"/>
          <w:sz w:val="30"/>
          <w:szCs w:val="30"/>
        </w:rPr>
        <w:t>256</w:t>
      </w:r>
      <w:r>
        <w:rPr>
          <w:rFonts w:ascii="Angsana New" w:eastAsia="SimSun" w:hAnsi="Angsana New"/>
          <w:sz w:val="30"/>
          <w:szCs w:val="30"/>
        </w:rPr>
        <w:t>6</w:t>
      </w:r>
      <w:r w:rsidRPr="00AB0F68">
        <w:rPr>
          <w:rFonts w:ascii="Angsana New" w:eastAsia="SimSun" w:hAnsi="Angsana New"/>
          <w:sz w:val="30"/>
          <w:szCs w:val="30"/>
        </w:rPr>
        <w:t xml:space="preserve"> </w:t>
      </w:r>
      <w:r w:rsidRPr="00AB0F68">
        <w:rPr>
          <w:rFonts w:ascii="Angsana New" w:eastAsia="SimSun" w:hAnsi="Angsana New"/>
          <w:sz w:val="30"/>
          <w:szCs w:val="30"/>
          <w:cs/>
        </w:rPr>
        <w:t>ได้มีการจัดประเภทรายการใหม่เพื่อให้</w:t>
      </w:r>
      <w:r w:rsidRPr="00AB0F68">
        <w:rPr>
          <w:rFonts w:ascii="Angsana New" w:eastAsia="SimSun" w:hAnsi="Angsana New" w:hint="cs"/>
          <w:sz w:val="30"/>
          <w:szCs w:val="30"/>
          <w:cs/>
        </w:rPr>
        <w:t>เหมาะสมกับธุรกิจของ</w:t>
      </w:r>
      <w:r>
        <w:rPr>
          <w:rFonts w:ascii="Angsana New" w:eastAsia="SimSun" w:hAnsi="Angsana New" w:hint="cs"/>
          <w:sz w:val="30"/>
          <w:szCs w:val="30"/>
          <w:cs/>
        </w:rPr>
        <w:t>กลุ่ม</w:t>
      </w:r>
      <w:r w:rsidRPr="00AB0F68">
        <w:rPr>
          <w:rFonts w:ascii="Angsana New" w:eastAsia="SimSun" w:hAnsi="Angsana New" w:hint="cs"/>
          <w:sz w:val="30"/>
          <w:szCs w:val="30"/>
          <w:cs/>
        </w:rPr>
        <w:t>บริษัท</w:t>
      </w:r>
      <w:r>
        <w:rPr>
          <w:rFonts w:ascii="Angsana New" w:eastAsia="SimSun" w:hAnsi="Angsana New" w:hint="cs"/>
          <w:sz w:val="30"/>
          <w:szCs w:val="30"/>
          <w:cs/>
        </w:rPr>
        <w:t>และบริษัท</w:t>
      </w:r>
      <w:r w:rsidRPr="00AB0F68">
        <w:rPr>
          <w:rFonts w:ascii="Angsana New" w:eastAsia="SimSun" w:hAnsi="Angsana New" w:hint="cs"/>
          <w:sz w:val="30"/>
          <w:szCs w:val="30"/>
          <w:cs/>
        </w:rPr>
        <w:t>และ</w:t>
      </w:r>
      <w:r w:rsidRPr="00AB0F68">
        <w:rPr>
          <w:rFonts w:ascii="Angsana New" w:eastAsia="SimSun" w:hAnsi="Angsana New"/>
          <w:sz w:val="30"/>
          <w:szCs w:val="30"/>
          <w:cs/>
        </w:rPr>
        <w:t>สอดคล้องกับการนำเสนอ</w:t>
      </w:r>
      <w:r w:rsidRPr="00AB0F68">
        <w:rPr>
          <w:rFonts w:ascii="Angsana New" w:eastAsia="SimSun" w:hAnsi="Angsana New" w:hint="cs"/>
          <w:sz w:val="30"/>
          <w:szCs w:val="30"/>
          <w:cs/>
        </w:rPr>
        <w:t>งบ</w:t>
      </w:r>
      <w:r w:rsidRPr="00AB0F68">
        <w:rPr>
          <w:rFonts w:ascii="Angsana New" w:eastAsia="SimSun" w:hAnsi="Angsana New"/>
          <w:sz w:val="30"/>
          <w:szCs w:val="30"/>
          <w:cs/>
        </w:rPr>
        <w:t>การเงิน</w:t>
      </w:r>
      <w:r>
        <w:rPr>
          <w:rFonts w:ascii="Angsana New" w:eastAsia="SimSun" w:hAnsi="Angsana New" w:hint="cs"/>
          <w:sz w:val="30"/>
          <w:szCs w:val="30"/>
          <w:cs/>
        </w:rPr>
        <w:t>สำหรับงวด</w:t>
      </w:r>
      <w:r w:rsidR="00E8325E">
        <w:rPr>
          <w:rFonts w:ascii="Angsana New" w:eastAsia="SimSun" w:hAnsi="Angsana New" w:hint="cs"/>
          <w:sz w:val="30"/>
          <w:szCs w:val="30"/>
          <w:cs/>
        </w:rPr>
        <w:t>เ</w:t>
      </w:r>
      <w:r w:rsidR="0037040A">
        <w:rPr>
          <w:rFonts w:ascii="Angsana New" w:eastAsia="SimSun" w:hAnsi="Angsana New" w:hint="cs"/>
          <w:sz w:val="30"/>
          <w:szCs w:val="30"/>
          <w:cs/>
        </w:rPr>
        <w:t>ก</w:t>
      </w:r>
      <w:r w:rsidR="00E8325E">
        <w:rPr>
          <w:rFonts w:ascii="Angsana New" w:eastAsia="SimSun" w:hAnsi="Angsana New" w:hint="cs"/>
          <w:sz w:val="30"/>
          <w:szCs w:val="30"/>
          <w:cs/>
        </w:rPr>
        <w:t>้า</w:t>
      </w:r>
      <w:r>
        <w:rPr>
          <w:rFonts w:ascii="Angsana New" w:eastAsia="SimSun" w:hAnsi="Angsana New" w:hint="cs"/>
          <w:sz w:val="30"/>
          <w:szCs w:val="30"/>
          <w:cs/>
        </w:rPr>
        <w:t xml:space="preserve">เดือนสิ้นสุดวันที่ </w:t>
      </w:r>
      <w:r w:rsidR="0037040A">
        <w:rPr>
          <w:rFonts w:ascii="Angsana New" w:eastAsia="SimSun" w:hAnsi="Angsana New"/>
          <w:sz w:val="30"/>
          <w:szCs w:val="30"/>
        </w:rPr>
        <w:t xml:space="preserve">30 </w:t>
      </w:r>
      <w:r w:rsidR="00E8325E">
        <w:rPr>
          <w:rFonts w:ascii="Angsana New" w:eastAsia="SimSun" w:hAnsi="Angsana New" w:hint="cs"/>
          <w:sz w:val="30"/>
          <w:szCs w:val="30"/>
          <w:cs/>
        </w:rPr>
        <w:t>กันยา</w:t>
      </w:r>
      <w:r w:rsidR="0037040A">
        <w:rPr>
          <w:rFonts w:ascii="Angsana New" w:eastAsia="SimSun" w:hAnsi="Angsana New" w:hint="cs"/>
          <w:sz w:val="30"/>
          <w:szCs w:val="30"/>
          <w:cs/>
        </w:rPr>
        <w:t>ยน</w:t>
      </w:r>
      <w:r w:rsidRPr="00AB0F68">
        <w:rPr>
          <w:rFonts w:ascii="Angsana New" w:eastAsia="SimSun" w:hAnsi="Angsana New"/>
          <w:sz w:val="30"/>
          <w:szCs w:val="30"/>
          <w:cs/>
        </w:rPr>
        <w:t xml:space="preserve"> </w:t>
      </w:r>
      <w:r w:rsidRPr="00187AFF">
        <w:rPr>
          <w:rFonts w:ascii="Angsana New" w:eastAsia="SimSun" w:hAnsi="Angsana New"/>
          <w:sz w:val="30"/>
          <w:szCs w:val="30"/>
        </w:rPr>
        <w:t>256</w:t>
      </w:r>
      <w:r>
        <w:rPr>
          <w:rFonts w:ascii="Angsana New" w:eastAsia="SimSun" w:hAnsi="Angsana New"/>
          <w:sz w:val="30"/>
          <w:szCs w:val="30"/>
        </w:rPr>
        <w:t xml:space="preserve">7 </w:t>
      </w:r>
      <w:r>
        <w:rPr>
          <w:rFonts w:ascii="Angsana New" w:eastAsia="SimSun" w:hAnsi="Angsana New" w:hint="cs"/>
          <w:sz w:val="30"/>
          <w:szCs w:val="30"/>
          <w:cs/>
        </w:rPr>
        <w:t>ดังนี้</w:t>
      </w:r>
    </w:p>
    <w:p w14:paraId="535DB79F" w14:textId="6FA68F67" w:rsidR="00781627" w:rsidRPr="00345798" w:rsidRDefault="00962FFD" w:rsidP="00345798">
      <w:pPr>
        <w:rPr>
          <w:rFonts w:asciiTheme="majorBidi" w:hAnsiTheme="majorBidi" w:cstheme="majorBidi"/>
          <w:sz w:val="30"/>
          <w:szCs w:val="30"/>
        </w:rPr>
      </w:pPr>
      <w:r w:rsidRPr="00345798">
        <w:rPr>
          <w:rFonts w:asciiTheme="majorBidi" w:hAnsiTheme="majorBidi" w:cstheme="majorBidi"/>
          <w:sz w:val="30"/>
          <w:szCs w:val="30"/>
        </w:rPr>
        <w:tab/>
      </w:r>
      <w:r w:rsidRPr="00345798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4"/>
        <w:gridCol w:w="9"/>
        <w:gridCol w:w="1554"/>
        <w:gridCol w:w="256"/>
        <w:gridCol w:w="16"/>
        <w:gridCol w:w="1291"/>
        <w:gridCol w:w="242"/>
        <w:gridCol w:w="11"/>
        <w:gridCol w:w="1627"/>
      </w:tblGrid>
      <w:tr w:rsidR="003151A2" w:rsidRPr="00E10BEA" w14:paraId="14166A4A" w14:textId="77777777" w:rsidTr="00F536CA">
        <w:tc>
          <w:tcPr>
            <w:tcW w:w="2251" w:type="pct"/>
            <w:gridSpan w:val="2"/>
          </w:tcPr>
          <w:p w14:paraId="4D5A2168" w14:textId="1EF535FF" w:rsidR="003151A2" w:rsidRPr="006A1198" w:rsidRDefault="003151A2" w:rsidP="003151A2">
            <w:pPr>
              <w:spacing w:line="240" w:lineRule="auto"/>
              <w:ind w:right="-108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eastAsia="SimSu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49" w:type="pct"/>
            <w:gridSpan w:val="7"/>
          </w:tcPr>
          <w:p w14:paraId="15C07A09" w14:textId="77777777" w:rsidR="003151A2" w:rsidRPr="00E10BEA" w:rsidRDefault="003151A2" w:rsidP="003151A2">
            <w:pPr>
              <w:spacing w:line="240" w:lineRule="auto"/>
              <w:ind w:right="-108"/>
              <w:jc w:val="center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1627" w:rsidRPr="00E10BEA" w14:paraId="0AC70860" w14:textId="77777777" w:rsidTr="00F536CA">
        <w:tc>
          <w:tcPr>
            <w:tcW w:w="2251" w:type="pct"/>
            <w:gridSpan w:val="2"/>
          </w:tcPr>
          <w:p w14:paraId="3AF84325" w14:textId="77777777" w:rsidR="00781627" w:rsidRPr="00E10BEA" w:rsidRDefault="00781627" w:rsidP="00715FAB">
            <w:pPr>
              <w:spacing w:line="240" w:lineRule="auto"/>
              <w:jc w:val="both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55" w:type="pct"/>
          </w:tcPr>
          <w:p w14:paraId="6134A700" w14:textId="77777777" w:rsidR="00781627" w:rsidRPr="006A1198" w:rsidRDefault="00781627" w:rsidP="00715FAB">
            <w:pPr>
              <w:spacing w:line="240" w:lineRule="auto"/>
              <w:ind w:right="-108" w:hanging="111"/>
              <w:jc w:val="center"/>
              <w:rPr>
                <w:rFonts w:ascii="Angsana New" w:eastAsia="SimSun" w:hAnsi="Angsana New"/>
                <w:spacing w:val="-6"/>
                <w:sz w:val="30"/>
                <w:szCs w:val="30"/>
              </w:rPr>
            </w:pPr>
            <w:r w:rsidRPr="006A1198"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50" w:type="pct"/>
            <w:gridSpan w:val="2"/>
          </w:tcPr>
          <w:p w14:paraId="3BF78C8F" w14:textId="77777777" w:rsidR="00781627" w:rsidRPr="006A1198" w:rsidRDefault="00781627" w:rsidP="00715FAB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710" w:type="pct"/>
            <w:vAlign w:val="bottom"/>
          </w:tcPr>
          <w:p w14:paraId="22D81075" w14:textId="77777777" w:rsidR="00781627" w:rsidRPr="006A1198" w:rsidRDefault="00781627" w:rsidP="00715FAB">
            <w:pPr>
              <w:spacing w:line="240" w:lineRule="auto"/>
              <w:ind w:left="-59" w:right="-108"/>
              <w:jc w:val="center"/>
              <w:rPr>
                <w:rFonts w:ascii="Angsana New" w:eastAsia="SimSun" w:hAnsi="Angsana New"/>
                <w:b/>
                <w:bCs/>
                <w:spacing w:val="-6"/>
                <w:sz w:val="30"/>
                <w:szCs w:val="30"/>
              </w:rPr>
            </w:pPr>
            <w:r w:rsidRPr="006A1198"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3" w:type="pct"/>
            <w:vAlign w:val="bottom"/>
          </w:tcPr>
          <w:p w14:paraId="55FC2F6B" w14:textId="77777777" w:rsidR="00781627" w:rsidRPr="006A1198" w:rsidRDefault="00781627" w:rsidP="00715FAB">
            <w:pPr>
              <w:spacing w:line="240" w:lineRule="auto"/>
              <w:ind w:left="-59" w:right="-108"/>
              <w:jc w:val="center"/>
              <w:rPr>
                <w:rFonts w:ascii="Angsana New" w:eastAsia="SimSun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1" w:type="pct"/>
            <w:gridSpan w:val="2"/>
            <w:vAlign w:val="bottom"/>
          </w:tcPr>
          <w:p w14:paraId="46B410AF" w14:textId="77777777" w:rsidR="00781627" w:rsidRPr="006A1198" w:rsidRDefault="00781627" w:rsidP="00715FAB">
            <w:pPr>
              <w:spacing w:line="240" w:lineRule="auto"/>
              <w:ind w:right="-108" w:hanging="111"/>
              <w:jc w:val="center"/>
              <w:rPr>
                <w:rFonts w:ascii="Angsana New" w:eastAsia="SimSun" w:hAnsi="Angsana New"/>
                <w:spacing w:val="-6"/>
                <w:sz w:val="30"/>
                <w:szCs w:val="30"/>
              </w:rPr>
            </w:pPr>
            <w:r w:rsidRPr="006A1198"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781627" w:rsidRPr="00E10BEA" w14:paraId="350AFF20" w14:textId="77777777" w:rsidTr="00F536CA">
        <w:tc>
          <w:tcPr>
            <w:tcW w:w="2251" w:type="pct"/>
            <w:gridSpan w:val="2"/>
          </w:tcPr>
          <w:p w14:paraId="2956BF6A" w14:textId="77777777" w:rsidR="00781627" w:rsidRPr="00E10BEA" w:rsidRDefault="00781627" w:rsidP="00715FAB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2749" w:type="pct"/>
            <w:gridSpan w:val="7"/>
          </w:tcPr>
          <w:p w14:paraId="7FFA0126" w14:textId="77777777" w:rsidR="00781627" w:rsidRPr="00E10BEA" w:rsidRDefault="00781627" w:rsidP="00715FAB">
            <w:pPr>
              <w:spacing w:line="240" w:lineRule="auto"/>
              <w:ind w:left="-59" w:right="-108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  <w:cs/>
              </w:rPr>
            </w:pPr>
            <w:r w:rsidRPr="00E10BEA">
              <w:rPr>
                <w:rFonts w:ascii="Angsana New" w:eastAsia="SimSu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1627" w:rsidRPr="00E10BEA" w14:paraId="7692BAC1" w14:textId="77777777" w:rsidTr="00F536CA">
        <w:tc>
          <w:tcPr>
            <w:tcW w:w="2251" w:type="pct"/>
            <w:gridSpan w:val="2"/>
          </w:tcPr>
          <w:p w14:paraId="01EA2CE5" w14:textId="77777777" w:rsidR="00781627" w:rsidRPr="00E10BEA" w:rsidRDefault="00781627" w:rsidP="00715FAB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0BEA"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749" w:type="pct"/>
            <w:gridSpan w:val="7"/>
          </w:tcPr>
          <w:p w14:paraId="0FC8FE7F" w14:textId="77777777" w:rsidR="00781627" w:rsidRPr="00E10BEA" w:rsidRDefault="00781627" w:rsidP="00715FAB">
            <w:pPr>
              <w:spacing w:line="240" w:lineRule="auto"/>
              <w:ind w:left="-59" w:right="-108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151A2" w:rsidRPr="00E10BEA" w14:paraId="5DE741A2" w14:textId="77777777" w:rsidTr="00F536CA">
        <w:tc>
          <w:tcPr>
            <w:tcW w:w="2251" w:type="pct"/>
            <w:gridSpan w:val="2"/>
          </w:tcPr>
          <w:p w14:paraId="78BF6A4E" w14:textId="77777777" w:rsidR="003151A2" w:rsidRPr="006153A1" w:rsidRDefault="003151A2" w:rsidP="003151A2">
            <w:pPr>
              <w:spacing w:line="240" w:lineRule="auto"/>
              <w:ind w:right="-106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153A1">
              <w:rPr>
                <w:rFonts w:ascii="Angsana New" w:eastAsia="SimSun" w:hAnsi="Angsana New" w:hint="cs"/>
                <w:sz w:val="30"/>
                <w:szCs w:val="30"/>
                <w:cs/>
              </w:rPr>
              <w:t>ลูกหนี้การค้า</w:t>
            </w:r>
            <w:r w:rsidRPr="006153A1">
              <w:rPr>
                <w:rFonts w:ascii="Angsana New" w:eastAsia="SimSun" w:hAnsi="Angsana New"/>
                <w:sz w:val="30"/>
                <w:szCs w:val="30"/>
                <w:cs/>
              </w:rPr>
              <w:t>และ</w:t>
            </w:r>
            <w:r w:rsidRPr="006153A1">
              <w:rPr>
                <w:rFonts w:ascii="Angsana New" w:eastAsia="SimSun" w:hAnsi="Angsana New" w:hint="cs"/>
                <w:sz w:val="30"/>
                <w:szCs w:val="30"/>
                <w:cs/>
              </w:rPr>
              <w:t>ลูกหนี้</w:t>
            </w:r>
            <w:r w:rsidRPr="006153A1">
              <w:rPr>
                <w:rFonts w:ascii="Angsana New" w:eastAsia="SimSun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855" w:type="pct"/>
          </w:tcPr>
          <w:p w14:paraId="625E395B" w14:textId="7AFD365B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168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3CB3E2F" w14:textId="77777777" w:rsidR="003151A2" w:rsidRPr="00E10BEA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9" w:type="pct"/>
            <w:gridSpan w:val="2"/>
          </w:tcPr>
          <w:p w14:paraId="371D8105" w14:textId="5F1B39B1" w:rsidR="003151A2" w:rsidRPr="00E10BEA" w:rsidRDefault="003151A2" w:rsidP="0001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12,240</w:t>
            </w:r>
          </w:p>
        </w:tc>
        <w:tc>
          <w:tcPr>
            <w:tcW w:w="133" w:type="pct"/>
          </w:tcPr>
          <w:p w14:paraId="01EB5E88" w14:textId="77777777" w:rsidR="003151A2" w:rsidRPr="00E10BEA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901" w:type="pct"/>
            <w:gridSpan w:val="2"/>
          </w:tcPr>
          <w:p w14:paraId="3D964659" w14:textId="32812639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12,240</w:t>
            </w:r>
          </w:p>
        </w:tc>
      </w:tr>
      <w:tr w:rsidR="003151A2" w:rsidRPr="00E10BEA" w14:paraId="548A17B3" w14:textId="77777777" w:rsidTr="00F536CA">
        <w:tc>
          <w:tcPr>
            <w:tcW w:w="2251" w:type="pct"/>
            <w:gridSpan w:val="2"/>
          </w:tcPr>
          <w:p w14:paraId="5AF50298" w14:textId="77777777" w:rsidR="003151A2" w:rsidRPr="006153A1" w:rsidRDefault="003151A2" w:rsidP="003151A2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153A1">
              <w:rPr>
                <w:rFonts w:ascii="Angsana New" w:eastAsia="SimSun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855" w:type="pct"/>
          </w:tcPr>
          <w:p w14:paraId="04715957" w14:textId="1FA43A44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15,79</w:t>
            </w:r>
            <w:r>
              <w:rPr>
                <w:rFonts w:ascii="Angsana New" w:eastAsia="SimSun" w:hAnsi="Angsana New"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0B7D0319" w14:textId="77777777" w:rsidR="003151A2" w:rsidRPr="00E10BEA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9" w:type="pct"/>
            <w:gridSpan w:val="2"/>
          </w:tcPr>
          <w:p w14:paraId="55EC9B2A" w14:textId="7A5C0935" w:rsidR="003151A2" w:rsidRPr="00E10BEA" w:rsidRDefault="003151A2" w:rsidP="0001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(12,240)</w:t>
            </w:r>
          </w:p>
        </w:tc>
        <w:tc>
          <w:tcPr>
            <w:tcW w:w="133" w:type="pct"/>
          </w:tcPr>
          <w:p w14:paraId="7109863A" w14:textId="77777777" w:rsidR="003151A2" w:rsidRPr="00E10BEA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901" w:type="pct"/>
            <w:gridSpan w:val="2"/>
          </w:tcPr>
          <w:p w14:paraId="156F5576" w14:textId="37DA3389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3,55</w:t>
            </w:r>
            <w:r>
              <w:rPr>
                <w:rFonts w:ascii="Angsana New" w:eastAsia="SimSun" w:hAnsi="Angsana New"/>
                <w:sz w:val="30"/>
                <w:szCs w:val="30"/>
              </w:rPr>
              <w:t>1</w:t>
            </w:r>
          </w:p>
        </w:tc>
      </w:tr>
      <w:tr w:rsidR="003151A2" w:rsidRPr="00E10BEA" w14:paraId="7A442BB0" w14:textId="77777777" w:rsidTr="00F536CA">
        <w:tc>
          <w:tcPr>
            <w:tcW w:w="2251" w:type="pct"/>
            <w:gridSpan w:val="2"/>
          </w:tcPr>
          <w:p w14:paraId="68CED928" w14:textId="77777777" w:rsidR="003151A2" w:rsidRPr="006153A1" w:rsidRDefault="003151A2" w:rsidP="003151A2">
            <w:pPr>
              <w:spacing w:line="240" w:lineRule="auto"/>
              <w:ind w:right="-105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153A1">
              <w:rPr>
                <w:rFonts w:ascii="Angsana New" w:eastAsia="SimSun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855" w:type="pct"/>
          </w:tcPr>
          <w:p w14:paraId="626DBD8E" w14:textId="48F7DD38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41,761</w:t>
            </w:r>
          </w:p>
        </w:tc>
        <w:tc>
          <w:tcPr>
            <w:tcW w:w="141" w:type="pct"/>
          </w:tcPr>
          <w:p w14:paraId="270DCB40" w14:textId="77777777" w:rsidR="003151A2" w:rsidRPr="00E10BEA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9" w:type="pct"/>
            <w:gridSpan w:val="2"/>
          </w:tcPr>
          <w:p w14:paraId="573B27D9" w14:textId="67EE8E00" w:rsidR="003151A2" w:rsidRPr="00E10BEA" w:rsidRDefault="003151A2" w:rsidP="0001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116,971</w:t>
            </w:r>
          </w:p>
        </w:tc>
        <w:tc>
          <w:tcPr>
            <w:tcW w:w="133" w:type="pct"/>
          </w:tcPr>
          <w:p w14:paraId="13748242" w14:textId="77777777" w:rsidR="003151A2" w:rsidRPr="00E10BEA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901" w:type="pct"/>
            <w:gridSpan w:val="2"/>
          </w:tcPr>
          <w:p w14:paraId="77B5C9F5" w14:textId="45CA7BFA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158,732</w:t>
            </w:r>
          </w:p>
        </w:tc>
      </w:tr>
      <w:tr w:rsidR="003151A2" w:rsidRPr="00E10BEA" w14:paraId="1BF9CDD9" w14:textId="77777777" w:rsidTr="00F536CA">
        <w:tc>
          <w:tcPr>
            <w:tcW w:w="2251" w:type="pct"/>
            <w:gridSpan w:val="2"/>
          </w:tcPr>
          <w:p w14:paraId="0543480A" w14:textId="77777777" w:rsidR="003151A2" w:rsidRPr="006153A1" w:rsidRDefault="003151A2" w:rsidP="003151A2">
            <w:pPr>
              <w:spacing w:line="240" w:lineRule="auto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153A1">
              <w:rPr>
                <w:rFonts w:ascii="Angsana New" w:eastAsia="SimSun" w:hAnsi="Angsana New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855" w:type="pct"/>
          </w:tcPr>
          <w:p w14:paraId="012F5E56" w14:textId="040307D5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12,490</w:t>
            </w:r>
          </w:p>
        </w:tc>
        <w:tc>
          <w:tcPr>
            <w:tcW w:w="141" w:type="pct"/>
          </w:tcPr>
          <w:p w14:paraId="1142AD49" w14:textId="77777777" w:rsidR="003151A2" w:rsidRPr="00E10BEA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9" w:type="pct"/>
            <w:gridSpan w:val="2"/>
          </w:tcPr>
          <w:p w14:paraId="45FE8B28" w14:textId="035019F9" w:rsidR="003151A2" w:rsidRPr="00E10BEA" w:rsidRDefault="003151A2" w:rsidP="0001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(12,490)</w:t>
            </w:r>
          </w:p>
        </w:tc>
        <w:tc>
          <w:tcPr>
            <w:tcW w:w="133" w:type="pct"/>
          </w:tcPr>
          <w:p w14:paraId="512D675E" w14:textId="77777777" w:rsidR="003151A2" w:rsidRPr="00E10BEA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901" w:type="pct"/>
            <w:gridSpan w:val="2"/>
          </w:tcPr>
          <w:p w14:paraId="55E35D9C" w14:textId="330123A6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97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</w:tr>
      <w:tr w:rsidR="003151A2" w:rsidRPr="00E10BEA" w14:paraId="1F249551" w14:textId="77777777" w:rsidTr="00F536CA">
        <w:tc>
          <w:tcPr>
            <w:tcW w:w="2251" w:type="pct"/>
            <w:gridSpan w:val="2"/>
          </w:tcPr>
          <w:p w14:paraId="06E740B2" w14:textId="77777777" w:rsidR="003151A2" w:rsidRPr="006153A1" w:rsidRDefault="003151A2" w:rsidP="003151A2">
            <w:pPr>
              <w:spacing w:line="240" w:lineRule="auto"/>
              <w:ind w:left="246" w:right="-405" w:hanging="246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153A1">
              <w:rPr>
                <w:rFonts w:ascii="Angsana New" w:eastAsia="SimSun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855" w:type="pct"/>
          </w:tcPr>
          <w:p w14:paraId="70A9A1A3" w14:textId="4DC16801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105,78</w:t>
            </w:r>
            <w:r>
              <w:rPr>
                <w:rFonts w:ascii="Angsana New" w:eastAsia="SimSun" w:hAnsi="Angsana New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36AAD42A" w14:textId="77777777" w:rsidR="003151A2" w:rsidRPr="00E10BEA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9" w:type="pct"/>
            <w:gridSpan w:val="2"/>
            <w:tcBorders>
              <w:bottom w:val="single" w:sz="4" w:space="0" w:color="auto"/>
            </w:tcBorders>
          </w:tcPr>
          <w:p w14:paraId="529A231A" w14:textId="0FBFD0E6" w:rsidR="003151A2" w:rsidRPr="00E10BEA" w:rsidRDefault="003151A2" w:rsidP="00013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(104,481)</w:t>
            </w:r>
          </w:p>
        </w:tc>
        <w:tc>
          <w:tcPr>
            <w:tcW w:w="133" w:type="pct"/>
          </w:tcPr>
          <w:p w14:paraId="7E418019" w14:textId="77777777" w:rsidR="003151A2" w:rsidRPr="00E10BEA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901" w:type="pct"/>
            <w:gridSpan w:val="2"/>
          </w:tcPr>
          <w:p w14:paraId="31DC2F40" w14:textId="4CBDB58F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1,30</w:t>
            </w:r>
            <w:r>
              <w:rPr>
                <w:rFonts w:ascii="Angsana New" w:eastAsia="SimSun" w:hAnsi="Angsana New"/>
                <w:sz w:val="30"/>
                <w:szCs w:val="30"/>
              </w:rPr>
              <w:t>7</w:t>
            </w:r>
          </w:p>
        </w:tc>
      </w:tr>
      <w:tr w:rsidR="003151A2" w:rsidRPr="00E10BEA" w14:paraId="295CD754" w14:textId="77777777" w:rsidTr="00F536CA">
        <w:tc>
          <w:tcPr>
            <w:tcW w:w="2251" w:type="pct"/>
            <w:gridSpan w:val="2"/>
          </w:tcPr>
          <w:p w14:paraId="588077CA" w14:textId="77777777" w:rsidR="003151A2" w:rsidRPr="006A1198" w:rsidRDefault="003151A2" w:rsidP="003151A2">
            <w:pPr>
              <w:spacing w:line="240" w:lineRule="auto"/>
              <w:ind w:left="246" w:right="-405" w:hanging="246"/>
              <w:jc w:val="both"/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855" w:type="pct"/>
          </w:tcPr>
          <w:p w14:paraId="53805666" w14:textId="77777777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D7F74F9" w14:textId="77777777" w:rsidR="003151A2" w:rsidRPr="00E10BEA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B76035" w14:textId="24EB1D05" w:rsidR="003151A2" w:rsidRPr="00345798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57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</w:rPr>
            </w:pPr>
            <w:r w:rsidRPr="0008014E">
              <w:rPr>
                <w:rFonts w:ascii="Angsana New" w:eastAsia="SimSu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EF28C86" w14:textId="77777777" w:rsidR="003151A2" w:rsidRPr="00E10BEA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901" w:type="pct"/>
            <w:gridSpan w:val="2"/>
          </w:tcPr>
          <w:p w14:paraId="5A05BE27" w14:textId="77777777" w:rsidR="003151A2" w:rsidRPr="00E10BEA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</w:p>
        </w:tc>
      </w:tr>
      <w:tr w:rsidR="003151A2" w:rsidRPr="00F024ED" w14:paraId="0551F3E0" w14:textId="77777777" w:rsidTr="00F536CA">
        <w:trPr>
          <w:trHeight w:val="147"/>
        </w:trPr>
        <w:tc>
          <w:tcPr>
            <w:tcW w:w="2246" w:type="pct"/>
          </w:tcPr>
          <w:p w14:paraId="5B65922C" w14:textId="77777777" w:rsidR="003151A2" w:rsidRPr="00345798" w:rsidRDefault="003151A2" w:rsidP="003151A2">
            <w:pPr>
              <w:spacing w:line="240" w:lineRule="auto"/>
              <w:ind w:right="-108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2754" w:type="pct"/>
            <w:gridSpan w:val="8"/>
          </w:tcPr>
          <w:p w14:paraId="62A594FF" w14:textId="77777777" w:rsidR="003151A2" w:rsidRPr="00724F72" w:rsidRDefault="003151A2" w:rsidP="003151A2">
            <w:pPr>
              <w:spacing w:line="240" w:lineRule="auto"/>
              <w:ind w:right="-108"/>
              <w:jc w:val="center"/>
              <w:rPr>
                <w:rFonts w:ascii="Angsana New" w:eastAsia="SimSun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151A2" w:rsidRPr="00F024ED" w14:paraId="14BBC505" w14:textId="77777777" w:rsidTr="00F536CA">
        <w:tc>
          <w:tcPr>
            <w:tcW w:w="2246" w:type="pct"/>
          </w:tcPr>
          <w:p w14:paraId="6F9C39B3" w14:textId="06E5D6DA" w:rsidR="003151A2" w:rsidRPr="003151A2" w:rsidRDefault="003151A2" w:rsidP="003151A2">
            <w:pPr>
              <w:spacing w:line="240" w:lineRule="auto"/>
              <w:ind w:right="-108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eastAsia="SimSu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54" w:type="pct"/>
            <w:gridSpan w:val="8"/>
          </w:tcPr>
          <w:p w14:paraId="575E6D1B" w14:textId="77777777" w:rsidR="003151A2" w:rsidRPr="00724F72" w:rsidRDefault="003151A2" w:rsidP="003151A2">
            <w:pPr>
              <w:spacing w:line="240" w:lineRule="auto"/>
              <w:ind w:right="-108"/>
              <w:jc w:val="center"/>
              <w:rPr>
                <w:rFonts w:ascii="Angsana New" w:eastAsia="SimSun" w:hAnsi="Angsana New"/>
                <w:b/>
                <w:bCs/>
                <w:sz w:val="30"/>
                <w:szCs w:val="30"/>
                <w:cs/>
              </w:rPr>
            </w:pPr>
            <w:r w:rsidRPr="00724F72">
              <w:rPr>
                <w:rFonts w:ascii="Angsana New" w:eastAsia="SimSun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51A2" w:rsidRPr="00F024ED" w14:paraId="7CA5F3A3" w14:textId="77777777" w:rsidTr="00F536CA">
        <w:tc>
          <w:tcPr>
            <w:tcW w:w="2246" w:type="pct"/>
          </w:tcPr>
          <w:p w14:paraId="151735A7" w14:textId="77777777" w:rsidR="003151A2" w:rsidRPr="00F024ED" w:rsidRDefault="003151A2" w:rsidP="003151A2">
            <w:pPr>
              <w:spacing w:line="240" w:lineRule="auto"/>
              <w:jc w:val="both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60" w:type="pct"/>
            <w:gridSpan w:val="2"/>
          </w:tcPr>
          <w:p w14:paraId="3671FD3E" w14:textId="77777777" w:rsidR="003151A2" w:rsidRPr="006A1198" w:rsidRDefault="003151A2" w:rsidP="003151A2">
            <w:pPr>
              <w:spacing w:line="240" w:lineRule="auto"/>
              <w:ind w:right="-108" w:hanging="111"/>
              <w:jc w:val="center"/>
              <w:rPr>
                <w:rFonts w:ascii="Angsana New" w:eastAsia="SimSun" w:hAnsi="Angsana New"/>
                <w:spacing w:val="-6"/>
                <w:sz w:val="30"/>
                <w:szCs w:val="30"/>
              </w:rPr>
            </w:pPr>
            <w:r w:rsidRPr="006A1198"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50" w:type="pct"/>
            <w:gridSpan w:val="2"/>
          </w:tcPr>
          <w:p w14:paraId="4E0D087E" w14:textId="77777777" w:rsidR="003151A2" w:rsidRPr="006A1198" w:rsidRDefault="003151A2" w:rsidP="003151A2">
            <w:pPr>
              <w:spacing w:line="240" w:lineRule="auto"/>
              <w:ind w:hanging="111"/>
              <w:jc w:val="center"/>
              <w:rPr>
                <w:rFonts w:ascii="Angsana New" w:eastAsia="SimSun" w:hAnsi="Angsana New"/>
                <w:spacing w:val="-6"/>
                <w:sz w:val="30"/>
                <w:szCs w:val="30"/>
              </w:rPr>
            </w:pPr>
          </w:p>
        </w:tc>
        <w:tc>
          <w:tcPr>
            <w:tcW w:w="710" w:type="pct"/>
            <w:vAlign w:val="bottom"/>
          </w:tcPr>
          <w:p w14:paraId="650BA2DC" w14:textId="77777777" w:rsidR="003151A2" w:rsidRPr="006A1198" w:rsidRDefault="003151A2" w:rsidP="003151A2">
            <w:pPr>
              <w:spacing w:line="240" w:lineRule="auto"/>
              <w:ind w:left="-59" w:right="-108" w:hanging="111"/>
              <w:jc w:val="center"/>
              <w:rPr>
                <w:rFonts w:ascii="Angsana New" w:eastAsia="SimSun" w:hAnsi="Angsana New"/>
                <w:spacing w:val="-6"/>
                <w:sz w:val="30"/>
                <w:szCs w:val="30"/>
              </w:rPr>
            </w:pPr>
            <w:r w:rsidRPr="006A1198"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9" w:type="pct"/>
            <w:gridSpan w:val="2"/>
            <w:vAlign w:val="bottom"/>
          </w:tcPr>
          <w:p w14:paraId="0A73D101" w14:textId="77777777" w:rsidR="003151A2" w:rsidRPr="006A1198" w:rsidRDefault="003151A2" w:rsidP="003151A2">
            <w:pPr>
              <w:spacing w:line="240" w:lineRule="auto"/>
              <w:ind w:left="-59" w:right="-108" w:hanging="111"/>
              <w:jc w:val="center"/>
              <w:rPr>
                <w:rFonts w:ascii="Angsana New" w:eastAsia="SimSun" w:hAnsi="Angsana New"/>
                <w:spacing w:val="-6"/>
                <w:sz w:val="30"/>
                <w:szCs w:val="30"/>
              </w:rPr>
            </w:pPr>
          </w:p>
        </w:tc>
        <w:tc>
          <w:tcPr>
            <w:tcW w:w="895" w:type="pct"/>
            <w:vAlign w:val="bottom"/>
          </w:tcPr>
          <w:p w14:paraId="1825C93D" w14:textId="77777777" w:rsidR="003151A2" w:rsidRPr="006A1198" w:rsidRDefault="003151A2" w:rsidP="003151A2">
            <w:pPr>
              <w:spacing w:line="240" w:lineRule="auto"/>
              <w:ind w:left="-59" w:right="-108" w:hanging="111"/>
              <w:jc w:val="center"/>
              <w:rPr>
                <w:rFonts w:ascii="Angsana New" w:eastAsia="SimSun" w:hAnsi="Angsana New"/>
                <w:spacing w:val="-6"/>
                <w:sz w:val="30"/>
                <w:szCs w:val="30"/>
              </w:rPr>
            </w:pPr>
            <w:r w:rsidRPr="006A1198"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3151A2" w:rsidRPr="00F024ED" w14:paraId="3864B1AC" w14:textId="77777777" w:rsidTr="00F536CA">
        <w:tc>
          <w:tcPr>
            <w:tcW w:w="2246" w:type="pct"/>
          </w:tcPr>
          <w:p w14:paraId="0580A330" w14:textId="6C5D8C26" w:rsidR="003151A2" w:rsidRPr="00F024ED" w:rsidRDefault="003151A2" w:rsidP="003151A2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2754" w:type="pct"/>
            <w:gridSpan w:val="8"/>
          </w:tcPr>
          <w:p w14:paraId="33011C5D" w14:textId="77777777" w:rsidR="003151A2" w:rsidRPr="00F024ED" w:rsidRDefault="003151A2" w:rsidP="003151A2">
            <w:pPr>
              <w:spacing w:line="240" w:lineRule="auto"/>
              <w:ind w:left="-59" w:right="-108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51A2" w:rsidRPr="00F024ED" w14:paraId="61DAA5B8" w14:textId="77777777" w:rsidTr="00F536CA">
        <w:tc>
          <w:tcPr>
            <w:tcW w:w="2246" w:type="pct"/>
          </w:tcPr>
          <w:p w14:paraId="201B59D4" w14:textId="41FA3540" w:rsidR="003151A2" w:rsidRPr="00F024ED" w:rsidRDefault="003151A2" w:rsidP="003151A2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754" w:type="pct"/>
            <w:gridSpan w:val="8"/>
          </w:tcPr>
          <w:p w14:paraId="5451D163" w14:textId="77777777" w:rsidR="003151A2" w:rsidRPr="00F024ED" w:rsidRDefault="003151A2" w:rsidP="003151A2">
            <w:pPr>
              <w:spacing w:line="240" w:lineRule="auto"/>
              <w:ind w:left="-59" w:right="-108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151A2" w:rsidRPr="00F024ED" w14:paraId="4D21A9AD" w14:textId="77777777" w:rsidTr="00F536CA">
        <w:tc>
          <w:tcPr>
            <w:tcW w:w="2246" w:type="pct"/>
          </w:tcPr>
          <w:p w14:paraId="2E8BB4F2" w14:textId="77777777" w:rsidR="003151A2" w:rsidRPr="00F024ED" w:rsidRDefault="003151A2" w:rsidP="003151A2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hint="cs"/>
                <w:sz w:val="30"/>
                <w:szCs w:val="30"/>
                <w:cs/>
              </w:rPr>
              <w:t>ลูกหนี้การค้า</w:t>
            </w:r>
            <w:r w:rsidRPr="00F024ED">
              <w:rPr>
                <w:rFonts w:ascii="Angsana New" w:eastAsia="SimSun" w:hAnsi="Angsana New"/>
                <w:sz w:val="30"/>
                <w:szCs w:val="30"/>
                <w:cs/>
              </w:rPr>
              <w:t>และ</w:t>
            </w:r>
            <w:r w:rsidRPr="00F024ED">
              <w:rPr>
                <w:rFonts w:ascii="Angsana New" w:eastAsia="SimSun" w:hAnsi="Angsana New" w:hint="cs"/>
                <w:sz w:val="30"/>
                <w:szCs w:val="30"/>
                <w:cs/>
              </w:rPr>
              <w:t>ลูกหนี้</w:t>
            </w:r>
            <w:r w:rsidRPr="00F024ED">
              <w:rPr>
                <w:rFonts w:ascii="Angsana New" w:eastAsia="SimSun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860" w:type="pct"/>
            <w:gridSpan w:val="2"/>
          </w:tcPr>
          <w:p w14:paraId="40A97863" w14:textId="579F089C" w:rsidR="003151A2" w:rsidRPr="00F024ED" w:rsidRDefault="003151A2" w:rsidP="0065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168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07C4AF3" w14:textId="77777777" w:rsidR="003151A2" w:rsidRPr="00F024ED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9" w:type="pct"/>
            <w:gridSpan w:val="2"/>
          </w:tcPr>
          <w:p w14:paraId="7B543613" w14:textId="0B1A3193" w:rsidR="003151A2" w:rsidRPr="00F024ED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11,848</w:t>
            </w:r>
          </w:p>
        </w:tc>
        <w:tc>
          <w:tcPr>
            <w:tcW w:w="133" w:type="pct"/>
          </w:tcPr>
          <w:p w14:paraId="68AB6306" w14:textId="77777777" w:rsidR="003151A2" w:rsidRPr="00F024ED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901" w:type="pct"/>
            <w:gridSpan w:val="2"/>
          </w:tcPr>
          <w:p w14:paraId="1202BB38" w14:textId="06EC9345" w:rsidR="003151A2" w:rsidRPr="00F024ED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11,848</w:t>
            </w:r>
          </w:p>
        </w:tc>
      </w:tr>
      <w:tr w:rsidR="003151A2" w:rsidRPr="00F024ED" w14:paraId="6C8DA950" w14:textId="77777777" w:rsidTr="00F536CA">
        <w:tc>
          <w:tcPr>
            <w:tcW w:w="2246" w:type="pct"/>
          </w:tcPr>
          <w:p w14:paraId="40371AAD" w14:textId="77777777" w:rsidR="003151A2" w:rsidRPr="00F024ED" w:rsidRDefault="003151A2" w:rsidP="003151A2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161E5">
              <w:rPr>
                <w:rFonts w:ascii="Angsana New" w:eastAsia="SimSun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860" w:type="pct"/>
            <w:gridSpan w:val="2"/>
          </w:tcPr>
          <w:p w14:paraId="1D07420E" w14:textId="3CDA80C1" w:rsidR="003151A2" w:rsidRPr="00F024ED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15,063</w:t>
            </w:r>
          </w:p>
        </w:tc>
        <w:tc>
          <w:tcPr>
            <w:tcW w:w="141" w:type="pct"/>
          </w:tcPr>
          <w:p w14:paraId="3A7DD972" w14:textId="77777777" w:rsidR="003151A2" w:rsidRPr="00F024ED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9" w:type="pct"/>
            <w:gridSpan w:val="2"/>
          </w:tcPr>
          <w:p w14:paraId="090BB366" w14:textId="258A38EB" w:rsidR="003151A2" w:rsidRPr="00F024ED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(11,848)</w:t>
            </w:r>
          </w:p>
        </w:tc>
        <w:tc>
          <w:tcPr>
            <w:tcW w:w="133" w:type="pct"/>
          </w:tcPr>
          <w:p w14:paraId="20EE0063" w14:textId="77777777" w:rsidR="003151A2" w:rsidRPr="00F024ED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901" w:type="pct"/>
            <w:gridSpan w:val="2"/>
          </w:tcPr>
          <w:p w14:paraId="65918F82" w14:textId="42B649D1" w:rsidR="003151A2" w:rsidRPr="00F024ED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3,215</w:t>
            </w:r>
          </w:p>
        </w:tc>
      </w:tr>
      <w:tr w:rsidR="003151A2" w:rsidRPr="00F024ED" w14:paraId="3991CDD0" w14:textId="77777777" w:rsidTr="00F536CA">
        <w:tc>
          <w:tcPr>
            <w:tcW w:w="2246" w:type="pct"/>
          </w:tcPr>
          <w:p w14:paraId="040D6CEF" w14:textId="5DDCEE79" w:rsidR="003151A2" w:rsidRPr="006161E5" w:rsidRDefault="003151A2" w:rsidP="003151A2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860" w:type="pct"/>
            <w:gridSpan w:val="2"/>
          </w:tcPr>
          <w:p w14:paraId="1218C8B2" w14:textId="663AA479" w:rsidR="003151A2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209,632</w:t>
            </w:r>
          </w:p>
        </w:tc>
        <w:tc>
          <w:tcPr>
            <w:tcW w:w="141" w:type="pct"/>
          </w:tcPr>
          <w:p w14:paraId="5BD80D29" w14:textId="77777777" w:rsidR="003151A2" w:rsidRPr="00F024ED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9" w:type="pct"/>
            <w:gridSpan w:val="2"/>
          </w:tcPr>
          <w:p w14:paraId="0A7DB617" w14:textId="72C4B615" w:rsidR="003151A2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(50,000)</w:t>
            </w:r>
          </w:p>
        </w:tc>
        <w:tc>
          <w:tcPr>
            <w:tcW w:w="133" w:type="pct"/>
          </w:tcPr>
          <w:p w14:paraId="13BF3BD1" w14:textId="77777777" w:rsidR="003151A2" w:rsidRPr="00F024ED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901" w:type="pct"/>
            <w:gridSpan w:val="2"/>
          </w:tcPr>
          <w:p w14:paraId="2A6681E4" w14:textId="7F8A34B1" w:rsidR="003151A2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CF5034">
              <w:rPr>
                <w:rFonts w:ascii="Angsana New" w:eastAsia="SimSun" w:hAnsi="Angsana New"/>
                <w:sz w:val="30"/>
                <w:szCs w:val="30"/>
              </w:rPr>
              <w:t>159,632</w:t>
            </w:r>
          </w:p>
        </w:tc>
      </w:tr>
      <w:tr w:rsidR="003151A2" w:rsidRPr="00F024ED" w14:paraId="4B1CC8A1" w14:textId="77777777" w:rsidTr="00F536CA">
        <w:tc>
          <w:tcPr>
            <w:tcW w:w="2246" w:type="pct"/>
          </w:tcPr>
          <w:p w14:paraId="4F25E1A8" w14:textId="59805E97" w:rsidR="003151A2" w:rsidRPr="006161E5" w:rsidRDefault="003151A2" w:rsidP="003151A2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860" w:type="pct"/>
            <w:gridSpan w:val="2"/>
          </w:tcPr>
          <w:p w14:paraId="7B4EBDA4" w14:textId="6BBE21A9" w:rsidR="003151A2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553</w:t>
            </w:r>
            <w:r w:rsidRPr="0008014E">
              <w:rPr>
                <w:rFonts w:ascii="Angsana New" w:eastAsia="SimSun" w:hAnsi="Angsana New"/>
                <w:sz w:val="30"/>
                <w:szCs w:val="30"/>
              </w:rPr>
              <w:t>,05</w:t>
            </w:r>
            <w:r w:rsidR="00024B07">
              <w:rPr>
                <w:rFonts w:ascii="Angsana New" w:eastAsia="SimSun" w:hAnsi="Angsana New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16CE47CC" w14:textId="77777777" w:rsidR="003151A2" w:rsidRPr="00F024ED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9" w:type="pct"/>
            <w:gridSpan w:val="2"/>
          </w:tcPr>
          <w:p w14:paraId="02A52379" w14:textId="4ED66225" w:rsidR="003151A2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50,000</w:t>
            </w:r>
          </w:p>
        </w:tc>
        <w:tc>
          <w:tcPr>
            <w:tcW w:w="133" w:type="pct"/>
          </w:tcPr>
          <w:p w14:paraId="144E7B94" w14:textId="77777777" w:rsidR="003151A2" w:rsidRPr="00F024ED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901" w:type="pct"/>
            <w:gridSpan w:val="2"/>
          </w:tcPr>
          <w:p w14:paraId="21E78D19" w14:textId="39834352" w:rsidR="003151A2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CF5034">
              <w:rPr>
                <w:rFonts w:ascii="Angsana New" w:eastAsia="SimSun" w:hAnsi="Angsana New"/>
                <w:sz w:val="30"/>
                <w:szCs w:val="30"/>
              </w:rPr>
              <w:t>603,05</w:t>
            </w:r>
            <w:r w:rsidR="00024B07">
              <w:rPr>
                <w:rFonts w:ascii="Angsana New" w:eastAsia="SimSun" w:hAnsi="Angsana New"/>
                <w:sz w:val="30"/>
                <w:szCs w:val="30"/>
              </w:rPr>
              <w:t>5</w:t>
            </w:r>
          </w:p>
        </w:tc>
      </w:tr>
      <w:tr w:rsidR="003151A2" w:rsidRPr="00F024ED" w14:paraId="7BD72643" w14:textId="77777777" w:rsidTr="00F536CA">
        <w:tc>
          <w:tcPr>
            <w:tcW w:w="2246" w:type="pct"/>
          </w:tcPr>
          <w:p w14:paraId="2C2864BE" w14:textId="77777777" w:rsidR="003151A2" w:rsidRPr="00F024ED" w:rsidRDefault="003151A2" w:rsidP="003151A2">
            <w:pPr>
              <w:spacing w:line="240" w:lineRule="auto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860" w:type="pct"/>
            <w:gridSpan w:val="2"/>
          </w:tcPr>
          <w:p w14:paraId="24AD933C" w14:textId="754C0C04" w:rsidR="003151A2" w:rsidRPr="00F024ED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42,713</w:t>
            </w:r>
          </w:p>
        </w:tc>
        <w:tc>
          <w:tcPr>
            <w:tcW w:w="141" w:type="pct"/>
          </w:tcPr>
          <w:p w14:paraId="31F61FD7" w14:textId="77777777" w:rsidR="003151A2" w:rsidRPr="00F024ED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9" w:type="pct"/>
            <w:gridSpan w:val="2"/>
          </w:tcPr>
          <w:p w14:paraId="4A305A0A" w14:textId="0175F390" w:rsidR="003151A2" w:rsidRPr="00F024ED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116,766</w:t>
            </w:r>
          </w:p>
        </w:tc>
        <w:tc>
          <w:tcPr>
            <w:tcW w:w="133" w:type="pct"/>
          </w:tcPr>
          <w:p w14:paraId="3BFB10CB" w14:textId="77777777" w:rsidR="003151A2" w:rsidRPr="00F024ED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901" w:type="pct"/>
            <w:gridSpan w:val="2"/>
          </w:tcPr>
          <w:p w14:paraId="29C00973" w14:textId="250D8367" w:rsidR="003151A2" w:rsidRPr="00F024ED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159,479</w:t>
            </w:r>
          </w:p>
        </w:tc>
      </w:tr>
      <w:tr w:rsidR="003151A2" w:rsidRPr="00F024ED" w14:paraId="61A2BE6F" w14:textId="77777777" w:rsidTr="00F536CA">
        <w:tc>
          <w:tcPr>
            <w:tcW w:w="2246" w:type="pct"/>
          </w:tcPr>
          <w:p w14:paraId="2DF03B5C" w14:textId="77777777" w:rsidR="003151A2" w:rsidRPr="00F024ED" w:rsidRDefault="003151A2" w:rsidP="003151A2">
            <w:pPr>
              <w:spacing w:line="240" w:lineRule="auto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DE6CF1">
              <w:rPr>
                <w:rFonts w:ascii="Angsana New" w:eastAsia="SimSun" w:hAnsi="Angsana New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860" w:type="pct"/>
            <w:gridSpan w:val="2"/>
          </w:tcPr>
          <w:p w14:paraId="742216AE" w14:textId="1276C0B7" w:rsidR="003151A2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12,490</w:t>
            </w:r>
          </w:p>
        </w:tc>
        <w:tc>
          <w:tcPr>
            <w:tcW w:w="141" w:type="pct"/>
          </w:tcPr>
          <w:p w14:paraId="5ACCFE61" w14:textId="77777777" w:rsidR="003151A2" w:rsidRPr="00F024ED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9" w:type="pct"/>
            <w:gridSpan w:val="2"/>
          </w:tcPr>
          <w:p w14:paraId="0547C21B" w14:textId="70CBF798" w:rsidR="003151A2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(12,490)</w:t>
            </w:r>
          </w:p>
        </w:tc>
        <w:tc>
          <w:tcPr>
            <w:tcW w:w="133" w:type="pct"/>
          </w:tcPr>
          <w:p w14:paraId="2CEE4ABE" w14:textId="77777777" w:rsidR="003151A2" w:rsidRPr="00F024ED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901" w:type="pct"/>
            <w:gridSpan w:val="2"/>
          </w:tcPr>
          <w:p w14:paraId="4CB6390F" w14:textId="5BE672DF" w:rsidR="003151A2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97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</w:tr>
      <w:tr w:rsidR="003151A2" w:rsidRPr="00F024ED" w14:paraId="025EB7F4" w14:textId="77777777" w:rsidTr="00F536CA">
        <w:tc>
          <w:tcPr>
            <w:tcW w:w="2246" w:type="pct"/>
          </w:tcPr>
          <w:p w14:paraId="77356144" w14:textId="77777777" w:rsidR="003151A2" w:rsidRPr="00F024ED" w:rsidRDefault="003151A2" w:rsidP="003151A2">
            <w:pPr>
              <w:spacing w:line="240" w:lineRule="auto"/>
              <w:ind w:left="246" w:right="-405" w:hanging="246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161E5">
              <w:rPr>
                <w:rFonts w:ascii="Angsana New" w:eastAsia="SimSun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860" w:type="pct"/>
            <w:gridSpan w:val="2"/>
          </w:tcPr>
          <w:p w14:paraId="55E17745" w14:textId="32D1C5C8" w:rsidR="003151A2" w:rsidRPr="00F024ED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105,475</w:t>
            </w:r>
          </w:p>
        </w:tc>
        <w:tc>
          <w:tcPr>
            <w:tcW w:w="141" w:type="pct"/>
          </w:tcPr>
          <w:p w14:paraId="45A97ECA" w14:textId="77777777" w:rsidR="003151A2" w:rsidRPr="00F024ED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9" w:type="pct"/>
            <w:gridSpan w:val="2"/>
            <w:tcBorders>
              <w:bottom w:val="single" w:sz="4" w:space="0" w:color="auto"/>
            </w:tcBorders>
          </w:tcPr>
          <w:p w14:paraId="1271D45E" w14:textId="349D4B4B" w:rsidR="003151A2" w:rsidRPr="00F024ED" w:rsidRDefault="003151A2" w:rsidP="00184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(104,276)</w:t>
            </w:r>
          </w:p>
        </w:tc>
        <w:tc>
          <w:tcPr>
            <w:tcW w:w="133" w:type="pct"/>
          </w:tcPr>
          <w:p w14:paraId="33ECCA7A" w14:textId="77777777" w:rsidR="003151A2" w:rsidRPr="00F024ED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901" w:type="pct"/>
            <w:gridSpan w:val="2"/>
          </w:tcPr>
          <w:p w14:paraId="1E208A3B" w14:textId="115E5A96" w:rsidR="003151A2" w:rsidRPr="00F024ED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1,199</w:t>
            </w:r>
          </w:p>
        </w:tc>
      </w:tr>
      <w:tr w:rsidR="003151A2" w:rsidRPr="00F024ED" w14:paraId="50BACC65" w14:textId="77777777" w:rsidTr="00F536CA">
        <w:tc>
          <w:tcPr>
            <w:tcW w:w="2246" w:type="pct"/>
          </w:tcPr>
          <w:p w14:paraId="409F144A" w14:textId="77777777" w:rsidR="003151A2" w:rsidRPr="006161E5" w:rsidRDefault="003151A2" w:rsidP="003151A2">
            <w:pPr>
              <w:spacing w:line="240" w:lineRule="auto"/>
              <w:ind w:left="246" w:right="-405" w:hanging="246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860" w:type="pct"/>
            <w:gridSpan w:val="2"/>
          </w:tcPr>
          <w:p w14:paraId="31DA2703" w14:textId="77777777" w:rsidR="003151A2" w:rsidRDefault="003151A2" w:rsidP="003151A2">
            <w:pPr>
              <w:tabs>
                <w:tab w:val="clear" w:pos="680"/>
                <w:tab w:val="decimal" w:pos="672"/>
              </w:tabs>
              <w:spacing w:line="240" w:lineRule="auto"/>
              <w:ind w:right="426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917668C" w14:textId="77777777" w:rsidR="003151A2" w:rsidRPr="00F024ED" w:rsidRDefault="003151A2" w:rsidP="003151A2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C5D523" w14:textId="6BC5D3E7" w:rsidR="003151A2" w:rsidRPr="00345798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57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D8E761C" w14:textId="77777777" w:rsidR="003151A2" w:rsidRPr="00F024ED" w:rsidRDefault="003151A2" w:rsidP="003151A2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901" w:type="pct"/>
            <w:gridSpan w:val="2"/>
          </w:tcPr>
          <w:p w14:paraId="2D55D435" w14:textId="77777777" w:rsidR="003151A2" w:rsidRDefault="003151A2" w:rsidP="00315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</w:p>
        </w:tc>
      </w:tr>
    </w:tbl>
    <w:p w14:paraId="70D36464" w14:textId="77777777" w:rsidR="006161E5" w:rsidRPr="007B4922" w:rsidRDefault="006161E5" w:rsidP="00F40BC0">
      <w:pPr>
        <w:jc w:val="thaiDistribute"/>
        <w:rPr>
          <w:rFonts w:asciiTheme="majorBidi" w:hAnsiTheme="majorBidi" w:cstheme="majorBidi"/>
          <w:sz w:val="30"/>
          <w:szCs w:val="30"/>
          <w:highlight w:val="lightGray"/>
          <w:cs/>
        </w:rPr>
      </w:pPr>
    </w:p>
    <w:sectPr w:rsidR="006161E5" w:rsidRPr="007B4922" w:rsidSect="00F536CA">
      <w:headerReference w:type="default" r:id="rId11"/>
      <w:footerReference w:type="default" r:id="rId12"/>
      <w:pgSz w:w="11909" w:h="16834" w:code="9"/>
      <w:pgMar w:top="691" w:right="1199" w:bottom="576" w:left="1152" w:header="720" w:footer="720" w:gutter="0"/>
      <w:pgNumType w:start="1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8DC48" w14:textId="77777777" w:rsidR="009D5C21" w:rsidRDefault="009D5C21">
      <w:r>
        <w:separator/>
      </w:r>
    </w:p>
  </w:endnote>
  <w:endnote w:type="continuationSeparator" w:id="0">
    <w:p w14:paraId="5F65E04B" w14:textId="77777777" w:rsidR="009D5C21" w:rsidRDefault="009D5C21">
      <w:r>
        <w:continuationSeparator/>
      </w:r>
    </w:p>
  </w:endnote>
  <w:endnote w:type="continuationNotice" w:id="1">
    <w:p w14:paraId="47ADA997" w14:textId="77777777" w:rsidR="009D5C21" w:rsidRDefault="009D5C2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12379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B6840F6" w14:textId="77777777" w:rsidR="006E67AD" w:rsidRPr="00FA55B3" w:rsidRDefault="006E67AD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FA55B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A55B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A55B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FA55B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92896" w14:textId="77777777" w:rsidR="009D5C21" w:rsidRDefault="009D5C21">
      <w:r>
        <w:separator/>
      </w:r>
    </w:p>
  </w:footnote>
  <w:footnote w:type="continuationSeparator" w:id="0">
    <w:p w14:paraId="63A71700" w14:textId="77777777" w:rsidR="009D5C21" w:rsidRDefault="009D5C21">
      <w:r>
        <w:continuationSeparator/>
      </w:r>
    </w:p>
  </w:footnote>
  <w:footnote w:type="continuationNotice" w:id="1">
    <w:p w14:paraId="1DCC04A7" w14:textId="77777777" w:rsidR="009D5C21" w:rsidRDefault="009D5C2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BF9E" w14:textId="77777777" w:rsidR="00905A03" w:rsidRPr="00B032BE" w:rsidRDefault="00905A03" w:rsidP="00905A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B032BE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  <w:r>
      <w:rPr>
        <w:rFonts w:asciiTheme="majorBidi" w:hAnsiTheme="majorBidi" w:cstheme="majorBidi" w:hint="cs"/>
        <w:b/>
        <w:bCs/>
        <w:sz w:val="32"/>
        <w:szCs w:val="32"/>
        <w:cs/>
        <w:lang w:val="th-TH"/>
      </w:rPr>
      <w:t xml:space="preserve"> </w:t>
    </w:r>
    <w:r w:rsidRPr="00191309">
      <w:rPr>
        <w:rFonts w:asciiTheme="majorBidi" w:hAnsiTheme="majorBidi"/>
        <w:b/>
        <w:bCs/>
        <w:sz w:val="32"/>
        <w:szCs w:val="32"/>
        <w:cs/>
        <w:lang w:val="th-TH"/>
      </w:rPr>
      <w:t>และบริษัทย่อย</w:t>
    </w:r>
  </w:p>
  <w:p w14:paraId="19E30971" w14:textId="77777777" w:rsidR="00ED529E" w:rsidRPr="00B032BE" w:rsidRDefault="00ED529E" w:rsidP="00ED52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35EDEE92" w14:textId="353F7265" w:rsidR="00ED529E" w:rsidRDefault="00ED529E" w:rsidP="00ED52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753609">
      <w:rPr>
        <w:rFonts w:asciiTheme="majorBidi" w:hAnsiTheme="majorBidi"/>
        <w:b/>
        <w:bCs/>
        <w:sz w:val="32"/>
        <w:szCs w:val="32"/>
        <w:cs/>
      </w:rPr>
      <w:t>สำหรับงวดสามเดือนและ</w:t>
    </w:r>
    <w:r>
      <w:rPr>
        <w:rFonts w:asciiTheme="majorBidi" w:hAnsiTheme="majorBidi" w:hint="cs"/>
        <w:b/>
        <w:bCs/>
        <w:sz w:val="32"/>
        <w:szCs w:val="32"/>
        <w:cs/>
      </w:rPr>
      <w:t>เก้า</w:t>
    </w:r>
    <w:r w:rsidRPr="00753609">
      <w:rPr>
        <w:rFonts w:asciiTheme="majorBidi" w:hAnsiTheme="majorBidi"/>
        <w:b/>
        <w:bCs/>
        <w:sz w:val="32"/>
        <w:szCs w:val="32"/>
        <w:cs/>
      </w:rPr>
      <w:t xml:space="preserve">เดือนสิ้นสุดวันที่ </w:t>
    </w:r>
    <w:r>
      <w:rPr>
        <w:rFonts w:asciiTheme="majorBidi" w:hAnsiTheme="majorBidi"/>
        <w:b/>
        <w:bCs/>
        <w:sz w:val="32"/>
        <w:szCs w:val="32"/>
      </w:rPr>
      <w:t>30</w:t>
    </w:r>
    <w:r w:rsidRPr="00753609">
      <w:rPr>
        <w:rFonts w:asciiTheme="majorBidi" w:hAnsiTheme="majorBidi"/>
        <w:b/>
        <w:bCs/>
        <w:sz w:val="32"/>
        <w:szCs w:val="32"/>
        <w:cs/>
      </w:rPr>
      <w:t xml:space="preserve"> </w:t>
    </w:r>
    <w:r>
      <w:rPr>
        <w:rFonts w:asciiTheme="majorBidi" w:hAnsiTheme="majorBidi" w:hint="cs"/>
        <w:b/>
        <w:bCs/>
        <w:sz w:val="32"/>
        <w:szCs w:val="32"/>
        <w:cs/>
      </w:rPr>
      <w:t>กันยายน</w:t>
    </w:r>
    <w:r w:rsidRPr="00753609">
      <w:rPr>
        <w:rFonts w:asciiTheme="majorBidi" w:hAnsiTheme="majorBidi"/>
        <w:b/>
        <w:bCs/>
        <w:sz w:val="32"/>
        <w:szCs w:val="32"/>
        <w:cs/>
      </w:rPr>
      <w:t xml:space="preserve"> </w:t>
    </w:r>
    <w:r>
      <w:rPr>
        <w:rFonts w:asciiTheme="majorBidi" w:hAnsiTheme="majorBidi"/>
        <w:b/>
        <w:bCs/>
        <w:sz w:val="32"/>
        <w:szCs w:val="32"/>
      </w:rPr>
      <w:t>2567</w:t>
    </w:r>
    <w:r w:rsidRPr="00753609">
      <w:rPr>
        <w:rFonts w:asciiTheme="majorBidi" w:hAnsiTheme="majorBidi"/>
        <w:b/>
        <w:bCs/>
        <w:sz w:val="32"/>
        <w:szCs w:val="32"/>
        <w:cs/>
      </w:rPr>
      <w:t xml:space="preserve"> (ไม่ได้ตรวจสอบ)</w:t>
    </w:r>
  </w:p>
  <w:p w14:paraId="300B933C" w14:textId="77777777" w:rsidR="00BA24D4" w:rsidRPr="00345798" w:rsidRDefault="00BA24D4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2324DB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7427CE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723224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0A719A7"/>
    <w:multiLevelType w:val="hybridMultilevel"/>
    <w:tmpl w:val="AD92570A"/>
    <w:lvl w:ilvl="0" w:tplc="B158EC5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13607800">
    <w:abstractNumId w:val="9"/>
  </w:num>
  <w:num w:numId="2" w16cid:durableId="896547689">
    <w:abstractNumId w:val="7"/>
  </w:num>
  <w:num w:numId="3" w16cid:durableId="953294333">
    <w:abstractNumId w:val="6"/>
  </w:num>
  <w:num w:numId="4" w16cid:durableId="48846308">
    <w:abstractNumId w:val="5"/>
  </w:num>
  <w:num w:numId="5" w16cid:durableId="2040350873">
    <w:abstractNumId w:val="8"/>
  </w:num>
  <w:num w:numId="6" w16cid:durableId="857427716">
    <w:abstractNumId w:val="3"/>
  </w:num>
  <w:num w:numId="7" w16cid:durableId="1988313870">
    <w:abstractNumId w:val="2"/>
  </w:num>
  <w:num w:numId="8" w16cid:durableId="996345844">
    <w:abstractNumId w:val="0"/>
  </w:num>
  <w:num w:numId="9" w16cid:durableId="1632244312">
    <w:abstractNumId w:val="1"/>
  </w:num>
  <w:num w:numId="10" w16cid:durableId="970599147">
    <w:abstractNumId w:val="4"/>
  </w:num>
  <w:num w:numId="11" w16cid:durableId="1301691168">
    <w:abstractNumId w:val="21"/>
  </w:num>
  <w:num w:numId="12" w16cid:durableId="351036449">
    <w:abstractNumId w:val="19"/>
  </w:num>
  <w:num w:numId="13" w16cid:durableId="541983039">
    <w:abstractNumId w:val="31"/>
  </w:num>
  <w:num w:numId="14" w16cid:durableId="1115978063">
    <w:abstractNumId w:val="23"/>
  </w:num>
  <w:num w:numId="15" w16cid:durableId="1394423222">
    <w:abstractNumId w:val="15"/>
  </w:num>
  <w:num w:numId="16" w16cid:durableId="59639748">
    <w:abstractNumId w:val="34"/>
  </w:num>
  <w:num w:numId="17" w16cid:durableId="1924946659">
    <w:abstractNumId w:val="25"/>
  </w:num>
  <w:num w:numId="18" w16cid:durableId="1847282209">
    <w:abstractNumId w:val="18"/>
  </w:num>
  <w:num w:numId="19" w16cid:durableId="287055735">
    <w:abstractNumId w:val="22"/>
  </w:num>
  <w:num w:numId="20" w16cid:durableId="315888839">
    <w:abstractNumId w:val="12"/>
  </w:num>
  <w:num w:numId="21" w16cid:durableId="1378512436">
    <w:abstractNumId w:val="16"/>
  </w:num>
  <w:num w:numId="22" w16cid:durableId="1094089244">
    <w:abstractNumId w:val="30"/>
  </w:num>
  <w:num w:numId="23" w16cid:durableId="164515749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583801040">
    <w:abstractNumId w:val="36"/>
  </w:num>
  <w:num w:numId="25" w16cid:durableId="128130231">
    <w:abstractNumId w:val="28"/>
  </w:num>
  <w:num w:numId="26" w16cid:durableId="1472484270">
    <w:abstractNumId w:val="26"/>
  </w:num>
  <w:num w:numId="27" w16cid:durableId="101151254">
    <w:abstractNumId w:val="14"/>
  </w:num>
  <w:num w:numId="28" w16cid:durableId="893198451">
    <w:abstractNumId w:val="37"/>
  </w:num>
  <w:num w:numId="29" w16cid:durableId="2079548747">
    <w:abstractNumId w:val="29"/>
  </w:num>
  <w:num w:numId="30" w16cid:durableId="1443185995">
    <w:abstractNumId w:val="35"/>
  </w:num>
  <w:num w:numId="31" w16cid:durableId="361514708">
    <w:abstractNumId w:val="32"/>
  </w:num>
  <w:num w:numId="32" w16cid:durableId="480149070">
    <w:abstractNumId w:val="20"/>
  </w:num>
  <w:num w:numId="33" w16cid:durableId="803235194">
    <w:abstractNumId w:val="24"/>
  </w:num>
  <w:num w:numId="34" w16cid:durableId="1026444665">
    <w:abstractNumId w:val="10"/>
  </w:num>
  <w:num w:numId="35" w16cid:durableId="743455180">
    <w:abstractNumId w:val="38"/>
  </w:num>
  <w:num w:numId="36" w16cid:durableId="701393827">
    <w:abstractNumId w:val="11"/>
  </w:num>
  <w:num w:numId="37" w16cid:durableId="1888446917">
    <w:abstractNumId w:val="33"/>
  </w:num>
  <w:num w:numId="38" w16cid:durableId="1158417973">
    <w:abstractNumId w:val="17"/>
  </w:num>
  <w:num w:numId="39" w16cid:durableId="1413159855">
    <w:abstractNumId w:val="27"/>
  </w:num>
  <w:num w:numId="40" w16cid:durableId="975068036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18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B57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B3D"/>
    <w:rsid w:val="00003D33"/>
    <w:rsid w:val="00003E8B"/>
    <w:rsid w:val="00003F7C"/>
    <w:rsid w:val="0000403E"/>
    <w:rsid w:val="00004048"/>
    <w:rsid w:val="000043BA"/>
    <w:rsid w:val="00004836"/>
    <w:rsid w:val="0000483F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01E"/>
    <w:rsid w:val="00007275"/>
    <w:rsid w:val="0000731D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E9D"/>
    <w:rsid w:val="00012F54"/>
    <w:rsid w:val="000132F3"/>
    <w:rsid w:val="00013330"/>
    <w:rsid w:val="00013AE7"/>
    <w:rsid w:val="00013D2B"/>
    <w:rsid w:val="00013DCC"/>
    <w:rsid w:val="0001443B"/>
    <w:rsid w:val="000147E0"/>
    <w:rsid w:val="0001485B"/>
    <w:rsid w:val="00014AEE"/>
    <w:rsid w:val="00014B08"/>
    <w:rsid w:val="00014C52"/>
    <w:rsid w:val="00014EF0"/>
    <w:rsid w:val="000150B3"/>
    <w:rsid w:val="000152FE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146"/>
    <w:rsid w:val="000172BF"/>
    <w:rsid w:val="000173FE"/>
    <w:rsid w:val="0001741D"/>
    <w:rsid w:val="000174A4"/>
    <w:rsid w:val="0001790D"/>
    <w:rsid w:val="00017B34"/>
    <w:rsid w:val="00017C21"/>
    <w:rsid w:val="00017C6F"/>
    <w:rsid w:val="00017DA6"/>
    <w:rsid w:val="00017E1B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852"/>
    <w:rsid w:val="00021983"/>
    <w:rsid w:val="00021EAB"/>
    <w:rsid w:val="0002220F"/>
    <w:rsid w:val="00022272"/>
    <w:rsid w:val="000222D4"/>
    <w:rsid w:val="000225B4"/>
    <w:rsid w:val="00022618"/>
    <w:rsid w:val="000228AA"/>
    <w:rsid w:val="000230BC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B07"/>
    <w:rsid w:val="00024B21"/>
    <w:rsid w:val="00024E48"/>
    <w:rsid w:val="000251F5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2A3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883"/>
    <w:rsid w:val="00035AFB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6E99"/>
    <w:rsid w:val="00037B16"/>
    <w:rsid w:val="00037C6B"/>
    <w:rsid w:val="00037D68"/>
    <w:rsid w:val="00040017"/>
    <w:rsid w:val="0004012A"/>
    <w:rsid w:val="0004045D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742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644"/>
    <w:rsid w:val="00043808"/>
    <w:rsid w:val="00043CFA"/>
    <w:rsid w:val="00043F74"/>
    <w:rsid w:val="0004412E"/>
    <w:rsid w:val="00044167"/>
    <w:rsid w:val="000442E4"/>
    <w:rsid w:val="000443DF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1AA"/>
    <w:rsid w:val="00050262"/>
    <w:rsid w:val="00050632"/>
    <w:rsid w:val="000507E4"/>
    <w:rsid w:val="0005088D"/>
    <w:rsid w:val="00050A02"/>
    <w:rsid w:val="00050C58"/>
    <w:rsid w:val="00050D82"/>
    <w:rsid w:val="00050E7A"/>
    <w:rsid w:val="00050FB8"/>
    <w:rsid w:val="000511E6"/>
    <w:rsid w:val="00051209"/>
    <w:rsid w:val="000514EF"/>
    <w:rsid w:val="000518AC"/>
    <w:rsid w:val="0005192D"/>
    <w:rsid w:val="00051A9E"/>
    <w:rsid w:val="00051D63"/>
    <w:rsid w:val="00052010"/>
    <w:rsid w:val="000524C4"/>
    <w:rsid w:val="00052811"/>
    <w:rsid w:val="000529CA"/>
    <w:rsid w:val="00052E96"/>
    <w:rsid w:val="00053580"/>
    <w:rsid w:val="000537D4"/>
    <w:rsid w:val="000539C6"/>
    <w:rsid w:val="00053D8A"/>
    <w:rsid w:val="00053E92"/>
    <w:rsid w:val="00053EAC"/>
    <w:rsid w:val="00054023"/>
    <w:rsid w:val="000541EE"/>
    <w:rsid w:val="0005422D"/>
    <w:rsid w:val="00054295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9E"/>
    <w:rsid w:val="00055AFF"/>
    <w:rsid w:val="00055DD8"/>
    <w:rsid w:val="00055F10"/>
    <w:rsid w:val="0005601F"/>
    <w:rsid w:val="00056146"/>
    <w:rsid w:val="00056348"/>
    <w:rsid w:val="00056467"/>
    <w:rsid w:val="0005653D"/>
    <w:rsid w:val="00056650"/>
    <w:rsid w:val="00056E72"/>
    <w:rsid w:val="000571D6"/>
    <w:rsid w:val="000572B4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713"/>
    <w:rsid w:val="00060920"/>
    <w:rsid w:val="00060C22"/>
    <w:rsid w:val="00060EBF"/>
    <w:rsid w:val="00060F98"/>
    <w:rsid w:val="000610C9"/>
    <w:rsid w:val="00061315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E65"/>
    <w:rsid w:val="00062F15"/>
    <w:rsid w:val="00062F8C"/>
    <w:rsid w:val="00062F92"/>
    <w:rsid w:val="00062FD5"/>
    <w:rsid w:val="000630BC"/>
    <w:rsid w:val="00063531"/>
    <w:rsid w:val="00063588"/>
    <w:rsid w:val="00063CF6"/>
    <w:rsid w:val="00063DF6"/>
    <w:rsid w:val="00063E8F"/>
    <w:rsid w:val="00063FDC"/>
    <w:rsid w:val="0006416A"/>
    <w:rsid w:val="00064505"/>
    <w:rsid w:val="0006476B"/>
    <w:rsid w:val="000647EE"/>
    <w:rsid w:val="000648DF"/>
    <w:rsid w:val="00064C7B"/>
    <w:rsid w:val="00064DE9"/>
    <w:rsid w:val="000651E1"/>
    <w:rsid w:val="0006552C"/>
    <w:rsid w:val="000657F6"/>
    <w:rsid w:val="0006596C"/>
    <w:rsid w:val="00065971"/>
    <w:rsid w:val="000659D4"/>
    <w:rsid w:val="00065E8F"/>
    <w:rsid w:val="00065F18"/>
    <w:rsid w:val="00066333"/>
    <w:rsid w:val="00066A9B"/>
    <w:rsid w:val="00066AAA"/>
    <w:rsid w:val="00066C98"/>
    <w:rsid w:val="00067390"/>
    <w:rsid w:val="000673D5"/>
    <w:rsid w:val="00067576"/>
    <w:rsid w:val="00067809"/>
    <w:rsid w:val="000678CB"/>
    <w:rsid w:val="00067C19"/>
    <w:rsid w:val="000702B6"/>
    <w:rsid w:val="000703A7"/>
    <w:rsid w:val="00070684"/>
    <w:rsid w:val="000706A4"/>
    <w:rsid w:val="00070964"/>
    <w:rsid w:val="00070B0D"/>
    <w:rsid w:val="00070E0E"/>
    <w:rsid w:val="00070FD4"/>
    <w:rsid w:val="0007140F"/>
    <w:rsid w:val="0007170D"/>
    <w:rsid w:val="000717A2"/>
    <w:rsid w:val="000717BB"/>
    <w:rsid w:val="00071B93"/>
    <w:rsid w:val="00071BB0"/>
    <w:rsid w:val="00071D19"/>
    <w:rsid w:val="00071E45"/>
    <w:rsid w:val="00071F22"/>
    <w:rsid w:val="00071FDB"/>
    <w:rsid w:val="00072082"/>
    <w:rsid w:val="0007216D"/>
    <w:rsid w:val="000722DE"/>
    <w:rsid w:val="0007269D"/>
    <w:rsid w:val="000727EB"/>
    <w:rsid w:val="00072844"/>
    <w:rsid w:val="00072857"/>
    <w:rsid w:val="00072A14"/>
    <w:rsid w:val="00072CDD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6CF"/>
    <w:rsid w:val="00075926"/>
    <w:rsid w:val="0007597E"/>
    <w:rsid w:val="00075E96"/>
    <w:rsid w:val="00076093"/>
    <w:rsid w:val="00076267"/>
    <w:rsid w:val="00076271"/>
    <w:rsid w:val="00076382"/>
    <w:rsid w:val="0007639A"/>
    <w:rsid w:val="00076A22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E08"/>
    <w:rsid w:val="00081E69"/>
    <w:rsid w:val="0008210F"/>
    <w:rsid w:val="000822DD"/>
    <w:rsid w:val="00082361"/>
    <w:rsid w:val="00082369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504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D8A"/>
    <w:rsid w:val="00086E0A"/>
    <w:rsid w:val="00086EA6"/>
    <w:rsid w:val="0008736C"/>
    <w:rsid w:val="000876DE"/>
    <w:rsid w:val="000877F7"/>
    <w:rsid w:val="0008782A"/>
    <w:rsid w:val="00087831"/>
    <w:rsid w:val="00087894"/>
    <w:rsid w:val="00087980"/>
    <w:rsid w:val="00087A50"/>
    <w:rsid w:val="00087D87"/>
    <w:rsid w:val="00087DBC"/>
    <w:rsid w:val="00087E3B"/>
    <w:rsid w:val="00087E4B"/>
    <w:rsid w:val="00090233"/>
    <w:rsid w:val="0009067E"/>
    <w:rsid w:val="00090D9D"/>
    <w:rsid w:val="00090DAF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20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00F"/>
    <w:rsid w:val="00094508"/>
    <w:rsid w:val="0009461E"/>
    <w:rsid w:val="0009483E"/>
    <w:rsid w:val="000948B8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5E34"/>
    <w:rsid w:val="000960DF"/>
    <w:rsid w:val="00096137"/>
    <w:rsid w:val="0009630D"/>
    <w:rsid w:val="0009653E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96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1C82"/>
    <w:rsid w:val="000A1FCC"/>
    <w:rsid w:val="000A20ED"/>
    <w:rsid w:val="000A211D"/>
    <w:rsid w:val="000A23AB"/>
    <w:rsid w:val="000A24BD"/>
    <w:rsid w:val="000A260A"/>
    <w:rsid w:val="000A2619"/>
    <w:rsid w:val="000A27F5"/>
    <w:rsid w:val="000A29C5"/>
    <w:rsid w:val="000A2D94"/>
    <w:rsid w:val="000A2F6B"/>
    <w:rsid w:val="000A302E"/>
    <w:rsid w:val="000A318A"/>
    <w:rsid w:val="000A332D"/>
    <w:rsid w:val="000A340D"/>
    <w:rsid w:val="000A353E"/>
    <w:rsid w:val="000A360C"/>
    <w:rsid w:val="000A3BA7"/>
    <w:rsid w:val="000A3CD6"/>
    <w:rsid w:val="000A44D7"/>
    <w:rsid w:val="000A44E6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829"/>
    <w:rsid w:val="000A6AA9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CF0"/>
    <w:rsid w:val="000A7D06"/>
    <w:rsid w:val="000B001C"/>
    <w:rsid w:val="000B0033"/>
    <w:rsid w:val="000B0B41"/>
    <w:rsid w:val="000B0C2D"/>
    <w:rsid w:val="000B0E4C"/>
    <w:rsid w:val="000B0ED8"/>
    <w:rsid w:val="000B1192"/>
    <w:rsid w:val="000B141F"/>
    <w:rsid w:val="000B14A9"/>
    <w:rsid w:val="000B18DF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26F"/>
    <w:rsid w:val="000B33B4"/>
    <w:rsid w:val="000B3501"/>
    <w:rsid w:val="000B3521"/>
    <w:rsid w:val="000B3812"/>
    <w:rsid w:val="000B3A10"/>
    <w:rsid w:val="000B3AFF"/>
    <w:rsid w:val="000B3D15"/>
    <w:rsid w:val="000B3FF0"/>
    <w:rsid w:val="000B4078"/>
    <w:rsid w:val="000B41FF"/>
    <w:rsid w:val="000B42DF"/>
    <w:rsid w:val="000B43B7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DAE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4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09F"/>
    <w:rsid w:val="000C4190"/>
    <w:rsid w:val="000C4192"/>
    <w:rsid w:val="000C4422"/>
    <w:rsid w:val="000C47AC"/>
    <w:rsid w:val="000C49ED"/>
    <w:rsid w:val="000C4D5B"/>
    <w:rsid w:val="000C4EB2"/>
    <w:rsid w:val="000C4EF6"/>
    <w:rsid w:val="000C5055"/>
    <w:rsid w:val="000C520E"/>
    <w:rsid w:val="000C523F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4DE"/>
    <w:rsid w:val="000D055F"/>
    <w:rsid w:val="000D05B4"/>
    <w:rsid w:val="000D0861"/>
    <w:rsid w:val="000D0880"/>
    <w:rsid w:val="000D0D8E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05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3A0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7C1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5E3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C4F"/>
    <w:rsid w:val="000E512B"/>
    <w:rsid w:val="000E5586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73F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78C"/>
    <w:rsid w:val="000F69B9"/>
    <w:rsid w:val="000F69E0"/>
    <w:rsid w:val="000F6DBC"/>
    <w:rsid w:val="000F6DDA"/>
    <w:rsid w:val="000F7154"/>
    <w:rsid w:val="000F71EF"/>
    <w:rsid w:val="000F7207"/>
    <w:rsid w:val="000F7528"/>
    <w:rsid w:val="000F753C"/>
    <w:rsid w:val="000F7554"/>
    <w:rsid w:val="000F7594"/>
    <w:rsid w:val="000F7849"/>
    <w:rsid w:val="000F7B14"/>
    <w:rsid w:val="000F7B9A"/>
    <w:rsid w:val="000F7C27"/>
    <w:rsid w:val="000F7D2D"/>
    <w:rsid w:val="000F7E68"/>
    <w:rsid w:val="000F7FD3"/>
    <w:rsid w:val="00100123"/>
    <w:rsid w:val="00100177"/>
    <w:rsid w:val="00100233"/>
    <w:rsid w:val="001004B7"/>
    <w:rsid w:val="00100BEF"/>
    <w:rsid w:val="001013A3"/>
    <w:rsid w:val="00101765"/>
    <w:rsid w:val="00101AA0"/>
    <w:rsid w:val="00101B3B"/>
    <w:rsid w:val="00101B98"/>
    <w:rsid w:val="00101C1B"/>
    <w:rsid w:val="00101E9A"/>
    <w:rsid w:val="00101F4F"/>
    <w:rsid w:val="001023F6"/>
    <w:rsid w:val="00102432"/>
    <w:rsid w:val="001024CA"/>
    <w:rsid w:val="001027C3"/>
    <w:rsid w:val="00102BF2"/>
    <w:rsid w:val="00103533"/>
    <w:rsid w:val="001035FA"/>
    <w:rsid w:val="0010380E"/>
    <w:rsid w:val="00103C6B"/>
    <w:rsid w:val="00103CB0"/>
    <w:rsid w:val="00103D44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5F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78E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1E60"/>
    <w:rsid w:val="00112065"/>
    <w:rsid w:val="00112288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37"/>
    <w:rsid w:val="00113FB8"/>
    <w:rsid w:val="0011418F"/>
    <w:rsid w:val="001147B6"/>
    <w:rsid w:val="0011499F"/>
    <w:rsid w:val="001149B6"/>
    <w:rsid w:val="00114A77"/>
    <w:rsid w:val="00114B9B"/>
    <w:rsid w:val="00114F75"/>
    <w:rsid w:val="00115ADB"/>
    <w:rsid w:val="00115DEB"/>
    <w:rsid w:val="001161F9"/>
    <w:rsid w:val="00116336"/>
    <w:rsid w:val="00116397"/>
    <w:rsid w:val="00116493"/>
    <w:rsid w:val="0011670A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AA3"/>
    <w:rsid w:val="00120DC1"/>
    <w:rsid w:val="00120F3C"/>
    <w:rsid w:val="00121377"/>
    <w:rsid w:val="001214C8"/>
    <w:rsid w:val="001215EA"/>
    <w:rsid w:val="00121857"/>
    <w:rsid w:val="001218DB"/>
    <w:rsid w:val="00121B78"/>
    <w:rsid w:val="00121C14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2FA3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3D0"/>
    <w:rsid w:val="0012557A"/>
    <w:rsid w:val="001256D5"/>
    <w:rsid w:val="00125816"/>
    <w:rsid w:val="0012593E"/>
    <w:rsid w:val="00125975"/>
    <w:rsid w:val="00125ABD"/>
    <w:rsid w:val="00125B7D"/>
    <w:rsid w:val="00126036"/>
    <w:rsid w:val="001262D2"/>
    <w:rsid w:val="0012685D"/>
    <w:rsid w:val="001268F0"/>
    <w:rsid w:val="00126F66"/>
    <w:rsid w:val="00127047"/>
    <w:rsid w:val="0012707C"/>
    <w:rsid w:val="001273BB"/>
    <w:rsid w:val="001273BD"/>
    <w:rsid w:val="00127432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9C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4E39"/>
    <w:rsid w:val="001350BF"/>
    <w:rsid w:val="001354FE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A9B"/>
    <w:rsid w:val="00136B75"/>
    <w:rsid w:val="00136B7C"/>
    <w:rsid w:val="00136BBA"/>
    <w:rsid w:val="00136D2E"/>
    <w:rsid w:val="001371D3"/>
    <w:rsid w:val="001372DE"/>
    <w:rsid w:val="001374D6"/>
    <w:rsid w:val="001376BF"/>
    <w:rsid w:val="001377A8"/>
    <w:rsid w:val="00137868"/>
    <w:rsid w:val="00137D3D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560"/>
    <w:rsid w:val="00141BFB"/>
    <w:rsid w:val="00141C36"/>
    <w:rsid w:val="00141CFB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ADF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66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3"/>
    <w:rsid w:val="00147C1B"/>
    <w:rsid w:val="00147DED"/>
    <w:rsid w:val="00147E11"/>
    <w:rsid w:val="00147EB3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66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0E0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C45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BBD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46"/>
    <w:rsid w:val="001712A2"/>
    <w:rsid w:val="00171408"/>
    <w:rsid w:val="00171535"/>
    <w:rsid w:val="001718DA"/>
    <w:rsid w:val="00171E17"/>
    <w:rsid w:val="0017212E"/>
    <w:rsid w:val="00172660"/>
    <w:rsid w:val="00172860"/>
    <w:rsid w:val="00172BE8"/>
    <w:rsid w:val="00172CEE"/>
    <w:rsid w:val="00173277"/>
    <w:rsid w:val="001732B8"/>
    <w:rsid w:val="00173739"/>
    <w:rsid w:val="00173743"/>
    <w:rsid w:val="0017379E"/>
    <w:rsid w:val="001737B0"/>
    <w:rsid w:val="00173F6E"/>
    <w:rsid w:val="00174009"/>
    <w:rsid w:val="00174094"/>
    <w:rsid w:val="00174113"/>
    <w:rsid w:val="00174568"/>
    <w:rsid w:val="00174CA0"/>
    <w:rsid w:val="00174DE8"/>
    <w:rsid w:val="00174E8F"/>
    <w:rsid w:val="00174E9E"/>
    <w:rsid w:val="00174FC4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3D"/>
    <w:rsid w:val="00180246"/>
    <w:rsid w:val="00180408"/>
    <w:rsid w:val="001805A0"/>
    <w:rsid w:val="001805EE"/>
    <w:rsid w:val="001807A2"/>
    <w:rsid w:val="0018081A"/>
    <w:rsid w:val="00180909"/>
    <w:rsid w:val="00180A5D"/>
    <w:rsid w:val="00180D81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B9"/>
    <w:rsid w:val="001830F0"/>
    <w:rsid w:val="0018322C"/>
    <w:rsid w:val="00183558"/>
    <w:rsid w:val="001836F9"/>
    <w:rsid w:val="00183759"/>
    <w:rsid w:val="00183A4D"/>
    <w:rsid w:val="00183B8F"/>
    <w:rsid w:val="00183BE2"/>
    <w:rsid w:val="00183D85"/>
    <w:rsid w:val="00183F41"/>
    <w:rsid w:val="001840AC"/>
    <w:rsid w:val="00184165"/>
    <w:rsid w:val="00184215"/>
    <w:rsid w:val="00184324"/>
    <w:rsid w:val="001843FD"/>
    <w:rsid w:val="00184674"/>
    <w:rsid w:val="00184C2A"/>
    <w:rsid w:val="00184E16"/>
    <w:rsid w:val="00184E31"/>
    <w:rsid w:val="00184EEC"/>
    <w:rsid w:val="00184F67"/>
    <w:rsid w:val="00184FE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956"/>
    <w:rsid w:val="00190AA4"/>
    <w:rsid w:val="00190F01"/>
    <w:rsid w:val="001910E8"/>
    <w:rsid w:val="00191309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5F"/>
    <w:rsid w:val="00192A9B"/>
    <w:rsid w:val="00192C41"/>
    <w:rsid w:val="00193343"/>
    <w:rsid w:val="001935F0"/>
    <w:rsid w:val="001936F4"/>
    <w:rsid w:val="001937BB"/>
    <w:rsid w:val="0019395E"/>
    <w:rsid w:val="00193AEC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8D7"/>
    <w:rsid w:val="00195A03"/>
    <w:rsid w:val="00195F5A"/>
    <w:rsid w:val="00196498"/>
    <w:rsid w:val="0019697A"/>
    <w:rsid w:val="001969F0"/>
    <w:rsid w:val="00196CC3"/>
    <w:rsid w:val="00197168"/>
    <w:rsid w:val="0019756C"/>
    <w:rsid w:val="001975A7"/>
    <w:rsid w:val="001976E3"/>
    <w:rsid w:val="00197AEC"/>
    <w:rsid w:val="00197BD9"/>
    <w:rsid w:val="00197BDC"/>
    <w:rsid w:val="00197C1E"/>
    <w:rsid w:val="00197C7D"/>
    <w:rsid w:val="00197DA4"/>
    <w:rsid w:val="001A003B"/>
    <w:rsid w:val="001A02F2"/>
    <w:rsid w:val="001A03C4"/>
    <w:rsid w:val="001A1081"/>
    <w:rsid w:val="001A118A"/>
    <w:rsid w:val="001A15D6"/>
    <w:rsid w:val="001A1A7B"/>
    <w:rsid w:val="001A1FF5"/>
    <w:rsid w:val="001A2073"/>
    <w:rsid w:val="001A20F9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A7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859"/>
    <w:rsid w:val="001A6B99"/>
    <w:rsid w:val="001A6F6E"/>
    <w:rsid w:val="001A6FB6"/>
    <w:rsid w:val="001A6FEB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2"/>
    <w:rsid w:val="001C0C05"/>
    <w:rsid w:val="001C0D21"/>
    <w:rsid w:val="001C0EF4"/>
    <w:rsid w:val="001C11FA"/>
    <w:rsid w:val="001C169E"/>
    <w:rsid w:val="001C1792"/>
    <w:rsid w:val="001C1967"/>
    <w:rsid w:val="001C19C4"/>
    <w:rsid w:val="001C20D6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5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63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56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5AD"/>
    <w:rsid w:val="001D3709"/>
    <w:rsid w:val="001D38CE"/>
    <w:rsid w:val="001D3BEF"/>
    <w:rsid w:val="001D4963"/>
    <w:rsid w:val="001D49CD"/>
    <w:rsid w:val="001D4C7E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29E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4FE"/>
    <w:rsid w:val="001E36B0"/>
    <w:rsid w:val="001E3C33"/>
    <w:rsid w:val="001E3F1A"/>
    <w:rsid w:val="001E401D"/>
    <w:rsid w:val="001E4255"/>
    <w:rsid w:val="001E43CD"/>
    <w:rsid w:val="001E44EA"/>
    <w:rsid w:val="001E461E"/>
    <w:rsid w:val="001E4714"/>
    <w:rsid w:val="001E4A29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E7D6D"/>
    <w:rsid w:val="001F00B2"/>
    <w:rsid w:val="001F0110"/>
    <w:rsid w:val="001F03D4"/>
    <w:rsid w:val="001F07A0"/>
    <w:rsid w:val="001F0EA0"/>
    <w:rsid w:val="001F1006"/>
    <w:rsid w:val="001F13A5"/>
    <w:rsid w:val="001F1615"/>
    <w:rsid w:val="001F1715"/>
    <w:rsid w:val="001F177D"/>
    <w:rsid w:val="001F182E"/>
    <w:rsid w:val="001F198B"/>
    <w:rsid w:val="001F1AE8"/>
    <w:rsid w:val="001F1B1E"/>
    <w:rsid w:val="001F1B34"/>
    <w:rsid w:val="001F1B90"/>
    <w:rsid w:val="001F1F5E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9A7"/>
    <w:rsid w:val="001F4AF9"/>
    <w:rsid w:val="001F4D00"/>
    <w:rsid w:val="001F4E74"/>
    <w:rsid w:val="001F4FDD"/>
    <w:rsid w:val="001F5118"/>
    <w:rsid w:val="001F527B"/>
    <w:rsid w:val="001F527D"/>
    <w:rsid w:val="001F5315"/>
    <w:rsid w:val="001F5437"/>
    <w:rsid w:val="001F554E"/>
    <w:rsid w:val="001F55AD"/>
    <w:rsid w:val="001F5627"/>
    <w:rsid w:val="001F5757"/>
    <w:rsid w:val="001F57F9"/>
    <w:rsid w:val="001F59BA"/>
    <w:rsid w:val="001F5C32"/>
    <w:rsid w:val="001F6089"/>
    <w:rsid w:val="001F6165"/>
    <w:rsid w:val="001F627C"/>
    <w:rsid w:val="001F6311"/>
    <w:rsid w:val="001F6424"/>
    <w:rsid w:val="001F6574"/>
    <w:rsid w:val="001F65BE"/>
    <w:rsid w:val="001F66BC"/>
    <w:rsid w:val="001F6804"/>
    <w:rsid w:val="001F68A4"/>
    <w:rsid w:val="001F6BFE"/>
    <w:rsid w:val="001F6D28"/>
    <w:rsid w:val="001F71E3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31"/>
    <w:rsid w:val="00202674"/>
    <w:rsid w:val="002028C3"/>
    <w:rsid w:val="002031F3"/>
    <w:rsid w:val="002036E6"/>
    <w:rsid w:val="002037D3"/>
    <w:rsid w:val="0020383A"/>
    <w:rsid w:val="00203EDB"/>
    <w:rsid w:val="00204879"/>
    <w:rsid w:val="00204950"/>
    <w:rsid w:val="00204A21"/>
    <w:rsid w:val="00204C63"/>
    <w:rsid w:val="00204D4B"/>
    <w:rsid w:val="002056BD"/>
    <w:rsid w:val="0020570D"/>
    <w:rsid w:val="00205B4A"/>
    <w:rsid w:val="00205B86"/>
    <w:rsid w:val="00205CCC"/>
    <w:rsid w:val="00205CE9"/>
    <w:rsid w:val="00205D5E"/>
    <w:rsid w:val="002063E8"/>
    <w:rsid w:val="00206555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966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3A6A"/>
    <w:rsid w:val="0021406D"/>
    <w:rsid w:val="00214455"/>
    <w:rsid w:val="0021457A"/>
    <w:rsid w:val="00214657"/>
    <w:rsid w:val="002146F5"/>
    <w:rsid w:val="0021470C"/>
    <w:rsid w:val="00214815"/>
    <w:rsid w:val="0021484F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ADD"/>
    <w:rsid w:val="00217AFB"/>
    <w:rsid w:val="00217B2D"/>
    <w:rsid w:val="00217FF8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827"/>
    <w:rsid w:val="00221E25"/>
    <w:rsid w:val="002222D8"/>
    <w:rsid w:val="00222845"/>
    <w:rsid w:val="0022298B"/>
    <w:rsid w:val="00222DB9"/>
    <w:rsid w:val="00223047"/>
    <w:rsid w:val="0022325C"/>
    <w:rsid w:val="00223736"/>
    <w:rsid w:val="002239B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0EB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8A3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00"/>
    <w:rsid w:val="00227BE7"/>
    <w:rsid w:val="00227C21"/>
    <w:rsid w:val="00227D86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2713"/>
    <w:rsid w:val="00232891"/>
    <w:rsid w:val="00232BD7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627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0CB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CFA"/>
    <w:rsid w:val="00244E35"/>
    <w:rsid w:val="00244E63"/>
    <w:rsid w:val="00245262"/>
    <w:rsid w:val="0024526E"/>
    <w:rsid w:val="00245648"/>
    <w:rsid w:val="002456B2"/>
    <w:rsid w:val="00245A6C"/>
    <w:rsid w:val="00245B27"/>
    <w:rsid w:val="0024613C"/>
    <w:rsid w:val="00246494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B1"/>
    <w:rsid w:val="00247CDE"/>
    <w:rsid w:val="00247D55"/>
    <w:rsid w:val="0025082F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0FF"/>
    <w:rsid w:val="00253378"/>
    <w:rsid w:val="00253459"/>
    <w:rsid w:val="00253576"/>
    <w:rsid w:val="00253614"/>
    <w:rsid w:val="002536B0"/>
    <w:rsid w:val="00253A24"/>
    <w:rsid w:val="00253AFE"/>
    <w:rsid w:val="00254094"/>
    <w:rsid w:val="002543F9"/>
    <w:rsid w:val="002544C8"/>
    <w:rsid w:val="0025461D"/>
    <w:rsid w:val="00254964"/>
    <w:rsid w:val="002549EB"/>
    <w:rsid w:val="00254C50"/>
    <w:rsid w:val="00254C6A"/>
    <w:rsid w:val="00254D50"/>
    <w:rsid w:val="00254D8C"/>
    <w:rsid w:val="00254DE0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141"/>
    <w:rsid w:val="00261444"/>
    <w:rsid w:val="0026153E"/>
    <w:rsid w:val="00261573"/>
    <w:rsid w:val="002615FE"/>
    <w:rsid w:val="00261D62"/>
    <w:rsid w:val="00261FA1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36"/>
    <w:rsid w:val="002645E3"/>
    <w:rsid w:val="00264A40"/>
    <w:rsid w:val="00264A82"/>
    <w:rsid w:val="00264B0F"/>
    <w:rsid w:val="00264B6D"/>
    <w:rsid w:val="00264E50"/>
    <w:rsid w:val="00264FBD"/>
    <w:rsid w:val="002652EB"/>
    <w:rsid w:val="00265771"/>
    <w:rsid w:val="00265AB9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D74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C44"/>
    <w:rsid w:val="00271D80"/>
    <w:rsid w:val="00271F4D"/>
    <w:rsid w:val="002721F5"/>
    <w:rsid w:val="00272405"/>
    <w:rsid w:val="0027273F"/>
    <w:rsid w:val="002727D5"/>
    <w:rsid w:val="00272868"/>
    <w:rsid w:val="002729D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8F1"/>
    <w:rsid w:val="00274A43"/>
    <w:rsid w:val="00274AC7"/>
    <w:rsid w:val="00274B2A"/>
    <w:rsid w:val="00274F0B"/>
    <w:rsid w:val="00274F5A"/>
    <w:rsid w:val="00274FC8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1D7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91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B8B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C97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DCD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5FEB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5F7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37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D96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B81"/>
    <w:rsid w:val="00296C30"/>
    <w:rsid w:val="00296E13"/>
    <w:rsid w:val="00297269"/>
    <w:rsid w:val="00297516"/>
    <w:rsid w:val="002975C4"/>
    <w:rsid w:val="0029768D"/>
    <w:rsid w:val="00297796"/>
    <w:rsid w:val="00297AA7"/>
    <w:rsid w:val="00297D31"/>
    <w:rsid w:val="002A021E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730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500"/>
    <w:rsid w:val="002A369F"/>
    <w:rsid w:val="002A385A"/>
    <w:rsid w:val="002A3B1B"/>
    <w:rsid w:val="002A3BCE"/>
    <w:rsid w:val="002A3FA5"/>
    <w:rsid w:val="002A4096"/>
    <w:rsid w:val="002A4236"/>
    <w:rsid w:val="002A4508"/>
    <w:rsid w:val="002A4523"/>
    <w:rsid w:val="002A459B"/>
    <w:rsid w:val="002A4623"/>
    <w:rsid w:val="002A4952"/>
    <w:rsid w:val="002A4AC5"/>
    <w:rsid w:val="002A4D1A"/>
    <w:rsid w:val="002A5628"/>
    <w:rsid w:val="002A564F"/>
    <w:rsid w:val="002A5852"/>
    <w:rsid w:val="002A59AB"/>
    <w:rsid w:val="002A5CC0"/>
    <w:rsid w:val="002A5E1B"/>
    <w:rsid w:val="002A5FE1"/>
    <w:rsid w:val="002A6545"/>
    <w:rsid w:val="002A659F"/>
    <w:rsid w:val="002A6958"/>
    <w:rsid w:val="002A6AEF"/>
    <w:rsid w:val="002A7025"/>
    <w:rsid w:val="002A721A"/>
    <w:rsid w:val="002A7585"/>
    <w:rsid w:val="002A76EF"/>
    <w:rsid w:val="002A78A8"/>
    <w:rsid w:val="002A7BF5"/>
    <w:rsid w:val="002B033B"/>
    <w:rsid w:val="002B06BF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8CF"/>
    <w:rsid w:val="002B19E8"/>
    <w:rsid w:val="002B216E"/>
    <w:rsid w:val="002B219F"/>
    <w:rsid w:val="002B21EB"/>
    <w:rsid w:val="002B245C"/>
    <w:rsid w:val="002B2494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5C3"/>
    <w:rsid w:val="002B4EF8"/>
    <w:rsid w:val="002B512F"/>
    <w:rsid w:val="002B55E1"/>
    <w:rsid w:val="002B5614"/>
    <w:rsid w:val="002B57EB"/>
    <w:rsid w:val="002B5815"/>
    <w:rsid w:val="002B5A11"/>
    <w:rsid w:val="002B5BE9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B24"/>
    <w:rsid w:val="002C1CC7"/>
    <w:rsid w:val="002C2068"/>
    <w:rsid w:val="002C229C"/>
    <w:rsid w:val="002C274D"/>
    <w:rsid w:val="002C27B0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00E"/>
    <w:rsid w:val="002C4159"/>
    <w:rsid w:val="002C441E"/>
    <w:rsid w:val="002C4715"/>
    <w:rsid w:val="002C4741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06"/>
    <w:rsid w:val="002C6D50"/>
    <w:rsid w:val="002C6F12"/>
    <w:rsid w:val="002C7A98"/>
    <w:rsid w:val="002C7D7E"/>
    <w:rsid w:val="002D007C"/>
    <w:rsid w:val="002D0174"/>
    <w:rsid w:val="002D0350"/>
    <w:rsid w:val="002D0664"/>
    <w:rsid w:val="002D0CBD"/>
    <w:rsid w:val="002D0E29"/>
    <w:rsid w:val="002D0E3D"/>
    <w:rsid w:val="002D10E8"/>
    <w:rsid w:val="002D1345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4C5"/>
    <w:rsid w:val="002D5D95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516C"/>
    <w:rsid w:val="002E53DD"/>
    <w:rsid w:val="002E546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6ECC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EB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7FA"/>
    <w:rsid w:val="002F4855"/>
    <w:rsid w:val="002F486A"/>
    <w:rsid w:val="002F4AFB"/>
    <w:rsid w:val="002F4B59"/>
    <w:rsid w:val="002F4BD3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8A"/>
    <w:rsid w:val="002F7AFD"/>
    <w:rsid w:val="00300383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5E9"/>
    <w:rsid w:val="0030196C"/>
    <w:rsid w:val="00301972"/>
    <w:rsid w:val="00301A7C"/>
    <w:rsid w:val="00301BEB"/>
    <w:rsid w:val="00301D70"/>
    <w:rsid w:val="00302277"/>
    <w:rsid w:val="003025FA"/>
    <w:rsid w:val="003026CA"/>
    <w:rsid w:val="0030278B"/>
    <w:rsid w:val="00302822"/>
    <w:rsid w:val="0030289B"/>
    <w:rsid w:val="003028AA"/>
    <w:rsid w:val="00302936"/>
    <w:rsid w:val="003029BB"/>
    <w:rsid w:val="00302AAD"/>
    <w:rsid w:val="00302C96"/>
    <w:rsid w:val="00302F03"/>
    <w:rsid w:val="003032B0"/>
    <w:rsid w:val="003033C7"/>
    <w:rsid w:val="00303548"/>
    <w:rsid w:val="003035CE"/>
    <w:rsid w:val="003035EF"/>
    <w:rsid w:val="003036E3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51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6E7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B92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378"/>
    <w:rsid w:val="00314590"/>
    <w:rsid w:val="00314B47"/>
    <w:rsid w:val="00314CA4"/>
    <w:rsid w:val="00314D13"/>
    <w:rsid w:val="00315001"/>
    <w:rsid w:val="00315100"/>
    <w:rsid w:val="003151A2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954"/>
    <w:rsid w:val="003179C9"/>
    <w:rsid w:val="00317A47"/>
    <w:rsid w:val="00317F9F"/>
    <w:rsid w:val="00320588"/>
    <w:rsid w:val="003207C9"/>
    <w:rsid w:val="00320806"/>
    <w:rsid w:val="003208B6"/>
    <w:rsid w:val="00320C86"/>
    <w:rsid w:val="00320D3C"/>
    <w:rsid w:val="00320ECC"/>
    <w:rsid w:val="00320EF9"/>
    <w:rsid w:val="00320F73"/>
    <w:rsid w:val="00321093"/>
    <w:rsid w:val="003210AD"/>
    <w:rsid w:val="00321186"/>
    <w:rsid w:val="0032119E"/>
    <w:rsid w:val="003216C7"/>
    <w:rsid w:val="0032177B"/>
    <w:rsid w:val="0032186C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CB0"/>
    <w:rsid w:val="00323E3D"/>
    <w:rsid w:val="00323E9C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2E33"/>
    <w:rsid w:val="0033302A"/>
    <w:rsid w:val="003331A5"/>
    <w:rsid w:val="0033357A"/>
    <w:rsid w:val="00333934"/>
    <w:rsid w:val="00333AC6"/>
    <w:rsid w:val="00333DDF"/>
    <w:rsid w:val="00333F6B"/>
    <w:rsid w:val="00333FC0"/>
    <w:rsid w:val="003341AA"/>
    <w:rsid w:val="003341B8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AF5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D87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4DE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798"/>
    <w:rsid w:val="00345C74"/>
    <w:rsid w:val="00345EEA"/>
    <w:rsid w:val="00346044"/>
    <w:rsid w:val="003462FD"/>
    <w:rsid w:val="00346324"/>
    <w:rsid w:val="0034635F"/>
    <w:rsid w:val="00346381"/>
    <w:rsid w:val="003464C1"/>
    <w:rsid w:val="003464EB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B6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B6"/>
    <w:rsid w:val="003510FD"/>
    <w:rsid w:val="003511DD"/>
    <w:rsid w:val="003514DD"/>
    <w:rsid w:val="003514E4"/>
    <w:rsid w:val="0035173D"/>
    <w:rsid w:val="00351A7F"/>
    <w:rsid w:val="00351B1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145"/>
    <w:rsid w:val="00355537"/>
    <w:rsid w:val="003555AE"/>
    <w:rsid w:val="0035595E"/>
    <w:rsid w:val="00355EB2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CB2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3E7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8F6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DE5"/>
    <w:rsid w:val="00366F84"/>
    <w:rsid w:val="00366FFC"/>
    <w:rsid w:val="0036726A"/>
    <w:rsid w:val="00367D70"/>
    <w:rsid w:val="0037004C"/>
    <w:rsid w:val="00370366"/>
    <w:rsid w:val="0037040A"/>
    <w:rsid w:val="00370518"/>
    <w:rsid w:val="0037058A"/>
    <w:rsid w:val="003706C9"/>
    <w:rsid w:val="00370E44"/>
    <w:rsid w:val="00370E93"/>
    <w:rsid w:val="00370F88"/>
    <w:rsid w:val="0037104C"/>
    <w:rsid w:val="003711DC"/>
    <w:rsid w:val="0037141F"/>
    <w:rsid w:val="00371682"/>
    <w:rsid w:val="003717CF"/>
    <w:rsid w:val="00371AAD"/>
    <w:rsid w:val="00371E18"/>
    <w:rsid w:val="00372107"/>
    <w:rsid w:val="003724AF"/>
    <w:rsid w:val="0037255D"/>
    <w:rsid w:val="003726B4"/>
    <w:rsid w:val="00372842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2D3"/>
    <w:rsid w:val="00375B6A"/>
    <w:rsid w:val="00375D43"/>
    <w:rsid w:val="00375F78"/>
    <w:rsid w:val="00375F7E"/>
    <w:rsid w:val="0037640F"/>
    <w:rsid w:val="003767C5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EC8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321"/>
    <w:rsid w:val="0038544E"/>
    <w:rsid w:val="0038596D"/>
    <w:rsid w:val="00386238"/>
    <w:rsid w:val="0038638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235"/>
    <w:rsid w:val="003922DE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AAF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12A"/>
    <w:rsid w:val="00397527"/>
    <w:rsid w:val="00397532"/>
    <w:rsid w:val="003977E4"/>
    <w:rsid w:val="00397826"/>
    <w:rsid w:val="0039786F"/>
    <w:rsid w:val="003978E9"/>
    <w:rsid w:val="00397D58"/>
    <w:rsid w:val="003A01AA"/>
    <w:rsid w:val="003A073A"/>
    <w:rsid w:val="003A0A43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6E7"/>
    <w:rsid w:val="003A292B"/>
    <w:rsid w:val="003A2CAB"/>
    <w:rsid w:val="003A2E75"/>
    <w:rsid w:val="003A2FBA"/>
    <w:rsid w:val="003A341F"/>
    <w:rsid w:val="003A3470"/>
    <w:rsid w:val="003A37DD"/>
    <w:rsid w:val="003A396B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6E95"/>
    <w:rsid w:val="003A70A5"/>
    <w:rsid w:val="003A711B"/>
    <w:rsid w:val="003A71F1"/>
    <w:rsid w:val="003A71F3"/>
    <w:rsid w:val="003A76B0"/>
    <w:rsid w:val="003A7FC0"/>
    <w:rsid w:val="003B005B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762"/>
    <w:rsid w:val="003B5838"/>
    <w:rsid w:val="003B59F7"/>
    <w:rsid w:val="003B5AAB"/>
    <w:rsid w:val="003B5AED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998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C32"/>
    <w:rsid w:val="003C0DDF"/>
    <w:rsid w:val="003C12A3"/>
    <w:rsid w:val="003C14F2"/>
    <w:rsid w:val="003C15A8"/>
    <w:rsid w:val="003C15F4"/>
    <w:rsid w:val="003C169D"/>
    <w:rsid w:val="003C1A23"/>
    <w:rsid w:val="003C1EB4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03"/>
    <w:rsid w:val="003C43C0"/>
    <w:rsid w:val="003C4505"/>
    <w:rsid w:val="003C45B9"/>
    <w:rsid w:val="003C46EF"/>
    <w:rsid w:val="003C4A8F"/>
    <w:rsid w:val="003C53ED"/>
    <w:rsid w:val="003C53EF"/>
    <w:rsid w:val="003C54CE"/>
    <w:rsid w:val="003C563B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3C3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3BC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AD1"/>
    <w:rsid w:val="003D2C71"/>
    <w:rsid w:val="003D2C8B"/>
    <w:rsid w:val="003D2F6D"/>
    <w:rsid w:val="003D30E8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4A09"/>
    <w:rsid w:val="003D52AE"/>
    <w:rsid w:val="003D5337"/>
    <w:rsid w:val="003D5471"/>
    <w:rsid w:val="003D5574"/>
    <w:rsid w:val="003D56FF"/>
    <w:rsid w:val="003D5769"/>
    <w:rsid w:val="003D579F"/>
    <w:rsid w:val="003D58B0"/>
    <w:rsid w:val="003D5D60"/>
    <w:rsid w:val="003D5F49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92F"/>
    <w:rsid w:val="003E0C64"/>
    <w:rsid w:val="003E0CC1"/>
    <w:rsid w:val="003E0DAD"/>
    <w:rsid w:val="003E0E13"/>
    <w:rsid w:val="003E134D"/>
    <w:rsid w:val="003E1406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53"/>
    <w:rsid w:val="003E2D86"/>
    <w:rsid w:val="003E2F08"/>
    <w:rsid w:val="003E2FBB"/>
    <w:rsid w:val="003E335B"/>
    <w:rsid w:val="003E33C1"/>
    <w:rsid w:val="003E359E"/>
    <w:rsid w:val="003E3A06"/>
    <w:rsid w:val="003E3FBC"/>
    <w:rsid w:val="003E4039"/>
    <w:rsid w:val="003E4160"/>
    <w:rsid w:val="003E4176"/>
    <w:rsid w:val="003E41F2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C3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0EE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E6"/>
    <w:rsid w:val="003F70F3"/>
    <w:rsid w:val="003F7353"/>
    <w:rsid w:val="003F74AE"/>
    <w:rsid w:val="003F7603"/>
    <w:rsid w:val="003F770B"/>
    <w:rsid w:val="003F7A99"/>
    <w:rsid w:val="003F7DAB"/>
    <w:rsid w:val="003F7E05"/>
    <w:rsid w:val="00400748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02"/>
    <w:rsid w:val="00401650"/>
    <w:rsid w:val="00401692"/>
    <w:rsid w:val="00401961"/>
    <w:rsid w:val="0040197C"/>
    <w:rsid w:val="00401C0F"/>
    <w:rsid w:val="0040204A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4E90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C85"/>
    <w:rsid w:val="00407CA6"/>
    <w:rsid w:val="00407D38"/>
    <w:rsid w:val="00407E35"/>
    <w:rsid w:val="00407EFF"/>
    <w:rsid w:val="0041011D"/>
    <w:rsid w:val="004108A1"/>
    <w:rsid w:val="00410A36"/>
    <w:rsid w:val="00410B27"/>
    <w:rsid w:val="00410F33"/>
    <w:rsid w:val="004110E1"/>
    <w:rsid w:val="00411353"/>
    <w:rsid w:val="00411647"/>
    <w:rsid w:val="00411A8D"/>
    <w:rsid w:val="00411C1C"/>
    <w:rsid w:val="00411D43"/>
    <w:rsid w:val="00411E63"/>
    <w:rsid w:val="004123F7"/>
    <w:rsid w:val="00412402"/>
    <w:rsid w:val="004125E3"/>
    <w:rsid w:val="0041270C"/>
    <w:rsid w:val="00412776"/>
    <w:rsid w:val="00412A54"/>
    <w:rsid w:val="00412DF6"/>
    <w:rsid w:val="00412E6C"/>
    <w:rsid w:val="00412ECB"/>
    <w:rsid w:val="0041313A"/>
    <w:rsid w:val="00413166"/>
    <w:rsid w:val="0041370A"/>
    <w:rsid w:val="004139EA"/>
    <w:rsid w:val="00413A3C"/>
    <w:rsid w:val="00413D12"/>
    <w:rsid w:val="00413F3B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AFE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2FD8"/>
    <w:rsid w:val="0042321E"/>
    <w:rsid w:val="004236A2"/>
    <w:rsid w:val="00423781"/>
    <w:rsid w:val="004238FB"/>
    <w:rsid w:val="00423A58"/>
    <w:rsid w:val="00423A9A"/>
    <w:rsid w:val="00423B41"/>
    <w:rsid w:val="0042400A"/>
    <w:rsid w:val="0042420D"/>
    <w:rsid w:val="004244D9"/>
    <w:rsid w:val="004244E9"/>
    <w:rsid w:val="004246BF"/>
    <w:rsid w:val="0042496A"/>
    <w:rsid w:val="00424ABB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EC1"/>
    <w:rsid w:val="00426F59"/>
    <w:rsid w:val="00426FB9"/>
    <w:rsid w:val="00426FF2"/>
    <w:rsid w:val="00427109"/>
    <w:rsid w:val="004278E2"/>
    <w:rsid w:val="00427B98"/>
    <w:rsid w:val="00427EA2"/>
    <w:rsid w:val="00427FA9"/>
    <w:rsid w:val="00430148"/>
    <w:rsid w:val="004303E3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79"/>
    <w:rsid w:val="00431E88"/>
    <w:rsid w:val="00431EB1"/>
    <w:rsid w:val="00432013"/>
    <w:rsid w:val="004320D1"/>
    <w:rsid w:val="00432215"/>
    <w:rsid w:val="0043258E"/>
    <w:rsid w:val="00432770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4E4D"/>
    <w:rsid w:val="004351BA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17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6F2"/>
    <w:rsid w:val="0044195D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9E4"/>
    <w:rsid w:val="00443CF4"/>
    <w:rsid w:val="00443DF4"/>
    <w:rsid w:val="00443EC9"/>
    <w:rsid w:val="00444452"/>
    <w:rsid w:val="00444529"/>
    <w:rsid w:val="0044460A"/>
    <w:rsid w:val="00444781"/>
    <w:rsid w:val="00444788"/>
    <w:rsid w:val="004448CA"/>
    <w:rsid w:val="00445425"/>
    <w:rsid w:val="00445487"/>
    <w:rsid w:val="0044560E"/>
    <w:rsid w:val="00445954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929"/>
    <w:rsid w:val="00450A3D"/>
    <w:rsid w:val="00450A94"/>
    <w:rsid w:val="0045164D"/>
    <w:rsid w:val="00451F76"/>
    <w:rsid w:val="00452475"/>
    <w:rsid w:val="0045290D"/>
    <w:rsid w:val="00452997"/>
    <w:rsid w:val="00452B43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550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16E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C5A"/>
    <w:rsid w:val="00463D6B"/>
    <w:rsid w:val="00464232"/>
    <w:rsid w:val="00464254"/>
    <w:rsid w:val="004642DC"/>
    <w:rsid w:val="004643C7"/>
    <w:rsid w:val="004644D6"/>
    <w:rsid w:val="004649C8"/>
    <w:rsid w:val="00464C15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B09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EA5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36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933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6E1"/>
    <w:rsid w:val="004817F0"/>
    <w:rsid w:val="00481C8F"/>
    <w:rsid w:val="00481D7C"/>
    <w:rsid w:val="00481DC9"/>
    <w:rsid w:val="00481FB0"/>
    <w:rsid w:val="004821FA"/>
    <w:rsid w:val="00482600"/>
    <w:rsid w:val="0048266B"/>
    <w:rsid w:val="0048298D"/>
    <w:rsid w:val="00482B4C"/>
    <w:rsid w:val="00482C77"/>
    <w:rsid w:val="00482CBB"/>
    <w:rsid w:val="00483172"/>
    <w:rsid w:val="004832D1"/>
    <w:rsid w:val="004834E6"/>
    <w:rsid w:val="004835F1"/>
    <w:rsid w:val="00483AC1"/>
    <w:rsid w:val="00483B4B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3A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165"/>
    <w:rsid w:val="004913E5"/>
    <w:rsid w:val="0049179D"/>
    <w:rsid w:val="00491887"/>
    <w:rsid w:val="004918E8"/>
    <w:rsid w:val="00491B37"/>
    <w:rsid w:val="00491B5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823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1E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95F"/>
    <w:rsid w:val="00497AA4"/>
    <w:rsid w:val="00497B6A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9E5"/>
    <w:rsid w:val="004A1ACF"/>
    <w:rsid w:val="004A1C6E"/>
    <w:rsid w:val="004A1EFA"/>
    <w:rsid w:val="004A2014"/>
    <w:rsid w:val="004A2220"/>
    <w:rsid w:val="004A247F"/>
    <w:rsid w:val="004A2572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7E7"/>
    <w:rsid w:val="004A6802"/>
    <w:rsid w:val="004A6845"/>
    <w:rsid w:val="004A6B08"/>
    <w:rsid w:val="004A6CB4"/>
    <w:rsid w:val="004A6E92"/>
    <w:rsid w:val="004A7118"/>
    <w:rsid w:val="004A71CA"/>
    <w:rsid w:val="004A745D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15D"/>
    <w:rsid w:val="004B1246"/>
    <w:rsid w:val="004B1BB3"/>
    <w:rsid w:val="004B1EBF"/>
    <w:rsid w:val="004B1EE0"/>
    <w:rsid w:val="004B28A4"/>
    <w:rsid w:val="004B293D"/>
    <w:rsid w:val="004B2A1E"/>
    <w:rsid w:val="004B2DA5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517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70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B7F3E"/>
    <w:rsid w:val="004C0164"/>
    <w:rsid w:val="004C04B6"/>
    <w:rsid w:val="004C08A7"/>
    <w:rsid w:val="004C0986"/>
    <w:rsid w:val="004C0A10"/>
    <w:rsid w:val="004C0B3D"/>
    <w:rsid w:val="004C0B72"/>
    <w:rsid w:val="004C0F01"/>
    <w:rsid w:val="004C1081"/>
    <w:rsid w:val="004C1281"/>
    <w:rsid w:val="004C12F4"/>
    <w:rsid w:val="004C12FC"/>
    <w:rsid w:val="004C13DF"/>
    <w:rsid w:val="004C14AB"/>
    <w:rsid w:val="004C14C6"/>
    <w:rsid w:val="004C1942"/>
    <w:rsid w:val="004C19A5"/>
    <w:rsid w:val="004C254D"/>
    <w:rsid w:val="004C2826"/>
    <w:rsid w:val="004C282E"/>
    <w:rsid w:val="004C2ED3"/>
    <w:rsid w:val="004C2EE0"/>
    <w:rsid w:val="004C3067"/>
    <w:rsid w:val="004C3120"/>
    <w:rsid w:val="004C3222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754"/>
    <w:rsid w:val="004C5AE8"/>
    <w:rsid w:val="004C5D37"/>
    <w:rsid w:val="004C5EBD"/>
    <w:rsid w:val="004C6DB8"/>
    <w:rsid w:val="004C701B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0E67"/>
    <w:rsid w:val="004D10DD"/>
    <w:rsid w:val="004D11AB"/>
    <w:rsid w:val="004D11DC"/>
    <w:rsid w:val="004D12BB"/>
    <w:rsid w:val="004D14E4"/>
    <w:rsid w:val="004D168C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3D30"/>
    <w:rsid w:val="004D41CA"/>
    <w:rsid w:val="004D439C"/>
    <w:rsid w:val="004D44FF"/>
    <w:rsid w:val="004D45A7"/>
    <w:rsid w:val="004D4A2E"/>
    <w:rsid w:val="004D4A5C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5DF"/>
    <w:rsid w:val="004D58E6"/>
    <w:rsid w:val="004D5B2E"/>
    <w:rsid w:val="004D5B7A"/>
    <w:rsid w:val="004D5BB0"/>
    <w:rsid w:val="004D6072"/>
    <w:rsid w:val="004D62DD"/>
    <w:rsid w:val="004D6319"/>
    <w:rsid w:val="004D69EB"/>
    <w:rsid w:val="004D6B87"/>
    <w:rsid w:val="004D6BAA"/>
    <w:rsid w:val="004D6CB6"/>
    <w:rsid w:val="004D6E1A"/>
    <w:rsid w:val="004D6FD5"/>
    <w:rsid w:val="004D6FF1"/>
    <w:rsid w:val="004D716B"/>
    <w:rsid w:val="004D745C"/>
    <w:rsid w:val="004D75D2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776"/>
    <w:rsid w:val="004E29D5"/>
    <w:rsid w:val="004E2B8E"/>
    <w:rsid w:val="004E2BE6"/>
    <w:rsid w:val="004E2D21"/>
    <w:rsid w:val="004E2E04"/>
    <w:rsid w:val="004E33FD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4CD"/>
    <w:rsid w:val="004E688A"/>
    <w:rsid w:val="004E694B"/>
    <w:rsid w:val="004E6BA2"/>
    <w:rsid w:val="004E6EA1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0F"/>
    <w:rsid w:val="004F4251"/>
    <w:rsid w:val="004F4380"/>
    <w:rsid w:val="004F46F1"/>
    <w:rsid w:val="004F49BA"/>
    <w:rsid w:val="004F4BDD"/>
    <w:rsid w:val="004F4E39"/>
    <w:rsid w:val="004F4E5F"/>
    <w:rsid w:val="004F4F8F"/>
    <w:rsid w:val="004F57CA"/>
    <w:rsid w:val="004F5DC4"/>
    <w:rsid w:val="004F5E02"/>
    <w:rsid w:val="004F5E5E"/>
    <w:rsid w:val="004F5EAA"/>
    <w:rsid w:val="004F6109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7A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3C2"/>
    <w:rsid w:val="00502411"/>
    <w:rsid w:val="0050254E"/>
    <w:rsid w:val="005028D8"/>
    <w:rsid w:val="00502929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918"/>
    <w:rsid w:val="00504C8A"/>
    <w:rsid w:val="00504C9B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96D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905"/>
    <w:rsid w:val="00513D24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17FA2"/>
    <w:rsid w:val="0052020A"/>
    <w:rsid w:val="005203CA"/>
    <w:rsid w:val="0052042D"/>
    <w:rsid w:val="0052099B"/>
    <w:rsid w:val="00520BC1"/>
    <w:rsid w:val="00520CA9"/>
    <w:rsid w:val="00520F19"/>
    <w:rsid w:val="0052126E"/>
    <w:rsid w:val="005213CE"/>
    <w:rsid w:val="005213E8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3EF0"/>
    <w:rsid w:val="0052412D"/>
    <w:rsid w:val="0052430E"/>
    <w:rsid w:val="005246EB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C63"/>
    <w:rsid w:val="00525D50"/>
    <w:rsid w:val="00525F40"/>
    <w:rsid w:val="005261FF"/>
    <w:rsid w:val="00526454"/>
    <w:rsid w:val="005268DB"/>
    <w:rsid w:val="005269B9"/>
    <w:rsid w:val="005269C5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0D4"/>
    <w:rsid w:val="0053057B"/>
    <w:rsid w:val="0053086E"/>
    <w:rsid w:val="005308DB"/>
    <w:rsid w:val="005309BB"/>
    <w:rsid w:val="00530D37"/>
    <w:rsid w:val="00530DE7"/>
    <w:rsid w:val="0053114B"/>
    <w:rsid w:val="00531278"/>
    <w:rsid w:val="005312CE"/>
    <w:rsid w:val="00531411"/>
    <w:rsid w:val="00531432"/>
    <w:rsid w:val="005317DD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29C"/>
    <w:rsid w:val="005342B9"/>
    <w:rsid w:val="005348D3"/>
    <w:rsid w:val="00534A7C"/>
    <w:rsid w:val="00534D00"/>
    <w:rsid w:val="00534F30"/>
    <w:rsid w:val="00534F5E"/>
    <w:rsid w:val="0053502A"/>
    <w:rsid w:val="00535072"/>
    <w:rsid w:val="00535A55"/>
    <w:rsid w:val="00535A92"/>
    <w:rsid w:val="00535C1F"/>
    <w:rsid w:val="00535C80"/>
    <w:rsid w:val="00535C9A"/>
    <w:rsid w:val="0053600F"/>
    <w:rsid w:val="00536464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A45"/>
    <w:rsid w:val="00537C1A"/>
    <w:rsid w:val="00537C7A"/>
    <w:rsid w:val="0054005B"/>
    <w:rsid w:val="00540080"/>
    <w:rsid w:val="00540391"/>
    <w:rsid w:val="00540612"/>
    <w:rsid w:val="0054094E"/>
    <w:rsid w:val="00540BB0"/>
    <w:rsid w:val="00540C3A"/>
    <w:rsid w:val="00540CD6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5B1"/>
    <w:rsid w:val="005428E8"/>
    <w:rsid w:val="00542971"/>
    <w:rsid w:val="00542FED"/>
    <w:rsid w:val="00543139"/>
    <w:rsid w:val="00543280"/>
    <w:rsid w:val="0054343A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BDE"/>
    <w:rsid w:val="00547C58"/>
    <w:rsid w:val="00547D62"/>
    <w:rsid w:val="00547D99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2F87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9CD"/>
    <w:rsid w:val="00556AAE"/>
    <w:rsid w:val="00556C6D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186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0C3"/>
    <w:rsid w:val="00562479"/>
    <w:rsid w:val="005628E6"/>
    <w:rsid w:val="005636B1"/>
    <w:rsid w:val="00563D23"/>
    <w:rsid w:val="0056416C"/>
    <w:rsid w:val="00564264"/>
    <w:rsid w:val="005644C0"/>
    <w:rsid w:val="00564737"/>
    <w:rsid w:val="00564A75"/>
    <w:rsid w:val="00564BE4"/>
    <w:rsid w:val="00564E77"/>
    <w:rsid w:val="00564EFA"/>
    <w:rsid w:val="0056520C"/>
    <w:rsid w:val="005652F2"/>
    <w:rsid w:val="005653D5"/>
    <w:rsid w:val="005654C0"/>
    <w:rsid w:val="005655CF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594"/>
    <w:rsid w:val="00570702"/>
    <w:rsid w:val="00570928"/>
    <w:rsid w:val="005709EE"/>
    <w:rsid w:val="005709FB"/>
    <w:rsid w:val="00570B08"/>
    <w:rsid w:val="00570D89"/>
    <w:rsid w:val="00571060"/>
    <w:rsid w:val="00571537"/>
    <w:rsid w:val="0057196D"/>
    <w:rsid w:val="00571C0B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3BF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5A8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083"/>
    <w:rsid w:val="00580102"/>
    <w:rsid w:val="00580513"/>
    <w:rsid w:val="005805AF"/>
    <w:rsid w:val="005805EB"/>
    <w:rsid w:val="0058074C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2CFE"/>
    <w:rsid w:val="00582F93"/>
    <w:rsid w:val="0058386E"/>
    <w:rsid w:val="00583934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CA3"/>
    <w:rsid w:val="00586E3B"/>
    <w:rsid w:val="00586EBE"/>
    <w:rsid w:val="00586FA3"/>
    <w:rsid w:val="005871A7"/>
    <w:rsid w:val="0058735E"/>
    <w:rsid w:val="005873D3"/>
    <w:rsid w:val="0058753A"/>
    <w:rsid w:val="00587680"/>
    <w:rsid w:val="0058769C"/>
    <w:rsid w:val="00587702"/>
    <w:rsid w:val="005879FB"/>
    <w:rsid w:val="00587A13"/>
    <w:rsid w:val="00587C9B"/>
    <w:rsid w:val="00587CB5"/>
    <w:rsid w:val="00587EB5"/>
    <w:rsid w:val="0059002C"/>
    <w:rsid w:val="00590433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BA9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117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78A"/>
    <w:rsid w:val="005A3852"/>
    <w:rsid w:val="005A3E95"/>
    <w:rsid w:val="005A4423"/>
    <w:rsid w:val="005A46B9"/>
    <w:rsid w:val="005A4EB5"/>
    <w:rsid w:val="005A5055"/>
    <w:rsid w:val="005A516D"/>
    <w:rsid w:val="005A5747"/>
    <w:rsid w:val="005A57C5"/>
    <w:rsid w:val="005A59B3"/>
    <w:rsid w:val="005A5D6A"/>
    <w:rsid w:val="005A601A"/>
    <w:rsid w:val="005A6151"/>
    <w:rsid w:val="005A6D09"/>
    <w:rsid w:val="005A6EB1"/>
    <w:rsid w:val="005A6F1E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04B"/>
    <w:rsid w:val="005B14CE"/>
    <w:rsid w:val="005B168A"/>
    <w:rsid w:val="005B196C"/>
    <w:rsid w:val="005B222F"/>
    <w:rsid w:val="005B22FD"/>
    <w:rsid w:val="005B2416"/>
    <w:rsid w:val="005B274C"/>
    <w:rsid w:val="005B285D"/>
    <w:rsid w:val="005B29E5"/>
    <w:rsid w:val="005B2B29"/>
    <w:rsid w:val="005B2B60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531"/>
    <w:rsid w:val="005B6679"/>
    <w:rsid w:val="005B66F4"/>
    <w:rsid w:val="005B673D"/>
    <w:rsid w:val="005B6A3A"/>
    <w:rsid w:val="005B6F6F"/>
    <w:rsid w:val="005B7102"/>
    <w:rsid w:val="005B72D7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68"/>
    <w:rsid w:val="005C45DA"/>
    <w:rsid w:val="005C48E9"/>
    <w:rsid w:val="005C4A15"/>
    <w:rsid w:val="005C4C0D"/>
    <w:rsid w:val="005C4D8E"/>
    <w:rsid w:val="005C4FB5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979"/>
    <w:rsid w:val="005D0C7B"/>
    <w:rsid w:val="005D0DA6"/>
    <w:rsid w:val="005D0DB1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618"/>
    <w:rsid w:val="005D2872"/>
    <w:rsid w:val="005D28D4"/>
    <w:rsid w:val="005D2ADE"/>
    <w:rsid w:val="005D2B78"/>
    <w:rsid w:val="005D3014"/>
    <w:rsid w:val="005D3060"/>
    <w:rsid w:val="005D3129"/>
    <w:rsid w:val="005D3584"/>
    <w:rsid w:val="005D3A10"/>
    <w:rsid w:val="005D3A7E"/>
    <w:rsid w:val="005D4221"/>
    <w:rsid w:val="005D44B5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4B"/>
    <w:rsid w:val="005D6ACE"/>
    <w:rsid w:val="005D6FAB"/>
    <w:rsid w:val="005D7699"/>
    <w:rsid w:val="005D7838"/>
    <w:rsid w:val="005D7BD9"/>
    <w:rsid w:val="005D7CE7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0FA0"/>
    <w:rsid w:val="005E1069"/>
    <w:rsid w:val="005E11F7"/>
    <w:rsid w:val="005E12CF"/>
    <w:rsid w:val="005E15DD"/>
    <w:rsid w:val="005E1D3B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BCF"/>
    <w:rsid w:val="005E3CBC"/>
    <w:rsid w:val="005E40AA"/>
    <w:rsid w:val="005E41B8"/>
    <w:rsid w:val="005E4A59"/>
    <w:rsid w:val="005E4CEA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0E4"/>
    <w:rsid w:val="005F1277"/>
    <w:rsid w:val="005F1316"/>
    <w:rsid w:val="005F1438"/>
    <w:rsid w:val="005F16C6"/>
    <w:rsid w:val="005F174C"/>
    <w:rsid w:val="005F1887"/>
    <w:rsid w:val="005F19FE"/>
    <w:rsid w:val="005F1BD1"/>
    <w:rsid w:val="005F240E"/>
    <w:rsid w:val="005F303D"/>
    <w:rsid w:val="005F31DD"/>
    <w:rsid w:val="005F3243"/>
    <w:rsid w:val="005F34A9"/>
    <w:rsid w:val="005F3697"/>
    <w:rsid w:val="005F38B3"/>
    <w:rsid w:val="005F3951"/>
    <w:rsid w:val="005F3AEB"/>
    <w:rsid w:val="005F3FEF"/>
    <w:rsid w:val="005F4580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428"/>
    <w:rsid w:val="0060358C"/>
    <w:rsid w:val="0060371F"/>
    <w:rsid w:val="00603D6E"/>
    <w:rsid w:val="00603D75"/>
    <w:rsid w:val="0060423C"/>
    <w:rsid w:val="0060440A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ECB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ADD"/>
    <w:rsid w:val="00607C0A"/>
    <w:rsid w:val="00607C58"/>
    <w:rsid w:val="00607C8E"/>
    <w:rsid w:val="00607CD6"/>
    <w:rsid w:val="006102E0"/>
    <w:rsid w:val="006102E8"/>
    <w:rsid w:val="006107ED"/>
    <w:rsid w:val="0061090A"/>
    <w:rsid w:val="00610C30"/>
    <w:rsid w:val="00611034"/>
    <w:rsid w:val="00612013"/>
    <w:rsid w:val="0061208D"/>
    <w:rsid w:val="006123B0"/>
    <w:rsid w:val="006124EC"/>
    <w:rsid w:val="006127BD"/>
    <w:rsid w:val="00612953"/>
    <w:rsid w:val="00612A11"/>
    <w:rsid w:val="006132C9"/>
    <w:rsid w:val="00613392"/>
    <w:rsid w:val="006133ED"/>
    <w:rsid w:val="00613551"/>
    <w:rsid w:val="0061362F"/>
    <w:rsid w:val="0061369E"/>
    <w:rsid w:val="006136AF"/>
    <w:rsid w:val="006139AC"/>
    <w:rsid w:val="00613A09"/>
    <w:rsid w:val="00613CA8"/>
    <w:rsid w:val="00613DA8"/>
    <w:rsid w:val="006142BF"/>
    <w:rsid w:val="0061438F"/>
    <w:rsid w:val="006144B4"/>
    <w:rsid w:val="00614623"/>
    <w:rsid w:val="0061486C"/>
    <w:rsid w:val="006148F8"/>
    <w:rsid w:val="0061492F"/>
    <w:rsid w:val="00614A7C"/>
    <w:rsid w:val="00614AD2"/>
    <w:rsid w:val="00614C7F"/>
    <w:rsid w:val="00614D6A"/>
    <w:rsid w:val="0061516C"/>
    <w:rsid w:val="0061516D"/>
    <w:rsid w:val="00615395"/>
    <w:rsid w:val="006153A1"/>
    <w:rsid w:val="006154BC"/>
    <w:rsid w:val="00615537"/>
    <w:rsid w:val="006155CC"/>
    <w:rsid w:val="0061564D"/>
    <w:rsid w:val="00615703"/>
    <w:rsid w:val="006158E8"/>
    <w:rsid w:val="006159E1"/>
    <w:rsid w:val="00615DC7"/>
    <w:rsid w:val="00615E77"/>
    <w:rsid w:val="006161E5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49C"/>
    <w:rsid w:val="0062375A"/>
    <w:rsid w:val="00623A27"/>
    <w:rsid w:val="00623BF0"/>
    <w:rsid w:val="00623E75"/>
    <w:rsid w:val="00623FED"/>
    <w:rsid w:val="00624041"/>
    <w:rsid w:val="006242E2"/>
    <w:rsid w:val="00624636"/>
    <w:rsid w:val="00624C2C"/>
    <w:rsid w:val="00624DBC"/>
    <w:rsid w:val="006250BA"/>
    <w:rsid w:val="006250C3"/>
    <w:rsid w:val="006253C3"/>
    <w:rsid w:val="00625745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D62"/>
    <w:rsid w:val="00627E29"/>
    <w:rsid w:val="00630805"/>
    <w:rsid w:val="00630B9B"/>
    <w:rsid w:val="00630BAF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C78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2C0"/>
    <w:rsid w:val="0063430C"/>
    <w:rsid w:val="006346CF"/>
    <w:rsid w:val="0063477C"/>
    <w:rsid w:val="00634863"/>
    <w:rsid w:val="006348CC"/>
    <w:rsid w:val="00634BF7"/>
    <w:rsid w:val="00634E87"/>
    <w:rsid w:val="00634F27"/>
    <w:rsid w:val="006354BD"/>
    <w:rsid w:val="006356AF"/>
    <w:rsid w:val="00635906"/>
    <w:rsid w:val="00635A43"/>
    <w:rsid w:val="00635D2C"/>
    <w:rsid w:val="006360AB"/>
    <w:rsid w:val="00636250"/>
    <w:rsid w:val="006366E8"/>
    <w:rsid w:val="006367C5"/>
    <w:rsid w:val="00636B78"/>
    <w:rsid w:val="00636DDE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D73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5AB0"/>
    <w:rsid w:val="0064620A"/>
    <w:rsid w:val="006462C1"/>
    <w:rsid w:val="0064670D"/>
    <w:rsid w:val="006468E8"/>
    <w:rsid w:val="00646B53"/>
    <w:rsid w:val="00646CDA"/>
    <w:rsid w:val="00646F11"/>
    <w:rsid w:val="006473F7"/>
    <w:rsid w:val="006474AD"/>
    <w:rsid w:val="00647828"/>
    <w:rsid w:val="00647A95"/>
    <w:rsid w:val="00647D64"/>
    <w:rsid w:val="00647D9C"/>
    <w:rsid w:val="00647DBD"/>
    <w:rsid w:val="00647E60"/>
    <w:rsid w:val="00647FDB"/>
    <w:rsid w:val="0065007D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25"/>
    <w:rsid w:val="006520F0"/>
    <w:rsid w:val="006521C2"/>
    <w:rsid w:val="00652266"/>
    <w:rsid w:val="00652381"/>
    <w:rsid w:val="006527C2"/>
    <w:rsid w:val="006528C6"/>
    <w:rsid w:val="00652985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D7C"/>
    <w:rsid w:val="00655EC9"/>
    <w:rsid w:val="00655ECB"/>
    <w:rsid w:val="00655F5F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A2D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BCF"/>
    <w:rsid w:val="00664D5F"/>
    <w:rsid w:val="0066521E"/>
    <w:rsid w:val="0066524C"/>
    <w:rsid w:val="0066528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6FDD"/>
    <w:rsid w:val="00667413"/>
    <w:rsid w:val="00667556"/>
    <w:rsid w:val="00667661"/>
    <w:rsid w:val="00667684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2F80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93"/>
    <w:rsid w:val="006816E6"/>
    <w:rsid w:val="006816F8"/>
    <w:rsid w:val="00681A80"/>
    <w:rsid w:val="00681F24"/>
    <w:rsid w:val="00682450"/>
    <w:rsid w:val="006824BF"/>
    <w:rsid w:val="006825D7"/>
    <w:rsid w:val="00682833"/>
    <w:rsid w:val="006829F9"/>
    <w:rsid w:val="00682A2C"/>
    <w:rsid w:val="00682BE2"/>
    <w:rsid w:val="00682D9D"/>
    <w:rsid w:val="00682FF6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A88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00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009"/>
    <w:rsid w:val="0069440C"/>
    <w:rsid w:val="006944D9"/>
    <w:rsid w:val="00694507"/>
    <w:rsid w:val="006945EF"/>
    <w:rsid w:val="0069484B"/>
    <w:rsid w:val="00694927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1C88"/>
    <w:rsid w:val="006A24C7"/>
    <w:rsid w:val="006A2654"/>
    <w:rsid w:val="006A26A6"/>
    <w:rsid w:val="006A2747"/>
    <w:rsid w:val="006A2862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CE4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A8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0D"/>
    <w:rsid w:val="006B0483"/>
    <w:rsid w:val="006B0825"/>
    <w:rsid w:val="006B0BA0"/>
    <w:rsid w:val="006B0BFD"/>
    <w:rsid w:val="006B0C10"/>
    <w:rsid w:val="006B0E7C"/>
    <w:rsid w:val="006B120C"/>
    <w:rsid w:val="006B1413"/>
    <w:rsid w:val="006B15DE"/>
    <w:rsid w:val="006B19EE"/>
    <w:rsid w:val="006B1B22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5087"/>
    <w:rsid w:val="006B526C"/>
    <w:rsid w:val="006B5781"/>
    <w:rsid w:val="006B5801"/>
    <w:rsid w:val="006B590A"/>
    <w:rsid w:val="006B59EA"/>
    <w:rsid w:val="006B5A0B"/>
    <w:rsid w:val="006B5AE4"/>
    <w:rsid w:val="006B600C"/>
    <w:rsid w:val="006B60E1"/>
    <w:rsid w:val="006B6529"/>
    <w:rsid w:val="006B6D3C"/>
    <w:rsid w:val="006B6DF0"/>
    <w:rsid w:val="006B7104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38D"/>
    <w:rsid w:val="006C3A27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B36"/>
    <w:rsid w:val="006C4D0E"/>
    <w:rsid w:val="006C4EED"/>
    <w:rsid w:val="006C50BE"/>
    <w:rsid w:val="006C52FC"/>
    <w:rsid w:val="006C58A0"/>
    <w:rsid w:val="006C59FC"/>
    <w:rsid w:val="006C5C65"/>
    <w:rsid w:val="006C5D2E"/>
    <w:rsid w:val="006C5F18"/>
    <w:rsid w:val="006C61E0"/>
    <w:rsid w:val="006C675C"/>
    <w:rsid w:val="006C682E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2F"/>
    <w:rsid w:val="006C7598"/>
    <w:rsid w:val="006C7BC3"/>
    <w:rsid w:val="006C7C31"/>
    <w:rsid w:val="006C7E78"/>
    <w:rsid w:val="006C7EA6"/>
    <w:rsid w:val="006D0462"/>
    <w:rsid w:val="006D050E"/>
    <w:rsid w:val="006D070D"/>
    <w:rsid w:val="006D07FD"/>
    <w:rsid w:val="006D09D3"/>
    <w:rsid w:val="006D0A48"/>
    <w:rsid w:val="006D0B3C"/>
    <w:rsid w:val="006D0D1E"/>
    <w:rsid w:val="006D0F4D"/>
    <w:rsid w:val="006D127F"/>
    <w:rsid w:val="006D13E9"/>
    <w:rsid w:val="006D181B"/>
    <w:rsid w:val="006D197D"/>
    <w:rsid w:val="006D1C9D"/>
    <w:rsid w:val="006D1D4A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4433"/>
    <w:rsid w:val="006D45FD"/>
    <w:rsid w:val="006D46D8"/>
    <w:rsid w:val="006D4A3C"/>
    <w:rsid w:val="006D4D2D"/>
    <w:rsid w:val="006D4DF6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32A"/>
    <w:rsid w:val="006D6818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87D"/>
    <w:rsid w:val="006D7996"/>
    <w:rsid w:val="006D7C2A"/>
    <w:rsid w:val="006D7CC1"/>
    <w:rsid w:val="006E0033"/>
    <w:rsid w:val="006E00BC"/>
    <w:rsid w:val="006E00E8"/>
    <w:rsid w:val="006E00F9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A2D"/>
    <w:rsid w:val="006E2E66"/>
    <w:rsid w:val="006E2E73"/>
    <w:rsid w:val="006E301E"/>
    <w:rsid w:val="006E3372"/>
    <w:rsid w:val="006E39B7"/>
    <w:rsid w:val="006E3B29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4BA8"/>
    <w:rsid w:val="006E50A5"/>
    <w:rsid w:val="006E515D"/>
    <w:rsid w:val="006E5372"/>
    <w:rsid w:val="006E53E2"/>
    <w:rsid w:val="006E5448"/>
    <w:rsid w:val="006E55E9"/>
    <w:rsid w:val="006E567C"/>
    <w:rsid w:val="006E58AA"/>
    <w:rsid w:val="006E5C65"/>
    <w:rsid w:val="006E5F44"/>
    <w:rsid w:val="006E6255"/>
    <w:rsid w:val="006E6256"/>
    <w:rsid w:val="006E63B6"/>
    <w:rsid w:val="006E6516"/>
    <w:rsid w:val="006E66C9"/>
    <w:rsid w:val="006E67AD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0F6D"/>
    <w:rsid w:val="006F134C"/>
    <w:rsid w:val="006F13CB"/>
    <w:rsid w:val="006F13EA"/>
    <w:rsid w:val="006F1418"/>
    <w:rsid w:val="006F14C9"/>
    <w:rsid w:val="006F16F4"/>
    <w:rsid w:val="006F171E"/>
    <w:rsid w:val="006F1A34"/>
    <w:rsid w:val="006F1B64"/>
    <w:rsid w:val="006F1E43"/>
    <w:rsid w:val="006F1E56"/>
    <w:rsid w:val="006F1F58"/>
    <w:rsid w:val="006F2268"/>
    <w:rsid w:val="006F242E"/>
    <w:rsid w:val="006F2591"/>
    <w:rsid w:val="006F2619"/>
    <w:rsid w:val="006F29C2"/>
    <w:rsid w:val="006F2A6C"/>
    <w:rsid w:val="006F2AE1"/>
    <w:rsid w:val="006F2B26"/>
    <w:rsid w:val="006F2C5B"/>
    <w:rsid w:val="006F2FCC"/>
    <w:rsid w:val="006F3033"/>
    <w:rsid w:val="006F30EC"/>
    <w:rsid w:val="006F3388"/>
    <w:rsid w:val="006F34C0"/>
    <w:rsid w:val="006F3573"/>
    <w:rsid w:val="006F37D3"/>
    <w:rsid w:val="006F3909"/>
    <w:rsid w:val="006F3D25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D8E"/>
    <w:rsid w:val="006F5F34"/>
    <w:rsid w:val="006F6423"/>
    <w:rsid w:val="006F6517"/>
    <w:rsid w:val="006F6BBC"/>
    <w:rsid w:val="006F6C83"/>
    <w:rsid w:val="006F6C8B"/>
    <w:rsid w:val="006F6ED8"/>
    <w:rsid w:val="006F7240"/>
    <w:rsid w:val="006F7851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0F1"/>
    <w:rsid w:val="007032C4"/>
    <w:rsid w:val="00703BF1"/>
    <w:rsid w:val="00703D93"/>
    <w:rsid w:val="00703F50"/>
    <w:rsid w:val="0070483E"/>
    <w:rsid w:val="00704C97"/>
    <w:rsid w:val="00704EC2"/>
    <w:rsid w:val="00705B41"/>
    <w:rsid w:val="00705C60"/>
    <w:rsid w:val="00705F08"/>
    <w:rsid w:val="00705F12"/>
    <w:rsid w:val="00706033"/>
    <w:rsid w:val="00706084"/>
    <w:rsid w:val="00706173"/>
    <w:rsid w:val="00706417"/>
    <w:rsid w:val="007068BA"/>
    <w:rsid w:val="00706AE0"/>
    <w:rsid w:val="00707293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5FAB"/>
    <w:rsid w:val="0071609B"/>
    <w:rsid w:val="00716319"/>
    <w:rsid w:val="007164AB"/>
    <w:rsid w:val="007166EA"/>
    <w:rsid w:val="00716721"/>
    <w:rsid w:val="007170A1"/>
    <w:rsid w:val="00717153"/>
    <w:rsid w:val="00717631"/>
    <w:rsid w:val="00717870"/>
    <w:rsid w:val="007208E2"/>
    <w:rsid w:val="00720A57"/>
    <w:rsid w:val="00720BAE"/>
    <w:rsid w:val="00720D83"/>
    <w:rsid w:val="00720F83"/>
    <w:rsid w:val="0072128A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7E"/>
    <w:rsid w:val="00723CCF"/>
    <w:rsid w:val="00723D84"/>
    <w:rsid w:val="00724191"/>
    <w:rsid w:val="007243ED"/>
    <w:rsid w:val="007244D3"/>
    <w:rsid w:val="007247E5"/>
    <w:rsid w:val="00724DC1"/>
    <w:rsid w:val="00724F38"/>
    <w:rsid w:val="00724F72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3E0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D94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B3D"/>
    <w:rsid w:val="00734C03"/>
    <w:rsid w:val="007352E1"/>
    <w:rsid w:val="007352F0"/>
    <w:rsid w:val="007353A5"/>
    <w:rsid w:val="007355BA"/>
    <w:rsid w:val="00735CE6"/>
    <w:rsid w:val="00735D9E"/>
    <w:rsid w:val="00735DA6"/>
    <w:rsid w:val="00735DF8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34F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9E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D8F"/>
    <w:rsid w:val="00742E52"/>
    <w:rsid w:val="00742EE5"/>
    <w:rsid w:val="00743220"/>
    <w:rsid w:val="00743256"/>
    <w:rsid w:val="0074326D"/>
    <w:rsid w:val="007433A8"/>
    <w:rsid w:val="007433C8"/>
    <w:rsid w:val="00743474"/>
    <w:rsid w:val="007434C3"/>
    <w:rsid w:val="0074360E"/>
    <w:rsid w:val="0074362E"/>
    <w:rsid w:val="007436D4"/>
    <w:rsid w:val="00743716"/>
    <w:rsid w:val="0074394F"/>
    <w:rsid w:val="00743DAB"/>
    <w:rsid w:val="00743E07"/>
    <w:rsid w:val="00743F00"/>
    <w:rsid w:val="00743F5B"/>
    <w:rsid w:val="00744B6A"/>
    <w:rsid w:val="00744D4E"/>
    <w:rsid w:val="00745067"/>
    <w:rsid w:val="0074536C"/>
    <w:rsid w:val="00745445"/>
    <w:rsid w:val="0074546E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01"/>
    <w:rsid w:val="00746CB3"/>
    <w:rsid w:val="00747223"/>
    <w:rsid w:val="007472BE"/>
    <w:rsid w:val="00747300"/>
    <w:rsid w:val="0074743F"/>
    <w:rsid w:val="0074786B"/>
    <w:rsid w:val="00747A0C"/>
    <w:rsid w:val="00747AEC"/>
    <w:rsid w:val="00747E3F"/>
    <w:rsid w:val="00747FC3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B"/>
    <w:rsid w:val="0075330E"/>
    <w:rsid w:val="00753314"/>
    <w:rsid w:val="0075348E"/>
    <w:rsid w:val="00753609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4DDE"/>
    <w:rsid w:val="007553B6"/>
    <w:rsid w:val="00755B09"/>
    <w:rsid w:val="00755F49"/>
    <w:rsid w:val="0075618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CC3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6F2"/>
    <w:rsid w:val="00761DAA"/>
    <w:rsid w:val="00761F9D"/>
    <w:rsid w:val="00761FA2"/>
    <w:rsid w:val="00762369"/>
    <w:rsid w:val="007623A8"/>
    <w:rsid w:val="00762404"/>
    <w:rsid w:val="00762485"/>
    <w:rsid w:val="007624F1"/>
    <w:rsid w:val="00762B72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38F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4C0"/>
    <w:rsid w:val="00770EB5"/>
    <w:rsid w:val="00770F42"/>
    <w:rsid w:val="00771501"/>
    <w:rsid w:val="00771862"/>
    <w:rsid w:val="007720AA"/>
    <w:rsid w:val="007720FE"/>
    <w:rsid w:val="00772258"/>
    <w:rsid w:val="007724D6"/>
    <w:rsid w:val="00772543"/>
    <w:rsid w:val="00772894"/>
    <w:rsid w:val="00772AAB"/>
    <w:rsid w:val="00772E67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39E"/>
    <w:rsid w:val="007745E7"/>
    <w:rsid w:val="00774675"/>
    <w:rsid w:val="0077470D"/>
    <w:rsid w:val="00774719"/>
    <w:rsid w:val="00774AFF"/>
    <w:rsid w:val="00774CA0"/>
    <w:rsid w:val="00774CA9"/>
    <w:rsid w:val="00774FA7"/>
    <w:rsid w:val="0077529D"/>
    <w:rsid w:val="00775584"/>
    <w:rsid w:val="00775C45"/>
    <w:rsid w:val="00775C80"/>
    <w:rsid w:val="0077627C"/>
    <w:rsid w:val="007762BF"/>
    <w:rsid w:val="0077678C"/>
    <w:rsid w:val="00776DDB"/>
    <w:rsid w:val="00776DEB"/>
    <w:rsid w:val="007774E8"/>
    <w:rsid w:val="007776B7"/>
    <w:rsid w:val="00777750"/>
    <w:rsid w:val="0077782B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492"/>
    <w:rsid w:val="00780629"/>
    <w:rsid w:val="0078063F"/>
    <w:rsid w:val="00780BC6"/>
    <w:rsid w:val="00780E59"/>
    <w:rsid w:val="007812E9"/>
    <w:rsid w:val="00781627"/>
    <w:rsid w:val="007816C3"/>
    <w:rsid w:val="007817F4"/>
    <w:rsid w:val="00781A45"/>
    <w:rsid w:val="00781CDE"/>
    <w:rsid w:val="00781D74"/>
    <w:rsid w:val="00781E1C"/>
    <w:rsid w:val="0078203A"/>
    <w:rsid w:val="00782205"/>
    <w:rsid w:val="00782563"/>
    <w:rsid w:val="007828CC"/>
    <w:rsid w:val="007829A5"/>
    <w:rsid w:val="00782D71"/>
    <w:rsid w:val="00782E92"/>
    <w:rsid w:val="007830AE"/>
    <w:rsid w:val="007830B1"/>
    <w:rsid w:val="007834E2"/>
    <w:rsid w:val="007836B5"/>
    <w:rsid w:val="007837D2"/>
    <w:rsid w:val="007838A8"/>
    <w:rsid w:val="00783B2C"/>
    <w:rsid w:val="00784006"/>
    <w:rsid w:val="0078428A"/>
    <w:rsid w:val="0078447E"/>
    <w:rsid w:val="0078455E"/>
    <w:rsid w:val="00784D41"/>
    <w:rsid w:val="00784DB6"/>
    <w:rsid w:val="00784E0F"/>
    <w:rsid w:val="00784FBB"/>
    <w:rsid w:val="007850D9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999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BD0"/>
    <w:rsid w:val="00793DAE"/>
    <w:rsid w:val="00793F47"/>
    <w:rsid w:val="0079402C"/>
    <w:rsid w:val="0079417D"/>
    <w:rsid w:val="007941EE"/>
    <w:rsid w:val="007949AB"/>
    <w:rsid w:val="00794F66"/>
    <w:rsid w:val="00794F92"/>
    <w:rsid w:val="007951CF"/>
    <w:rsid w:val="007951D5"/>
    <w:rsid w:val="007956C4"/>
    <w:rsid w:val="00795BC2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639"/>
    <w:rsid w:val="007A0640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8A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2C8D"/>
    <w:rsid w:val="007B2D2C"/>
    <w:rsid w:val="007B326C"/>
    <w:rsid w:val="007B32F5"/>
    <w:rsid w:val="007B34AC"/>
    <w:rsid w:val="007B3692"/>
    <w:rsid w:val="007B36E4"/>
    <w:rsid w:val="007B3945"/>
    <w:rsid w:val="007B3C97"/>
    <w:rsid w:val="007B3E14"/>
    <w:rsid w:val="007B3EA3"/>
    <w:rsid w:val="007B465F"/>
    <w:rsid w:val="007B47E9"/>
    <w:rsid w:val="007B4922"/>
    <w:rsid w:val="007B4BD3"/>
    <w:rsid w:val="007B4F07"/>
    <w:rsid w:val="007B4F4A"/>
    <w:rsid w:val="007B5096"/>
    <w:rsid w:val="007B5550"/>
    <w:rsid w:val="007B56F1"/>
    <w:rsid w:val="007B595F"/>
    <w:rsid w:val="007B5A98"/>
    <w:rsid w:val="007B5EDF"/>
    <w:rsid w:val="007B601A"/>
    <w:rsid w:val="007B601F"/>
    <w:rsid w:val="007B67DB"/>
    <w:rsid w:val="007B68DC"/>
    <w:rsid w:val="007B6AC6"/>
    <w:rsid w:val="007B70FC"/>
    <w:rsid w:val="007B72C4"/>
    <w:rsid w:val="007B75D3"/>
    <w:rsid w:val="007B77B6"/>
    <w:rsid w:val="007B796F"/>
    <w:rsid w:val="007B7B33"/>
    <w:rsid w:val="007B7E3B"/>
    <w:rsid w:val="007C0114"/>
    <w:rsid w:val="007C046C"/>
    <w:rsid w:val="007C04E9"/>
    <w:rsid w:val="007C059A"/>
    <w:rsid w:val="007C0892"/>
    <w:rsid w:val="007C0AD4"/>
    <w:rsid w:val="007C0D42"/>
    <w:rsid w:val="007C0D45"/>
    <w:rsid w:val="007C0DEB"/>
    <w:rsid w:val="007C0F5C"/>
    <w:rsid w:val="007C13C8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2C73"/>
    <w:rsid w:val="007C3110"/>
    <w:rsid w:val="007C31FB"/>
    <w:rsid w:val="007C33FA"/>
    <w:rsid w:val="007C36C6"/>
    <w:rsid w:val="007C39D2"/>
    <w:rsid w:val="007C4457"/>
    <w:rsid w:val="007C471B"/>
    <w:rsid w:val="007C4ED5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0CD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E2A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26C"/>
    <w:rsid w:val="007D6681"/>
    <w:rsid w:val="007D69F2"/>
    <w:rsid w:val="007D6C50"/>
    <w:rsid w:val="007D6EDC"/>
    <w:rsid w:val="007D73EC"/>
    <w:rsid w:val="007D7460"/>
    <w:rsid w:val="007D7CCB"/>
    <w:rsid w:val="007D7D6F"/>
    <w:rsid w:val="007D7F19"/>
    <w:rsid w:val="007D7F7F"/>
    <w:rsid w:val="007E01D4"/>
    <w:rsid w:val="007E038A"/>
    <w:rsid w:val="007E0397"/>
    <w:rsid w:val="007E03F9"/>
    <w:rsid w:val="007E0857"/>
    <w:rsid w:val="007E0DE3"/>
    <w:rsid w:val="007E0FB8"/>
    <w:rsid w:val="007E0FDD"/>
    <w:rsid w:val="007E1328"/>
    <w:rsid w:val="007E1761"/>
    <w:rsid w:val="007E184D"/>
    <w:rsid w:val="007E1891"/>
    <w:rsid w:val="007E1B23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A46"/>
    <w:rsid w:val="007E5ABC"/>
    <w:rsid w:val="007E5E56"/>
    <w:rsid w:val="007E67FB"/>
    <w:rsid w:val="007E67FC"/>
    <w:rsid w:val="007E6E7B"/>
    <w:rsid w:val="007E6E81"/>
    <w:rsid w:val="007E6FB1"/>
    <w:rsid w:val="007E705A"/>
    <w:rsid w:val="007E7197"/>
    <w:rsid w:val="007E71A0"/>
    <w:rsid w:val="007E722C"/>
    <w:rsid w:val="007E73DA"/>
    <w:rsid w:val="007E751B"/>
    <w:rsid w:val="007E754D"/>
    <w:rsid w:val="007E7834"/>
    <w:rsid w:val="007E7BA6"/>
    <w:rsid w:val="007E7BDF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5E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927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BC2"/>
    <w:rsid w:val="00800F67"/>
    <w:rsid w:val="0080140F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E59"/>
    <w:rsid w:val="00803FEF"/>
    <w:rsid w:val="008040AB"/>
    <w:rsid w:val="00804846"/>
    <w:rsid w:val="00804B6F"/>
    <w:rsid w:val="00804C43"/>
    <w:rsid w:val="00804E52"/>
    <w:rsid w:val="00804FA6"/>
    <w:rsid w:val="00805396"/>
    <w:rsid w:val="00805607"/>
    <w:rsid w:val="00805874"/>
    <w:rsid w:val="00805B4F"/>
    <w:rsid w:val="00805C49"/>
    <w:rsid w:val="00805C73"/>
    <w:rsid w:val="008060DE"/>
    <w:rsid w:val="00806138"/>
    <w:rsid w:val="008063C1"/>
    <w:rsid w:val="00806528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07DF4"/>
    <w:rsid w:val="00810190"/>
    <w:rsid w:val="00810315"/>
    <w:rsid w:val="00810609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051"/>
    <w:rsid w:val="008152E3"/>
    <w:rsid w:val="008154AC"/>
    <w:rsid w:val="008154D7"/>
    <w:rsid w:val="00815B92"/>
    <w:rsid w:val="00815C49"/>
    <w:rsid w:val="00815CD4"/>
    <w:rsid w:val="00815D94"/>
    <w:rsid w:val="00816306"/>
    <w:rsid w:val="0081635C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55C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180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9AA"/>
    <w:rsid w:val="00823D51"/>
    <w:rsid w:val="00823F10"/>
    <w:rsid w:val="008245A4"/>
    <w:rsid w:val="00824845"/>
    <w:rsid w:val="00824D68"/>
    <w:rsid w:val="00824E8E"/>
    <w:rsid w:val="0082516C"/>
    <w:rsid w:val="0082532F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0A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7DB"/>
    <w:rsid w:val="00833836"/>
    <w:rsid w:val="00833886"/>
    <w:rsid w:val="008338A7"/>
    <w:rsid w:val="00833978"/>
    <w:rsid w:val="00833D93"/>
    <w:rsid w:val="00833FC1"/>
    <w:rsid w:val="00834266"/>
    <w:rsid w:val="008344F2"/>
    <w:rsid w:val="008348B3"/>
    <w:rsid w:val="0083508A"/>
    <w:rsid w:val="00835334"/>
    <w:rsid w:val="00835389"/>
    <w:rsid w:val="008353E6"/>
    <w:rsid w:val="0083554D"/>
    <w:rsid w:val="008358D1"/>
    <w:rsid w:val="00835A99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6F3E"/>
    <w:rsid w:val="00837217"/>
    <w:rsid w:val="0083745A"/>
    <w:rsid w:val="008378C7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191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5C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706"/>
    <w:rsid w:val="00845824"/>
    <w:rsid w:val="008458E0"/>
    <w:rsid w:val="00845A11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D0"/>
    <w:rsid w:val="008503E6"/>
    <w:rsid w:val="00850452"/>
    <w:rsid w:val="00850779"/>
    <w:rsid w:val="008508F1"/>
    <w:rsid w:val="00850955"/>
    <w:rsid w:val="00850B2C"/>
    <w:rsid w:val="00850D18"/>
    <w:rsid w:val="00850D8C"/>
    <w:rsid w:val="00850F34"/>
    <w:rsid w:val="00851077"/>
    <w:rsid w:val="008511EA"/>
    <w:rsid w:val="008512A4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38B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5F8D"/>
    <w:rsid w:val="00856187"/>
    <w:rsid w:val="00856323"/>
    <w:rsid w:val="008563D2"/>
    <w:rsid w:val="0085658F"/>
    <w:rsid w:val="008566DC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B9F"/>
    <w:rsid w:val="00857C0F"/>
    <w:rsid w:val="00857CA1"/>
    <w:rsid w:val="00857D03"/>
    <w:rsid w:val="00857DDF"/>
    <w:rsid w:val="00860165"/>
    <w:rsid w:val="008602A5"/>
    <w:rsid w:val="00860737"/>
    <w:rsid w:val="00860811"/>
    <w:rsid w:val="0086084D"/>
    <w:rsid w:val="00860B44"/>
    <w:rsid w:val="00860C50"/>
    <w:rsid w:val="00860CAC"/>
    <w:rsid w:val="00860DB4"/>
    <w:rsid w:val="00860E2F"/>
    <w:rsid w:val="00860E8A"/>
    <w:rsid w:val="00861011"/>
    <w:rsid w:val="00861329"/>
    <w:rsid w:val="00861422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CD9"/>
    <w:rsid w:val="00863D6B"/>
    <w:rsid w:val="00863E88"/>
    <w:rsid w:val="00863F3F"/>
    <w:rsid w:val="008640CF"/>
    <w:rsid w:val="008641FD"/>
    <w:rsid w:val="00864318"/>
    <w:rsid w:val="008643B7"/>
    <w:rsid w:val="00864A84"/>
    <w:rsid w:val="00864ACF"/>
    <w:rsid w:val="00864B15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BFD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AFA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3AB"/>
    <w:rsid w:val="00873A9D"/>
    <w:rsid w:val="00873E14"/>
    <w:rsid w:val="00873EE0"/>
    <w:rsid w:val="00873FB6"/>
    <w:rsid w:val="0087414A"/>
    <w:rsid w:val="00874285"/>
    <w:rsid w:val="008742AE"/>
    <w:rsid w:val="008742D1"/>
    <w:rsid w:val="0087471F"/>
    <w:rsid w:val="00874AB0"/>
    <w:rsid w:val="00874D79"/>
    <w:rsid w:val="0087525A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D23"/>
    <w:rsid w:val="00876E67"/>
    <w:rsid w:val="00876F25"/>
    <w:rsid w:val="00876F81"/>
    <w:rsid w:val="00877082"/>
    <w:rsid w:val="008770C9"/>
    <w:rsid w:val="00877149"/>
    <w:rsid w:val="0087755A"/>
    <w:rsid w:val="008779FD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2C4"/>
    <w:rsid w:val="008814A0"/>
    <w:rsid w:val="008814FB"/>
    <w:rsid w:val="00881719"/>
    <w:rsid w:val="008817DB"/>
    <w:rsid w:val="00881D6D"/>
    <w:rsid w:val="00881E84"/>
    <w:rsid w:val="00882000"/>
    <w:rsid w:val="00882098"/>
    <w:rsid w:val="008820A4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49E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03"/>
    <w:rsid w:val="008870DE"/>
    <w:rsid w:val="008878BE"/>
    <w:rsid w:val="00887D99"/>
    <w:rsid w:val="00887E93"/>
    <w:rsid w:val="00890202"/>
    <w:rsid w:val="0089022F"/>
    <w:rsid w:val="00890489"/>
    <w:rsid w:val="0089085C"/>
    <w:rsid w:val="008908FF"/>
    <w:rsid w:val="00890ED7"/>
    <w:rsid w:val="00891149"/>
    <w:rsid w:val="008911F2"/>
    <w:rsid w:val="0089120D"/>
    <w:rsid w:val="00891431"/>
    <w:rsid w:val="008914BB"/>
    <w:rsid w:val="00891536"/>
    <w:rsid w:val="00891718"/>
    <w:rsid w:val="00891A91"/>
    <w:rsid w:val="00891CB1"/>
    <w:rsid w:val="00891EB7"/>
    <w:rsid w:val="008920AE"/>
    <w:rsid w:val="008928F2"/>
    <w:rsid w:val="00892A60"/>
    <w:rsid w:val="00892AC8"/>
    <w:rsid w:val="00892BCC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3E9"/>
    <w:rsid w:val="008946E9"/>
    <w:rsid w:val="00894905"/>
    <w:rsid w:val="00894923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1E3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DB4"/>
    <w:rsid w:val="008A1F37"/>
    <w:rsid w:val="008A1F6F"/>
    <w:rsid w:val="008A1FE0"/>
    <w:rsid w:val="008A2187"/>
    <w:rsid w:val="008A2311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1E"/>
    <w:rsid w:val="008A3C7E"/>
    <w:rsid w:val="008A3DB8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3B8"/>
    <w:rsid w:val="008A5430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99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7A7"/>
    <w:rsid w:val="008B38B4"/>
    <w:rsid w:val="008B3AAF"/>
    <w:rsid w:val="008B3BD1"/>
    <w:rsid w:val="008B3BEA"/>
    <w:rsid w:val="008B40CD"/>
    <w:rsid w:val="008B4286"/>
    <w:rsid w:val="008B47F8"/>
    <w:rsid w:val="008B4833"/>
    <w:rsid w:val="008B4A4C"/>
    <w:rsid w:val="008B4CA4"/>
    <w:rsid w:val="008B4D65"/>
    <w:rsid w:val="008B4E86"/>
    <w:rsid w:val="008B4EFD"/>
    <w:rsid w:val="008B4FB8"/>
    <w:rsid w:val="008B54EE"/>
    <w:rsid w:val="008B5661"/>
    <w:rsid w:val="008B571B"/>
    <w:rsid w:val="008B572A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9BE"/>
    <w:rsid w:val="008C0A5F"/>
    <w:rsid w:val="008C0BC7"/>
    <w:rsid w:val="008C0C4D"/>
    <w:rsid w:val="008C13B5"/>
    <w:rsid w:val="008C1456"/>
    <w:rsid w:val="008C17C2"/>
    <w:rsid w:val="008C182F"/>
    <w:rsid w:val="008C1971"/>
    <w:rsid w:val="008C1BA0"/>
    <w:rsid w:val="008C1C8E"/>
    <w:rsid w:val="008C1D69"/>
    <w:rsid w:val="008C1E96"/>
    <w:rsid w:val="008C2022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429"/>
    <w:rsid w:val="008C4720"/>
    <w:rsid w:val="008C47F9"/>
    <w:rsid w:val="008C4923"/>
    <w:rsid w:val="008C495D"/>
    <w:rsid w:val="008C4D46"/>
    <w:rsid w:val="008C4F8C"/>
    <w:rsid w:val="008C5267"/>
    <w:rsid w:val="008C562B"/>
    <w:rsid w:val="008C582F"/>
    <w:rsid w:val="008C5A5A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65F"/>
    <w:rsid w:val="008C683F"/>
    <w:rsid w:val="008C6A30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BDE"/>
    <w:rsid w:val="008D1C1C"/>
    <w:rsid w:val="008D1C8C"/>
    <w:rsid w:val="008D1EDA"/>
    <w:rsid w:val="008D1F60"/>
    <w:rsid w:val="008D1FD1"/>
    <w:rsid w:val="008D201B"/>
    <w:rsid w:val="008D20E2"/>
    <w:rsid w:val="008D2116"/>
    <w:rsid w:val="008D26B2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911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86E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4D"/>
    <w:rsid w:val="008E1A8E"/>
    <w:rsid w:val="008E1B36"/>
    <w:rsid w:val="008E1D4D"/>
    <w:rsid w:val="008E1E2E"/>
    <w:rsid w:val="008E1FB6"/>
    <w:rsid w:val="008E2160"/>
    <w:rsid w:val="008E216E"/>
    <w:rsid w:val="008E2598"/>
    <w:rsid w:val="008E28B7"/>
    <w:rsid w:val="008E28C3"/>
    <w:rsid w:val="008E2D94"/>
    <w:rsid w:val="008E2E41"/>
    <w:rsid w:val="008E2F37"/>
    <w:rsid w:val="008E2F7B"/>
    <w:rsid w:val="008E30AD"/>
    <w:rsid w:val="008E31AB"/>
    <w:rsid w:val="008E365E"/>
    <w:rsid w:val="008E3744"/>
    <w:rsid w:val="008E37E7"/>
    <w:rsid w:val="008E3947"/>
    <w:rsid w:val="008E3E67"/>
    <w:rsid w:val="008E4079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31B"/>
    <w:rsid w:val="008E64E4"/>
    <w:rsid w:val="008E651F"/>
    <w:rsid w:val="008E6838"/>
    <w:rsid w:val="008E6A8E"/>
    <w:rsid w:val="008E6B61"/>
    <w:rsid w:val="008E6D9A"/>
    <w:rsid w:val="008E6DAB"/>
    <w:rsid w:val="008E6F24"/>
    <w:rsid w:val="008E7010"/>
    <w:rsid w:val="008E70A6"/>
    <w:rsid w:val="008E7396"/>
    <w:rsid w:val="008E7662"/>
    <w:rsid w:val="008E76C7"/>
    <w:rsid w:val="008E77DD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883"/>
    <w:rsid w:val="008F2B78"/>
    <w:rsid w:val="008F2D36"/>
    <w:rsid w:val="008F2E98"/>
    <w:rsid w:val="008F2EEC"/>
    <w:rsid w:val="008F2F7D"/>
    <w:rsid w:val="008F3660"/>
    <w:rsid w:val="008F36E5"/>
    <w:rsid w:val="008F3A1E"/>
    <w:rsid w:val="008F3BA7"/>
    <w:rsid w:val="008F3E32"/>
    <w:rsid w:val="008F3F09"/>
    <w:rsid w:val="008F443C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0CE"/>
    <w:rsid w:val="00900868"/>
    <w:rsid w:val="00900B60"/>
    <w:rsid w:val="00900BFC"/>
    <w:rsid w:val="00900C57"/>
    <w:rsid w:val="009010FA"/>
    <w:rsid w:val="0090119E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A76"/>
    <w:rsid w:val="00903CCD"/>
    <w:rsid w:val="0090425D"/>
    <w:rsid w:val="009042BB"/>
    <w:rsid w:val="009045F7"/>
    <w:rsid w:val="009047C2"/>
    <w:rsid w:val="009047C7"/>
    <w:rsid w:val="009049B9"/>
    <w:rsid w:val="00904AA8"/>
    <w:rsid w:val="00904B19"/>
    <w:rsid w:val="00904CB5"/>
    <w:rsid w:val="00904EEF"/>
    <w:rsid w:val="00905276"/>
    <w:rsid w:val="009055CE"/>
    <w:rsid w:val="00905854"/>
    <w:rsid w:val="009059B9"/>
    <w:rsid w:val="009059C3"/>
    <w:rsid w:val="00905A0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B62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CAA"/>
    <w:rsid w:val="00910D85"/>
    <w:rsid w:val="00910E4C"/>
    <w:rsid w:val="00910EEA"/>
    <w:rsid w:val="009110AA"/>
    <w:rsid w:val="00911108"/>
    <w:rsid w:val="009113A5"/>
    <w:rsid w:val="0091149E"/>
    <w:rsid w:val="00911916"/>
    <w:rsid w:val="00911A3A"/>
    <w:rsid w:val="00911C95"/>
    <w:rsid w:val="00911E8F"/>
    <w:rsid w:val="00911F82"/>
    <w:rsid w:val="00912380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1DB"/>
    <w:rsid w:val="00914435"/>
    <w:rsid w:val="009147BF"/>
    <w:rsid w:val="00914DEA"/>
    <w:rsid w:val="00914EF1"/>
    <w:rsid w:val="00914F09"/>
    <w:rsid w:val="00914FB4"/>
    <w:rsid w:val="009154F9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54"/>
    <w:rsid w:val="009162CC"/>
    <w:rsid w:val="009162D5"/>
    <w:rsid w:val="00916533"/>
    <w:rsid w:val="00916732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1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9"/>
    <w:rsid w:val="0092377C"/>
    <w:rsid w:val="00923F9D"/>
    <w:rsid w:val="00923FC3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99D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89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15D"/>
    <w:rsid w:val="00931195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7D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4FB0"/>
    <w:rsid w:val="009350CA"/>
    <w:rsid w:val="009351BF"/>
    <w:rsid w:val="009351E3"/>
    <w:rsid w:val="0093527C"/>
    <w:rsid w:val="009352E7"/>
    <w:rsid w:val="009354F0"/>
    <w:rsid w:val="00935DD3"/>
    <w:rsid w:val="00935FF7"/>
    <w:rsid w:val="00936207"/>
    <w:rsid w:val="0093699E"/>
    <w:rsid w:val="009369F3"/>
    <w:rsid w:val="00936BD1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16"/>
    <w:rsid w:val="0094086F"/>
    <w:rsid w:val="009408CA"/>
    <w:rsid w:val="00940B59"/>
    <w:rsid w:val="00940DFA"/>
    <w:rsid w:val="00940EC3"/>
    <w:rsid w:val="009410A2"/>
    <w:rsid w:val="0094114F"/>
    <w:rsid w:val="00941178"/>
    <w:rsid w:val="00941223"/>
    <w:rsid w:val="009413C6"/>
    <w:rsid w:val="0094147C"/>
    <w:rsid w:val="009418A5"/>
    <w:rsid w:val="00941940"/>
    <w:rsid w:val="00941D01"/>
    <w:rsid w:val="00942192"/>
    <w:rsid w:val="00942292"/>
    <w:rsid w:val="0094294B"/>
    <w:rsid w:val="00942999"/>
    <w:rsid w:val="009429B0"/>
    <w:rsid w:val="00942B70"/>
    <w:rsid w:val="00942E36"/>
    <w:rsid w:val="0094304C"/>
    <w:rsid w:val="0094305E"/>
    <w:rsid w:val="0094312D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B17"/>
    <w:rsid w:val="00943D2E"/>
    <w:rsid w:val="00943D67"/>
    <w:rsid w:val="00943DB3"/>
    <w:rsid w:val="00943F14"/>
    <w:rsid w:val="009446B0"/>
    <w:rsid w:val="009447F5"/>
    <w:rsid w:val="00944834"/>
    <w:rsid w:val="00944955"/>
    <w:rsid w:val="00944963"/>
    <w:rsid w:val="00944D01"/>
    <w:rsid w:val="009451CA"/>
    <w:rsid w:val="0094533D"/>
    <w:rsid w:val="009454FD"/>
    <w:rsid w:val="009455A1"/>
    <w:rsid w:val="0094562B"/>
    <w:rsid w:val="00945638"/>
    <w:rsid w:val="009456FF"/>
    <w:rsid w:val="0094570B"/>
    <w:rsid w:val="00945D40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834"/>
    <w:rsid w:val="00947C29"/>
    <w:rsid w:val="00947C2F"/>
    <w:rsid w:val="009500BF"/>
    <w:rsid w:val="009501EE"/>
    <w:rsid w:val="009501F6"/>
    <w:rsid w:val="00950663"/>
    <w:rsid w:val="009507F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9B2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B04"/>
    <w:rsid w:val="00954CE9"/>
    <w:rsid w:val="00954FF6"/>
    <w:rsid w:val="00955243"/>
    <w:rsid w:val="00955340"/>
    <w:rsid w:val="009555B3"/>
    <w:rsid w:val="00955B3D"/>
    <w:rsid w:val="00955BCE"/>
    <w:rsid w:val="00955CFD"/>
    <w:rsid w:val="00955F18"/>
    <w:rsid w:val="00955F5E"/>
    <w:rsid w:val="00956403"/>
    <w:rsid w:val="009564B4"/>
    <w:rsid w:val="00956689"/>
    <w:rsid w:val="00956908"/>
    <w:rsid w:val="00956A57"/>
    <w:rsid w:val="00957251"/>
    <w:rsid w:val="00957529"/>
    <w:rsid w:val="00957985"/>
    <w:rsid w:val="00957FFC"/>
    <w:rsid w:val="0096010E"/>
    <w:rsid w:val="00960671"/>
    <w:rsid w:val="00960816"/>
    <w:rsid w:val="009608D3"/>
    <w:rsid w:val="00961384"/>
    <w:rsid w:val="009618DF"/>
    <w:rsid w:val="00961C42"/>
    <w:rsid w:val="00962086"/>
    <w:rsid w:val="009624E8"/>
    <w:rsid w:val="00962E71"/>
    <w:rsid w:val="00962F17"/>
    <w:rsid w:val="00962FFD"/>
    <w:rsid w:val="009631A1"/>
    <w:rsid w:val="00963694"/>
    <w:rsid w:val="00963779"/>
    <w:rsid w:val="00963790"/>
    <w:rsid w:val="009639F8"/>
    <w:rsid w:val="00963C56"/>
    <w:rsid w:val="00963C88"/>
    <w:rsid w:val="00963E1E"/>
    <w:rsid w:val="00963FF2"/>
    <w:rsid w:val="00963FFC"/>
    <w:rsid w:val="009641E1"/>
    <w:rsid w:val="0096434B"/>
    <w:rsid w:val="0096439B"/>
    <w:rsid w:val="009644EB"/>
    <w:rsid w:val="009647EB"/>
    <w:rsid w:val="00964CA6"/>
    <w:rsid w:val="00964CFC"/>
    <w:rsid w:val="00964D4D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22B"/>
    <w:rsid w:val="00967370"/>
    <w:rsid w:val="0096762F"/>
    <w:rsid w:val="0096782D"/>
    <w:rsid w:val="00967ACC"/>
    <w:rsid w:val="00967DF7"/>
    <w:rsid w:val="00967F26"/>
    <w:rsid w:val="00967FA6"/>
    <w:rsid w:val="00970175"/>
    <w:rsid w:val="00970185"/>
    <w:rsid w:val="009705A3"/>
    <w:rsid w:val="00970613"/>
    <w:rsid w:val="009706DA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2F39"/>
    <w:rsid w:val="009730BB"/>
    <w:rsid w:val="00973390"/>
    <w:rsid w:val="00973627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9C1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5EE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AE0"/>
    <w:rsid w:val="00984B24"/>
    <w:rsid w:val="00984F31"/>
    <w:rsid w:val="00985119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B7F"/>
    <w:rsid w:val="00987D3B"/>
    <w:rsid w:val="00987D96"/>
    <w:rsid w:val="00987E48"/>
    <w:rsid w:val="00990262"/>
    <w:rsid w:val="00990626"/>
    <w:rsid w:val="0099064B"/>
    <w:rsid w:val="009906AE"/>
    <w:rsid w:val="00990795"/>
    <w:rsid w:val="00990AC1"/>
    <w:rsid w:val="00990B01"/>
    <w:rsid w:val="00990B5D"/>
    <w:rsid w:val="00990B66"/>
    <w:rsid w:val="00990C90"/>
    <w:rsid w:val="00990F2D"/>
    <w:rsid w:val="00990FBB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C4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461"/>
    <w:rsid w:val="00995645"/>
    <w:rsid w:val="00995836"/>
    <w:rsid w:val="00995DC7"/>
    <w:rsid w:val="00995DFA"/>
    <w:rsid w:val="009960E5"/>
    <w:rsid w:val="009960EA"/>
    <w:rsid w:val="00996494"/>
    <w:rsid w:val="00996572"/>
    <w:rsid w:val="0099668D"/>
    <w:rsid w:val="0099670B"/>
    <w:rsid w:val="0099679E"/>
    <w:rsid w:val="009967E7"/>
    <w:rsid w:val="00996954"/>
    <w:rsid w:val="00996A92"/>
    <w:rsid w:val="00996AF1"/>
    <w:rsid w:val="00997054"/>
    <w:rsid w:val="009978FB"/>
    <w:rsid w:val="00997A18"/>
    <w:rsid w:val="009A01DD"/>
    <w:rsid w:val="009A075B"/>
    <w:rsid w:val="009A0B12"/>
    <w:rsid w:val="009A0DFF"/>
    <w:rsid w:val="009A0F66"/>
    <w:rsid w:val="009A0FF1"/>
    <w:rsid w:val="009A10C6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908"/>
    <w:rsid w:val="009A5F6E"/>
    <w:rsid w:val="009A601E"/>
    <w:rsid w:val="009A6189"/>
    <w:rsid w:val="009A61C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2E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2F6"/>
    <w:rsid w:val="009B35B0"/>
    <w:rsid w:val="009B372E"/>
    <w:rsid w:val="009B3AB0"/>
    <w:rsid w:val="009B3C07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33"/>
    <w:rsid w:val="009B5698"/>
    <w:rsid w:val="009B56AE"/>
    <w:rsid w:val="009B5729"/>
    <w:rsid w:val="009B5839"/>
    <w:rsid w:val="009B5ACF"/>
    <w:rsid w:val="009B5AE5"/>
    <w:rsid w:val="009B5AFE"/>
    <w:rsid w:val="009B5C31"/>
    <w:rsid w:val="009B5E36"/>
    <w:rsid w:val="009B62B3"/>
    <w:rsid w:val="009B62C7"/>
    <w:rsid w:val="009B6302"/>
    <w:rsid w:val="009B64E9"/>
    <w:rsid w:val="009B67A4"/>
    <w:rsid w:val="009B6866"/>
    <w:rsid w:val="009B68E3"/>
    <w:rsid w:val="009B71A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B7FEF"/>
    <w:rsid w:val="009C032B"/>
    <w:rsid w:val="009C0335"/>
    <w:rsid w:val="009C0DA1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1EC6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443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BF6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E05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3EA6"/>
    <w:rsid w:val="009D4245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C21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E0163"/>
    <w:rsid w:val="009E02E2"/>
    <w:rsid w:val="009E040F"/>
    <w:rsid w:val="009E05CB"/>
    <w:rsid w:val="009E0774"/>
    <w:rsid w:val="009E07D5"/>
    <w:rsid w:val="009E0803"/>
    <w:rsid w:val="009E086C"/>
    <w:rsid w:val="009E0C67"/>
    <w:rsid w:val="009E0FEC"/>
    <w:rsid w:val="009E1004"/>
    <w:rsid w:val="009E1032"/>
    <w:rsid w:val="009E1209"/>
    <w:rsid w:val="009E193E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405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B3A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BAF"/>
    <w:rsid w:val="009F3D5B"/>
    <w:rsid w:val="009F4090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D35"/>
    <w:rsid w:val="009F6ED7"/>
    <w:rsid w:val="009F6F85"/>
    <w:rsid w:val="009F711C"/>
    <w:rsid w:val="009F727B"/>
    <w:rsid w:val="009F742A"/>
    <w:rsid w:val="009F75E8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20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1B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839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49C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0E26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D31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743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488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DAD"/>
    <w:rsid w:val="00A21F16"/>
    <w:rsid w:val="00A21F8F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9AF"/>
    <w:rsid w:val="00A23AA2"/>
    <w:rsid w:val="00A23AB4"/>
    <w:rsid w:val="00A23CBD"/>
    <w:rsid w:val="00A23F3F"/>
    <w:rsid w:val="00A24121"/>
    <w:rsid w:val="00A24492"/>
    <w:rsid w:val="00A244C3"/>
    <w:rsid w:val="00A244CD"/>
    <w:rsid w:val="00A2455C"/>
    <w:rsid w:val="00A246D9"/>
    <w:rsid w:val="00A247E0"/>
    <w:rsid w:val="00A24A13"/>
    <w:rsid w:val="00A24E4F"/>
    <w:rsid w:val="00A24E59"/>
    <w:rsid w:val="00A250BE"/>
    <w:rsid w:val="00A253CD"/>
    <w:rsid w:val="00A2544C"/>
    <w:rsid w:val="00A25681"/>
    <w:rsid w:val="00A256BB"/>
    <w:rsid w:val="00A25E17"/>
    <w:rsid w:val="00A25EC8"/>
    <w:rsid w:val="00A26002"/>
    <w:rsid w:val="00A262C6"/>
    <w:rsid w:val="00A26428"/>
    <w:rsid w:val="00A26912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9E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9A"/>
    <w:rsid w:val="00A31BE2"/>
    <w:rsid w:val="00A31C2F"/>
    <w:rsid w:val="00A31CB4"/>
    <w:rsid w:val="00A31EC2"/>
    <w:rsid w:val="00A32266"/>
    <w:rsid w:val="00A323EC"/>
    <w:rsid w:val="00A3261E"/>
    <w:rsid w:val="00A3269F"/>
    <w:rsid w:val="00A329B2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0B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6F9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2AF0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5FF6"/>
    <w:rsid w:val="00A4646C"/>
    <w:rsid w:val="00A4647E"/>
    <w:rsid w:val="00A46520"/>
    <w:rsid w:val="00A46669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37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4E3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D44"/>
    <w:rsid w:val="00A56EA2"/>
    <w:rsid w:val="00A56F5F"/>
    <w:rsid w:val="00A56FA8"/>
    <w:rsid w:val="00A57163"/>
    <w:rsid w:val="00A57184"/>
    <w:rsid w:val="00A57412"/>
    <w:rsid w:val="00A5756C"/>
    <w:rsid w:val="00A576AA"/>
    <w:rsid w:val="00A578D1"/>
    <w:rsid w:val="00A57D36"/>
    <w:rsid w:val="00A57E1D"/>
    <w:rsid w:val="00A6004C"/>
    <w:rsid w:val="00A602F6"/>
    <w:rsid w:val="00A60A31"/>
    <w:rsid w:val="00A60AAD"/>
    <w:rsid w:val="00A60C5F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A57"/>
    <w:rsid w:val="00A62DAC"/>
    <w:rsid w:val="00A630BC"/>
    <w:rsid w:val="00A63145"/>
    <w:rsid w:val="00A6322A"/>
    <w:rsid w:val="00A634B0"/>
    <w:rsid w:val="00A63871"/>
    <w:rsid w:val="00A638D3"/>
    <w:rsid w:val="00A638D6"/>
    <w:rsid w:val="00A63964"/>
    <w:rsid w:val="00A63A97"/>
    <w:rsid w:val="00A63CDD"/>
    <w:rsid w:val="00A63EC1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5592"/>
    <w:rsid w:val="00A660D2"/>
    <w:rsid w:val="00A663A4"/>
    <w:rsid w:val="00A663E4"/>
    <w:rsid w:val="00A66962"/>
    <w:rsid w:val="00A66A06"/>
    <w:rsid w:val="00A66C8C"/>
    <w:rsid w:val="00A66E6E"/>
    <w:rsid w:val="00A66FC7"/>
    <w:rsid w:val="00A67300"/>
    <w:rsid w:val="00A674C9"/>
    <w:rsid w:val="00A67740"/>
    <w:rsid w:val="00A679A1"/>
    <w:rsid w:val="00A67A1A"/>
    <w:rsid w:val="00A67A50"/>
    <w:rsid w:val="00A67C7B"/>
    <w:rsid w:val="00A67D6C"/>
    <w:rsid w:val="00A7037F"/>
    <w:rsid w:val="00A70874"/>
    <w:rsid w:val="00A70B9A"/>
    <w:rsid w:val="00A713F9"/>
    <w:rsid w:val="00A714BD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0F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13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537"/>
    <w:rsid w:val="00A75611"/>
    <w:rsid w:val="00A75686"/>
    <w:rsid w:val="00A7568B"/>
    <w:rsid w:val="00A758E5"/>
    <w:rsid w:val="00A759B1"/>
    <w:rsid w:val="00A75B18"/>
    <w:rsid w:val="00A75E56"/>
    <w:rsid w:val="00A76024"/>
    <w:rsid w:val="00A760F7"/>
    <w:rsid w:val="00A76197"/>
    <w:rsid w:val="00A76262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3C5"/>
    <w:rsid w:val="00A81551"/>
    <w:rsid w:val="00A817DA"/>
    <w:rsid w:val="00A81A82"/>
    <w:rsid w:val="00A81F3B"/>
    <w:rsid w:val="00A8256D"/>
    <w:rsid w:val="00A82766"/>
    <w:rsid w:val="00A82832"/>
    <w:rsid w:val="00A828EB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9BD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87F4D"/>
    <w:rsid w:val="00A9026A"/>
    <w:rsid w:val="00A9026C"/>
    <w:rsid w:val="00A9047D"/>
    <w:rsid w:val="00A904F4"/>
    <w:rsid w:val="00A905A8"/>
    <w:rsid w:val="00A907FE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9D0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2AF4"/>
    <w:rsid w:val="00A930C6"/>
    <w:rsid w:val="00A93175"/>
    <w:rsid w:val="00A93D19"/>
    <w:rsid w:val="00A941F5"/>
    <w:rsid w:val="00A94209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5BB1"/>
    <w:rsid w:val="00A961B8"/>
    <w:rsid w:val="00A96455"/>
    <w:rsid w:val="00A9675A"/>
    <w:rsid w:val="00A9766C"/>
    <w:rsid w:val="00A97704"/>
    <w:rsid w:val="00A9794D"/>
    <w:rsid w:val="00A979B3"/>
    <w:rsid w:val="00A97BAB"/>
    <w:rsid w:val="00A97D1E"/>
    <w:rsid w:val="00A97F64"/>
    <w:rsid w:val="00AA0337"/>
    <w:rsid w:val="00AA0B84"/>
    <w:rsid w:val="00AA0C19"/>
    <w:rsid w:val="00AA0C8A"/>
    <w:rsid w:val="00AA0DCA"/>
    <w:rsid w:val="00AA0F55"/>
    <w:rsid w:val="00AA0FF2"/>
    <w:rsid w:val="00AA1196"/>
    <w:rsid w:val="00AA11F5"/>
    <w:rsid w:val="00AA133F"/>
    <w:rsid w:val="00AA1433"/>
    <w:rsid w:val="00AA183F"/>
    <w:rsid w:val="00AA1A2E"/>
    <w:rsid w:val="00AA1B71"/>
    <w:rsid w:val="00AA1E5D"/>
    <w:rsid w:val="00AA2194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AEE"/>
    <w:rsid w:val="00AA3BF7"/>
    <w:rsid w:val="00AA3E5B"/>
    <w:rsid w:val="00AA469F"/>
    <w:rsid w:val="00AA47F3"/>
    <w:rsid w:val="00AA4815"/>
    <w:rsid w:val="00AA4A79"/>
    <w:rsid w:val="00AA5046"/>
    <w:rsid w:val="00AA50BE"/>
    <w:rsid w:val="00AA522D"/>
    <w:rsid w:val="00AA530D"/>
    <w:rsid w:val="00AA5561"/>
    <w:rsid w:val="00AA56FC"/>
    <w:rsid w:val="00AA582B"/>
    <w:rsid w:val="00AA5B00"/>
    <w:rsid w:val="00AA5BB1"/>
    <w:rsid w:val="00AA5F04"/>
    <w:rsid w:val="00AA6148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3EC"/>
    <w:rsid w:val="00AB0C8B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1CE7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4F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A3D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5DE2"/>
    <w:rsid w:val="00AB5E26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CD0"/>
    <w:rsid w:val="00AC4E96"/>
    <w:rsid w:val="00AC4FAE"/>
    <w:rsid w:val="00AC5195"/>
    <w:rsid w:val="00AC51E4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C75"/>
    <w:rsid w:val="00AC6DAD"/>
    <w:rsid w:val="00AC6E0A"/>
    <w:rsid w:val="00AC70BB"/>
    <w:rsid w:val="00AC71C6"/>
    <w:rsid w:val="00AC739D"/>
    <w:rsid w:val="00AC791C"/>
    <w:rsid w:val="00AC7CD7"/>
    <w:rsid w:val="00AC7D78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366"/>
    <w:rsid w:val="00AD49D6"/>
    <w:rsid w:val="00AD4ECB"/>
    <w:rsid w:val="00AD51A8"/>
    <w:rsid w:val="00AD57A6"/>
    <w:rsid w:val="00AD5DEC"/>
    <w:rsid w:val="00AD5E6B"/>
    <w:rsid w:val="00AD5F88"/>
    <w:rsid w:val="00AD60F3"/>
    <w:rsid w:val="00AD6394"/>
    <w:rsid w:val="00AD683E"/>
    <w:rsid w:val="00AD6BD9"/>
    <w:rsid w:val="00AD6CA1"/>
    <w:rsid w:val="00AD6FFF"/>
    <w:rsid w:val="00AD740B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538"/>
    <w:rsid w:val="00AE267A"/>
    <w:rsid w:val="00AE272C"/>
    <w:rsid w:val="00AE2B41"/>
    <w:rsid w:val="00AE2CB1"/>
    <w:rsid w:val="00AE2E47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A63"/>
    <w:rsid w:val="00AF2B92"/>
    <w:rsid w:val="00AF2C09"/>
    <w:rsid w:val="00AF332C"/>
    <w:rsid w:val="00AF3439"/>
    <w:rsid w:val="00AF34DF"/>
    <w:rsid w:val="00AF3823"/>
    <w:rsid w:val="00AF3EC5"/>
    <w:rsid w:val="00AF43AB"/>
    <w:rsid w:val="00AF447F"/>
    <w:rsid w:val="00AF45D9"/>
    <w:rsid w:val="00AF489E"/>
    <w:rsid w:val="00AF49B3"/>
    <w:rsid w:val="00AF4D41"/>
    <w:rsid w:val="00AF51F6"/>
    <w:rsid w:val="00AF522B"/>
    <w:rsid w:val="00AF5870"/>
    <w:rsid w:val="00AF59AC"/>
    <w:rsid w:val="00AF59EA"/>
    <w:rsid w:val="00AF5C3E"/>
    <w:rsid w:val="00AF5C78"/>
    <w:rsid w:val="00AF60B3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36"/>
    <w:rsid w:val="00AF6EBC"/>
    <w:rsid w:val="00AF6F79"/>
    <w:rsid w:val="00AF6FF2"/>
    <w:rsid w:val="00AF7144"/>
    <w:rsid w:val="00AF7372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0E1A"/>
    <w:rsid w:val="00B013DD"/>
    <w:rsid w:val="00B015F6"/>
    <w:rsid w:val="00B016C2"/>
    <w:rsid w:val="00B017A7"/>
    <w:rsid w:val="00B018E7"/>
    <w:rsid w:val="00B01DAB"/>
    <w:rsid w:val="00B01E2B"/>
    <w:rsid w:val="00B02315"/>
    <w:rsid w:val="00B025F6"/>
    <w:rsid w:val="00B028E0"/>
    <w:rsid w:val="00B0291B"/>
    <w:rsid w:val="00B02A50"/>
    <w:rsid w:val="00B02C9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069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38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34D"/>
    <w:rsid w:val="00B1051F"/>
    <w:rsid w:val="00B106FB"/>
    <w:rsid w:val="00B10798"/>
    <w:rsid w:val="00B108BB"/>
    <w:rsid w:val="00B10A12"/>
    <w:rsid w:val="00B10C33"/>
    <w:rsid w:val="00B10F75"/>
    <w:rsid w:val="00B1107C"/>
    <w:rsid w:val="00B11112"/>
    <w:rsid w:val="00B111CD"/>
    <w:rsid w:val="00B11363"/>
    <w:rsid w:val="00B11713"/>
    <w:rsid w:val="00B11831"/>
    <w:rsid w:val="00B119FC"/>
    <w:rsid w:val="00B11A6E"/>
    <w:rsid w:val="00B11CF1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C50"/>
    <w:rsid w:val="00B12E35"/>
    <w:rsid w:val="00B12E6F"/>
    <w:rsid w:val="00B12EB4"/>
    <w:rsid w:val="00B13223"/>
    <w:rsid w:val="00B1323A"/>
    <w:rsid w:val="00B13299"/>
    <w:rsid w:val="00B137B7"/>
    <w:rsid w:val="00B137F8"/>
    <w:rsid w:val="00B1391E"/>
    <w:rsid w:val="00B1424F"/>
    <w:rsid w:val="00B14279"/>
    <w:rsid w:val="00B14405"/>
    <w:rsid w:val="00B14752"/>
    <w:rsid w:val="00B1488E"/>
    <w:rsid w:val="00B14AEA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281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135"/>
    <w:rsid w:val="00B202B9"/>
    <w:rsid w:val="00B204F9"/>
    <w:rsid w:val="00B207DD"/>
    <w:rsid w:val="00B210BC"/>
    <w:rsid w:val="00B211D1"/>
    <w:rsid w:val="00B215D4"/>
    <w:rsid w:val="00B21852"/>
    <w:rsid w:val="00B21964"/>
    <w:rsid w:val="00B2203F"/>
    <w:rsid w:val="00B22132"/>
    <w:rsid w:val="00B22357"/>
    <w:rsid w:val="00B226EC"/>
    <w:rsid w:val="00B2273C"/>
    <w:rsid w:val="00B22A3E"/>
    <w:rsid w:val="00B22BC6"/>
    <w:rsid w:val="00B22EC1"/>
    <w:rsid w:val="00B234DA"/>
    <w:rsid w:val="00B23520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D94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99"/>
    <w:rsid w:val="00B25DD7"/>
    <w:rsid w:val="00B25F74"/>
    <w:rsid w:val="00B265F1"/>
    <w:rsid w:val="00B2692C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8"/>
    <w:rsid w:val="00B33FFC"/>
    <w:rsid w:val="00B34011"/>
    <w:rsid w:val="00B34288"/>
    <w:rsid w:val="00B34537"/>
    <w:rsid w:val="00B3460E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6FF1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6EB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A61"/>
    <w:rsid w:val="00B43BAB"/>
    <w:rsid w:val="00B43C80"/>
    <w:rsid w:val="00B43E42"/>
    <w:rsid w:val="00B43F70"/>
    <w:rsid w:val="00B44073"/>
    <w:rsid w:val="00B44117"/>
    <w:rsid w:val="00B44173"/>
    <w:rsid w:val="00B4428E"/>
    <w:rsid w:val="00B443C2"/>
    <w:rsid w:val="00B44585"/>
    <w:rsid w:val="00B44921"/>
    <w:rsid w:val="00B44B0C"/>
    <w:rsid w:val="00B44F97"/>
    <w:rsid w:val="00B45054"/>
    <w:rsid w:val="00B453A0"/>
    <w:rsid w:val="00B454A4"/>
    <w:rsid w:val="00B454BD"/>
    <w:rsid w:val="00B4583B"/>
    <w:rsid w:val="00B45EA9"/>
    <w:rsid w:val="00B45FD0"/>
    <w:rsid w:val="00B4614B"/>
    <w:rsid w:val="00B46550"/>
    <w:rsid w:val="00B46A51"/>
    <w:rsid w:val="00B46B2E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725"/>
    <w:rsid w:val="00B52C71"/>
    <w:rsid w:val="00B52D66"/>
    <w:rsid w:val="00B52F5D"/>
    <w:rsid w:val="00B52FC8"/>
    <w:rsid w:val="00B5309C"/>
    <w:rsid w:val="00B530A4"/>
    <w:rsid w:val="00B5316A"/>
    <w:rsid w:val="00B5320C"/>
    <w:rsid w:val="00B533D2"/>
    <w:rsid w:val="00B53581"/>
    <w:rsid w:val="00B5360E"/>
    <w:rsid w:val="00B5389A"/>
    <w:rsid w:val="00B53C9A"/>
    <w:rsid w:val="00B53EDB"/>
    <w:rsid w:val="00B53FF0"/>
    <w:rsid w:val="00B5412A"/>
    <w:rsid w:val="00B541AA"/>
    <w:rsid w:val="00B54522"/>
    <w:rsid w:val="00B5467C"/>
    <w:rsid w:val="00B549EA"/>
    <w:rsid w:val="00B54AF1"/>
    <w:rsid w:val="00B54FB0"/>
    <w:rsid w:val="00B55118"/>
    <w:rsid w:val="00B5524B"/>
    <w:rsid w:val="00B55255"/>
    <w:rsid w:val="00B55496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B0C"/>
    <w:rsid w:val="00B56C9F"/>
    <w:rsid w:val="00B56D3D"/>
    <w:rsid w:val="00B56D47"/>
    <w:rsid w:val="00B56FB0"/>
    <w:rsid w:val="00B570CC"/>
    <w:rsid w:val="00B57106"/>
    <w:rsid w:val="00B571D1"/>
    <w:rsid w:val="00B574ED"/>
    <w:rsid w:val="00B575D7"/>
    <w:rsid w:val="00B57637"/>
    <w:rsid w:val="00B57A83"/>
    <w:rsid w:val="00B60C74"/>
    <w:rsid w:val="00B60CC2"/>
    <w:rsid w:val="00B610D6"/>
    <w:rsid w:val="00B6137F"/>
    <w:rsid w:val="00B618DA"/>
    <w:rsid w:val="00B619AD"/>
    <w:rsid w:val="00B619C6"/>
    <w:rsid w:val="00B61B71"/>
    <w:rsid w:val="00B61CCA"/>
    <w:rsid w:val="00B61D05"/>
    <w:rsid w:val="00B61D36"/>
    <w:rsid w:val="00B61D4F"/>
    <w:rsid w:val="00B61DF9"/>
    <w:rsid w:val="00B620DA"/>
    <w:rsid w:val="00B6238D"/>
    <w:rsid w:val="00B625C7"/>
    <w:rsid w:val="00B62654"/>
    <w:rsid w:val="00B62706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4F38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6F7B"/>
    <w:rsid w:val="00B672F6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C55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BCC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9D1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AF5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4EA"/>
    <w:rsid w:val="00B8352A"/>
    <w:rsid w:val="00B837B5"/>
    <w:rsid w:val="00B83867"/>
    <w:rsid w:val="00B838CC"/>
    <w:rsid w:val="00B83A13"/>
    <w:rsid w:val="00B83A6F"/>
    <w:rsid w:val="00B84198"/>
    <w:rsid w:val="00B841CB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57A"/>
    <w:rsid w:val="00B8681C"/>
    <w:rsid w:val="00B86EB6"/>
    <w:rsid w:val="00B86F05"/>
    <w:rsid w:val="00B87306"/>
    <w:rsid w:val="00B87452"/>
    <w:rsid w:val="00B8748C"/>
    <w:rsid w:val="00B87530"/>
    <w:rsid w:val="00B87625"/>
    <w:rsid w:val="00B87C5C"/>
    <w:rsid w:val="00B905B5"/>
    <w:rsid w:val="00B90755"/>
    <w:rsid w:val="00B90AC2"/>
    <w:rsid w:val="00B90BC3"/>
    <w:rsid w:val="00B90C9C"/>
    <w:rsid w:val="00B90E78"/>
    <w:rsid w:val="00B90EEB"/>
    <w:rsid w:val="00B90FA1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AB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17A"/>
    <w:rsid w:val="00B9720E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BF"/>
    <w:rsid w:val="00BA1EDB"/>
    <w:rsid w:val="00BA2003"/>
    <w:rsid w:val="00BA24D4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4D8"/>
    <w:rsid w:val="00BA58F1"/>
    <w:rsid w:val="00BA5C83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C3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3B1"/>
    <w:rsid w:val="00BB1CF5"/>
    <w:rsid w:val="00BB1D42"/>
    <w:rsid w:val="00BB1D55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0F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256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3D30"/>
    <w:rsid w:val="00BC415E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1E0"/>
    <w:rsid w:val="00BD01F0"/>
    <w:rsid w:val="00BD0492"/>
    <w:rsid w:val="00BD0526"/>
    <w:rsid w:val="00BD07D3"/>
    <w:rsid w:val="00BD0990"/>
    <w:rsid w:val="00BD0E00"/>
    <w:rsid w:val="00BD1444"/>
    <w:rsid w:val="00BD1534"/>
    <w:rsid w:val="00BD15B0"/>
    <w:rsid w:val="00BD1650"/>
    <w:rsid w:val="00BD166D"/>
    <w:rsid w:val="00BD18B3"/>
    <w:rsid w:val="00BD1F78"/>
    <w:rsid w:val="00BD2C4D"/>
    <w:rsid w:val="00BD2D19"/>
    <w:rsid w:val="00BD2DE3"/>
    <w:rsid w:val="00BD2E8E"/>
    <w:rsid w:val="00BD3066"/>
    <w:rsid w:val="00BD350C"/>
    <w:rsid w:val="00BD37D8"/>
    <w:rsid w:val="00BD3914"/>
    <w:rsid w:val="00BD3A21"/>
    <w:rsid w:val="00BD3BA8"/>
    <w:rsid w:val="00BD400A"/>
    <w:rsid w:val="00BD41C0"/>
    <w:rsid w:val="00BD423A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3EE"/>
    <w:rsid w:val="00BE1510"/>
    <w:rsid w:val="00BE182B"/>
    <w:rsid w:val="00BE1AC7"/>
    <w:rsid w:val="00BE273A"/>
    <w:rsid w:val="00BE2823"/>
    <w:rsid w:val="00BE2A06"/>
    <w:rsid w:val="00BE30CB"/>
    <w:rsid w:val="00BE330C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2BC"/>
    <w:rsid w:val="00BE54AE"/>
    <w:rsid w:val="00BE569D"/>
    <w:rsid w:val="00BE56F0"/>
    <w:rsid w:val="00BE57D8"/>
    <w:rsid w:val="00BE57E3"/>
    <w:rsid w:val="00BE5931"/>
    <w:rsid w:val="00BE5B3B"/>
    <w:rsid w:val="00BE5BB1"/>
    <w:rsid w:val="00BE5D3E"/>
    <w:rsid w:val="00BE5F86"/>
    <w:rsid w:val="00BE60E5"/>
    <w:rsid w:val="00BE66AB"/>
    <w:rsid w:val="00BE677B"/>
    <w:rsid w:val="00BE6938"/>
    <w:rsid w:val="00BE6A6B"/>
    <w:rsid w:val="00BE6C5D"/>
    <w:rsid w:val="00BE6CC8"/>
    <w:rsid w:val="00BE6F07"/>
    <w:rsid w:val="00BE74D1"/>
    <w:rsid w:val="00BE75E0"/>
    <w:rsid w:val="00BE7631"/>
    <w:rsid w:val="00BE76A0"/>
    <w:rsid w:val="00BE77D4"/>
    <w:rsid w:val="00BE7911"/>
    <w:rsid w:val="00BE79AC"/>
    <w:rsid w:val="00BE7ADE"/>
    <w:rsid w:val="00BE7CA0"/>
    <w:rsid w:val="00BE7D2B"/>
    <w:rsid w:val="00BE7D43"/>
    <w:rsid w:val="00BE7E37"/>
    <w:rsid w:val="00BE7F84"/>
    <w:rsid w:val="00BF02B0"/>
    <w:rsid w:val="00BF050C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AAA"/>
    <w:rsid w:val="00BF2C8A"/>
    <w:rsid w:val="00BF2CFF"/>
    <w:rsid w:val="00BF301D"/>
    <w:rsid w:val="00BF3051"/>
    <w:rsid w:val="00BF3058"/>
    <w:rsid w:val="00BF3523"/>
    <w:rsid w:val="00BF3604"/>
    <w:rsid w:val="00BF3855"/>
    <w:rsid w:val="00BF39B8"/>
    <w:rsid w:val="00BF4005"/>
    <w:rsid w:val="00BF412A"/>
    <w:rsid w:val="00BF417B"/>
    <w:rsid w:val="00BF4434"/>
    <w:rsid w:val="00BF44F9"/>
    <w:rsid w:val="00BF4576"/>
    <w:rsid w:val="00BF45C7"/>
    <w:rsid w:val="00BF486F"/>
    <w:rsid w:val="00BF49AC"/>
    <w:rsid w:val="00BF4A6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BF7D6A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427"/>
    <w:rsid w:val="00C0182A"/>
    <w:rsid w:val="00C0192B"/>
    <w:rsid w:val="00C01958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5A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72D"/>
    <w:rsid w:val="00C04821"/>
    <w:rsid w:val="00C04A7D"/>
    <w:rsid w:val="00C04B6A"/>
    <w:rsid w:val="00C04D3F"/>
    <w:rsid w:val="00C04DEE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A7C"/>
    <w:rsid w:val="00C11185"/>
    <w:rsid w:val="00C11228"/>
    <w:rsid w:val="00C1175C"/>
    <w:rsid w:val="00C118B0"/>
    <w:rsid w:val="00C119BE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10E"/>
    <w:rsid w:val="00C2124D"/>
    <w:rsid w:val="00C2181F"/>
    <w:rsid w:val="00C21830"/>
    <w:rsid w:val="00C22146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6E1B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3CA"/>
    <w:rsid w:val="00C305E6"/>
    <w:rsid w:val="00C306BB"/>
    <w:rsid w:val="00C30B4A"/>
    <w:rsid w:val="00C30BA1"/>
    <w:rsid w:val="00C312D9"/>
    <w:rsid w:val="00C31501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3AA"/>
    <w:rsid w:val="00C32473"/>
    <w:rsid w:val="00C3272C"/>
    <w:rsid w:val="00C329A0"/>
    <w:rsid w:val="00C329C0"/>
    <w:rsid w:val="00C32B8A"/>
    <w:rsid w:val="00C32BF6"/>
    <w:rsid w:val="00C32C6F"/>
    <w:rsid w:val="00C331FB"/>
    <w:rsid w:val="00C33244"/>
    <w:rsid w:val="00C333E3"/>
    <w:rsid w:val="00C333E5"/>
    <w:rsid w:val="00C33AA8"/>
    <w:rsid w:val="00C33B8B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6CE"/>
    <w:rsid w:val="00C35C25"/>
    <w:rsid w:val="00C35D70"/>
    <w:rsid w:val="00C35E78"/>
    <w:rsid w:val="00C35FC9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8B0"/>
    <w:rsid w:val="00C42A2A"/>
    <w:rsid w:val="00C42D39"/>
    <w:rsid w:val="00C42D7F"/>
    <w:rsid w:val="00C42FA4"/>
    <w:rsid w:val="00C431AA"/>
    <w:rsid w:val="00C43248"/>
    <w:rsid w:val="00C4351D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5F3D"/>
    <w:rsid w:val="00C46002"/>
    <w:rsid w:val="00C464C0"/>
    <w:rsid w:val="00C46507"/>
    <w:rsid w:val="00C4651A"/>
    <w:rsid w:val="00C46553"/>
    <w:rsid w:val="00C4670B"/>
    <w:rsid w:val="00C4677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A8F"/>
    <w:rsid w:val="00C51B31"/>
    <w:rsid w:val="00C51D15"/>
    <w:rsid w:val="00C51E20"/>
    <w:rsid w:val="00C51FE7"/>
    <w:rsid w:val="00C521B7"/>
    <w:rsid w:val="00C52B20"/>
    <w:rsid w:val="00C52E91"/>
    <w:rsid w:val="00C52EA5"/>
    <w:rsid w:val="00C53194"/>
    <w:rsid w:val="00C53616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14E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1F11"/>
    <w:rsid w:val="00C620DC"/>
    <w:rsid w:val="00C62203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D93"/>
    <w:rsid w:val="00C63E42"/>
    <w:rsid w:val="00C63F03"/>
    <w:rsid w:val="00C6411B"/>
    <w:rsid w:val="00C64212"/>
    <w:rsid w:val="00C642FE"/>
    <w:rsid w:val="00C645F5"/>
    <w:rsid w:val="00C6480A"/>
    <w:rsid w:val="00C64A3A"/>
    <w:rsid w:val="00C64A9C"/>
    <w:rsid w:val="00C6529C"/>
    <w:rsid w:val="00C65506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EFF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1DA"/>
    <w:rsid w:val="00C7435F"/>
    <w:rsid w:val="00C7439C"/>
    <w:rsid w:val="00C74567"/>
    <w:rsid w:val="00C745F3"/>
    <w:rsid w:val="00C748D9"/>
    <w:rsid w:val="00C74E13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3CF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29D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87D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07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25F"/>
    <w:rsid w:val="00C863E7"/>
    <w:rsid w:val="00C868D6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E68"/>
    <w:rsid w:val="00C87F86"/>
    <w:rsid w:val="00C90184"/>
    <w:rsid w:val="00C90220"/>
    <w:rsid w:val="00C90311"/>
    <w:rsid w:val="00C90482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2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C0F"/>
    <w:rsid w:val="00CA3E59"/>
    <w:rsid w:val="00CA447D"/>
    <w:rsid w:val="00CA448A"/>
    <w:rsid w:val="00CA46B1"/>
    <w:rsid w:val="00CA470D"/>
    <w:rsid w:val="00CA4ACA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198"/>
    <w:rsid w:val="00CA635E"/>
    <w:rsid w:val="00CA646E"/>
    <w:rsid w:val="00CA662B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510F"/>
    <w:rsid w:val="00CB59F8"/>
    <w:rsid w:val="00CB5A4D"/>
    <w:rsid w:val="00CB5F12"/>
    <w:rsid w:val="00CB6228"/>
    <w:rsid w:val="00CB685C"/>
    <w:rsid w:val="00CB6B93"/>
    <w:rsid w:val="00CB6D73"/>
    <w:rsid w:val="00CB6D93"/>
    <w:rsid w:val="00CB6E81"/>
    <w:rsid w:val="00CB6ED2"/>
    <w:rsid w:val="00CB7463"/>
    <w:rsid w:val="00CB7639"/>
    <w:rsid w:val="00CB776F"/>
    <w:rsid w:val="00CB7A06"/>
    <w:rsid w:val="00CB7BFB"/>
    <w:rsid w:val="00CB7E7E"/>
    <w:rsid w:val="00CB7F51"/>
    <w:rsid w:val="00CC03E4"/>
    <w:rsid w:val="00CC05CB"/>
    <w:rsid w:val="00CC0698"/>
    <w:rsid w:val="00CC076B"/>
    <w:rsid w:val="00CC0B29"/>
    <w:rsid w:val="00CC121C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9C2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61"/>
    <w:rsid w:val="00CC5464"/>
    <w:rsid w:val="00CC54C4"/>
    <w:rsid w:val="00CC54D8"/>
    <w:rsid w:val="00CC5876"/>
    <w:rsid w:val="00CC5C72"/>
    <w:rsid w:val="00CC5D7B"/>
    <w:rsid w:val="00CC5E2E"/>
    <w:rsid w:val="00CC5E30"/>
    <w:rsid w:val="00CC6610"/>
    <w:rsid w:val="00CC6955"/>
    <w:rsid w:val="00CC6A2C"/>
    <w:rsid w:val="00CC6E32"/>
    <w:rsid w:val="00CC6E6E"/>
    <w:rsid w:val="00CC71B9"/>
    <w:rsid w:val="00CC798C"/>
    <w:rsid w:val="00CC7A69"/>
    <w:rsid w:val="00CC7D70"/>
    <w:rsid w:val="00CD00C2"/>
    <w:rsid w:val="00CD03FE"/>
    <w:rsid w:val="00CD0410"/>
    <w:rsid w:val="00CD072C"/>
    <w:rsid w:val="00CD0D1F"/>
    <w:rsid w:val="00CD125C"/>
    <w:rsid w:val="00CD13C8"/>
    <w:rsid w:val="00CD13D9"/>
    <w:rsid w:val="00CD183E"/>
    <w:rsid w:val="00CD184E"/>
    <w:rsid w:val="00CD1870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8CE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1F69"/>
    <w:rsid w:val="00CE23D6"/>
    <w:rsid w:val="00CE275F"/>
    <w:rsid w:val="00CE2780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3E44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63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36A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AB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007"/>
    <w:rsid w:val="00CF7104"/>
    <w:rsid w:val="00CF730C"/>
    <w:rsid w:val="00CF748C"/>
    <w:rsid w:val="00CF755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3A7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3D3"/>
    <w:rsid w:val="00D046F3"/>
    <w:rsid w:val="00D04811"/>
    <w:rsid w:val="00D04990"/>
    <w:rsid w:val="00D04D3E"/>
    <w:rsid w:val="00D04EBF"/>
    <w:rsid w:val="00D04F25"/>
    <w:rsid w:val="00D05137"/>
    <w:rsid w:val="00D05195"/>
    <w:rsid w:val="00D054AA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5A1"/>
    <w:rsid w:val="00D12791"/>
    <w:rsid w:val="00D127BA"/>
    <w:rsid w:val="00D12CAB"/>
    <w:rsid w:val="00D12CC8"/>
    <w:rsid w:val="00D12ED4"/>
    <w:rsid w:val="00D1316B"/>
    <w:rsid w:val="00D132CE"/>
    <w:rsid w:val="00D1340A"/>
    <w:rsid w:val="00D134FC"/>
    <w:rsid w:val="00D13580"/>
    <w:rsid w:val="00D135DB"/>
    <w:rsid w:val="00D13770"/>
    <w:rsid w:val="00D13788"/>
    <w:rsid w:val="00D1386B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1D"/>
    <w:rsid w:val="00D15CEF"/>
    <w:rsid w:val="00D15FD0"/>
    <w:rsid w:val="00D1601F"/>
    <w:rsid w:val="00D1613A"/>
    <w:rsid w:val="00D164B6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303"/>
    <w:rsid w:val="00D2144C"/>
    <w:rsid w:val="00D2150B"/>
    <w:rsid w:val="00D217BF"/>
    <w:rsid w:val="00D21F1A"/>
    <w:rsid w:val="00D21F67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5A"/>
    <w:rsid w:val="00D2445C"/>
    <w:rsid w:val="00D245DC"/>
    <w:rsid w:val="00D2462C"/>
    <w:rsid w:val="00D24CD9"/>
    <w:rsid w:val="00D24D8F"/>
    <w:rsid w:val="00D250D9"/>
    <w:rsid w:val="00D2526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8A1"/>
    <w:rsid w:val="00D30B9C"/>
    <w:rsid w:val="00D30C86"/>
    <w:rsid w:val="00D30C93"/>
    <w:rsid w:val="00D30DED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301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4E61"/>
    <w:rsid w:val="00D35827"/>
    <w:rsid w:val="00D35C97"/>
    <w:rsid w:val="00D35D10"/>
    <w:rsid w:val="00D36605"/>
    <w:rsid w:val="00D3676E"/>
    <w:rsid w:val="00D36B18"/>
    <w:rsid w:val="00D36CE2"/>
    <w:rsid w:val="00D36D83"/>
    <w:rsid w:val="00D36DDB"/>
    <w:rsid w:val="00D36E5E"/>
    <w:rsid w:val="00D36E83"/>
    <w:rsid w:val="00D37659"/>
    <w:rsid w:val="00D376DA"/>
    <w:rsid w:val="00D377A6"/>
    <w:rsid w:val="00D37B66"/>
    <w:rsid w:val="00D37DDF"/>
    <w:rsid w:val="00D37E04"/>
    <w:rsid w:val="00D37E80"/>
    <w:rsid w:val="00D37F25"/>
    <w:rsid w:val="00D4034B"/>
    <w:rsid w:val="00D40961"/>
    <w:rsid w:val="00D40A2D"/>
    <w:rsid w:val="00D40C7C"/>
    <w:rsid w:val="00D40CD9"/>
    <w:rsid w:val="00D40F08"/>
    <w:rsid w:val="00D411F6"/>
    <w:rsid w:val="00D412E7"/>
    <w:rsid w:val="00D41396"/>
    <w:rsid w:val="00D41902"/>
    <w:rsid w:val="00D41976"/>
    <w:rsid w:val="00D41A13"/>
    <w:rsid w:val="00D41AB5"/>
    <w:rsid w:val="00D41CE5"/>
    <w:rsid w:val="00D41CFF"/>
    <w:rsid w:val="00D41D23"/>
    <w:rsid w:val="00D424F5"/>
    <w:rsid w:val="00D42932"/>
    <w:rsid w:val="00D42A93"/>
    <w:rsid w:val="00D42B41"/>
    <w:rsid w:val="00D42CDB"/>
    <w:rsid w:val="00D42D66"/>
    <w:rsid w:val="00D42DC8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21E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3D3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37"/>
    <w:rsid w:val="00D4789B"/>
    <w:rsid w:val="00D47D51"/>
    <w:rsid w:val="00D500AD"/>
    <w:rsid w:val="00D50120"/>
    <w:rsid w:val="00D502B2"/>
    <w:rsid w:val="00D50694"/>
    <w:rsid w:val="00D50A71"/>
    <w:rsid w:val="00D50BF8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241"/>
    <w:rsid w:val="00D537BC"/>
    <w:rsid w:val="00D537EA"/>
    <w:rsid w:val="00D53DFF"/>
    <w:rsid w:val="00D53EA6"/>
    <w:rsid w:val="00D540FD"/>
    <w:rsid w:val="00D544DF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1DB"/>
    <w:rsid w:val="00D5642F"/>
    <w:rsid w:val="00D56476"/>
    <w:rsid w:val="00D56534"/>
    <w:rsid w:val="00D56663"/>
    <w:rsid w:val="00D566DA"/>
    <w:rsid w:val="00D56B22"/>
    <w:rsid w:val="00D56CB9"/>
    <w:rsid w:val="00D56DFD"/>
    <w:rsid w:val="00D56EEB"/>
    <w:rsid w:val="00D56F6A"/>
    <w:rsid w:val="00D57019"/>
    <w:rsid w:val="00D570FC"/>
    <w:rsid w:val="00D572A1"/>
    <w:rsid w:val="00D573D5"/>
    <w:rsid w:val="00D573F5"/>
    <w:rsid w:val="00D575AD"/>
    <w:rsid w:val="00D57669"/>
    <w:rsid w:val="00D5787B"/>
    <w:rsid w:val="00D57ADE"/>
    <w:rsid w:val="00D57BD6"/>
    <w:rsid w:val="00D57FE3"/>
    <w:rsid w:val="00D60714"/>
    <w:rsid w:val="00D60BBF"/>
    <w:rsid w:val="00D60E5C"/>
    <w:rsid w:val="00D60E92"/>
    <w:rsid w:val="00D610DE"/>
    <w:rsid w:val="00D61233"/>
    <w:rsid w:val="00D612C9"/>
    <w:rsid w:val="00D6139F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5C5B"/>
    <w:rsid w:val="00D65E94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67D"/>
    <w:rsid w:val="00D73837"/>
    <w:rsid w:val="00D73961"/>
    <w:rsid w:val="00D73A04"/>
    <w:rsid w:val="00D73E99"/>
    <w:rsid w:val="00D73FC4"/>
    <w:rsid w:val="00D740FE"/>
    <w:rsid w:val="00D7467C"/>
    <w:rsid w:val="00D74A1A"/>
    <w:rsid w:val="00D74A4D"/>
    <w:rsid w:val="00D74D6A"/>
    <w:rsid w:val="00D75047"/>
    <w:rsid w:val="00D752CB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C58"/>
    <w:rsid w:val="00D76D33"/>
    <w:rsid w:val="00D76DBA"/>
    <w:rsid w:val="00D76FAE"/>
    <w:rsid w:val="00D772F7"/>
    <w:rsid w:val="00D77607"/>
    <w:rsid w:val="00D776F0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7C3"/>
    <w:rsid w:val="00D8383A"/>
    <w:rsid w:val="00D839CC"/>
    <w:rsid w:val="00D83A28"/>
    <w:rsid w:val="00D83EB9"/>
    <w:rsid w:val="00D83F18"/>
    <w:rsid w:val="00D84275"/>
    <w:rsid w:val="00D8441B"/>
    <w:rsid w:val="00D84648"/>
    <w:rsid w:val="00D846AC"/>
    <w:rsid w:val="00D84B45"/>
    <w:rsid w:val="00D85364"/>
    <w:rsid w:val="00D8570F"/>
    <w:rsid w:val="00D857BD"/>
    <w:rsid w:val="00D85971"/>
    <w:rsid w:val="00D85CFD"/>
    <w:rsid w:val="00D85E58"/>
    <w:rsid w:val="00D862E0"/>
    <w:rsid w:val="00D864BC"/>
    <w:rsid w:val="00D86578"/>
    <w:rsid w:val="00D86586"/>
    <w:rsid w:val="00D8666B"/>
    <w:rsid w:val="00D869D6"/>
    <w:rsid w:val="00D86A48"/>
    <w:rsid w:val="00D86AB0"/>
    <w:rsid w:val="00D86B55"/>
    <w:rsid w:val="00D86C9E"/>
    <w:rsid w:val="00D86F53"/>
    <w:rsid w:val="00D87E96"/>
    <w:rsid w:val="00D87FF0"/>
    <w:rsid w:val="00D901F4"/>
    <w:rsid w:val="00D9023A"/>
    <w:rsid w:val="00D90598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29B"/>
    <w:rsid w:val="00D9233F"/>
    <w:rsid w:val="00D92699"/>
    <w:rsid w:val="00D92793"/>
    <w:rsid w:val="00D929FC"/>
    <w:rsid w:val="00D92B7D"/>
    <w:rsid w:val="00D92B7F"/>
    <w:rsid w:val="00D92C43"/>
    <w:rsid w:val="00D92F2B"/>
    <w:rsid w:val="00D933AA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9C9"/>
    <w:rsid w:val="00D95ACA"/>
    <w:rsid w:val="00D95B11"/>
    <w:rsid w:val="00D95BFB"/>
    <w:rsid w:val="00D95CE2"/>
    <w:rsid w:val="00D95D4C"/>
    <w:rsid w:val="00D95DE0"/>
    <w:rsid w:val="00D95E1E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2E7"/>
    <w:rsid w:val="00DA18E1"/>
    <w:rsid w:val="00DA1C3B"/>
    <w:rsid w:val="00DA1E1A"/>
    <w:rsid w:val="00DA1E9D"/>
    <w:rsid w:val="00DA210A"/>
    <w:rsid w:val="00DA218C"/>
    <w:rsid w:val="00DA2194"/>
    <w:rsid w:val="00DA26C3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18"/>
    <w:rsid w:val="00DA5994"/>
    <w:rsid w:val="00DA5A94"/>
    <w:rsid w:val="00DA60A3"/>
    <w:rsid w:val="00DA616B"/>
    <w:rsid w:val="00DA62C6"/>
    <w:rsid w:val="00DA6400"/>
    <w:rsid w:val="00DA6491"/>
    <w:rsid w:val="00DA674B"/>
    <w:rsid w:val="00DA677F"/>
    <w:rsid w:val="00DA6788"/>
    <w:rsid w:val="00DA6A66"/>
    <w:rsid w:val="00DA6C07"/>
    <w:rsid w:val="00DA6EA1"/>
    <w:rsid w:val="00DA7780"/>
    <w:rsid w:val="00DA797F"/>
    <w:rsid w:val="00DB0253"/>
    <w:rsid w:val="00DB04A9"/>
    <w:rsid w:val="00DB0EAF"/>
    <w:rsid w:val="00DB0F23"/>
    <w:rsid w:val="00DB1267"/>
    <w:rsid w:val="00DB130C"/>
    <w:rsid w:val="00DB14BD"/>
    <w:rsid w:val="00DB14E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9AE"/>
    <w:rsid w:val="00DB2A7B"/>
    <w:rsid w:val="00DB2AF5"/>
    <w:rsid w:val="00DB2CEC"/>
    <w:rsid w:val="00DB355B"/>
    <w:rsid w:val="00DB3611"/>
    <w:rsid w:val="00DB3AF6"/>
    <w:rsid w:val="00DB3D6A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94A"/>
    <w:rsid w:val="00DB5A2D"/>
    <w:rsid w:val="00DB5A95"/>
    <w:rsid w:val="00DB5D73"/>
    <w:rsid w:val="00DB5DDB"/>
    <w:rsid w:val="00DB618E"/>
    <w:rsid w:val="00DB648B"/>
    <w:rsid w:val="00DB65DC"/>
    <w:rsid w:val="00DB6A6D"/>
    <w:rsid w:val="00DB6EE6"/>
    <w:rsid w:val="00DB6FF2"/>
    <w:rsid w:val="00DB714F"/>
    <w:rsid w:val="00DB719F"/>
    <w:rsid w:val="00DB71BA"/>
    <w:rsid w:val="00DB7677"/>
    <w:rsid w:val="00DB7C1E"/>
    <w:rsid w:val="00DB7E69"/>
    <w:rsid w:val="00DC016B"/>
    <w:rsid w:val="00DC04A8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24F"/>
    <w:rsid w:val="00DC2360"/>
    <w:rsid w:val="00DC2703"/>
    <w:rsid w:val="00DC2B28"/>
    <w:rsid w:val="00DC2D5E"/>
    <w:rsid w:val="00DC2DF9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6AD"/>
    <w:rsid w:val="00DC58F9"/>
    <w:rsid w:val="00DC6779"/>
    <w:rsid w:val="00DC698D"/>
    <w:rsid w:val="00DC70F5"/>
    <w:rsid w:val="00DC72DA"/>
    <w:rsid w:val="00DC7835"/>
    <w:rsid w:val="00DC78EE"/>
    <w:rsid w:val="00DC7BC7"/>
    <w:rsid w:val="00DC7DD0"/>
    <w:rsid w:val="00DC7F4F"/>
    <w:rsid w:val="00DC7F91"/>
    <w:rsid w:val="00DD00A7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894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951"/>
    <w:rsid w:val="00DE0B57"/>
    <w:rsid w:val="00DE0D5C"/>
    <w:rsid w:val="00DE0F0B"/>
    <w:rsid w:val="00DE0F35"/>
    <w:rsid w:val="00DE0F4E"/>
    <w:rsid w:val="00DE142B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47A"/>
    <w:rsid w:val="00DE4520"/>
    <w:rsid w:val="00DE4526"/>
    <w:rsid w:val="00DE45B0"/>
    <w:rsid w:val="00DE468B"/>
    <w:rsid w:val="00DE49ED"/>
    <w:rsid w:val="00DE4CE1"/>
    <w:rsid w:val="00DE5001"/>
    <w:rsid w:val="00DE5357"/>
    <w:rsid w:val="00DE5AA2"/>
    <w:rsid w:val="00DE5D67"/>
    <w:rsid w:val="00DE6414"/>
    <w:rsid w:val="00DE66B4"/>
    <w:rsid w:val="00DE670A"/>
    <w:rsid w:val="00DE6CF1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0DC9"/>
    <w:rsid w:val="00DF132F"/>
    <w:rsid w:val="00DF15B6"/>
    <w:rsid w:val="00DF165C"/>
    <w:rsid w:val="00DF18B3"/>
    <w:rsid w:val="00DF1BFB"/>
    <w:rsid w:val="00DF21C8"/>
    <w:rsid w:val="00DF2346"/>
    <w:rsid w:val="00DF262C"/>
    <w:rsid w:val="00DF2633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3FD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C58"/>
    <w:rsid w:val="00DF6D97"/>
    <w:rsid w:val="00DF6F4C"/>
    <w:rsid w:val="00DF6FF7"/>
    <w:rsid w:val="00DF708A"/>
    <w:rsid w:val="00DF70C6"/>
    <w:rsid w:val="00DF73CE"/>
    <w:rsid w:val="00DF76A3"/>
    <w:rsid w:val="00DF7CD7"/>
    <w:rsid w:val="00DF7CE4"/>
    <w:rsid w:val="00DF7E7F"/>
    <w:rsid w:val="00E000C6"/>
    <w:rsid w:val="00E000E9"/>
    <w:rsid w:val="00E002D2"/>
    <w:rsid w:val="00E00357"/>
    <w:rsid w:val="00E003AA"/>
    <w:rsid w:val="00E005E1"/>
    <w:rsid w:val="00E0063C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956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C7"/>
    <w:rsid w:val="00E03DD1"/>
    <w:rsid w:val="00E049B1"/>
    <w:rsid w:val="00E04F7B"/>
    <w:rsid w:val="00E05473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14A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E8E"/>
    <w:rsid w:val="00E07FD7"/>
    <w:rsid w:val="00E102F5"/>
    <w:rsid w:val="00E10415"/>
    <w:rsid w:val="00E1071A"/>
    <w:rsid w:val="00E107A7"/>
    <w:rsid w:val="00E108CF"/>
    <w:rsid w:val="00E10A1D"/>
    <w:rsid w:val="00E10B0A"/>
    <w:rsid w:val="00E10B40"/>
    <w:rsid w:val="00E10BEA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1F01"/>
    <w:rsid w:val="00E121C3"/>
    <w:rsid w:val="00E12212"/>
    <w:rsid w:val="00E12220"/>
    <w:rsid w:val="00E12287"/>
    <w:rsid w:val="00E12877"/>
    <w:rsid w:val="00E1292B"/>
    <w:rsid w:val="00E129CD"/>
    <w:rsid w:val="00E12A1D"/>
    <w:rsid w:val="00E12AC1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BDB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C18"/>
    <w:rsid w:val="00E15D4E"/>
    <w:rsid w:val="00E15EAC"/>
    <w:rsid w:val="00E15EF6"/>
    <w:rsid w:val="00E1610D"/>
    <w:rsid w:val="00E1619B"/>
    <w:rsid w:val="00E16452"/>
    <w:rsid w:val="00E16498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A90"/>
    <w:rsid w:val="00E21D72"/>
    <w:rsid w:val="00E21E1C"/>
    <w:rsid w:val="00E220A3"/>
    <w:rsid w:val="00E2230E"/>
    <w:rsid w:val="00E22508"/>
    <w:rsid w:val="00E22787"/>
    <w:rsid w:val="00E2299A"/>
    <w:rsid w:val="00E22B1A"/>
    <w:rsid w:val="00E22D12"/>
    <w:rsid w:val="00E22DF9"/>
    <w:rsid w:val="00E22F54"/>
    <w:rsid w:val="00E23083"/>
    <w:rsid w:val="00E23224"/>
    <w:rsid w:val="00E23249"/>
    <w:rsid w:val="00E23539"/>
    <w:rsid w:val="00E2408C"/>
    <w:rsid w:val="00E24777"/>
    <w:rsid w:val="00E24940"/>
    <w:rsid w:val="00E24A56"/>
    <w:rsid w:val="00E24EC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AAA"/>
    <w:rsid w:val="00E27E52"/>
    <w:rsid w:val="00E27F1C"/>
    <w:rsid w:val="00E3009F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9DA"/>
    <w:rsid w:val="00E33A29"/>
    <w:rsid w:val="00E34677"/>
    <w:rsid w:val="00E346A1"/>
    <w:rsid w:val="00E348E3"/>
    <w:rsid w:val="00E3493F"/>
    <w:rsid w:val="00E3506F"/>
    <w:rsid w:val="00E350DF"/>
    <w:rsid w:val="00E35172"/>
    <w:rsid w:val="00E353C6"/>
    <w:rsid w:val="00E35921"/>
    <w:rsid w:val="00E35A70"/>
    <w:rsid w:val="00E35D8F"/>
    <w:rsid w:val="00E36333"/>
    <w:rsid w:val="00E364AB"/>
    <w:rsid w:val="00E36AAE"/>
    <w:rsid w:val="00E36FBD"/>
    <w:rsid w:val="00E37344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414"/>
    <w:rsid w:val="00E455F8"/>
    <w:rsid w:val="00E45768"/>
    <w:rsid w:val="00E4580C"/>
    <w:rsid w:val="00E45C55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1A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0BE8"/>
    <w:rsid w:val="00E50C06"/>
    <w:rsid w:val="00E5143F"/>
    <w:rsid w:val="00E516B0"/>
    <w:rsid w:val="00E51829"/>
    <w:rsid w:val="00E519AF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0FC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6D5C"/>
    <w:rsid w:val="00E570E5"/>
    <w:rsid w:val="00E5717A"/>
    <w:rsid w:val="00E57236"/>
    <w:rsid w:val="00E573EA"/>
    <w:rsid w:val="00E575C8"/>
    <w:rsid w:val="00E57674"/>
    <w:rsid w:val="00E576A8"/>
    <w:rsid w:val="00E576D5"/>
    <w:rsid w:val="00E577C0"/>
    <w:rsid w:val="00E57F39"/>
    <w:rsid w:val="00E57FCD"/>
    <w:rsid w:val="00E602CF"/>
    <w:rsid w:val="00E608AA"/>
    <w:rsid w:val="00E60B8E"/>
    <w:rsid w:val="00E60CF6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2A34"/>
    <w:rsid w:val="00E62B25"/>
    <w:rsid w:val="00E62CD9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1EE"/>
    <w:rsid w:val="00E657A0"/>
    <w:rsid w:val="00E659A9"/>
    <w:rsid w:val="00E65A87"/>
    <w:rsid w:val="00E65D57"/>
    <w:rsid w:val="00E65D75"/>
    <w:rsid w:val="00E65DD4"/>
    <w:rsid w:val="00E65F48"/>
    <w:rsid w:val="00E65FA2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364"/>
    <w:rsid w:val="00E67748"/>
    <w:rsid w:val="00E67AD9"/>
    <w:rsid w:val="00E67AE1"/>
    <w:rsid w:val="00E67BC2"/>
    <w:rsid w:val="00E67BF5"/>
    <w:rsid w:val="00E67F88"/>
    <w:rsid w:val="00E70438"/>
    <w:rsid w:val="00E70507"/>
    <w:rsid w:val="00E70719"/>
    <w:rsid w:val="00E70982"/>
    <w:rsid w:val="00E70AE7"/>
    <w:rsid w:val="00E71372"/>
    <w:rsid w:val="00E71521"/>
    <w:rsid w:val="00E7168B"/>
    <w:rsid w:val="00E71710"/>
    <w:rsid w:val="00E71CF1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99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5F6F"/>
    <w:rsid w:val="00E7638D"/>
    <w:rsid w:val="00E763D5"/>
    <w:rsid w:val="00E76440"/>
    <w:rsid w:val="00E7685F"/>
    <w:rsid w:val="00E76C2F"/>
    <w:rsid w:val="00E7737D"/>
    <w:rsid w:val="00E77718"/>
    <w:rsid w:val="00E77890"/>
    <w:rsid w:val="00E77A99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25E"/>
    <w:rsid w:val="00E83947"/>
    <w:rsid w:val="00E83962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33E"/>
    <w:rsid w:val="00E8598D"/>
    <w:rsid w:val="00E85A9A"/>
    <w:rsid w:val="00E85C04"/>
    <w:rsid w:val="00E85DD0"/>
    <w:rsid w:val="00E85F95"/>
    <w:rsid w:val="00E85FE7"/>
    <w:rsid w:val="00E86016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1FD"/>
    <w:rsid w:val="00E875B9"/>
    <w:rsid w:val="00E87A80"/>
    <w:rsid w:val="00E87B54"/>
    <w:rsid w:val="00E87C68"/>
    <w:rsid w:val="00E87CC6"/>
    <w:rsid w:val="00E87E77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506"/>
    <w:rsid w:val="00E916C0"/>
    <w:rsid w:val="00E919CB"/>
    <w:rsid w:val="00E91ADA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8BF"/>
    <w:rsid w:val="00E93974"/>
    <w:rsid w:val="00E9400D"/>
    <w:rsid w:val="00E94408"/>
    <w:rsid w:val="00E94A09"/>
    <w:rsid w:val="00E94A38"/>
    <w:rsid w:val="00E94C36"/>
    <w:rsid w:val="00E94EFF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2E"/>
    <w:rsid w:val="00EA00EB"/>
    <w:rsid w:val="00EA0313"/>
    <w:rsid w:val="00EA0324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1B0"/>
    <w:rsid w:val="00EA225F"/>
    <w:rsid w:val="00EA233F"/>
    <w:rsid w:val="00EA2442"/>
    <w:rsid w:val="00EA283D"/>
    <w:rsid w:val="00EA2A25"/>
    <w:rsid w:val="00EA2F64"/>
    <w:rsid w:val="00EA2F84"/>
    <w:rsid w:val="00EA33F5"/>
    <w:rsid w:val="00EA3630"/>
    <w:rsid w:val="00EA3646"/>
    <w:rsid w:val="00EA3C00"/>
    <w:rsid w:val="00EA3EBA"/>
    <w:rsid w:val="00EA4005"/>
    <w:rsid w:val="00EA41A7"/>
    <w:rsid w:val="00EA43CC"/>
    <w:rsid w:val="00EA44FE"/>
    <w:rsid w:val="00EA461F"/>
    <w:rsid w:val="00EA4740"/>
    <w:rsid w:val="00EA4CEA"/>
    <w:rsid w:val="00EA514D"/>
    <w:rsid w:val="00EA5B39"/>
    <w:rsid w:val="00EA5DCE"/>
    <w:rsid w:val="00EA62D7"/>
    <w:rsid w:val="00EA6423"/>
    <w:rsid w:val="00EA64C5"/>
    <w:rsid w:val="00EA6557"/>
    <w:rsid w:val="00EA6585"/>
    <w:rsid w:val="00EA662D"/>
    <w:rsid w:val="00EA66C8"/>
    <w:rsid w:val="00EA67AE"/>
    <w:rsid w:val="00EA6BB7"/>
    <w:rsid w:val="00EA6CC1"/>
    <w:rsid w:val="00EA6CF2"/>
    <w:rsid w:val="00EA6D83"/>
    <w:rsid w:val="00EA7369"/>
    <w:rsid w:val="00EA73C1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AE"/>
    <w:rsid w:val="00EB11BC"/>
    <w:rsid w:val="00EB1284"/>
    <w:rsid w:val="00EB1520"/>
    <w:rsid w:val="00EB1842"/>
    <w:rsid w:val="00EB1926"/>
    <w:rsid w:val="00EB1F4A"/>
    <w:rsid w:val="00EB1FE8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454"/>
    <w:rsid w:val="00EB3493"/>
    <w:rsid w:val="00EB3686"/>
    <w:rsid w:val="00EB3746"/>
    <w:rsid w:val="00EB377C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185"/>
    <w:rsid w:val="00EB6636"/>
    <w:rsid w:val="00EB668B"/>
    <w:rsid w:val="00EB6699"/>
    <w:rsid w:val="00EB69A5"/>
    <w:rsid w:val="00EB6AB5"/>
    <w:rsid w:val="00EB6B3B"/>
    <w:rsid w:val="00EB6BD1"/>
    <w:rsid w:val="00EB6CB0"/>
    <w:rsid w:val="00EB6E6B"/>
    <w:rsid w:val="00EB7192"/>
    <w:rsid w:val="00EB756D"/>
    <w:rsid w:val="00EB79AD"/>
    <w:rsid w:val="00EB79F3"/>
    <w:rsid w:val="00EB7D89"/>
    <w:rsid w:val="00EB7DC7"/>
    <w:rsid w:val="00EC0319"/>
    <w:rsid w:val="00EC039D"/>
    <w:rsid w:val="00EC05C5"/>
    <w:rsid w:val="00EC0972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3EAD"/>
    <w:rsid w:val="00EC40B1"/>
    <w:rsid w:val="00EC4433"/>
    <w:rsid w:val="00EC4607"/>
    <w:rsid w:val="00EC46B1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EB2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25C"/>
    <w:rsid w:val="00ED0479"/>
    <w:rsid w:val="00ED0AA2"/>
    <w:rsid w:val="00ED0CF7"/>
    <w:rsid w:val="00ED0EC8"/>
    <w:rsid w:val="00ED0EF5"/>
    <w:rsid w:val="00ED1282"/>
    <w:rsid w:val="00ED17A9"/>
    <w:rsid w:val="00ED198A"/>
    <w:rsid w:val="00ED19B4"/>
    <w:rsid w:val="00ED1AE1"/>
    <w:rsid w:val="00ED1DA1"/>
    <w:rsid w:val="00ED1DCC"/>
    <w:rsid w:val="00ED1F1D"/>
    <w:rsid w:val="00ED2205"/>
    <w:rsid w:val="00ED22F4"/>
    <w:rsid w:val="00ED2799"/>
    <w:rsid w:val="00ED28BC"/>
    <w:rsid w:val="00ED2942"/>
    <w:rsid w:val="00ED2BC0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4FD1"/>
    <w:rsid w:val="00ED508F"/>
    <w:rsid w:val="00ED5267"/>
    <w:rsid w:val="00ED529E"/>
    <w:rsid w:val="00ED5BA1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05F"/>
    <w:rsid w:val="00EE15A5"/>
    <w:rsid w:val="00EE16A4"/>
    <w:rsid w:val="00EE16AC"/>
    <w:rsid w:val="00EE1777"/>
    <w:rsid w:val="00EE17D3"/>
    <w:rsid w:val="00EE19D5"/>
    <w:rsid w:val="00EE1C8F"/>
    <w:rsid w:val="00EE1D3E"/>
    <w:rsid w:val="00EE1D8B"/>
    <w:rsid w:val="00EE1E7D"/>
    <w:rsid w:val="00EE1F3C"/>
    <w:rsid w:val="00EE237F"/>
    <w:rsid w:val="00EE2A56"/>
    <w:rsid w:val="00EE2ABF"/>
    <w:rsid w:val="00EE2C46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2EA"/>
    <w:rsid w:val="00EF049C"/>
    <w:rsid w:val="00EF05C3"/>
    <w:rsid w:val="00EF06A2"/>
    <w:rsid w:val="00EF0E2F"/>
    <w:rsid w:val="00EF0EA6"/>
    <w:rsid w:val="00EF0ED6"/>
    <w:rsid w:val="00EF0FC2"/>
    <w:rsid w:val="00EF10BC"/>
    <w:rsid w:val="00EF11D5"/>
    <w:rsid w:val="00EF123F"/>
    <w:rsid w:val="00EF170E"/>
    <w:rsid w:val="00EF1D9E"/>
    <w:rsid w:val="00EF234D"/>
    <w:rsid w:val="00EF234F"/>
    <w:rsid w:val="00EF262D"/>
    <w:rsid w:val="00EF2651"/>
    <w:rsid w:val="00EF2826"/>
    <w:rsid w:val="00EF2872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4DFC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DA6"/>
    <w:rsid w:val="00EF6F85"/>
    <w:rsid w:val="00EF7117"/>
    <w:rsid w:val="00EF72A0"/>
    <w:rsid w:val="00EF7341"/>
    <w:rsid w:val="00EF7741"/>
    <w:rsid w:val="00EF7AC4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1DEC"/>
    <w:rsid w:val="00F02A78"/>
    <w:rsid w:val="00F02BC7"/>
    <w:rsid w:val="00F02BD2"/>
    <w:rsid w:val="00F030EA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D1A"/>
    <w:rsid w:val="00F06EC9"/>
    <w:rsid w:val="00F070C3"/>
    <w:rsid w:val="00F071F4"/>
    <w:rsid w:val="00F07299"/>
    <w:rsid w:val="00F0754A"/>
    <w:rsid w:val="00F07754"/>
    <w:rsid w:val="00F07876"/>
    <w:rsid w:val="00F079A8"/>
    <w:rsid w:val="00F079F0"/>
    <w:rsid w:val="00F10256"/>
    <w:rsid w:val="00F10333"/>
    <w:rsid w:val="00F1049F"/>
    <w:rsid w:val="00F10BD6"/>
    <w:rsid w:val="00F10D8D"/>
    <w:rsid w:val="00F10DA6"/>
    <w:rsid w:val="00F10F55"/>
    <w:rsid w:val="00F11073"/>
    <w:rsid w:val="00F1118C"/>
    <w:rsid w:val="00F111F2"/>
    <w:rsid w:val="00F112A9"/>
    <w:rsid w:val="00F11437"/>
    <w:rsid w:val="00F1172C"/>
    <w:rsid w:val="00F117D1"/>
    <w:rsid w:val="00F11E01"/>
    <w:rsid w:val="00F12150"/>
    <w:rsid w:val="00F12A12"/>
    <w:rsid w:val="00F12AD4"/>
    <w:rsid w:val="00F12D93"/>
    <w:rsid w:val="00F13135"/>
    <w:rsid w:val="00F132F9"/>
    <w:rsid w:val="00F13378"/>
    <w:rsid w:val="00F1367E"/>
    <w:rsid w:val="00F139ED"/>
    <w:rsid w:val="00F13F12"/>
    <w:rsid w:val="00F13FA8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170"/>
    <w:rsid w:val="00F16246"/>
    <w:rsid w:val="00F164B9"/>
    <w:rsid w:val="00F16AC7"/>
    <w:rsid w:val="00F17451"/>
    <w:rsid w:val="00F1746F"/>
    <w:rsid w:val="00F1749B"/>
    <w:rsid w:val="00F175DC"/>
    <w:rsid w:val="00F176E2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94A"/>
    <w:rsid w:val="00F21CDB"/>
    <w:rsid w:val="00F21FE9"/>
    <w:rsid w:val="00F220F6"/>
    <w:rsid w:val="00F221A0"/>
    <w:rsid w:val="00F2250F"/>
    <w:rsid w:val="00F22698"/>
    <w:rsid w:val="00F228A4"/>
    <w:rsid w:val="00F230BF"/>
    <w:rsid w:val="00F232F7"/>
    <w:rsid w:val="00F23340"/>
    <w:rsid w:val="00F23A8D"/>
    <w:rsid w:val="00F23B3A"/>
    <w:rsid w:val="00F23BB8"/>
    <w:rsid w:val="00F23C57"/>
    <w:rsid w:val="00F23CBE"/>
    <w:rsid w:val="00F240FB"/>
    <w:rsid w:val="00F24366"/>
    <w:rsid w:val="00F24371"/>
    <w:rsid w:val="00F24552"/>
    <w:rsid w:val="00F24626"/>
    <w:rsid w:val="00F2478D"/>
    <w:rsid w:val="00F2487B"/>
    <w:rsid w:val="00F24D12"/>
    <w:rsid w:val="00F24D88"/>
    <w:rsid w:val="00F24DD4"/>
    <w:rsid w:val="00F25353"/>
    <w:rsid w:val="00F253BA"/>
    <w:rsid w:val="00F253C0"/>
    <w:rsid w:val="00F254D4"/>
    <w:rsid w:val="00F25AC7"/>
    <w:rsid w:val="00F262DE"/>
    <w:rsid w:val="00F2653A"/>
    <w:rsid w:val="00F265FB"/>
    <w:rsid w:val="00F266CA"/>
    <w:rsid w:val="00F2690E"/>
    <w:rsid w:val="00F2693B"/>
    <w:rsid w:val="00F26994"/>
    <w:rsid w:val="00F26A79"/>
    <w:rsid w:val="00F26BD2"/>
    <w:rsid w:val="00F26CDC"/>
    <w:rsid w:val="00F27109"/>
    <w:rsid w:val="00F27217"/>
    <w:rsid w:val="00F272F7"/>
    <w:rsid w:val="00F273B3"/>
    <w:rsid w:val="00F273E1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6DE"/>
    <w:rsid w:val="00F33964"/>
    <w:rsid w:val="00F33C15"/>
    <w:rsid w:val="00F33E1F"/>
    <w:rsid w:val="00F3439C"/>
    <w:rsid w:val="00F34424"/>
    <w:rsid w:val="00F34442"/>
    <w:rsid w:val="00F34465"/>
    <w:rsid w:val="00F344FA"/>
    <w:rsid w:val="00F34529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B30"/>
    <w:rsid w:val="00F37CBE"/>
    <w:rsid w:val="00F37CE6"/>
    <w:rsid w:val="00F37D61"/>
    <w:rsid w:val="00F40180"/>
    <w:rsid w:val="00F4035E"/>
    <w:rsid w:val="00F4079D"/>
    <w:rsid w:val="00F40817"/>
    <w:rsid w:val="00F40BC0"/>
    <w:rsid w:val="00F40BF6"/>
    <w:rsid w:val="00F40F97"/>
    <w:rsid w:val="00F41232"/>
    <w:rsid w:val="00F41370"/>
    <w:rsid w:val="00F41EE1"/>
    <w:rsid w:val="00F42254"/>
    <w:rsid w:val="00F42293"/>
    <w:rsid w:val="00F422A7"/>
    <w:rsid w:val="00F42507"/>
    <w:rsid w:val="00F42598"/>
    <w:rsid w:val="00F425FA"/>
    <w:rsid w:val="00F42738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396"/>
    <w:rsid w:val="00F44551"/>
    <w:rsid w:val="00F4461C"/>
    <w:rsid w:val="00F447B2"/>
    <w:rsid w:val="00F44842"/>
    <w:rsid w:val="00F44995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10"/>
    <w:rsid w:val="00F474D0"/>
    <w:rsid w:val="00F475D9"/>
    <w:rsid w:val="00F47647"/>
    <w:rsid w:val="00F47772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DE5"/>
    <w:rsid w:val="00F51E99"/>
    <w:rsid w:val="00F51F1F"/>
    <w:rsid w:val="00F52557"/>
    <w:rsid w:val="00F525F8"/>
    <w:rsid w:val="00F5280E"/>
    <w:rsid w:val="00F52825"/>
    <w:rsid w:val="00F528BF"/>
    <w:rsid w:val="00F5313B"/>
    <w:rsid w:val="00F53194"/>
    <w:rsid w:val="00F53544"/>
    <w:rsid w:val="00F536CA"/>
    <w:rsid w:val="00F53759"/>
    <w:rsid w:val="00F53A17"/>
    <w:rsid w:val="00F53AB0"/>
    <w:rsid w:val="00F53EFB"/>
    <w:rsid w:val="00F53FA1"/>
    <w:rsid w:val="00F541A4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6BF"/>
    <w:rsid w:val="00F60A3E"/>
    <w:rsid w:val="00F6139F"/>
    <w:rsid w:val="00F613D3"/>
    <w:rsid w:val="00F61942"/>
    <w:rsid w:val="00F61BA3"/>
    <w:rsid w:val="00F61CC7"/>
    <w:rsid w:val="00F61DC9"/>
    <w:rsid w:val="00F61E52"/>
    <w:rsid w:val="00F62288"/>
    <w:rsid w:val="00F62390"/>
    <w:rsid w:val="00F62A0F"/>
    <w:rsid w:val="00F62A1A"/>
    <w:rsid w:val="00F62A74"/>
    <w:rsid w:val="00F62BBA"/>
    <w:rsid w:val="00F62D27"/>
    <w:rsid w:val="00F62D39"/>
    <w:rsid w:val="00F63053"/>
    <w:rsid w:val="00F63179"/>
    <w:rsid w:val="00F636F5"/>
    <w:rsid w:val="00F6377E"/>
    <w:rsid w:val="00F63A7A"/>
    <w:rsid w:val="00F63CAD"/>
    <w:rsid w:val="00F63CE2"/>
    <w:rsid w:val="00F63F43"/>
    <w:rsid w:val="00F64054"/>
    <w:rsid w:val="00F640A3"/>
    <w:rsid w:val="00F6454C"/>
    <w:rsid w:val="00F645FC"/>
    <w:rsid w:val="00F648DC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25E"/>
    <w:rsid w:val="00F733EF"/>
    <w:rsid w:val="00F733F3"/>
    <w:rsid w:val="00F738BA"/>
    <w:rsid w:val="00F73D66"/>
    <w:rsid w:val="00F73FF0"/>
    <w:rsid w:val="00F7442A"/>
    <w:rsid w:val="00F74572"/>
    <w:rsid w:val="00F74C0E"/>
    <w:rsid w:val="00F74F10"/>
    <w:rsid w:val="00F75115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20"/>
    <w:rsid w:val="00F77EBF"/>
    <w:rsid w:val="00F77FAA"/>
    <w:rsid w:val="00F80292"/>
    <w:rsid w:val="00F80385"/>
    <w:rsid w:val="00F80468"/>
    <w:rsid w:val="00F805EB"/>
    <w:rsid w:val="00F81654"/>
    <w:rsid w:val="00F8177A"/>
    <w:rsid w:val="00F81CFD"/>
    <w:rsid w:val="00F81DE3"/>
    <w:rsid w:val="00F81F7A"/>
    <w:rsid w:val="00F822B0"/>
    <w:rsid w:val="00F82341"/>
    <w:rsid w:val="00F823A5"/>
    <w:rsid w:val="00F8279C"/>
    <w:rsid w:val="00F8282A"/>
    <w:rsid w:val="00F82B0D"/>
    <w:rsid w:val="00F831AA"/>
    <w:rsid w:val="00F834DF"/>
    <w:rsid w:val="00F83556"/>
    <w:rsid w:val="00F83752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5E59"/>
    <w:rsid w:val="00F8617A"/>
    <w:rsid w:val="00F862D4"/>
    <w:rsid w:val="00F8656C"/>
    <w:rsid w:val="00F86750"/>
    <w:rsid w:val="00F86768"/>
    <w:rsid w:val="00F8682D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BB6"/>
    <w:rsid w:val="00F87E31"/>
    <w:rsid w:val="00F87E54"/>
    <w:rsid w:val="00F9033C"/>
    <w:rsid w:val="00F90359"/>
    <w:rsid w:val="00F903CC"/>
    <w:rsid w:val="00F90424"/>
    <w:rsid w:val="00F90577"/>
    <w:rsid w:val="00F907B6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1B3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8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8F9"/>
    <w:rsid w:val="00F96AAF"/>
    <w:rsid w:val="00F97073"/>
    <w:rsid w:val="00F970C3"/>
    <w:rsid w:val="00F97660"/>
    <w:rsid w:val="00F976E4"/>
    <w:rsid w:val="00F97762"/>
    <w:rsid w:val="00F977FE"/>
    <w:rsid w:val="00F97BD8"/>
    <w:rsid w:val="00FA0B8B"/>
    <w:rsid w:val="00FA0F27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64B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92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EE4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B86"/>
    <w:rsid w:val="00FC1C8E"/>
    <w:rsid w:val="00FC1FD2"/>
    <w:rsid w:val="00FC2148"/>
    <w:rsid w:val="00FC2207"/>
    <w:rsid w:val="00FC2229"/>
    <w:rsid w:val="00FC2876"/>
    <w:rsid w:val="00FC2951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C0B"/>
    <w:rsid w:val="00FC6D4D"/>
    <w:rsid w:val="00FC6D9F"/>
    <w:rsid w:val="00FC6EA0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994"/>
    <w:rsid w:val="00FD0A8F"/>
    <w:rsid w:val="00FD0D7E"/>
    <w:rsid w:val="00FD0D81"/>
    <w:rsid w:val="00FD0DE9"/>
    <w:rsid w:val="00FD0F72"/>
    <w:rsid w:val="00FD100D"/>
    <w:rsid w:val="00FD103E"/>
    <w:rsid w:val="00FD130B"/>
    <w:rsid w:val="00FD140F"/>
    <w:rsid w:val="00FD17C6"/>
    <w:rsid w:val="00FD1B87"/>
    <w:rsid w:val="00FD1BBA"/>
    <w:rsid w:val="00FD1BC6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C14"/>
    <w:rsid w:val="00FD5D32"/>
    <w:rsid w:val="00FD5D3A"/>
    <w:rsid w:val="00FD6063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4BE"/>
    <w:rsid w:val="00FD759C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37A"/>
    <w:rsid w:val="00FE466A"/>
    <w:rsid w:val="00FE489D"/>
    <w:rsid w:val="00FE4EF1"/>
    <w:rsid w:val="00FE4F34"/>
    <w:rsid w:val="00FE4FA2"/>
    <w:rsid w:val="00FE507C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5F61"/>
    <w:rsid w:val="00FE6296"/>
    <w:rsid w:val="00FE64F4"/>
    <w:rsid w:val="00FE6508"/>
    <w:rsid w:val="00FE6700"/>
    <w:rsid w:val="00FE684D"/>
    <w:rsid w:val="00FE68D3"/>
    <w:rsid w:val="00FE696E"/>
    <w:rsid w:val="00FE6A54"/>
    <w:rsid w:val="00FE6DC5"/>
    <w:rsid w:val="00FE6EC6"/>
    <w:rsid w:val="00FE6F01"/>
    <w:rsid w:val="00FE798B"/>
    <w:rsid w:val="00FE7BD1"/>
    <w:rsid w:val="00FE7DE8"/>
    <w:rsid w:val="00FF042B"/>
    <w:rsid w:val="00FF052E"/>
    <w:rsid w:val="00FF0841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00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1EB"/>
    <w:rsid w:val="00FF429B"/>
    <w:rsid w:val="00FF478C"/>
    <w:rsid w:val="00FF516F"/>
    <w:rsid w:val="00FF5253"/>
    <w:rsid w:val="00FF533E"/>
    <w:rsid w:val="00FF5480"/>
    <w:rsid w:val="00FF5499"/>
    <w:rsid w:val="00FF59B1"/>
    <w:rsid w:val="00FF5A51"/>
    <w:rsid w:val="00FF5D4A"/>
    <w:rsid w:val="00FF5F1A"/>
    <w:rsid w:val="00FF6195"/>
    <w:rsid w:val="00FF6396"/>
    <w:rsid w:val="00FF6705"/>
    <w:rsid w:val="00FF6B4C"/>
    <w:rsid w:val="00FF70DA"/>
    <w:rsid w:val="00FF75B1"/>
    <w:rsid w:val="00FF7605"/>
    <w:rsid w:val="00FF7771"/>
    <w:rsid w:val="00FF77C4"/>
    <w:rsid w:val="00FF7895"/>
    <w:rsid w:val="00FF7A5B"/>
    <w:rsid w:val="0460CDD6"/>
    <w:rsid w:val="0B8245C0"/>
    <w:rsid w:val="129A2477"/>
    <w:rsid w:val="1E41C73B"/>
    <w:rsid w:val="22EAE027"/>
    <w:rsid w:val="2A9B18CA"/>
    <w:rsid w:val="41FFBE3C"/>
    <w:rsid w:val="439CA549"/>
    <w:rsid w:val="4B0BD6F6"/>
    <w:rsid w:val="4B586EF3"/>
    <w:rsid w:val="56DABDD6"/>
    <w:rsid w:val="6909EFF6"/>
    <w:rsid w:val="74DC00A4"/>
    <w:rsid w:val="76DFB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63D503C2-89D1-4DEF-9DAF-F819009BB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i-provider">
    <w:name w:val="ui-provider"/>
    <w:basedOn w:val="DefaultParagraphFont"/>
    <w:rsid w:val="000702B6"/>
  </w:style>
  <w:style w:type="paragraph" w:customStyle="1" w:styleId="zKISOffAddress">
    <w:name w:val="zKISOffAddress"/>
    <w:basedOn w:val="Normal"/>
    <w:rsid w:val="00B16281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62920-A87E-495B-AF2D-4A537CD99F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670418-207C-400F-BBF2-07350F9130A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A8FD4EBF-987F-44F8-A121-9EFB0465C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9</Pages>
  <Words>1924</Words>
  <Characters>8651</Characters>
  <Application>Microsoft Office Word</Application>
  <DocSecurity>0</DocSecurity>
  <Lines>72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10554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Kornsiri, Chongaksorn</cp:lastModifiedBy>
  <cp:revision>9</cp:revision>
  <cp:lastPrinted>2024-10-21T07:40:00Z</cp:lastPrinted>
  <dcterms:created xsi:type="dcterms:W3CDTF">2024-10-29T09:43:00Z</dcterms:created>
  <dcterms:modified xsi:type="dcterms:W3CDTF">2024-11-08T02:19:00Z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