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835BA" w14:textId="1C2D692E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>บริษัท พีทีที โกลบอล เคม</w:t>
      </w:r>
      <w:r w:rsidR="00F84418" w:rsidRPr="00755A56">
        <w:rPr>
          <w:rFonts w:asciiTheme="majorBidi" w:hAnsiTheme="majorBidi" w:cstheme="majorBidi" w:hint="cs"/>
          <w:b/>
          <w:bCs/>
          <w:sz w:val="52"/>
          <w:szCs w:val="52"/>
          <w:cs/>
        </w:rPr>
        <w:t>ิ</w:t>
      </w: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คอล จำกัด (มหาชน)  </w:t>
      </w:r>
    </w:p>
    <w:p w14:paraId="1D82214D" w14:textId="77777777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4443CD9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68DF1B4F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22794AB" w14:textId="061ABF7F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F868F1">
        <w:rPr>
          <w:rFonts w:asciiTheme="majorBidi" w:hAnsiTheme="majorBidi" w:cstheme="majorBidi" w:hint="cs"/>
          <w:sz w:val="32"/>
          <w:szCs w:val="32"/>
          <w:cs/>
          <w:lang w:val="th-TH"/>
        </w:rPr>
        <w:t>และ</w:t>
      </w:r>
      <w:r w:rsidR="00726970">
        <w:rPr>
          <w:rFonts w:asciiTheme="majorBidi" w:hAnsiTheme="majorBidi" w:cstheme="majorBidi" w:hint="cs"/>
          <w:sz w:val="32"/>
          <w:szCs w:val="32"/>
          <w:cs/>
          <w:lang w:val="th-TH"/>
        </w:rPr>
        <w:t>เก้า</w:t>
      </w:r>
      <w:r w:rsidR="00F868F1">
        <w:rPr>
          <w:rFonts w:asciiTheme="majorBidi" w:hAnsiTheme="majorBidi" w:cstheme="majorBidi" w:hint="cs"/>
          <w:sz w:val="32"/>
          <w:szCs w:val="32"/>
          <w:cs/>
          <w:lang w:val="th-TH"/>
        </w:rPr>
        <w:t>เดือน</w:t>
      </w:r>
      <w:r w:rsidRPr="00755A5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755A56">
        <w:rPr>
          <w:rFonts w:asciiTheme="majorBidi" w:hAnsiTheme="majorBidi" w:cstheme="majorBidi"/>
          <w:sz w:val="32"/>
          <w:szCs w:val="32"/>
        </w:rPr>
        <w:t>3</w:t>
      </w:r>
      <w:r w:rsidR="00F868F1">
        <w:rPr>
          <w:rFonts w:asciiTheme="majorBidi" w:hAnsiTheme="majorBidi" w:cstheme="majorBidi"/>
          <w:sz w:val="32"/>
          <w:szCs w:val="32"/>
        </w:rPr>
        <w:t xml:space="preserve">0 </w:t>
      </w:r>
      <w:r w:rsidR="0072697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755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55A56">
        <w:rPr>
          <w:rFonts w:asciiTheme="majorBidi" w:hAnsiTheme="majorBidi" w:cstheme="majorBidi"/>
          <w:sz w:val="32"/>
          <w:szCs w:val="32"/>
        </w:rPr>
        <w:t>256</w:t>
      </w:r>
      <w:r w:rsidR="001166B7">
        <w:rPr>
          <w:rFonts w:asciiTheme="majorBidi" w:hAnsiTheme="majorBidi" w:cstheme="majorBidi"/>
          <w:sz w:val="32"/>
          <w:szCs w:val="32"/>
        </w:rPr>
        <w:t>7</w:t>
      </w:r>
    </w:p>
    <w:p w14:paraId="537F3E55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แล</w:t>
      </w:r>
      <w:r w:rsidRPr="00755A56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53873764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755A56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0564E27B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FCD8D33" w14:textId="77777777" w:rsidR="00E4164D" w:rsidRPr="00755A56" w:rsidRDefault="00E4164D" w:rsidP="00E4164D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BAEC920" w14:textId="77777777" w:rsidR="00E4164D" w:rsidRPr="00755A56" w:rsidRDefault="00E4164D" w:rsidP="00E4164D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E4164D" w:rsidRPr="00755A56" w:rsidSect="000F2A0D">
          <w:head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715224B3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756DA1D" w14:textId="77777777" w:rsidR="00E4164D" w:rsidRPr="00755A56" w:rsidRDefault="00E4164D" w:rsidP="00E4164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9FA8ABC" w14:textId="0937F003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พีทีที โกลบอล เคมิคอล จำกัด (มหาชน)</w:t>
      </w:r>
    </w:p>
    <w:p w14:paraId="7BA94667" w14:textId="77777777" w:rsidR="00E4164D" w:rsidRPr="00755A56" w:rsidRDefault="00E4164D" w:rsidP="00EB70DE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7FEE424" w14:textId="144DAE0B" w:rsidR="00E4164D" w:rsidRPr="00755A56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งบฐานะการเงินรวมและงบฐานะการเงินเฉพาะกิจการ 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868F1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726970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1166B7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</w:rPr>
        <w:t>งบกำไรขาดทุน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  <w:lang w:val="en-US"/>
        </w:rPr>
        <w:t>รวมและ</w:t>
      </w:r>
      <w:r w:rsidR="0014152F" w:rsidRPr="00AA0546">
        <w:rPr>
          <w:rFonts w:asciiTheme="majorBidi" w:eastAsia="Angsana New" w:hAnsiTheme="majorBidi" w:cstheme="majorBidi" w:hint="cs"/>
          <w:spacing w:val="6"/>
          <w:sz w:val="30"/>
          <w:szCs w:val="30"/>
          <w:cs/>
          <w:lang w:val="en-US"/>
        </w:rPr>
        <w:t>งบกำไรขาดทุน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  <w:lang w:val="en-US"/>
        </w:rPr>
        <w:t xml:space="preserve">เฉพาะกิจการ </w:t>
      </w:r>
      <w:bookmarkStart w:id="0" w:name="_Hlk132752358"/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  <w:lang w:val="en-US"/>
        </w:rPr>
        <w:t>งบกำไรขาดทุน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</w:rPr>
        <w:t>เบ็ดเสร็จรวม</w:t>
      </w:r>
      <w:bookmarkEnd w:id="0"/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</w:rPr>
        <w:t>และงบกำไรขาดทุนเบ็ดเสร็จ</w:t>
      </w:r>
      <w:r w:rsidRPr="00AA0546">
        <w:rPr>
          <w:rFonts w:asciiTheme="majorBidi" w:eastAsia="Angsana New" w:hAnsiTheme="majorBidi" w:cstheme="majorBidi"/>
          <w:spacing w:val="8"/>
          <w:sz w:val="30"/>
          <w:szCs w:val="30"/>
          <w:cs/>
        </w:rPr>
        <w:t xml:space="preserve">เฉพาะกิจการ </w:t>
      </w:r>
      <w:r w:rsidR="000D1BE0">
        <w:rPr>
          <w:rFonts w:asciiTheme="majorBidi" w:eastAsia="Angsana New" w:hAnsiTheme="majorBidi" w:cstheme="majorBidi" w:hint="cs"/>
          <w:spacing w:val="8"/>
          <w:sz w:val="30"/>
          <w:szCs w:val="30"/>
          <w:cs/>
        </w:rPr>
        <w:t xml:space="preserve">              </w:t>
      </w:r>
      <w:r w:rsidR="00F868F1" w:rsidRPr="00AA0546">
        <w:rPr>
          <w:rFonts w:asciiTheme="majorBidi" w:eastAsia="Angsana New" w:hAnsiTheme="majorBidi" w:cstheme="majorBidi" w:hint="cs"/>
          <w:spacing w:val="8"/>
          <w:sz w:val="30"/>
          <w:szCs w:val="30"/>
          <w:cs/>
        </w:rPr>
        <w:t>สำหรับงวดสามเดือนและ</w:t>
      </w:r>
      <w:r w:rsidR="00726970">
        <w:rPr>
          <w:rFonts w:asciiTheme="majorBidi" w:eastAsia="Angsana New" w:hAnsiTheme="majorBidi" w:cstheme="majorBidi" w:hint="cs"/>
          <w:spacing w:val="8"/>
          <w:sz w:val="30"/>
          <w:szCs w:val="30"/>
          <w:cs/>
        </w:rPr>
        <w:t>เก้า</w:t>
      </w:r>
      <w:r w:rsidR="00F868F1" w:rsidRPr="00AA0546">
        <w:rPr>
          <w:rFonts w:asciiTheme="majorBidi" w:eastAsia="Angsana New" w:hAnsiTheme="majorBidi" w:cstheme="majorBidi" w:hint="cs"/>
          <w:spacing w:val="8"/>
          <w:sz w:val="30"/>
          <w:szCs w:val="30"/>
          <w:cs/>
        </w:rPr>
        <w:t xml:space="preserve">เดือนสิ้นสุดวันที่ </w:t>
      </w:r>
      <w:r w:rsidR="00F868F1" w:rsidRPr="007E2049">
        <w:rPr>
          <w:rFonts w:asciiTheme="majorBidi" w:eastAsia="Angsana New" w:hAnsiTheme="majorBidi" w:cstheme="majorBidi"/>
          <w:spacing w:val="8"/>
          <w:sz w:val="30"/>
          <w:szCs w:val="30"/>
          <w:lang w:val="en-US"/>
        </w:rPr>
        <w:t xml:space="preserve">30 </w:t>
      </w:r>
      <w:r w:rsidR="00726970" w:rsidRPr="007E2049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="00F868F1" w:rsidRPr="007E2049">
        <w:rPr>
          <w:rFonts w:asciiTheme="majorBidi" w:eastAsia="Angsana New" w:hAnsiTheme="majorBidi" w:cstheme="majorBidi"/>
          <w:spacing w:val="8"/>
          <w:sz w:val="30"/>
          <w:szCs w:val="30"/>
          <w:cs/>
          <w:lang w:val="en-US"/>
        </w:rPr>
        <w:t xml:space="preserve"> </w:t>
      </w:r>
      <w:r w:rsidR="00F868F1" w:rsidRPr="007E2049">
        <w:rPr>
          <w:rFonts w:asciiTheme="majorBidi" w:eastAsia="Angsana New" w:hAnsiTheme="majorBidi" w:cstheme="majorBidi"/>
          <w:spacing w:val="8"/>
          <w:sz w:val="30"/>
          <w:szCs w:val="30"/>
          <w:lang w:val="en-US"/>
        </w:rPr>
        <w:t>256</w:t>
      </w:r>
      <w:r w:rsidR="001166B7" w:rsidRPr="007E2049">
        <w:rPr>
          <w:rFonts w:asciiTheme="majorBidi" w:eastAsia="Angsana New" w:hAnsiTheme="majorBidi" w:cstheme="majorBidi"/>
          <w:spacing w:val="8"/>
          <w:sz w:val="30"/>
          <w:szCs w:val="30"/>
          <w:lang w:val="en-US"/>
        </w:rPr>
        <w:t>7</w:t>
      </w:r>
      <w:r w:rsidR="00F868F1" w:rsidRPr="00AA0546">
        <w:rPr>
          <w:rFonts w:asciiTheme="majorBidi" w:eastAsia="Angsana New" w:hAnsiTheme="majorBidi" w:cstheme="majorBidi"/>
          <w:spacing w:val="8"/>
          <w:sz w:val="30"/>
          <w:szCs w:val="30"/>
          <w:lang w:val="en-US"/>
        </w:rPr>
        <w:t xml:space="preserve"> </w:t>
      </w:r>
      <w:r w:rsidRPr="00AA0546">
        <w:rPr>
          <w:rFonts w:asciiTheme="majorBidi" w:eastAsia="Angsana New" w:hAnsiTheme="majorBidi" w:cstheme="majorBidi"/>
          <w:spacing w:val="8"/>
          <w:sz w:val="30"/>
          <w:szCs w:val="30"/>
          <w:cs/>
        </w:rPr>
        <w:t>งบการเปลี่ยนแปลงส่วนของ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ผู้ถือหุ้นรวมและ</w:t>
      </w:r>
      <w:r w:rsidR="000D1BE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      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งบการเปลี่ยนแปลงส่วนของผู้ถือหุ้นเฉพาะกิจการ</w:t>
      </w:r>
      <w:r w:rsidR="00F868F1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และ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เฉพาะกิจกา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>รสำหรับงวด</w:t>
      </w:r>
      <w:r w:rsidR="0072697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เก้า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Pr="007E2049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F868F1" w:rsidRPr="007E20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0 </w:t>
      </w:r>
      <w:r w:rsidR="00726970" w:rsidRPr="007E20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กันยายน</w:t>
      </w:r>
      <w:r w:rsidR="00F868F1" w:rsidRPr="007E20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7E2049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 w:rsidR="001166B7" w:rsidRPr="007E2049">
        <w:rPr>
          <w:rFonts w:asciiTheme="majorBidi" w:hAnsiTheme="majorBidi" w:cstheme="majorBidi"/>
          <w:spacing w:val="-4"/>
          <w:sz w:val="30"/>
          <w:szCs w:val="30"/>
          <w:lang w:val="en-US"/>
        </w:rPr>
        <w:t>7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AA0546">
        <w:rPr>
          <w:rFonts w:asciiTheme="majorBidi" w:hAnsiTheme="majorBidi" w:cstheme="majorBidi"/>
          <w:spacing w:val="-4"/>
          <w:sz w:val="30"/>
          <w:szCs w:val="30"/>
        </w:rPr>
        <w:t>(</w:t>
      </w:r>
      <w:proofErr w:type="spellStart"/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</w:t>
      </w:r>
      <w:r w:rsidRPr="00AA0546">
        <w:rPr>
          <w:rFonts w:asciiTheme="majorBidi" w:hAnsiTheme="majorBidi" w:cstheme="majorBidi"/>
          <w:spacing w:val="4"/>
          <w:sz w:val="30"/>
          <w:szCs w:val="30"/>
          <w:cs/>
        </w:rPr>
        <w:t>ระหว่างกาล</w:t>
      </w:r>
      <w:proofErr w:type="spellEnd"/>
      <w:r w:rsidRPr="00AA0546">
        <w:rPr>
          <w:rFonts w:asciiTheme="majorBidi" w:hAnsiTheme="majorBidi" w:cstheme="majorBidi"/>
          <w:spacing w:val="4"/>
          <w:sz w:val="30"/>
          <w:szCs w:val="30"/>
          <w:cs/>
        </w:rPr>
        <w:t>)</w:t>
      </w:r>
      <w:r w:rsidRPr="00AA0546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AA0546">
        <w:rPr>
          <w:rFonts w:asciiTheme="majorBidi" w:hAnsiTheme="majorBidi" w:cstheme="majorBidi"/>
          <w:spacing w:val="4"/>
          <w:sz w:val="30"/>
          <w:szCs w:val="30"/>
          <w:cs/>
        </w:rPr>
        <w:t>ของ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</w:rPr>
        <w:t xml:space="preserve">บริษัท 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  <w:lang w:val="en-US"/>
        </w:rPr>
        <w:t xml:space="preserve">พีทีที โกลบอล เคมิคอล จำกัด (มหาชน) 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และบริษัทย่อย</w:t>
      </w:r>
      <w:r w:rsidR="00C63AC1" w:rsidRPr="00AA0546">
        <w:rPr>
          <w:rFonts w:asciiTheme="majorBidi" w:eastAsia="Angsana New" w:hAnsiTheme="majorBidi" w:cstheme="majorBidi" w:hint="cs"/>
          <w:spacing w:val="4"/>
          <w:sz w:val="30"/>
          <w:szCs w:val="30"/>
          <w:cs/>
        </w:rPr>
        <w:t xml:space="preserve"> (</w:t>
      </w:r>
      <w:r w:rsidR="00C63AC1" w:rsidRPr="00AA0546">
        <w:rPr>
          <w:rFonts w:asciiTheme="majorBidi" w:eastAsia="Angsana New" w:hAnsiTheme="majorBidi" w:cstheme="majorBidi"/>
          <w:spacing w:val="4"/>
          <w:sz w:val="30"/>
          <w:szCs w:val="30"/>
          <w:lang w:val="en-US"/>
        </w:rPr>
        <w:t>“</w:t>
      </w:r>
      <w:r w:rsidR="00C63AC1" w:rsidRPr="00AA0546">
        <w:rPr>
          <w:rFonts w:asciiTheme="majorBidi" w:eastAsia="Angsana New" w:hAnsiTheme="majorBidi" w:cstheme="majorBidi" w:hint="cs"/>
          <w:spacing w:val="4"/>
          <w:sz w:val="30"/>
          <w:szCs w:val="30"/>
          <w:cs/>
          <w:lang w:val="en-US"/>
        </w:rPr>
        <w:t>กลุ่มบริษัท”)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</w:rPr>
        <w:t xml:space="preserve"> และของเฉพาะ</w:t>
      </w:r>
      <w:r w:rsidRPr="007510D9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บริษั</w:t>
      </w:r>
      <w:r w:rsidR="0014152F" w:rsidRPr="007510D9">
        <w:rPr>
          <w:rFonts w:asciiTheme="majorBidi" w:eastAsia="Angsana New" w:hAnsiTheme="majorBidi" w:cstheme="majorBidi" w:hint="cs"/>
          <w:spacing w:val="4"/>
          <w:sz w:val="30"/>
          <w:szCs w:val="30"/>
          <w:cs/>
        </w:rPr>
        <w:t xml:space="preserve">ท </w:t>
      </w:r>
      <w:r w:rsidRPr="007510D9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พีทีที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โกลบอ</w:t>
      </w:r>
      <w:r w:rsidR="00F84418" w:rsidRPr="00755A56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ล เคมิ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คอล จำกัด (มหาชน)</w:t>
      </w:r>
      <w:r w:rsidR="00C63AC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(“บริษัท”</w:t>
      </w:r>
      <w:r w:rsidR="00C63AC1">
        <w:rPr>
          <w:rFonts w:asciiTheme="majorBidi" w:eastAsia="Angsana New" w:hAnsiTheme="majorBidi" w:cstheme="majorBidi"/>
          <w:sz w:val="30"/>
          <w:szCs w:val="30"/>
          <w:lang w:val="en-US"/>
        </w:rPr>
        <w:t>)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AA0546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 เรื่อง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</w:t>
      </w:r>
      <w:r w:rsidRPr="00755A5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755A56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8830354" w14:textId="77777777" w:rsidR="00E4164D" w:rsidRPr="00755A56" w:rsidRDefault="00E4164D" w:rsidP="00EB70D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5523ADF1" w14:textId="77777777" w:rsidR="00E4164D" w:rsidRPr="00755A56" w:rsidRDefault="00E4164D" w:rsidP="00EB70D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4D4DD47" w14:textId="77777777" w:rsidR="00E4164D" w:rsidRPr="00755A56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9C7C3" w14:textId="77777777" w:rsidR="00E4164D" w:rsidRPr="00755A56" w:rsidRDefault="00E4164D" w:rsidP="000F2A0D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รหัส</w:t>
      </w:r>
      <w:r w:rsidRPr="00755A56">
        <w:rPr>
          <w:rFonts w:asciiTheme="majorBidi" w:hAnsiTheme="majorBidi" w:cstheme="majorBidi"/>
          <w:sz w:val="30"/>
          <w:szCs w:val="30"/>
        </w:rPr>
        <w:t xml:space="preserve"> 2410 “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755A56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755A56">
        <w:rPr>
          <w:rFonts w:asciiTheme="majorBidi" w:hAnsiTheme="majorBidi" w:cstheme="majorBidi"/>
          <w:sz w:val="30"/>
          <w:szCs w:val="30"/>
        </w:rPr>
        <w:t>”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4B12496" w14:textId="77777777" w:rsidR="00E4164D" w:rsidRPr="00755A56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AD5506D" w14:textId="77777777" w:rsidR="00E4164D" w:rsidRPr="00755A56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4164D" w:rsidRPr="00755A56" w:rsidSect="00EB70DE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5C174590" w14:textId="5890E72B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3D49C74" w14:textId="77777777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2BA47" w14:textId="77777777" w:rsidR="00E4164D" w:rsidRPr="00755A56" w:rsidRDefault="00E4164D" w:rsidP="004B298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63AC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63AC1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C63AC1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C63AC1">
        <w:rPr>
          <w:rFonts w:asciiTheme="majorBidi" w:hAnsiTheme="majorBidi" w:cstheme="majorBidi"/>
          <w:sz w:val="30"/>
          <w:szCs w:val="30"/>
        </w:rPr>
        <w:t xml:space="preserve"> </w:t>
      </w:r>
      <w:r w:rsidRPr="00C63AC1">
        <w:rPr>
          <w:rFonts w:asciiTheme="majorBidi" w:hAnsiTheme="majorBidi" w:cstheme="majorBidi"/>
          <w:sz w:val="30"/>
          <w:szCs w:val="30"/>
          <w:cs/>
        </w:rPr>
        <w:t>ในสาระสำคัญ</w:t>
      </w:r>
      <w:r w:rsidRPr="00755A56">
        <w:rPr>
          <w:rFonts w:asciiTheme="majorBidi" w:hAnsiTheme="majorBidi" w:cstheme="majorBidi"/>
          <w:sz w:val="30"/>
          <w:szCs w:val="30"/>
          <w:cs/>
        </w:rPr>
        <w:t>จากการสอบทานของข้าพเจ้า</w:t>
      </w:r>
    </w:p>
    <w:p w14:paraId="0001BFD2" w14:textId="36358DD3" w:rsidR="00E4164D" w:rsidRDefault="00E4164D" w:rsidP="004B298B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F8EB4F0" w14:textId="60C03A7F" w:rsidR="00C91739" w:rsidRDefault="00C91739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31278F56" w14:textId="77777777" w:rsidR="007D101A" w:rsidRPr="002A03CF" w:rsidRDefault="007D101A" w:rsidP="00EB70DE">
      <w:pPr>
        <w:pStyle w:val="Default"/>
        <w:jc w:val="thaiDistribute"/>
        <w:rPr>
          <w:rFonts w:asciiTheme="majorBidi" w:hAnsiTheme="majorBidi" w:cstheme="majorBidi" w:hint="cs"/>
          <w:sz w:val="30"/>
          <w:szCs w:val="30"/>
          <w:lang w:val="x-none"/>
        </w:rPr>
      </w:pPr>
    </w:p>
    <w:p w14:paraId="5E288087" w14:textId="77777777" w:rsidR="00E4164D" w:rsidRPr="00755A56" w:rsidRDefault="00E4164D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1D3A003A" w14:textId="77777777" w:rsidR="00A25277" w:rsidRPr="00C26231" w:rsidRDefault="00A25277" w:rsidP="00A25277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C26231">
        <w:rPr>
          <w:rFonts w:ascii="Angsana New" w:hAnsi="Angsana New" w:cs="Angsana New"/>
          <w:cs/>
        </w:rPr>
        <w:t>(</w:t>
      </w:r>
      <w:r w:rsidRPr="00C26231">
        <w:rPr>
          <w:rFonts w:ascii="Angsana New" w:hAnsi="Angsana New" w:cs="Angsana New"/>
          <w:cs/>
          <w:lang w:val="en-US"/>
        </w:rPr>
        <w:t>วัยวัฒน์ กอสมานชัยกิจ</w:t>
      </w:r>
      <w:r w:rsidRPr="00C26231">
        <w:rPr>
          <w:rFonts w:ascii="Angsana New" w:hAnsi="Angsana New" w:cs="Angsana New"/>
          <w:cs/>
        </w:rPr>
        <w:t>)</w:t>
      </w:r>
    </w:p>
    <w:p w14:paraId="55277F12" w14:textId="77777777" w:rsidR="00A25277" w:rsidRPr="00C26231" w:rsidRDefault="00A25277" w:rsidP="00A25277">
      <w:pPr>
        <w:pStyle w:val="T"/>
        <w:ind w:left="0"/>
        <w:jc w:val="both"/>
        <w:rPr>
          <w:rFonts w:ascii="Angsana New" w:hAnsi="Angsana New" w:cs="Angsana New"/>
          <w:cs/>
        </w:rPr>
      </w:pPr>
      <w:r w:rsidRPr="00C26231">
        <w:rPr>
          <w:rFonts w:ascii="Angsana New" w:hAnsi="Angsana New" w:cs="Angsana New"/>
          <w:cs/>
        </w:rPr>
        <w:t>ผู้สอบบัญชีรับอนุญาต</w:t>
      </w:r>
    </w:p>
    <w:p w14:paraId="6742B2BF" w14:textId="77777777" w:rsidR="00A25277" w:rsidRPr="00C26231" w:rsidRDefault="00A25277" w:rsidP="00A25277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C26231">
        <w:rPr>
          <w:rFonts w:ascii="Angsana New" w:hAnsi="Angsana New" w:cs="Angsana New"/>
          <w:cs/>
        </w:rPr>
        <w:t xml:space="preserve">เลขทะเบียน </w:t>
      </w:r>
      <w:r w:rsidRPr="00C26231">
        <w:rPr>
          <w:rFonts w:ascii="Angsana New" w:hAnsi="Angsana New" w:cs="Angsana New"/>
          <w:lang w:val="en-US"/>
        </w:rPr>
        <w:t>6333</w:t>
      </w:r>
    </w:p>
    <w:p w14:paraId="04D04818" w14:textId="77777777" w:rsidR="00A25277" w:rsidRPr="00C26231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456A7A1D" w14:textId="77777777" w:rsidR="00A25277" w:rsidRPr="00C26231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26231">
        <w:rPr>
          <w:rFonts w:ascii="Angsana New" w:hAnsi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20DB899F" w14:textId="77777777" w:rsidR="00A25277" w:rsidRPr="008658F2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</w:rPr>
      </w:pPr>
      <w:r w:rsidRPr="00C26231">
        <w:rPr>
          <w:rFonts w:ascii="Angsana New" w:hAnsi="Angsana New"/>
          <w:sz w:val="30"/>
          <w:szCs w:val="30"/>
          <w:cs/>
        </w:rPr>
        <w:t>กรุงเทพ</w:t>
      </w:r>
      <w:r w:rsidRPr="008658F2">
        <w:rPr>
          <w:rFonts w:ascii="Angsana New" w:hAnsi="Angsana New"/>
          <w:sz w:val="30"/>
          <w:szCs w:val="30"/>
          <w:cs/>
        </w:rPr>
        <w:t>มหานคร</w:t>
      </w:r>
    </w:p>
    <w:p w14:paraId="6EA17CA6" w14:textId="57BD224C" w:rsidR="005B3E62" w:rsidRPr="002002CF" w:rsidRDefault="002273F6" w:rsidP="002273F6">
      <w:pPr>
        <w:pStyle w:val="IndexHeading1"/>
        <w:spacing w:after="0" w:line="240" w:lineRule="auto"/>
        <w:ind w:right="-1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2002CF">
        <w:rPr>
          <w:rFonts w:ascii="Angsana New" w:hAnsi="Angsana New"/>
          <w:b w:val="0"/>
          <w:bCs/>
          <w:sz w:val="30"/>
          <w:szCs w:val="30"/>
          <w:lang w:val="en-US" w:bidi="th-TH"/>
        </w:rPr>
        <w:t xml:space="preserve">6 </w:t>
      </w:r>
      <w:r w:rsidR="004862F5" w:rsidRPr="002002CF">
        <w:rPr>
          <w:rFonts w:ascii="Angsana New" w:hAnsi="Angsana New"/>
          <w:sz w:val="30"/>
          <w:szCs w:val="30"/>
          <w:cs/>
          <w:lang w:val="en-US" w:bidi="th-TH"/>
        </w:rPr>
        <w:t>พฤศจิกายน</w:t>
      </w:r>
      <w:r w:rsidR="00082BA4" w:rsidRPr="002002C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082BA4" w:rsidRPr="002002CF">
        <w:rPr>
          <w:rFonts w:ascii="Angsana New" w:hAnsi="Angsana New"/>
          <w:b w:val="0"/>
          <w:bCs/>
          <w:sz w:val="30"/>
          <w:szCs w:val="30"/>
          <w:lang w:val="en-US" w:bidi="th-TH"/>
        </w:rPr>
        <w:t>2567</w:t>
      </w:r>
    </w:p>
    <w:sectPr w:rsidR="005B3E62" w:rsidRPr="002002CF" w:rsidSect="00957EC6">
      <w:headerReference w:type="default" r:id="rId15"/>
      <w:footerReference w:type="default" r:id="rId16"/>
      <w:headerReference w:type="first" r:id="rId17"/>
      <w:pgSz w:w="11906" w:h="16838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604E0" w14:textId="77777777" w:rsidR="003B283B" w:rsidRDefault="003B283B" w:rsidP="004956B4">
      <w:r>
        <w:separator/>
      </w:r>
    </w:p>
  </w:endnote>
  <w:endnote w:type="continuationSeparator" w:id="0">
    <w:p w14:paraId="742064AF" w14:textId="77777777" w:rsidR="003B283B" w:rsidRDefault="003B283B" w:rsidP="004956B4">
      <w:r>
        <w:continuationSeparator/>
      </w:r>
    </w:p>
  </w:endnote>
  <w:endnote w:type="continuationNotice" w:id="1">
    <w:p w14:paraId="7DB881E5" w14:textId="77777777" w:rsidR="003B283B" w:rsidRDefault="003B283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Univers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D8E6" w14:textId="6B369C22" w:rsidR="0030722E" w:rsidRPr="006147EE" w:rsidRDefault="0030722E" w:rsidP="001608D9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CBBF4" w14:textId="77777777" w:rsidR="0030722E" w:rsidRPr="00CC00FB" w:rsidRDefault="0030722E" w:rsidP="001608D9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30722E" w:rsidRPr="00483D4C" w:rsidRDefault="0030722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3D4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3D4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3D4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4DCAE" w14:textId="77777777" w:rsidR="003B283B" w:rsidRDefault="003B283B" w:rsidP="004956B4">
      <w:r>
        <w:separator/>
      </w:r>
    </w:p>
  </w:footnote>
  <w:footnote w:type="continuationSeparator" w:id="0">
    <w:p w14:paraId="37611CE7" w14:textId="77777777" w:rsidR="003B283B" w:rsidRDefault="003B283B" w:rsidP="004956B4">
      <w:r>
        <w:continuationSeparator/>
      </w:r>
    </w:p>
  </w:footnote>
  <w:footnote w:type="continuationNotice" w:id="1">
    <w:p w14:paraId="18591703" w14:textId="77777777" w:rsidR="003B283B" w:rsidRDefault="003B283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E9EFA" w14:textId="731E66DE" w:rsidR="0030722E" w:rsidRDefault="0030722E" w:rsidP="001608D9">
    <w:pPr>
      <w:pStyle w:val="Header"/>
      <w:rPr>
        <w:rFonts w:ascii="Angsana New" w:hAnsi="Angsana New"/>
        <w:sz w:val="52"/>
        <w:szCs w:val="52"/>
      </w:rPr>
    </w:pPr>
    <w:r w:rsidRPr="007165BD">
      <w:rPr>
        <w:rFonts w:ascii="Angsana New" w:hAnsi="Angsana New"/>
        <w:sz w:val="52"/>
        <w:szCs w:val="52"/>
      </w:rPr>
      <w:t xml:space="preserve"> </w:t>
    </w:r>
  </w:p>
  <w:p w14:paraId="34CD4323" w14:textId="77777777" w:rsidR="007165BD" w:rsidRDefault="007165BD" w:rsidP="001608D9">
    <w:pPr>
      <w:pStyle w:val="Header"/>
      <w:rPr>
        <w:rFonts w:ascii="Angsana New" w:hAnsi="Angsana New"/>
        <w:sz w:val="52"/>
        <w:szCs w:val="52"/>
      </w:rPr>
    </w:pPr>
  </w:p>
  <w:p w14:paraId="1A6748F9" w14:textId="77777777" w:rsidR="007165BD" w:rsidRDefault="007165BD" w:rsidP="001608D9">
    <w:pPr>
      <w:pStyle w:val="Header"/>
      <w:rPr>
        <w:rFonts w:ascii="Angsana New" w:hAnsi="Angsana New"/>
        <w:sz w:val="52"/>
        <w:szCs w:val="52"/>
      </w:rPr>
    </w:pPr>
  </w:p>
  <w:p w14:paraId="1B1BCC5D" w14:textId="77777777" w:rsidR="007165BD" w:rsidRDefault="007165BD" w:rsidP="001608D9">
    <w:pPr>
      <w:pStyle w:val="Header"/>
      <w:rPr>
        <w:rFonts w:ascii="Angsana New" w:hAnsi="Angsana New"/>
        <w:sz w:val="52"/>
        <w:szCs w:val="52"/>
      </w:rPr>
    </w:pPr>
  </w:p>
  <w:p w14:paraId="6A767E3C" w14:textId="77777777" w:rsidR="007165BD" w:rsidRDefault="007165BD" w:rsidP="001608D9">
    <w:pPr>
      <w:pStyle w:val="Header"/>
      <w:rPr>
        <w:rFonts w:ascii="Angsana New" w:hAnsi="Angsana New"/>
        <w:sz w:val="52"/>
        <w:szCs w:val="52"/>
      </w:rPr>
    </w:pPr>
  </w:p>
  <w:p w14:paraId="46073120" w14:textId="77777777" w:rsidR="007165BD" w:rsidRPr="007165BD" w:rsidRDefault="007165BD" w:rsidP="001608D9">
    <w:pPr>
      <w:pStyle w:val="Header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974C4" w14:textId="5C72AD57" w:rsidR="0030722E" w:rsidRDefault="0030722E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670C19E" w14:textId="1EC08A2A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8136D6" w14:textId="072197D2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ECA123B" w14:textId="192A2B17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1C3DA0A" w14:textId="51906C73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C9D682C" w14:textId="2DB23C26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9BA4151" w14:textId="69688D26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FBEB01" w14:textId="77777777" w:rsidR="001166B7" w:rsidRP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A5A0D" w14:textId="5844AA95" w:rsidR="0030722E" w:rsidRDefault="0030722E" w:rsidP="00B70FC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D510C11" w14:textId="0931B505" w:rsidR="00483D4C" w:rsidRDefault="00483D4C" w:rsidP="00B70FC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2FA3E8E" w14:textId="653EC133" w:rsidR="00B70FC9" w:rsidRDefault="00B70FC9" w:rsidP="00B70FC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386A5C8" w14:textId="77777777" w:rsidR="00B70FC9" w:rsidRPr="00BF6E26" w:rsidRDefault="00B70FC9" w:rsidP="00B70FC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D2AF8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30722E" w:rsidRPr="005F1026" w:rsidRDefault="0030722E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8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4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77546"/>
    <w:multiLevelType w:val="hybridMultilevel"/>
    <w:tmpl w:val="13725832"/>
    <w:lvl w:ilvl="0" w:tplc="06B841F2">
      <w:start w:val="1"/>
      <w:numFmt w:val="decimal"/>
      <w:lvlText w:val="%1"/>
      <w:lvlJc w:val="left"/>
      <w:pPr>
        <w:ind w:left="28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726688457">
    <w:abstractNumId w:val="15"/>
  </w:num>
  <w:num w:numId="2" w16cid:durableId="723335755">
    <w:abstractNumId w:val="14"/>
  </w:num>
  <w:num w:numId="3" w16cid:durableId="1318874060">
    <w:abstractNumId w:val="6"/>
  </w:num>
  <w:num w:numId="4" w16cid:durableId="399181996">
    <w:abstractNumId w:val="7"/>
  </w:num>
  <w:num w:numId="5" w16cid:durableId="51929574">
    <w:abstractNumId w:val="19"/>
  </w:num>
  <w:num w:numId="6" w16cid:durableId="4715271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51065868">
    <w:abstractNumId w:val="2"/>
  </w:num>
  <w:num w:numId="8" w16cid:durableId="497160292">
    <w:abstractNumId w:val="5"/>
  </w:num>
  <w:num w:numId="9" w16cid:durableId="860630815">
    <w:abstractNumId w:val="13"/>
  </w:num>
  <w:num w:numId="10" w16cid:durableId="1819104513">
    <w:abstractNumId w:val="27"/>
  </w:num>
  <w:num w:numId="11" w16cid:durableId="633415632">
    <w:abstractNumId w:val="21"/>
  </w:num>
  <w:num w:numId="12" w16cid:durableId="2070690701">
    <w:abstractNumId w:val="4"/>
  </w:num>
  <w:num w:numId="13" w16cid:durableId="1173640218">
    <w:abstractNumId w:val="3"/>
  </w:num>
  <w:num w:numId="14" w16cid:durableId="1839225000">
    <w:abstractNumId w:val="10"/>
  </w:num>
  <w:num w:numId="15" w16cid:durableId="261883294">
    <w:abstractNumId w:val="23"/>
  </w:num>
  <w:num w:numId="16" w16cid:durableId="22681410">
    <w:abstractNumId w:val="16"/>
  </w:num>
  <w:num w:numId="17" w16cid:durableId="180779355">
    <w:abstractNumId w:val="0"/>
  </w:num>
  <w:num w:numId="18" w16cid:durableId="1444619378">
    <w:abstractNumId w:val="1"/>
  </w:num>
  <w:num w:numId="19" w16cid:durableId="1610703227">
    <w:abstractNumId w:val="8"/>
  </w:num>
  <w:num w:numId="20" w16cid:durableId="1256014309">
    <w:abstractNumId w:val="11"/>
  </w:num>
  <w:num w:numId="21" w16cid:durableId="1777871125">
    <w:abstractNumId w:val="20"/>
  </w:num>
  <w:num w:numId="22" w16cid:durableId="236978638">
    <w:abstractNumId w:val="25"/>
  </w:num>
  <w:num w:numId="23" w16cid:durableId="708528140">
    <w:abstractNumId w:val="1"/>
  </w:num>
  <w:num w:numId="24" w16cid:durableId="214850009">
    <w:abstractNumId w:val="17"/>
  </w:num>
  <w:num w:numId="25" w16cid:durableId="86594546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7873399">
    <w:abstractNumId w:val="26"/>
  </w:num>
  <w:num w:numId="27" w16cid:durableId="2113471678">
    <w:abstractNumId w:val="18"/>
  </w:num>
  <w:num w:numId="28" w16cid:durableId="249235788">
    <w:abstractNumId w:val="9"/>
  </w:num>
  <w:num w:numId="29" w16cid:durableId="382103853">
    <w:abstractNumId w:val="24"/>
  </w:num>
  <w:num w:numId="30" w16cid:durableId="1569150735">
    <w:abstractNumId w:val="12"/>
  </w:num>
  <w:num w:numId="31" w16cid:durableId="1640068805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BB"/>
    <w:rsid w:val="00003772"/>
    <w:rsid w:val="00003922"/>
    <w:rsid w:val="00003A97"/>
    <w:rsid w:val="00003CF4"/>
    <w:rsid w:val="00003FD2"/>
    <w:rsid w:val="00003FF8"/>
    <w:rsid w:val="0000449F"/>
    <w:rsid w:val="0000480E"/>
    <w:rsid w:val="000048C6"/>
    <w:rsid w:val="0000495D"/>
    <w:rsid w:val="000049D6"/>
    <w:rsid w:val="00004A11"/>
    <w:rsid w:val="00004D38"/>
    <w:rsid w:val="0000544C"/>
    <w:rsid w:val="00005746"/>
    <w:rsid w:val="000057E2"/>
    <w:rsid w:val="00005816"/>
    <w:rsid w:val="00005B82"/>
    <w:rsid w:val="00005D16"/>
    <w:rsid w:val="00005E67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7152"/>
    <w:rsid w:val="00037238"/>
    <w:rsid w:val="000373D5"/>
    <w:rsid w:val="000375B1"/>
    <w:rsid w:val="00037798"/>
    <w:rsid w:val="0003793F"/>
    <w:rsid w:val="00037985"/>
    <w:rsid w:val="00037A58"/>
    <w:rsid w:val="00037A5C"/>
    <w:rsid w:val="00037B04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A9"/>
    <w:rsid w:val="0005484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649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E11"/>
    <w:rsid w:val="0006619F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BA4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A0F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249"/>
    <w:rsid w:val="00094590"/>
    <w:rsid w:val="000945FC"/>
    <w:rsid w:val="000945FD"/>
    <w:rsid w:val="000948D2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C35"/>
    <w:rsid w:val="000A70AF"/>
    <w:rsid w:val="000A7438"/>
    <w:rsid w:val="000A7469"/>
    <w:rsid w:val="000A76B6"/>
    <w:rsid w:val="000A76DF"/>
    <w:rsid w:val="000A7712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F36"/>
    <w:rsid w:val="000B6F46"/>
    <w:rsid w:val="000B70EA"/>
    <w:rsid w:val="000B7719"/>
    <w:rsid w:val="000B7789"/>
    <w:rsid w:val="000B78AD"/>
    <w:rsid w:val="000B7A60"/>
    <w:rsid w:val="000B7D16"/>
    <w:rsid w:val="000B7F82"/>
    <w:rsid w:val="000B7FDC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4BA"/>
    <w:rsid w:val="000C266F"/>
    <w:rsid w:val="000C2869"/>
    <w:rsid w:val="000C2957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433A"/>
    <w:rsid w:val="000C47AC"/>
    <w:rsid w:val="000C4E74"/>
    <w:rsid w:val="000C4F26"/>
    <w:rsid w:val="000C548C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BE0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809"/>
    <w:rsid w:val="000E0861"/>
    <w:rsid w:val="000E0AF7"/>
    <w:rsid w:val="000E0D9D"/>
    <w:rsid w:val="000E0DD0"/>
    <w:rsid w:val="000E0F08"/>
    <w:rsid w:val="000E11F9"/>
    <w:rsid w:val="000E14DD"/>
    <w:rsid w:val="000E1A58"/>
    <w:rsid w:val="000E1ADF"/>
    <w:rsid w:val="000E1C29"/>
    <w:rsid w:val="000E1DDA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EA"/>
    <w:rsid w:val="000E44F2"/>
    <w:rsid w:val="000E49CB"/>
    <w:rsid w:val="000E4BAC"/>
    <w:rsid w:val="000E4F0B"/>
    <w:rsid w:val="000E50DA"/>
    <w:rsid w:val="000E511E"/>
    <w:rsid w:val="000E5367"/>
    <w:rsid w:val="000E53B4"/>
    <w:rsid w:val="000E5484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B4"/>
    <w:rsid w:val="001143CD"/>
    <w:rsid w:val="0011465A"/>
    <w:rsid w:val="00114712"/>
    <w:rsid w:val="001149A6"/>
    <w:rsid w:val="00114B7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B7"/>
    <w:rsid w:val="001166F7"/>
    <w:rsid w:val="00116BEF"/>
    <w:rsid w:val="00116FEE"/>
    <w:rsid w:val="00117218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3EF"/>
    <w:rsid w:val="001615A1"/>
    <w:rsid w:val="001615CD"/>
    <w:rsid w:val="00161714"/>
    <w:rsid w:val="001619EF"/>
    <w:rsid w:val="00161C6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2A5"/>
    <w:rsid w:val="001702C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A30"/>
    <w:rsid w:val="00173B5E"/>
    <w:rsid w:val="00173C0F"/>
    <w:rsid w:val="00173F59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934"/>
    <w:rsid w:val="00183941"/>
    <w:rsid w:val="00183BAA"/>
    <w:rsid w:val="00183D93"/>
    <w:rsid w:val="0018403E"/>
    <w:rsid w:val="00184201"/>
    <w:rsid w:val="0018431E"/>
    <w:rsid w:val="00184380"/>
    <w:rsid w:val="0018460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674"/>
    <w:rsid w:val="00192A84"/>
    <w:rsid w:val="00192B13"/>
    <w:rsid w:val="00192E81"/>
    <w:rsid w:val="00193249"/>
    <w:rsid w:val="001936F7"/>
    <w:rsid w:val="00193CA9"/>
    <w:rsid w:val="00193D18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EBA"/>
    <w:rsid w:val="001A0F49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172"/>
    <w:rsid w:val="001A43F1"/>
    <w:rsid w:val="001A4527"/>
    <w:rsid w:val="001A4530"/>
    <w:rsid w:val="001A492E"/>
    <w:rsid w:val="001A49CD"/>
    <w:rsid w:val="001A4B8E"/>
    <w:rsid w:val="001A4CD0"/>
    <w:rsid w:val="001A4E1C"/>
    <w:rsid w:val="001A5180"/>
    <w:rsid w:val="001A548E"/>
    <w:rsid w:val="001A549A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6DA"/>
    <w:rsid w:val="001C16E0"/>
    <w:rsid w:val="001C1747"/>
    <w:rsid w:val="001C17A0"/>
    <w:rsid w:val="001C17B0"/>
    <w:rsid w:val="001C1836"/>
    <w:rsid w:val="001C1873"/>
    <w:rsid w:val="001C1B11"/>
    <w:rsid w:val="001C1DDE"/>
    <w:rsid w:val="001C1E56"/>
    <w:rsid w:val="001C2CCF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B12"/>
    <w:rsid w:val="001E6E7B"/>
    <w:rsid w:val="001E72D5"/>
    <w:rsid w:val="001E73FD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41EF"/>
    <w:rsid w:val="001F42FD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2CF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20014"/>
    <w:rsid w:val="0022003B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691"/>
    <w:rsid w:val="002217EB"/>
    <w:rsid w:val="00221929"/>
    <w:rsid w:val="00221D70"/>
    <w:rsid w:val="00221E94"/>
    <w:rsid w:val="00221EE6"/>
    <w:rsid w:val="00222452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3F6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3A9"/>
    <w:rsid w:val="002353BA"/>
    <w:rsid w:val="002353C7"/>
    <w:rsid w:val="00235871"/>
    <w:rsid w:val="00235926"/>
    <w:rsid w:val="00235C4B"/>
    <w:rsid w:val="00235CB8"/>
    <w:rsid w:val="00235D2F"/>
    <w:rsid w:val="00235E91"/>
    <w:rsid w:val="002360E6"/>
    <w:rsid w:val="00236154"/>
    <w:rsid w:val="002362D5"/>
    <w:rsid w:val="00236495"/>
    <w:rsid w:val="0023684F"/>
    <w:rsid w:val="002368B6"/>
    <w:rsid w:val="00236A99"/>
    <w:rsid w:val="00236B85"/>
    <w:rsid w:val="00236B9C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82"/>
    <w:rsid w:val="002417F3"/>
    <w:rsid w:val="0024199A"/>
    <w:rsid w:val="002419B5"/>
    <w:rsid w:val="00241A13"/>
    <w:rsid w:val="00241AD0"/>
    <w:rsid w:val="00241E59"/>
    <w:rsid w:val="002421B0"/>
    <w:rsid w:val="00242298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89"/>
    <w:rsid w:val="00272244"/>
    <w:rsid w:val="0027240A"/>
    <w:rsid w:val="0027263F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3CF"/>
    <w:rsid w:val="002A05E1"/>
    <w:rsid w:val="002A0968"/>
    <w:rsid w:val="002A0A6D"/>
    <w:rsid w:val="002A0B01"/>
    <w:rsid w:val="002A0C40"/>
    <w:rsid w:val="002A0E06"/>
    <w:rsid w:val="002A1254"/>
    <w:rsid w:val="002A1295"/>
    <w:rsid w:val="002A130B"/>
    <w:rsid w:val="002A134E"/>
    <w:rsid w:val="002A1611"/>
    <w:rsid w:val="002A17E0"/>
    <w:rsid w:val="002A17F9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3A"/>
    <w:rsid w:val="002B493C"/>
    <w:rsid w:val="002B4957"/>
    <w:rsid w:val="002B4ACF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7DD"/>
    <w:rsid w:val="002B798B"/>
    <w:rsid w:val="002B7AB2"/>
    <w:rsid w:val="002B7BE5"/>
    <w:rsid w:val="002B7CC3"/>
    <w:rsid w:val="002C00E1"/>
    <w:rsid w:val="002C028C"/>
    <w:rsid w:val="002C0292"/>
    <w:rsid w:val="002C09FA"/>
    <w:rsid w:val="002C0AE1"/>
    <w:rsid w:val="002C0BBC"/>
    <w:rsid w:val="002C0D6C"/>
    <w:rsid w:val="002C0E72"/>
    <w:rsid w:val="002C13BE"/>
    <w:rsid w:val="002C150E"/>
    <w:rsid w:val="002C152C"/>
    <w:rsid w:val="002C154D"/>
    <w:rsid w:val="002C19B7"/>
    <w:rsid w:val="002C1AA1"/>
    <w:rsid w:val="002C1AFE"/>
    <w:rsid w:val="002C1C7D"/>
    <w:rsid w:val="002C1F35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5"/>
    <w:rsid w:val="002C5A44"/>
    <w:rsid w:val="002C5B62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91C"/>
    <w:rsid w:val="00304B71"/>
    <w:rsid w:val="00304D26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323B"/>
    <w:rsid w:val="0033374E"/>
    <w:rsid w:val="00333860"/>
    <w:rsid w:val="00333A4C"/>
    <w:rsid w:val="00333A79"/>
    <w:rsid w:val="00333B77"/>
    <w:rsid w:val="00333DF3"/>
    <w:rsid w:val="00333ED3"/>
    <w:rsid w:val="00333EE6"/>
    <w:rsid w:val="003345E7"/>
    <w:rsid w:val="0033465F"/>
    <w:rsid w:val="003349F2"/>
    <w:rsid w:val="00334BFA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4B7"/>
    <w:rsid w:val="00340642"/>
    <w:rsid w:val="003406A9"/>
    <w:rsid w:val="003407E9"/>
    <w:rsid w:val="00340CD8"/>
    <w:rsid w:val="00340F33"/>
    <w:rsid w:val="0034128C"/>
    <w:rsid w:val="00341C02"/>
    <w:rsid w:val="00341CE4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8B"/>
    <w:rsid w:val="003479CC"/>
    <w:rsid w:val="00347D18"/>
    <w:rsid w:val="00347D85"/>
    <w:rsid w:val="00347EB1"/>
    <w:rsid w:val="00350512"/>
    <w:rsid w:val="00350783"/>
    <w:rsid w:val="00350BD0"/>
    <w:rsid w:val="00350DC8"/>
    <w:rsid w:val="00350E45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DB5"/>
    <w:rsid w:val="00364ED8"/>
    <w:rsid w:val="00364FAE"/>
    <w:rsid w:val="003657F5"/>
    <w:rsid w:val="003658C6"/>
    <w:rsid w:val="00365A93"/>
    <w:rsid w:val="00365B7F"/>
    <w:rsid w:val="00365CA5"/>
    <w:rsid w:val="003662EE"/>
    <w:rsid w:val="00366B2E"/>
    <w:rsid w:val="0036715F"/>
    <w:rsid w:val="0036716D"/>
    <w:rsid w:val="003672FE"/>
    <w:rsid w:val="003678B7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6A"/>
    <w:rsid w:val="0038268D"/>
    <w:rsid w:val="00382844"/>
    <w:rsid w:val="0038285C"/>
    <w:rsid w:val="00382A44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4057"/>
    <w:rsid w:val="00384639"/>
    <w:rsid w:val="00384672"/>
    <w:rsid w:val="00384C69"/>
    <w:rsid w:val="00385099"/>
    <w:rsid w:val="003853E1"/>
    <w:rsid w:val="003857B5"/>
    <w:rsid w:val="00385847"/>
    <w:rsid w:val="00385928"/>
    <w:rsid w:val="00385B0D"/>
    <w:rsid w:val="00385E3D"/>
    <w:rsid w:val="00385EB0"/>
    <w:rsid w:val="003860F7"/>
    <w:rsid w:val="00386208"/>
    <w:rsid w:val="00386268"/>
    <w:rsid w:val="0038626B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8C3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8E0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83B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C0042"/>
    <w:rsid w:val="003C010A"/>
    <w:rsid w:val="003C033B"/>
    <w:rsid w:val="003C037C"/>
    <w:rsid w:val="003C048E"/>
    <w:rsid w:val="003C04BF"/>
    <w:rsid w:val="003C0767"/>
    <w:rsid w:val="003C0BAC"/>
    <w:rsid w:val="003C12DC"/>
    <w:rsid w:val="003C151E"/>
    <w:rsid w:val="003C16D1"/>
    <w:rsid w:val="003C18AA"/>
    <w:rsid w:val="003C18F6"/>
    <w:rsid w:val="003C1964"/>
    <w:rsid w:val="003C1A7E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A2"/>
    <w:rsid w:val="003C7F24"/>
    <w:rsid w:val="003C7F4B"/>
    <w:rsid w:val="003D01B6"/>
    <w:rsid w:val="003D01F3"/>
    <w:rsid w:val="003D03A2"/>
    <w:rsid w:val="003D04FE"/>
    <w:rsid w:val="003D08A9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10"/>
    <w:rsid w:val="003D7D4A"/>
    <w:rsid w:val="003D7E32"/>
    <w:rsid w:val="003E00A5"/>
    <w:rsid w:val="003E019B"/>
    <w:rsid w:val="003E055A"/>
    <w:rsid w:val="003E0747"/>
    <w:rsid w:val="003E082C"/>
    <w:rsid w:val="003E0B8C"/>
    <w:rsid w:val="003E11D3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80A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A1A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C98"/>
    <w:rsid w:val="00420CEA"/>
    <w:rsid w:val="00420D4A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28C"/>
    <w:rsid w:val="004362E9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640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861"/>
    <w:rsid w:val="00482CA7"/>
    <w:rsid w:val="00482D28"/>
    <w:rsid w:val="00483200"/>
    <w:rsid w:val="00483834"/>
    <w:rsid w:val="004838ED"/>
    <w:rsid w:val="0048399E"/>
    <w:rsid w:val="00483CB7"/>
    <w:rsid w:val="00483D4C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2F5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686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DC"/>
    <w:rsid w:val="004A7EF2"/>
    <w:rsid w:val="004A7F6D"/>
    <w:rsid w:val="004B02F5"/>
    <w:rsid w:val="004B03E9"/>
    <w:rsid w:val="004B05E3"/>
    <w:rsid w:val="004B0A7E"/>
    <w:rsid w:val="004B0DD7"/>
    <w:rsid w:val="004B0E09"/>
    <w:rsid w:val="004B109F"/>
    <w:rsid w:val="004B10BB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98B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62"/>
    <w:rsid w:val="004B758E"/>
    <w:rsid w:val="004B75D6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186"/>
    <w:rsid w:val="004C41E0"/>
    <w:rsid w:val="004C460C"/>
    <w:rsid w:val="004C4740"/>
    <w:rsid w:val="004C47AE"/>
    <w:rsid w:val="004C498E"/>
    <w:rsid w:val="004C50C5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A7F"/>
    <w:rsid w:val="004E4AE8"/>
    <w:rsid w:val="004E4C0C"/>
    <w:rsid w:val="004E4C8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CD4"/>
    <w:rsid w:val="004F7CF1"/>
    <w:rsid w:val="004F7E49"/>
    <w:rsid w:val="0050025D"/>
    <w:rsid w:val="0050026D"/>
    <w:rsid w:val="005002A5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F75"/>
    <w:rsid w:val="00505F82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2DA"/>
    <w:rsid w:val="0051258E"/>
    <w:rsid w:val="00512705"/>
    <w:rsid w:val="00512B45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698"/>
    <w:rsid w:val="005276AA"/>
    <w:rsid w:val="005276B7"/>
    <w:rsid w:val="005278E1"/>
    <w:rsid w:val="00527B8C"/>
    <w:rsid w:val="00527CCF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BC0"/>
    <w:rsid w:val="00555C89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30A0"/>
    <w:rsid w:val="005631F7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561"/>
    <w:rsid w:val="0058058F"/>
    <w:rsid w:val="005808FB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629C"/>
    <w:rsid w:val="005862CE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675"/>
    <w:rsid w:val="00590718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59D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21B"/>
    <w:rsid w:val="0059428F"/>
    <w:rsid w:val="005943E5"/>
    <w:rsid w:val="005944FF"/>
    <w:rsid w:val="0059453D"/>
    <w:rsid w:val="005947D0"/>
    <w:rsid w:val="005948C1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D0"/>
    <w:rsid w:val="005B4413"/>
    <w:rsid w:val="005B4414"/>
    <w:rsid w:val="005B475E"/>
    <w:rsid w:val="005B47DF"/>
    <w:rsid w:val="005B4AFA"/>
    <w:rsid w:val="005B4E99"/>
    <w:rsid w:val="005B515E"/>
    <w:rsid w:val="005B52A2"/>
    <w:rsid w:val="005B54FD"/>
    <w:rsid w:val="005B563A"/>
    <w:rsid w:val="005B56CE"/>
    <w:rsid w:val="005B5700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642"/>
    <w:rsid w:val="005F4662"/>
    <w:rsid w:val="005F47D5"/>
    <w:rsid w:val="005F4B3B"/>
    <w:rsid w:val="005F4D09"/>
    <w:rsid w:val="005F4EB9"/>
    <w:rsid w:val="005F5292"/>
    <w:rsid w:val="005F557F"/>
    <w:rsid w:val="005F5657"/>
    <w:rsid w:val="005F56C0"/>
    <w:rsid w:val="005F5BF4"/>
    <w:rsid w:val="005F5CB6"/>
    <w:rsid w:val="005F5EDD"/>
    <w:rsid w:val="005F6057"/>
    <w:rsid w:val="005F6445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109"/>
    <w:rsid w:val="00607234"/>
    <w:rsid w:val="0060736E"/>
    <w:rsid w:val="0060747C"/>
    <w:rsid w:val="00607710"/>
    <w:rsid w:val="0060791F"/>
    <w:rsid w:val="00607945"/>
    <w:rsid w:val="00607B6E"/>
    <w:rsid w:val="00607F8C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DC7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103"/>
    <w:rsid w:val="0062228D"/>
    <w:rsid w:val="006222F3"/>
    <w:rsid w:val="006224B8"/>
    <w:rsid w:val="0062261D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DC2"/>
    <w:rsid w:val="00626DC5"/>
    <w:rsid w:val="00626E8C"/>
    <w:rsid w:val="00626FC9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462"/>
    <w:rsid w:val="00635ACB"/>
    <w:rsid w:val="00635B52"/>
    <w:rsid w:val="00635CDD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D26"/>
    <w:rsid w:val="00650D4A"/>
    <w:rsid w:val="00650D95"/>
    <w:rsid w:val="00650E31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CCD"/>
    <w:rsid w:val="00686E90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A8F"/>
    <w:rsid w:val="00695C63"/>
    <w:rsid w:val="00695E1E"/>
    <w:rsid w:val="00695E63"/>
    <w:rsid w:val="00695F77"/>
    <w:rsid w:val="00696034"/>
    <w:rsid w:val="00696217"/>
    <w:rsid w:val="0069623B"/>
    <w:rsid w:val="00696254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C5D"/>
    <w:rsid w:val="00697D95"/>
    <w:rsid w:val="006A002C"/>
    <w:rsid w:val="006A0149"/>
    <w:rsid w:val="006A03CC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E71"/>
    <w:rsid w:val="006A2F60"/>
    <w:rsid w:val="006A302A"/>
    <w:rsid w:val="006A30CF"/>
    <w:rsid w:val="006A320F"/>
    <w:rsid w:val="006A3267"/>
    <w:rsid w:val="006A34F1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C24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890"/>
    <w:rsid w:val="006D4921"/>
    <w:rsid w:val="006D4A03"/>
    <w:rsid w:val="006D4B11"/>
    <w:rsid w:val="006D4EC3"/>
    <w:rsid w:val="006D4FF5"/>
    <w:rsid w:val="006D5367"/>
    <w:rsid w:val="006D53D5"/>
    <w:rsid w:val="006D5429"/>
    <w:rsid w:val="006D542A"/>
    <w:rsid w:val="006D5C60"/>
    <w:rsid w:val="006D5EF7"/>
    <w:rsid w:val="006D5F12"/>
    <w:rsid w:val="006D5FFF"/>
    <w:rsid w:val="006D6104"/>
    <w:rsid w:val="006D6124"/>
    <w:rsid w:val="006D6405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DE5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ECA"/>
    <w:rsid w:val="007162C6"/>
    <w:rsid w:val="00716379"/>
    <w:rsid w:val="00716465"/>
    <w:rsid w:val="00716517"/>
    <w:rsid w:val="007165BD"/>
    <w:rsid w:val="0071670B"/>
    <w:rsid w:val="00716787"/>
    <w:rsid w:val="00716B7D"/>
    <w:rsid w:val="00716C31"/>
    <w:rsid w:val="00716CBF"/>
    <w:rsid w:val="00716E39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338"/>
    <w:rsid w:val="007205D0"/>
    <w:rsid w:val="007205EC"/>
    <w:rsid w:val="007206CE"/>
    <w:rsid w:val="00720B66"/>
    <w:rsid w:val="00720CD8"/>
    <w:rsid w:val="00720F51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AC4"/>
    <w:rsid w:val="00725C58"/>
    <w:rsid w:val="00725DA3"/>
    <w:rsid w:val="0072610F"/>
    <w:rsid w:val="007263DC"/>
    <w:rsid w:val="0072640D"/>
    <w:rsid w:val="00726431"/>
    <w:rsid w:val="00726970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CED"/>
    <w:rsid w:val="00750DD0"/>
    <w:rsid w:val="00750F3A"/>
    <w:rsid w:val="00750F5A"/>
    <w:rsid w:val="00751039"/>
    <w:rsid w:val="0075105E"/>
    <w:rsid w:val="007510D9"/>
    <w:rsid w:val="007511ED"/>
    <w:rsid w:val="007515F8"/>
    <w:rsid w:val="00751765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569"/>
    <w:rsid w:val="00757696"/>
    <w:rsid w:val="007576D1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714"/>
    <w:rsid w:val="00766A4C"/>
    <w:rsid w:val="00766D26"/>
    <w:rsid w:val="00767076"/>
    <w:rsid w:val="007671C2"/>
    <w:rsid w:val="00767291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5C9"/>
    <w:rsid w:val="007915F8"/>
    <w:rsid w:val="00791665"/>
    <w:rsid w:val="00791A37"/>
    <w:rsid w:val="00791AA2"/>
    <w:rsid w:val="00791B11"/>
    <w:rsid w:val="00791C5C"/>
    <w:rsid w:val="00791DAF"/>
    <w:rsid w:val="007922BB"/>
    <w:rsid w:val="0079268C"/>
    <w:rsid w:val="007926F4"/>
    <w:rsid w:val="00792968"/>
    <w:rsid w:val="00792D12"/>
    <w:rsid w:val="00792E35"/>
    <w:rsid w:val="007930BA"/>
    <w:rsid w:val="007931D5"/>
    <w:rsid w:val="00793293"/>
    <w:rsid w:val="007932DB"/>
    <w:rsid w:val="00793372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42"/>
    <w:rsid w:val="007961CF"/>
    <w:rsid w:val="0079624F"/>
    <w:rsid w:val="007963D2"/>
    <w:rsid w:val="0079658A"/>
    <w:rsid w:val="00796898"/>
    <w:rsid w:val="00796939"/>
    <w:rsid w:val="007969A2"/>
    <w:rsid w:val="00796FA5"/>
    <w:rsid w:val="00797063"/>
    <w:rsid w:val="007970E2"/>
    <w:rsid w:val="0079718D"/>
    <w:rsid w:val="007972A2"/>
    <w:rsid w:val="007973A7"/>
    <w:rsid w:val="007974ED"/>
    <w:rsid w:val="007975C8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1077"/>
    <w:rsid w:val="007B1152"/>
    <w:rsid w:val="007B1299"/>
    <w:rsid w:val="007B1514"/>
    <w:rsid w:val="007B1693"/>
    <w:rsid w:val="007B16C0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65"/>
    <w:rsid w:val="007B3BD7"/>
    <w:rsid w:val="007B3E85"/>
    <w:rsid w:val="007B3FBF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418"/>
    <w:rsid w:val="007C2420"/>
    <w:rsid w:val="007C27CA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049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16"/>
    <w:rsid w:val="007E3730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96"/>
    <w:rsid w:val="0080057A"/>
    <w:rsid w:val="00800892"/>
    <w:rsid w:val="008009DF"/>
    <w:rsid w:val="00800F68"/>
    <w:rsid w:val="0080118E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E0E"/>
    <w:rsid w:val="008031E1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104"/>
    <w:rsid w:val="008122DF"/>
    <w:rsid w:val="0081230B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79"/>
    <w:rsid w:val="00813E4E"/>
    <w:rsid w:val="00813F60"/>
    <w:rsid w:val="00813FB3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AE8"/>
    <w:rsid w:val="00833C38"/>
    <w:rsid w:val="00833E8B"/>
    <w:rsid w:val="00833EA9"/>
    <w:rsid w:val="008340AF"/>
    <w:rsid w:val="00834205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D7E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207"/>
    <w:rsid w:val="00845298"/>
    <w:rsid w:val="00845810"/>
    <w:rsid w:val="00845831"/>
    <w:rsid w:val="008458FB"/>
    <w:rsid w:val="00845A39"/>
    <w:rsid w:val="00846544"/>
    <w:rsid w:val="008465FF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932"/>
    <w:rsid w:val="008979B2"/>
    <w:rsid w:val="008979C6"/>
    <w:rsid w:val="00897AA7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1B4"/>
    <w:rsid w:val="008A2208"/>
    <w:rsid w:val="008A24B9"/>
    <w:rsid w:val="008A284F"/>
    <w:rsid w:val="008A2B55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E30"/>
    <w:rsid w:val="008A6E4A"/>
    <w:rsid w:val="008A7510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3F8"/>
    <w:rsid w:val="008C04DA"/>
    <w:rsid w:val="008C05A8"/>
    <w:rsid w:val="008C05DD"/>
    <w:rsid w:val="008C0C7C"/>
    <w:rsid w:val="008C0D79"/>
    <w:rsid w:val="008C0FDB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FA"/>
    <w:rsid w:val="008E5CD4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BA6"/>
    <w:rsid w:val="008E7BF7"/>
    <w:rsid w:val="008E7F19"/>
    <w:rsid w:val="008F02DD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7DD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5C4"/>
    <w:rsid w:val="00957866"/>
    <w:rsid w:val="009578D3"/>
    <w:rsid w:val="00957AD4"/>
    <w:rsid w:val="00957C0E"/>
    <w:rsid w:val="00957CD0"/>
    <w:rsid w:val="00957EC6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D6"/>
    <w:rsid w:val="009611FF"/>
    <w:rsid w:val="00961205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81A"/>
    <w:rsid w:val="00984C8C"/>
    <w:rsid w:val="00984D9E"/>
    <w:rsid w:val="0098570A"/>
    <w:rsid w:val="00985788"/>
    <w:rsid w:val="00985877"/>
    <w:rsid w:val="009858F8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A8"/>
    <w:rsid w:val="00986A4F"/>
    <w:rsid w:val="00986BC4"/>
    <w:rsid w:val="00986D71"/>
    <w:rsid w:val="00986E60"/>
    <w:rsid w:val="00986EE7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AD"/>
    <w:rsid w:val="009A6B6C"/>
    <w:rsid w:val="009A6DF2"/>
    <w:rsid w:val="009A6E65"/>
    <w:rsid w:val="009A6EB7"/>
    <w:rsid w:val="009A70FF"/>
    <w:rsid w:val="009A729D"/>
    <w:rsid w:val="009A737C"/>
    <w:rsid w:val="009A7A63"/>
    <w:rsid w:val="009A7A98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F42"/>
    <w:rsid w:val="009D4F9B"/>
    <w:rsid w:val="009D50FA"/>
    <w:rsid w:val="009D5106"/>
    <w:rsid w:val="009D5187"/>
    <w:rsid w:val="009D5206"/>
    <w:rsid w:val="009D5333"/>
    <w:rsid w:val="009D54E2"/>
    <w:rsid w:val="009D598F"/>
    <w:rsid w:val="009D5C85"/>
    <w:rsid w:val="009D6290"/>
    <w:rsid w:val="009D6308"/>
    <w:rsid w:val="009D6676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D7FC8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E4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C73"/>
    <w:rsid w:val="009F0FFE"/>
    <w:rsid w:val="009F12E2"/>
    <w:rsid w:val="009F1382"/>
    <w:rsid w:val="009F13DF"/>
    <w:rsid w:val="009F1533"/>
    <w:rsid w:val="009F1807"/>
    <w:rsid w:val="009F1D0F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90E"/>
    <w:rsid w:val="009F2A02"/>
    <w:rsid w:val="009F2ABB"/>
    <w:rsid w:val="009F2C38"/>
    <w:rsid w:val="009F2E1F"/>
    <w:rsid w:val="009F2EA4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586"/>
    <w:rsid w:val="00A21A06"/>
    <w:rsid w:val="00A21A8C"/>
    <w:rsid w:val="00A21B22"/>
    <w:rsid w:val="00A21C3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61"/>
    <w:rsid w:val="00A22DBF"/>
    <w:rsid w:val="00A22F35"/>
    <w:rsid w:val="00A23082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7"/>
    <w:rsid w:val="00A2527F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E4B"/>
    <w:rsid w:val="00A34FC4"/>
    <w:rsid w:val="00A352AD"/>
    <w:rsid w:val="00A356DC"/>
    <w:rsid w:val="00A35733"/>
    <w:rsid w:val="00A35763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B4"/>
    <w:rsid w:val="00A5775D"/>
    <w:rsid w:val="00A577BE"/>
    <w:rsid w:val="00A57E85"/>
    <w:rsid w:val="00A60166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8B1"/>
    <w:rsid w:val="00A719E3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126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5D"/>
    <w:rsid w:val="00A76955"/>
    <w:rsid w:val="00A76D71"/>
    <w:rsid w:val="00A76DC3"/>
    <w:rsid w:val="00A76EBA"/>
    <w:rsid w:val="00A76FA8"/>
    <w:rsid w:val="00A770AC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8"/>
    <w:rsid w:val="00A86980"/>
    <w:rsid w:val="00A86A14"/>
    <w:rsid w:val="00A86AA8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C6"/>
    <w:rsid w:val="00A916C8"/>
    <w:rsid w:val="00A919EC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28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546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687"/>
    <w:rsid w:val="00AE6A61"/>
    <w:rsid w:val="00AE6D70"/>
    <w:rsid w:val="00AE700B"/>
    <w:rsid w:val="00AE70F6"/>
    <w:rsid w:val="00AE7100"/>
    <w:rsid w:val="00AE7360"/>
    <w:rsid w:val="00AE7827"/>
    <w:rsid w:val="00AF0023"/>
    <w:rsid w:val="00AF0052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A50"/>
    <w:rsid w:val="00AF7BC5"/>
    <w:rsid w:val="00AF7CDB"/>
    <w:rsid w:val="00AF7DB0"/>
    <w:rsid w:val="00AF7FD1"/>
    <w:rsid w:val="00AF7FF0"/>
    <w:rsid w:val="00B00432"/>
    <w:rsid w:val="00B008D3"/>
    <w:rsid w:val="00B00A94"/>
    <w:rsid w:val="00B00BF1"/>
    <w:rsid w:val="00B00E02"/>
    <w:rsid w:val="00B010C8"/>
    <w:rsid w:val="00B0113C"/>
    <w:rsid w:val="00B011D0"/>
    <w:rsid w:val="00B01336"/>
    <w:rsid w:val="00B01426"/>
    <w:rsid w:val="00B014A1"/>
    <w:rsid w:val="00B014D0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CB9"/>
    <w:rsid w:val="00B05CD1"/>
    <w:rsid w:val="00B05D14"/>
    <w:rsid w:val="00B05F8E"/>
    <w:rsid w:val="00B06046"/>
    <w:rsid w:val="00B061D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271"/>
    <w:rsid w:val="00B125B5"/>
    <w:rsid w:val="00B129A7"/>
    <w:rsid w:val="00B12C23"/>
    <w:rsid w:val="00B12C52"/>
    <w:rsid w:val="00B12D32"/>
    <w:rsid w:val="00B12EAE"/>
    <w:rsid w:val="00B12EC2"/>
    <w:rsid w:val="00B12ECC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A0A"/>
    <w:rsid w:val="00B20B6B"/>
    <w:rsid w:val="00B20EBC"/>
    <w:rsid w:val="00B20EE4"/>
    <w:rsid w:val="00B20F20"/>
    <w:rsid w:val="00B20F78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B13"/>
    <w:rsid w:val="00B26CE5"/>
    <w:rsid w:val="00B26EAD"/>
    <w:rsid w:val="00B273F1"/>
    <w:rsid w:val="00B276FB"/>
    <w:rsid w:val="00B2783F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A5"/>
    <w:rsid w:val="00B32127"/>
    <w:rsid w:val="00B3226B"/>
    <w:rsid w:val="00B32989"/>
    <w:rsid w:val="00B32A4C"/>
    <w:rsid w:val="00B32A6F"/>
    <w:rsid w:val="00B32FF6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802"/>
    <w:rsid w:val="00B4693D"/>
    <w:rsid w:val="00B4705B"/>
    <w:rsid w:val="00B4710E"/>
    <w:rsid w:val="00B47139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372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0FC9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90021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F08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F2"/>
    <w:rsid w:val="00BE7271"/>
    <w:rsid w:val="00BE7279"/>
    <w:rsid w:val="00BE7440"/>
    <w:rsid w:val="00BE7677"/>
    <w:rsid w:val="00BE7B52"/>
    <w:rsid w:val="00BE7D1A"/>
    <w:rsid w:val="00BE7D4C"/>
    <w:rsid w:val="00BE7FCE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949"/>
    <w:rsid w:val="00C32A4A"/>
    <w:rsid w:val="00C32D51"/>
    <w:rsid w:val="00C32FD6"/>
    <w:rsid w:val="00C330BB"/>
    <w:rsid w:val="00C335FC"/>
    <w:rsid w:val="00C33910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E9A"/>
    <w:rsid w:val="00C7038D"/>
    <w:rsid w:val="00C703D4"/>
    <w:rsid w:val="00C705AB"/>
    <w:rsid w:val="00C7113E"/>
    <w:rsid w:val="00C7117C"/>
    <w:rsid w:val="00C71301"/>
    <w:rsid w:val="00C71377"/>
    <w:rsid w:val="00C714FA"/>
    <w:rsid w:val="00C71808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163"/>
    <w:rsid w:val="00C91227"/>
    <w:rsid w:val="00C9140E"/>
    <w:rsid w:val="00C91510"/>
    <w:rsid w:val="00C9164E"/>
    <w:rsid w:val="00C91739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B"/>
    <w:rsid w:val="00CB030E"/>
    <w:rsid w:val="00CB045D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241"/>
    <w:rsid w:val="00CB627D"/>
    <w:rsid w:val="00CB6500"/>
    <w:rsid w:val="00CB6516"/>
    <w:rsid w:val="00CB655C"/>
    <w:rsid w:val="00CB6599"/>
    <w:rsid w:val="00CB6754"/>
    <w:rsid w:val="00CB6C54"/>
    <w:rsid w:val="00CB7049"/>
    <w:rsid w:val="00CB710D"/>
    <w:rsid w:val="00CB72C6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A7"/>
    <w:rsid w:val="00CC188F"/>
    <w:rsid w:val="00CC1995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3E7"/>
    <w:rsid w:val="00CF1847"/>
    <w:rsid w:val="00CF1D2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42"/>
    <w:rsid w:val="00D125DA"/>
    <w:rsid w:val="00D13194"/>
    <w:rsid w:val="00D1351A"/>
    <w:rsid w:val="00D1352A"/>
    <w:rsid w:val="00D137F7"/>
    <w:rsid w:val="00D13973"/>
    <w:rsid w:val="00D13FCD"/>
    <w:rsid w:val="00D1403D"/>
    <w:rsid w:val="00D141ED"/>
    <w:rsid w:val="00D1441F"/>
    <w:rsid w:val="00D14674"/>
    <w:rsid w:val="00D14696"/>
    <w:rsid w:val="00D14945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17F"/>
    <w:rsid w:val="00D45614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A7F"/>
    <w:rsid w:val="00D56F91"/>
    <w:rsid w:val="00D57156"/>
    <w:rsid w:val="00D571A9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FF5"/>
    <w:rsid w:val="00D840CC"/>
    <w:rsid w:val="00D8458F"/>
    <w:rsid w:val="00D846EB"/>
    <w:rsid w:val="00D84780"/>
    <w:rsid w:val="00D84813"/>
    <w:rsid w:val="00D8483A"/>
    <w:rsid w:val="00D849C2"/>
    <w:rsid w:val="00D84C0A"/>
    <w:rsid w:val="00D84DD2"/>
    <w:rsid w:val="00D85051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BF8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68"/>
    <w:rsid w:val="00DA470D"/>
    <w:rsid w:val="00DA4872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5F0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223D"/>
    <w:rsid w:val="00DC2455"/>
    <w:rsid w:val="00DC24D3"/>
    <w:rsid w:val="00DC2AA4"/>
    <w:rsid w:val="00DC2AD8"/>
    <w:rsid w:val="00DC2BEB"/>
    <w:rsid w:val="00DC2E88"/>
    <w:rsid w:val="00DC31D4"/>
    <w:rsid w:val="00DC31F4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4117"/>
    <w:rsid w:val="00DC41C6"/>
    <w:rsid w:val="00DC43A7"/>
    <w:rsid w:val="00DC4505"/>
    <w:rsid w:val="00DC46CA"/>
    <w:rsid w:val="00DC4C3F"/>
    <w:rsid w:val="00DC4C68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967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D20"/>
    <w:rsid w:val="00DF5DBD"/>
    <w:rsid w:val="00DF5E8C"/>
    <w:rsid w:val="00DF5EAB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C84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4ED"/>
    <w:rsid w:val="00E46831"/>
    <w:rsid w:val="00E46887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49D"/>
    <w:rsid w:val="00E505AA"/>
    <w:rsid w:val="00E506AC"/>
    <w:rsid w:val="00E50924"/>
    <w:rsid w:val="00E50DA7"/>
    <w:rsid w:val="00E50DB1"/>
    <w:rsid w:val="00E513DE"/>
    <w:rsid w:val="00E513E5"/>
    <w:rsid w:val="00E5175C"/>
    <w:rsid w:val="00E517B9"/>
    <w:rsid w:val="00E517C7"/>
    <w:rsid w:val="00E518C8"/>
    <w:rsid w:val="00E5198D"/>
    <w:rsid w:val="00E51A1C"/>
    <w:rsid w:val="00E51AF6"/>
    <w:rsid w:val="00E51CE2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359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A5B"/>
    <w:rsid w:val="00E55B0C"/>
    <w:rsid w:val="00E55D2E"/>
    <w:rsid w:val="00E55F66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B79"/>
    <w:rsid w:val="00E57BB4"/>
    <w:rsid w:val="00E57D9F"/>
    <w:rsid w:val="00E60182"/>
    <w:rsid w:val="00E60322"/>
    <w:rsid w:val="00E603DF"/>
    <w:rsid w:val="00E60572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44C"/>
    <w:rsid w:val="00E64706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384"/>
    <w:rsid w:val="00E72715"/>
    <w:rsid w:val="00E727B8"/>
    <w:rsid w:val="00E727D7"/>
    <w:rsid w:val="00E72821"/>
    <w:rsid w:val="00E729BC"/>
    <w:rsid w:val="00E72B90"/>
    <w:rsid w:val="00E72CCD"/>
    <w:rsid w:val="00E7302B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F67"/>
    <w:rsid w:val="00E80079"/>
    <w:rsid w:val="00E80177"/>
    <w:rsid w:val="00E802DF"/>
    <w:rsid w:val="00E803EC"/>
    <w:rsid w:val="00E804D0"/>
    <w:rsid w:val="00E80636"/>
    <w:rsid w:val="00E8076F"/>
    <w:rsid w:val="00E809BA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79"/>
    <w:rsid w:val="00E91501"/>
    <w:rsid w:val="00E917FB"/>
    <w:rsid w:val="00E9199C"/>
    <w:rsid w:val="00E91A0E"/>
    <w:rsid w:val="00E91BB4"/>
    <w:rsid w:val="00E91F6B"/>
    <w:rsid w:val="00E92091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5E1"/>
    <w:rsid w:val="00E937BA"/>
    <w:rsid w:val="00E93C13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DD8"/>
    <w:rsid w:val="00E94E3F"/>
    <w:rsid w:val="00E94EC3"/>
    <w:rsid w:val="00E94EF4"/>
    <w:rsid w:val="00E95160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552"/>
    <w:rsid w:val="00E97652"/>
    <w:rsid w:val="00E9778A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A8"/>
    <w:rsid w:val="00EA708E"/>
    <w:rsid w:val="00EA72AA"/>
    <w:rsid w:val="00EA73E1"/>
    <w:rsid w:val="00EA74E8"/>
    <w:rsid w:val="00EA75FF"/>
    <w:rsid w:val="00EA7C0C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63F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90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8C0"/>
    <w:rsid w:val="00F03915"/>
    <w:rsid w:val="00F03B2B"/>
    <w:rsid w:val="00F03C07"/>
    <w:rsid w:val="00F03D21"/>
    <w:rsid w:val="00F03E57"/>
    <w:rsid w:val="00F0422E"/>
    <w:rsid w:val="00F04536"/>
    <w:rsid w:val="00F046D7"/>
    <w:rsid w:val="00F04826"/>
    <w:rsid w:val="00F04A2D"/>
    <w:rsid w:val="00F04AE6"/>
    <w:rsid w:val="00F05107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93F"/>
    <w:rsid w:val="00F279D4"/>
    <w:rsid w:val="00F27A3D"/>
    <w:rsid w:val="00F27A8E"/>
    <w:rsid w:val="00F27D2A"/>
    <w:rsid w:val="00F27F32"/>
    <w:rsid w:val="00F3000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62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70A8"/>
    <w:rsid w:val="00F776AF"/>
    <w:rsid w:val="00F77BB1"/>
    <w:rsid w:val="00F800CE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8F1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72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ED"/>
    <w:rsid w:val="00FA49EC"/>
    <w:rsid w:val="00FA4D31"/>
    <w:rsid w:val="00FA515D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91A"/>
    <w:rsid w:val="00FC69E1"/>
    <w:rsid w:val="00FC6A26"/>
    <w:rsid w:val="00FC6A2D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C49"/>
    <w:rsid w:val="00FD0E14"/>
    <w:rsid w:val="00FD0F05"/>
    <w:rsid w:val="00FD0F14"/>
    <w:rsid w:val="00FD0F7B"/>
    <w:rsid w:val="00FD151B"/>
    <w:rsid w:val="00FD15D3"/>
    <w:rsid w:val="00FD18B1"/>
    <w:rsid w:val="00FD1A14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A1F"/>
    <w:rsid w:val="00FF01D5"/>
    <w:rsid w:val="00FF0230"/>
    <w:rsid w:val="00FF02F0"/>
    <w:rsid w:val="00FF060E"/>
    <w:rsid w:val="00FF0697"/>
    <w:rsid w:val="00FF0A88"/>
    <w:rsid w:val="00FF0F61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C9D59D-3868-4D88-A543-C78D66F1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</TotalTime>
  <Pages>3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Boonsita, Songputipanya</cp:lastModifiedBy>
  <cp:revision>16</cp:revision>
  <cp:lastPrinted>2024-10-20T07:22:00Z</cp:lastPrinted>
  <dcterms:created xsi:type="dcterms:W3CDTF">2023-11-03T09:22:00Z</dcterms:created>
  <dcterms:modified xsi:type="dcterms:W3CDTF">2024-11-04T09:10:00Z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