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63201" w14:textId="640C4502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6FB002" w14:textId="7EF8FD2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115F2DB" w14:textId="5EF951A6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DBE4784" w14:textId="27CA503F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7754AB2" w14:textId="09BF3EEC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8DD9651" w14:textId="37DC45D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8702D96" w14:textId="7777777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40779D" w14:textId="1EE045D3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E36468" w14:textId="5A8F9876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51D8C6ED" w14:textId="045446B2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028D0EA" w14:textId="77777777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6ABC4D76" w14:textId="1C7006BB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0BEF413" w14:textId="77777777" w:rsidR="00985CBC" w:rsidRPr="00915006" w:rsidRDefault="00985CBC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ADD9A0" w14:textId="77777777" w:rsidR="00AD23DE" w:rsidRPr="00915006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Pr="00915006" w:rsidRDefault="00634D49" w:rsidP="002923E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EE29AF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915006" w:rsidRDefault="002923E4" w:rsidP="0081520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56EED08" w14:textId="2D940487" w:rsidR="009E1728" w:rsidRPr="00915006" w:rsidRDefault="009E1728" w:rsidP="0081520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ระหว่างกาลของบริษัท</w:t>
      </w:r>
      <w:r w:rsidR="003C7FB7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923E4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</w:rPr>
        <w:t>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915006">
        <w:rPr>
          <w:rFonts w:ascii="BrowalliaUPC" w:hAnsi="BrowalliaUPC" w:cs="BrowalliaUPC" w:hint="cs"/>
          <w:sz w:val="28"/>
          <w:szCs w:val="28"/>
          <w:cs/>
        </w:rPr>
        <w:t xml:space="preserve">)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2923E4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66065" w:rsidRPr="00066065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FF283E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066065" w:rsidRPr="0006606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ยน </w:t>
      </w:r>
      <w:r w:rsidR="002923E4" w:rsidRPr="00915006">
        <w:rPr>
          <w:rFonts w:ascii="BrowalliaUPC" w:hAnsi="BrowalliaUPC" w:cs="BrowalliaUPC"/>
          <w:sz w:val="28"/>
          <w:szCs w:val="28"/>
          <w:lang w:bidi="th-TH"/>
        </w:rPr>
        <w:t>2567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2E5AD1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2C116B">
        <w:rPr>
          <w:rFonts w:ascii="BrowalliaUPC" w:hAnsi="BrowalliaUPC" w:cs="BrowalliaUPC" w:hint="cs"/>
          <w:sz w:val="28"/>
          <w:szCs w:val="28"/>
          <w:cs/>
          <w:lang w:bidi="th-TH"/>
        </w:rPr>
        <w:t>งวดสามเดือนและเก้าเดือนสิ้นสุด</w:t>
      </w:r>
      <w:r w:rsidR="003C23A8">
        <w:rPr>
          <w:rFonts w:ascii="BrowalliaUPC" w:hAnsi="BrowalliaUPC" w:cs="BrowalliaUPC"/>
          <w:sz w:val="28"/>
          <w:szCs w:val="28"/>
          <w:lang w:bidi="th-TH"/>
        </w:rPr>
        <w:br/>
      </w:r>
      <w:r w:rsidR="002C116B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2873C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CE60E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487A2A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2A52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</w:t>
      </w:r>
      <w:r w:rsidRPr="008A5525">
        <w:rPr>
          <w:rFonts w:ascii="BrowalliaUPC" w:hAnsi="BrowalliaUPC" w:cs="BrowalliaUPC"/>
          <w:sz w:val="28"/>
          <w:szCs w:val="28"/>
          <w:cs/>
          <w:lang w:bidi="th-TH"/>
        </w:rPr>
        <w:t>ย่อ</w:t>
      </w:r>
      <w:r w:rsidR="00864830" w:rsidRPr="008A55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C23A8">
        <w:rPr>
          <w:rFonts w:ascii="BrowalliaUPC" w:hAnsi="BrowalliaUPC" w:cs="BrowalliaUPC"/>
          <w:sz w:val="28"/>
          <w:szCs w:val="28"/>
          <w:lang w:bidi="th-TH"/>
        </w:rPr>
        <w:br/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13793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587CA76" w14:textId="77777777" w:rsidR="009E1728" w:rsidRDefault="009E1728" w:rsidP="003C23A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915006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915006" w:rsidRDefault="00BF7BAF" w:rsidP="0082212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76C6A9E4" w:rsidR="00AE762D" w:rsidRPr="00915006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D925E45" w14:textId="77777777" w:rsidR="00815204" w:rsidRDefault="00815204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DC0E583" w14:textId="77777777" w:rsidR="001345EF" w:rsidRDefault="001345E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7ADA21" w14:textId="77777777" w:rsidR="001345EF" w:rsidRDefault="001345E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BC0DDC" w14:textId="77777777" w:rsidR="001345EF" w:rsidRDefault="001345E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915006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Pr="00915006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77777777" w:rsidR="00AD518E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4C61021" w14:textId="77777777" w:rsidR="000E0553" w:rsidRPr="004E6707" w:rsidRDefault="000E0553" w:rsidP="004E670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67AB55C" w14:textId="77777777" w:rsidR="00780E71" w:rsidRPr="00915006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915006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0F96B00C" w14:textId="5BFDFAC6" w:rsidR="00B82AA8" w:rsidRPr="00915006" w:rsidRDefault="004952AC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ไพศาล</w:t>
      </w:r>
      <w:r w:rsidRPr="004952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</w:t>
      </w:r>
      <w:proofErr w:type="spellStart"/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ศิ</w:t>
      </w:r>
      <w:proofErr w:type="spellEnd"/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4952A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ษ์</w:t>
      </w:r>
      <w:proofErr w:type="spellEnd"/>
    </w:p>
    <w:p w14:paraId="12C8CF46" w14:textId="08F73AC8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571E4443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150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952AC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55BDC701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5575757C" w:rsidR="0054641F" w:rsidRPr="00915006" w:rsidRDefault="0015276F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FF1597">
        <w:rPr>
          <w:rFonts w:ascii="BrowalliaUPC" w:hAnsi="BrowalliaUPC" w:cs="BrowalliaUPC"/>
          <w:sz w:val="28"/>
          <w:szCs w:val="28"/>
          <w:lang w:val="en-US" w:bidi="th-TH"/>
        </w:rPr>
        <w:t>13</w:t>
      </w:r>
      <w:r w:rsidR="00A36969" w:rsidRPr="00FF159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4952AC" w:rsidRPr="00FF1597">
        <w:rPr>
          <w:rFonts w:ascii="BrowalliaUPC" w:hAnsi="BrowalliaUPC" w:cs="BrowalliaUPC"/>
          <w:sz w:val="28"/>
          <w:szCs w:val="28"/>
          <w:cs/>
          <w:lang w:bidi="th-TH"/>
        </w:rPr>
        <w:t>พฤศจิกายน</w:t>
      </w:r>
      <w:r w:rsidR="00A36969" w:rsidRPr="00FF159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A7145" w:rsidRPr="00FF1597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sectPr w:rsidR="0054641F" w:rsidRPr="00915006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4AF2E" w14:textId="77777777" w:rsidR="00193D42" w:rsidRDefault="00193D42">
      <w:r>
        <w:separator/>
      </w:r>
    </w:p>
  </w:endnote>
  <w:endnote w:type="continuationSeparator" w:id="0">
    <w:p w14:paraId="45011471" w14:textId="77777777" w:rsidR="00193D42" w:rsidRDefault="00193D42">
      <w:r>
        <w:continuationSeparator/>
      </w:r>
    </w:p>
  </w:endnote>
  <w:endnote w:type="continuationNotice" w:id="1">
    <w:p w14:paraId="48CE5BA9" w14:textId="77777777" w:rsidR="00193D42" w:rsidRDefault="00193D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39195" w14:textId="77777777" w:rsidR="00193D42" w:rsidRDefault="00193D42">
      <w:bookmarkStart w:id="0" w:name="_Hlk482348182"/>
      <w:bookmarkEnd w:id="0"/>
      <w:r>
        <w:separator/>
      </w:r>
    </w:p>
  </w:footnote>
  <w:footnote w:type="continuationSeparator" w:id="0">
    <w:p w14:paraId="094FDDFE" w14:textId="77777777" w:rsidR="00193D42" w:rsidRDefault="00193D42">
      <w:r>
        <w:continuationSeparator/>
      </w:r>
    </w:p>
  </w:footnote>
  <w:footnote w:type="continuationNotice" w:id="1">
    <w:p w14:paraId="2DBD7B2F" w14:textId="77777777" w:rsidR="00193D42" w:rsidRDefault="00193D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0C0C4557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0FA27BDA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6065"/>
    <w:rsid w:val="00067A2B"/>
    <w:rsid w:val="0007010D"/>
    <w:rsid w:val="000723F7"/>
    <w:rsid w:val="0007244B"/>
    <w:rsid w:val="00073AC9"/>
    <w:rsid w:val="00074485"/>
    <w:rsid w:val="00074D2B"/>
    <w:rsid w:val="00075976"/>
    <w:rsid w:val="00076543"/>
    <w:rsid w:val="00080552"/>
    <w:rsid w:val="00080DA1"/>
    <w:rsid w:val="000828F1"/>
    <w:rsid w:val="00082966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0553"/>
    <w:rsid w:val="000E52CE"/>
    <w:rsid w:val="000F2FA8"/>
    <w:rsid w:val="000F3AAB"/>
    <w:rsid w:val="000F4416"/>
    <w:rsid w:val="000F5D82"/>
    <w:rsid w:val="000F6E25"/>
    <w:rsid w:val="000F78B4"/>
    <w:rsid w:val="001011DF"/>
    <w:rsid w:val="00102156"/>
    <w:rsid w:val="00103432"/>
    <w:rsid w:val="00105424"/>
    <w:rsid w:val="00111B45"/>
    <w:rsid w:val="001126F9"/>
    <w:rsid w:val="00112B69"/>
    <w:rsid w:val="00115946"/>
    <w:rsid w:val="0012564F"/>
    <w:rsid w:val="00130552"/>
    <w:rsid w:val="001316D3"/>
    <w:rsid w:val="001345EF"/>
    <w:rsid w:val="00137939"/>
    <w:rsid w:val="00142624"/>
    <w:rsid w:val="00142760"/>
    <w:rsid w:val="00142E5B"/>
    <w:rsid w:val="0015098B"/>
    <w:rsid w:val="00151994"/>
    <w:rsid w:val="0015276F"/>
    <w:rsid w:val="00154DD2"/>
    <w:rsid w:val="001554CD"/>
    <w:rsid w:val="00155A91"/>
    <w:rsid w:val="00156193"/>
    <w:rsid w:val="001613E2"/>
    <w:rsid w:val="00163924"/>
    <w:rsid w:val="00163F00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3D42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3F1C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2A90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47E3B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873C1"/>
    <w:rsid w:val="00290083"/>
    <w:rsid w:val="002923E4"/>
    <w:rsid w:val="00297F1D"/>
    <w:rsid w:val="002A1FFF"/>
    <w:rsid w:val="002A252E"/>
    <w:rsid w:val="002A5240"/>
    <w:rsid w:val="002B0BF8"/>
    <w:rsid w:val="002B1398"/>
    <w:rsid w:val="002B5A4A"/>
    <w:rsid w:val="002B7BDB"/>
    <w:rsid w:val="002B7FBE"/>
    <w:rsid w:val="002C0EED"/>
    <w:rsid w:val="002C116B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5AD1"/>
    <w:rsid w:val="002E695C"/>
    <w:rsid w:val="002E7F1E"/>
    <w:rsid w:val="002F1C98"/>
    <w:rsid w:val="002F25AF"/>
    <w:rsid w:val="002F2DEB"/>
    <w:rsid w:val="002F3903"/>
    <w:rsid w:val="002F4A40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466B2"/>
    <w:rsid w:val="0035136E"/>
    <w:rsid w:val="0035392D"/>
    <w:rsid w:val="00354F5D"/>
    <w:rsid w:val="00356BCE"/>
    <w:rsid w:val="00356D32"/>
    <w:rsid w:val="00356F87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5D06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C3C"/>
    <w:rsid w:val="003A7D86"/>
    <w:rsid w:val="003B1DCE"/>
    <w:rsid w:val="003B4956"/>
    <w:rsid w:val="003B4CCD"/>
    <w:rsid w:val="003B4DED"/>
    <w:rsid w:val="003B5E7F"/>
    <w:rsid w:val="003B7D49"/>
    <w:rsid w:val="003C08B4"/>
    <w:rsid w:val="003C12C5"/>
    <w:rsid w:val="003C23A8"/>
    <w:rsid w:val="003C27EF"/>
    <w:rsid w:val="003C32E9"/>
    <w:rsid w:val="003C3898"/>
    <w:rsid w:val="003C64B5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3F75A9"/>
    <w:rsid w:val="00401E42"/>
    <w:rsid w:val="00401E4E"/>
    <w:rsid w:val="004051C0"/>
    <w:rsid w:val="00406525"/>
    <w:rsid w:val="0041060F"/>
    <w:rsid w:val="0041281B"/>
    <w:rsid w:val="00412C47"/>
    <w:rsid w:val="00415593"/>
    <w:rsid w:val="00416281"/>
    <w:rsid w:val="00421CE8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2118"/>
    <w:rsid w:val="004850F5"/>
    <w:rsid w:val="0048532C"/>
    <w:rsid w:val="00486DAE"/>
    <w:rsid w:val="00487A2A"/>
    <w:rsid w:val="00487E39"/>
    <w:rsid w:val="00490A39"/>
    <w:rsid w:val="0049103F"/>
    <w:rsid w:val="00494872"/>
    <w:rsid w:val="00494E73"/>
    <w:rsid w:val="004952AC"/>
    <w:rsid w:val="004A078E"/>
    <w:rsid w:val="004A0DFE"/>
    <w:rsid w:val="004A13CB"/>
    <w:rsid w:val="004A25B1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4D9"/>
    <w:rsid w:val="004D4F62"/>
    <w:rsid w:val="004D6145"/>
    <w:rsid w:val="004D6208"/>
    <w:rsid w:val="004D6B75"/>
    <w:rsid w:val="004E6707"/>
    <w:rsid w:val="004E7E52"/>
    <w:rsid w:val="004F1A16"/>
    <w:rsid w:val="004F207F"/>
    <w:rsid w:val="004F5D91"/>
    <w:rsid w:val="004F7732"/>
    <w:rsid w:val="005005EA"/>
    <w:rsid w:val="005070FA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4A18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D72E7"/>
    <w:rsid w:val="005E2D67"/>
    <w:rsid w:val="005E39DA"/>
    <w:rsid w:val="005E5578"/>
    <w:rsid w:val="005F378D"/>
    <w:rsid w:val="005F3EA8"/>
    <w:rsid w:val="005F4D62"/>
    <w:rsid w:val="005F7439"/>
    <w:rsid w:val="0060106E"/>
    <w:rsid w:val="0060114C"/>
    <w:rsid w:val="006014C1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18D0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29A0"/>
    <w:rsid w:val="006B2D3B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6F7556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29F2"/>
    <w:rsid w:val="00723F5E"/>
    <w:rsid w:val="007265F7"/>
    <w:rsid w:val="00731894"/>
    <w:rsid w:val="00734885"/>
    <w:rsid w:val="00735923"/>
    <w:rsid w:val="00746796"/>
    <w:rsid w:val="00746D91"/>
    <w:rsid w:val="007472BC"/>
    <w:rsid w:val="0075387B"/>
    <w:rsid w:val="00755038"/>
    <w:rsid w:val="0075539B"/>
    <w:rsid w:val="007557FA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B7C2E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10C"/>
    <w:rsid w:val="008059EF"/>
    <w:rsid w:val="00806118"/>
    <w:rsid w:val="00806FFC"/>
    <w:rsid w:val="008114C8"/>
    <w:rsid w:val="008128F7"/>
    <w:rsid w:val="00812938"/>
    <w:rsid w:val="00812F9F"/>
    <w:rsid w:val="00815204"/>
    <w:rsid w:val="0081651C"/>
    <w:rsid w:val="00817AB5"/>
    <w:rsid w:val="0082212A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256"/>
    <w:rsid w:val="00847419"/>
    <w:rsid w:val="00850F25"/>
    <w:rsid w:val="00852543"/>
    <w:rsid w:val="00852722"/>
    <w:rsid w:val="008534AA"/>
    <w:rsid w:val="008541C2"/>
    <w:rsid w:val="00864830"/>
    <w:rsid w:val="008648CF"/>
    <w:rsid w:val="0086494C"/>
    <w:rsid w:val="0086695A"/>
    <w:rsid w:val="00866C70"/>
    <w:rsid w:val="00870D49"/>
    <w:rsid w:val="008719C2"/>
    <w:rsid w:val="00873D01"/>
    <w:rsid w:val="00874063"/>
    <w:rsid w:val="00877383"/>
    <w:rsid w:val="0088046D"/>
    <w:rsid w:val="00881694"/>
    <w:rsid w:val="00883868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5525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5006"/>
    <w:rsid w:val="009166E1"/>
    <w:rsid w:val="00916F7F"/>
    <w:rsid w:val="00917FBB"/>
    <w:rsid w:val="009219CA"/>
    <w:rsid w:val="009223D3"/>
    <w:rsid w:val="00923DEB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65D1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3F0B"/>
    <w:rsid w:val="00974D05"/>
    <w:rsid w:val="00974FF6"/>
    <w:rsid w:val="00980113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C26E1"/>
    <w:rsid w:val="009C3926"/>
    <w:rsid w:val="009C79B6"/>
    <w:rsid w:val="009D0A96"/>
    <w:rsid w:val="009D3C23"/>
    <w:rsid w:val="009E1728"/>
    <w:rsid w:val="009E278C"/>
    <w:rsid w:val="009E6222"/>
    <w:rsid w:val="009E62AD"/>
    <w:rsid w:val="009F4D4C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57B0"/>
    <w:rsid w:val="00A0602E"/>
    <w:rsid w:val="00A0629F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B9B"/>
    <w:rsid w:val="00A30D5D"/>
    <w:rsid w:val="00A327C4"/>
    <w:rsid w:val="00A35782"/>
    <w:rsid w:val="00A357F5"/>
    <w:rsid w:val="00A362F9"/>
    <w:rsid w:val="00A36969"/>
    <w:rsid w:val="00A434C6"/>
    <w:rsid w:val="00A43EE6"/>
    <w:rsid w:val="00A45198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07B4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0BA8"/>
    <w:rsid w:val="00AC107E"/>
    <w:rsid w:val="00AC1F96"/>
    <w:rsid w:val="00AC31D4"/>
    <w:rsid w:val="00AC3B56"/>
    <w:rsid w:val="00AC3D97"/>
    <w:rsid w:val="00AC56FB"/>
    <w:rsid w:val="00AC571C"/>
    <w:rsid w:val="00AC6098"/>
    <w:rsid w:val="00AC653B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ED9"/>
    <w:rsid w:val="00AF58BD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5FD6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3069"/>
    <w:rsid w:val="00BA5B00"/>
    <w:rsid w:val="00BB1A07"/>
    <w:rsid w:val="00BB45F2"/>
    <w:rsid w:val="00BB6DAD"/>
    <w:rsid w:val="00BB7346"/>
    <w:rsid w:val="00BC1555"/>
    <w:rsid w:val="00BC60A9"/>
    <w:rsid w:val="00BC6FBF"/>
    <w:rsid w:val="00BC7C77"/>
    <w:rsid w:val="00BD1465"/>
    <w:rsid w:val="00BD1B7B"/>
    <w:rsid w:val="00BD4232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007A"/>
    <w:rsid w:val="00C122F6"/>
    <w:rsid w:val="00C15638"/>
    <w:rsid w:val="00C15AFC"/>
    <w:rsid w:val="00C173BF"/>
    <w:rsid w:val="00C20ABD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227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590D"/>
    <w:rsid w:val="00CA14FF"/>
    <w:rsid w:val="00CA19F9"/>
    <w:rsid w:val="00CA43FD"/>
    <w:rsid w:val="00CA53F3"/>
    <w:rsid w:val="00CB18EB"/>
    <w:rsid w:val="00CB20BD"/>
    <w:rsid w:val="00CB335B"/>
    <w:rsid w:val="00CB409D"/>
    <w:rsid w:val="00CB441E"/>
    <w:rsid w:val="00CB5173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3C1C"/>
    <w:rsid w:val="00CD4C15"/>
    <w:rsid w:val="00CD4D4E"/>
    <w:rsid w:val="00CE24E5"/>
    <w:rsid w:val="00CE2FF7"/>
    <w:rsid w:val="00CE41DB"/>
    <w:rsid w:val="00CE487D"/>
    <w:rsid w:val="00CE4D96"/>
    <w:rsid w:val="00CE60EE"/>
    <w:rsid w:val="00CF17AF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17B7F"/>
    <w:rsid w:val="00D2100B"/>
    <w:rsid w:val="00D22738"/>
    <w:rsid w:val="00D24220"/>
    <w:rsid w:val="00D268B0"/>
    <w:rsid w:val="00D279B4"/>
    <w:rsid w:val="00D30420"/>
    <w:rsid w:val="00D3089E"/>
    <w:rsid w:val="00D317C6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10DF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A687D"/>
    <w:rsid w:val="00DA760A"/>
    <w:rsid w:val="00DB161D"/>
    <w:rsid w:val="00DB308D"/>
    <w:rsid w:val="00DB5F40"/>
    <w:rsid w:val="00DC1D7C"/>
    <w:rsid w:val="00DC3A93"/>
    <w:rsid w:val="00DC44B8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578FA"/>
    <w:rsid w:val="00E61CA4"/>
    <w:rsid w:val="00E62754"/>
    <w:rsid w:val="00E64D2D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029"/>
    <w:rsid w:val="00EB6FE3"/>
    <w:rsid w:val="00EC21F6"/>
    <w:rsid w:val="00EC7FC8"/>
    <w:rsid w:val="00ED2359"/>
    <w:rsid w:val="00EE0F65"/>
    <w:rsid w:val="00EE29AF"/>
    <w:rsid w:val="00EE4182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4BA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97FBB"/>
    <w:rsid w:val="00FA0BAA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6BDC"/>
    <w:rsid w:val="00FD7295"/>
    <w:rsid w:val="00FE2187"/>
    <w:rsid w:val="00FE320C"/>
    <w:rsid w:val="00FE4D1D"/>
    <w:rsid w:val="00FE53D1"/>
    <w:rsid w:val="00FF1597"/>
    <w:rsid w:val="00FF283E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c74a62bbc85350b59931bf69af0714c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8634d22a09d71fc9191dad2c12caa81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7D4D66-E992-4659-BC02-09746AAF0089}"/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ec0ec48b-1e62-4ddc-947b-36e9c581261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372</TotalTime>
  <Pages>2</Pages>
  <Words>359</Words>
  <Characters>1409</Characters>
  <Application>Microsoft Office Word</Application>
  <DocSecurity>0</DocSecurity>
  <Lines>11</Lines>
  <Paragraphs>3</Paragraphs>
  <ScaleCrop>false</ScaleCrop>
  <Company>Grant Thornton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164</cp:revision>
  <cp:lastPrinted>2024-05-14T12:21:00Z</cp:lastPrinted>
  <dcterms:created xsi:type="dcterms:W3CDTF">2021-11-08T19:44:00Z</dcterms:created>
  <dcterms:modified xsi:type="dcterms:W3CDTF">2024-11-13T07:41:00Z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