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49B0F" w14:textId="5BDB9D8F" w:rsidR="00124CD0" w:rsidRPr="00BD7990" w:rsidRDefault="00124CD0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D7990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10EC169" w14:textId="77777777" w:rsidR="00124CD0" w:rsidRPr="00BD7990" w:rsidRDefault="00124CD0" w:rsidP="0012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08D43F3" w14:textId="62018799" w:rsidR="00A67494" w:rsidRPr="00BD7990" w:rsidRDefault="00BC7170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 อีสต์โค</w:t>
      </w:r>
      <w:proofErr w:type="spellStart"/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สท์เฟ</w:t>
      </w:r>
      <w:proofErr w:type="spellEnd"/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อร์นิ</w:t>
      </w:r>
      <w:proofErr w:type="spellStart"/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เทค</w:t>
      </w:r>
      <w:proofErr w:type="spellEnd"/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จำกัด (มหาชน) (</w:t>
      </w:r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</w:t>
      </w:r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BD799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 เป็นนิติบุคคล</w:t>
      </w:r>
      <w:r w:rsidR="00E14FEB" w:rsidRPr="00BD799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ที่จัด</w:t>
      </w:r>
      <w:r w:rsidR="00D328A1" w:rsidRPr="00BD799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ตั้</w:t>
      </w:r>
      <w:r w:rsidR="00E14FEB" w:rsidRPr="00BD799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งขึ้นในประเทศไทย</w:t>
      </w:r>
      <w:r w:rsidR="007359FE" w:rsidRPr="00BD799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67494" w:rsidRPr="00BD799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บริษัทมีสำนักงานใหญ่ซึ่งจดทะเบียนตั้ง</w:t>
      </w:r>
      <w:r w:rsidR="0061667B" w:rsidRPr="00BD799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อยู่ที่</w:t>
      </w:r>
      <w:r w:rsidR="00A67494" w:rsidRPr="00BD799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A67494" w:rsidRPr="00BD7990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เลขที่ </w:t>
      </w:r>
      <w:r w:rsidR="00A67494" w:rsidRPr="00BD7990">
        <w:rPr>
          <w:rFonts w:asciiTheme="majorBidi" w:hAnsiTheme="majorBidi" w:cstheme="majorBidi"/>
          <w:color w:val="000000"/>
          <w:sz w:val="30"/>
          <w:szCs w:val="30"/>
        </w:rPr>
        <w:t xml:space="preserve">37/9 </w:t>
      </w:r>
      <w:r w:rsidR="00A67494" w:rsidRPr="00BD79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หมู่ </w:t>
      </w:r>
      <w:r w:rsidR="00A67494" w:rsidRPr="00BD7990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="00A67494" w:rsidRPr="00BD79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14:paraId="24F18376" w14:textId="77777777" w:rsidR="00EF1EA2" w:rsidRPr="00BD7990" w:rsidRDefault="00EF1EA2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D7CAAC" w14:textId="25732158" w:rsidR="00EF1EA2" w:rsidRPr="00BD7990" w:rsidRDefault="00EF1EA2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362173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จดทะเบียนในตลาดหลักทรัพย์ เอ็ม เอ ไอ เมื่อวันที่ </w:t>
      </w:r>
      <w:r w:rsidR="005016FD" w:rsidRPr="00BD7990">
        <w:rPr>
          <w:rFonts w:asciiTheme="majorBidi" w:hAnsiTheme="majorBidi" w:cstheme="majorBidi"/>
          <w:color w:val="000000"/>
          <w:sz w:val="30"/>
          <w:szCs w:val="30"/>
        </w:rPr>
        <w:t>26</w:t>
      </w:r>
      <w:r w:rsidR="005016FD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มีนาคม </w:t>
      </w:r>
      <w:r w:rsidR="005016FD" w:rsidRPr="00BD7990">
        <w:rPr>
          <w:rFonts w:asciiTheme="majorBidi" w:hAnsiTheme="majorBidi" w:cstheme="majorBidi"/>
          <w:color w:val="000000"/>
          <w:sz w:val="30"/>
          <w:szCs w:val="30"/>
        </w:rPr>
        <w:t>2556</w:t>
      </w:r>
    </w:p>
    <w:p w14:paraId="5321D78D" w14:textId="77777777" w:rsidR="00A67494" w:rsidRPr="00BD7990" w:rsidRDefault="00A67494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3FA1E21" w14:textId="7207CCA3" w:rsidR="00BC7170" w:rsidRPr="00BD7990" w:rsidRDefault="00124CD0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E14FEB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="007359FE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359FE" w:rsidRPr="00BD7990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="007359FE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7359FE" w:rsidRPr="00BD7990">
        <w:rPr>
          <w:rFonts w:asciiTheme="majorBidi" w:hAnsiTheme="majorBidi" w:cstheme="majorBidi"/>
          <w:color w:val="000000"/>
          <w:sz w:val="30"/>
          <w:szCs w:val="30"/>
        </w:rPr>
        <w:t xml:space="preserve">” </w:t>
      </w: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</w:t>
      </w:r>
      <w:r w:rsidR="00F15A1F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หลัก</w:t>
      </w: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เกี่ยวกับการผลิตและ</w:t>
      </w:r>
      <w:r w:rsidR="007359FE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จำหน่าย</w:t>
      </w: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เฟอร์นิเจอร์ไม้ปา</w:t>
      </w:r>
      <w:proofErr w:type="spellStart"/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ร์</w:t>
      </w:r>
      <w:proofErr w:type="spellEnd"/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ติเค</w:t>
      </w:r>
      <w:proofErr w:type="spellStart"/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ิล</w:t>
      </w:r>
      <w:proofErr w:type="spellEnd"/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บอร์ด</w:t>
      </w:r>
      <w:r w:rsidR="00E00B78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7359FE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ไม้เอ็มดีเอฟ</w:t>
      </w: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แบบประกอบด้วยตนเอง เฟอร์นิเจอร์ไม้ยาง</w:t>
      </w:r>
      <w:r w:rsidR="007359FE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พารา</w:t>
      </w: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ไม้</w:t>
      </w:r>
      <w:r w:rsidR="007359FE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ยางพารา</w:t>
      </w: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แปรรูปอบแห้ง กระดาษปิดผิว</w:t>
      </w:r>
      <w:r w:rsidR="00E00B78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color w:val="000000"/>
          <w:sz w:val="30"/>
          <w:szCs w:val="30"/>
          <w:cs/>
        </w:rPr>
        <w:t>และวัสดุตกแต่งเฟอร์นิเจอร์สำหรับตลาดในประเทศและต่างประเทศ</w:t>
      </w:r>
      <w:r w:rsidRPr="00BD799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A2DEA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และธุรกิจการลงทุน</w:t>
      </w:r>
      <w:r w:rsidR="002110FD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</w:t>
      </w:r>
      <w:r w:rsidR="002E43A4" w:rsidRPr="00BD7990">
        <w:rPr>
          <w:rFonts w:asciiTheme="majorBidi" w:hAnsiTheme="majorBidi" w:cstheme="majorBidi"/>
          <w:color w:val="000000"/>
          <w:sz w:val="30"/>
          <w:szCs w:val="30"/>
        </w:rPr>
        <w:t xml:space="preserve">Holding company) </w:t>
      </w:r>
      <w:r w:rsidR="00BA2DEA" w:rsidRPr="00BD7990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="007359FE" w:rsidRPr="00BD7990">
        <w:rPr>
          <w:rFonts w:asciiTheme="majorBidi" w:hAnsiTheme="majorBidi" w:hint="cs"/>
          <w:color w:val="000000"/>
          <w:sz w:val="30"/>
          <w:szCs w:val="30"/>
          <w:cs/>
        </w:rPr>
        <w:t xml:space="preserve">ลงทุนในกิจการที่ดำเนินธุรกิจด้านพลังงาน </w:t>
      </w:r>
    </w:p>
    <w:p w14:paraId="1B89D375" w14:textId="77777777" w:rsidR="00124CD0" w:rsidRPr="00BD7990" w:rsidRDefault="00124CD0" w:rsidP="0012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D17FE3" w14:textId="1313A10A" w:rsidR="008D0211" w:rsidRPr="00BD7990" w:rsidRDefault="00124CD0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D79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</w:t>
      </w:r>
      <w:r w:rsidR="00E7507C" w:rsidRPr="00BD79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ฑ์</w:t>
      </w:r>
      <w:r w:rsidR="00E7507C" w:rsidRPr="00BD7990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14:paraId="0624001C" w14:textId="77777777" w:rsidR="008D0211" w:rsidRPr="00BD7990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4E114" w14:textId="290944CA" w:rsidR="00A95220" w:rsidRPr="00BD7990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7990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BD7990">
        <w:rPr>
          <w:rFonts w:asciiTheme="majorBidi" w:hAnsiTheme="majorBidi" w:cstheme="majorBidi"/>
          <w:sz w:val="30"/>
          <w:szCs w:val="30"/>
        </w:rPr>
        <w:t>34</w:t>
      </w:r>
      <w:r w:rsidRPr="00BD79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777DF8">
        <w:rPr>
          <w:rFonts w:asciiTheme="majorBidi" w:hAnsiTheme="majorBidi" w:cstheme="majorBidi" w:hint="cs"/>
          <w:sz w:val="30"/>
          <w:szCs w:val="30"/>
          <w:cs/>
        </w:rPr>
        <w:t>“</w:t>
      </w:r>
      <w:r w:rsidR="00EE0A94" w:rsidRPr="00BD7990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BD799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DF8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BD7990">
        <w:rPr>
          <w:rFonts w:asciiTheme="majorBidi" w:hAnsiTheme="majorBidi" w:cstheme="majorBidi"/>
          <w:sz w:val="30"/>
          <w:szCs w:val="30"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DC2D90" w:rsidRPr="00BD7990">
        <w:rPr>
          <w:rFonts w:asciiTheme="majorBidi" w:hAnsiTheme="majorBidi" w:cstheme="majorBidi" w:hint="cs"/>
          <w:sz w:val="30"/>
          <w:szCs w:val="30"/>
          <w:cs/>
        </w:rPr>
        <w:t>และประกาศของกรมพัฒนาธุรกิจการค้า</w:t>
      </w:r>
      <w:r w:rsidR="00EE0A94" w:rsidRPr="00BD7990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</w:p>
    <w:p w14:paraId="57DB8ADD" w14:textId="77777777" w:rsidR="00A95220" w:rsidRPr="00BD7990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B2EE2" w14:textId="5E109ACB" w:rsidR="00A95220" w:rsidRPr="00BD7990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7990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D7990">
        <w:rPr>
          <w:rFonts w:asciiTheme="majorBidi" w:hAnsiTheme="majorBidi" w:cstheme="majorBidi"/>
          <w:sz w:val="30"/>
          <w:szCs w:val="30"/>
        </w:rPr>
        <w:t xml:space="preserve">31 </w:t>
      </w:r>
      <w:r w:rsidR="009F0049" w:rsidRPr="00BD7990">
        <w:rPr>
          <w:rFonts w:asciiTheme="majorBidi" w:hAnsiTheme="majorBidi" w:cstheme="majorBidi"/>
          <w:sz w:val="30"/>
          <w:szCs w:val="30"/>
          <w:cs/>
        </w:rPr>
        <w:t>ธั</w:t>
      </w:r>
      <w:r w:rsidR="00557BCC" w:rsidRPr="00BD7990">
        <w:rPr>
          <w:rFonts w:asciiTheme="majorBidi" w:hAnsiTheme="majorBidi" w:cstheme="majorBidi"/>
          <w:sz w:val="30"/>
          <w:szCs w:val="30"/>
          <w:cs/>
        </w:rPr>
        <w:t xml:space="preserve">นวาคม </w:t>
      </w:r>
      <w:r w:rsidR="00F505C9" w:rsidRPr="00BD7990">
        <w:rPr>
          <w:rFonts w:asciiTheme="majorBidi" w:hAnsiTheme="majorBidi" w:cstheme="majorBidi"/>
          <w:sz w:val="30"/>
          <w:szCs w:val="30"/>
        </w:rPr>
        <w:t>256</w:t>
      </w:r>
      <w:r w:rsidR="00D755EA" w:rsidRPr="00BD7990">
        <w:rPr>
          <w:rFonts w:asciiTheme="majorBidi" w:hAnsiTheme="majorBidi" w:cstheme="majorBidi"/>
          <w:sz w:val="30"/>
          <w:szCs w:val="30"/>
        </w:rPr>
        <w:t>6</w:t>
      </w:r>
      <w:r w:rsidR="00223E18" w:rsidRPr="00BD7990">
        <w:rPr>
          <w:rFonts w:asciiTheme="majorBidi" w:hAnsiTheme="majorBidi" w:cstheme="majorBidi"/>
          <w:sz w:val="30"/>
          <w:szCs w:val="30"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BD7990">
        <w:rPr>
          <w:rFonts w:asciiTheme="majorBidi" w:hAnsiTheme="majorBidi" w:cstheme="majorBidi"/>
          <w:sz w:val="30"/>
          <w:szCs w:val="30"/>
        </w:rPr>
        <w:t xml:space="preserve">31 </w:t>
      </w:r>
      <w:r w:rsidR="00837E3B" w:rsidRPr="00BD7990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BD7990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BD7990">
        <w:rPr>
          <w:rFonts w:asciiTheme="majorBidi" w:hAnsiTheme="majorBidi" w:cstheme="majorBidi"/>
          <w:sz w:val="30"/>
          <w:szCs w:val="30"/>
        </w:rPr>
        <w:t>256</w:t>
      </w:r>
      <w:r w:rsidR="00D755EA" w:rsidRPr="00BD7990">
        <w:rPr>
          <w:rFonts w:asciiTheme="majorBidi" w:hAnsiTheme="majorBidi" w:cstheme="majorBidi"/>
          <w:sz w:val="30"/>
          <w:szCs w:val="30"/>
        </w:rPr>
        <w:t>6</w:t>
      </w:r>
    </w:p>
    <w:p w14:paraId="73B36F27" w14:textId="77777777" w:rsidR="00BD7990" w:rsidRPr="00BD7990" w:rsidRDefault="00BD7990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4643B7" w14:textId="360E641F" w:rsidR="009603C3" w:rsidRPr="00BD7990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Pr="00BD7990">
        <w:rPr>
          <w:rFonts w:asciiTheme="majorBidi" w:hAnsiTheme="majorBidi" w:cstheme="majorBidi"/>
          <w:sz w:val="30"/>
          <w:szCs w:val="30"/>
          <w:cs/>
          <w:lang w:val="th-TH"/>
        </w:rPr>
        <w:t>สำหรับงวดสาม</w:t>
      </w:r>
      <w:r w:rsidR="00097488" w:rsidRPr="00BD7990">
        <w:rPr>
          <w:rFonts w:asciiTheme="majorBidi" w:hAnsiTheme="majorBidi" w:cstheme="majorBidi"/>
          <w:sz w:val="30"/>
          <w:szCs w:val="30"/>
          <w:cs/>
          <w:lang w:val="th-TH"/>
        </w:rPr>
        <w:t>เดือน</w:t>
      </w:r>
      <w:r w:rsidR="006F614F" w:rsidRPr="00BD7990">
        <w:rPr>
          <w:rFonts w:asciiTheme="majorBidi" w:hAnsiTheme="majorBidi" w:cstheme="majorBidi"/>
          <w:sz w:val="30"/>
          <w:szCs w:val="30"/>
          <w:cs/>
        </w:rPr>
        <w:t>และ</w:t>
      </w:r>
      <w:r w:rsidR="00D543E6" w:rsidRPr="00BD799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F614F" w:rsidRPr="00BD799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BD7990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สิ้นสุดวันที่ </w:t>
      </w:r>
      <w:r w:rsidR="00F505C9" w:rsidRPr="00BD7990">
        <w:rPr>
          <w:rFonts w:asciiTheme="majorBidi" w:hAnsiTheme="majorBidi" w:cstheme="majorBidi"/>
          <w:sz w:val="30"/>
          <w:szCs w:val="30"/>
        </w:rPr>
        <w:t>3</w:t>
      </w:r>
      <w:r w:rsidR="00165C05" w:rsidRPr="00BD7990">
        <w:rPr>
          <w:rFonts w:asciiTheme="majorBidi" w:hAnsiTheme="majorBidi" w:cstheme="majorBidi"/>
          <w:sz w:val="30"/>
          <w:szCs w:val="30"/>
        </w:rPr>
        <w:t>0</w:t>
      </w:r>
      <w:r w:rsidR="00FA3C4B" w:rsidRPr="00BD79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3E6" w:rsidRPr="00BD79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F2E1B" w:rsidRPr="00BD79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BD7990">
        <w:rPr>
          <w:rFonts w:asciiTheme="majorBidi" w:hAnsiTheme="majorBidi" w:cstheme="majorBidi"/>
          <w:sz w:val="30"/>
          <w:szCs w:val="30"/>
        </w:rPr>
        <w:t>256</w:t>
      </w:r>
      <w:r w:rsidR="006F614F" w:rsidRPr="00BD7990">
        <w:rPr>
          <w:rFonts w:asciiTheme="majorBidi" w:hAnsiTheme="majorBidi" w:cstheme="majorBidi"/>
          <w:sz w:val="30"/>
          <w:szCs w:val="30"/>
        </w:rPr>
        <w:t>7</w:t>
      </w:r>
      <w:r w:rsidR="00557BCC" w:rsidRPr="00BD799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505C9" w:rsidRPr="00BD7990">
        <w:rPr>
          <w:rFonts w:asciiTheme="majorBidi" w:hAnsiTheme="majorBidi" w:cstheme="majorBidi"/>
          <w:sz w:val="30"/>
          <w:szCs w:val="30"/>
        </w:rPr>
        <w:t>256</w:t>
      </w:r>
      <w:r w:rsidR="00BB09B6" w:rsidRPr="00BD7990">
        <w:rPr>
          <w:rFonts w:asciiTheme="majorBidi" w:hAnsiTheme="majorBidi" w:cstheme="majorBidi"/>
          <w:sz w:val="30"/>
          <w:szCs w:val="30"/>
        </w:rPr>
        <w:t>6</w:t>
      </w:r>
      <w:r w:rsidR="00EE0A94" w:rsidRPr="00BD7990">
        <w:rPr>
          <w:rFonts w:asciiTheme="majorBidi" w:hAnsiTheme="majorBidi" w:cstheme="majorBidi"/>
          <w:sz w:val="30"/>
          <w:szCs w:val="30"/>
        </w:rPr>
        <w:t xml:space="preserve"> </w:t>
      </w:r>
      <w:r w:rsidR="00EE0A94" w:rsidRPr="00BD7990">
        <w:rPr>
          <w:rFonts w:asciiTheme="majorBidi" w:hAnsiTheme="majorBidi" w:cstheme="majorBidi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F505C9" w:rsidRPr="00BD7990">
        <w:rPr>
          <w:rFonts w:asciiTheme="majorBidi" w:hAnsiTheme="majorBidi" w:cstheme="majorBidi"/>
          <w:sz w:val="30"/>
          <w:szCs w:val="30"/>
        </w:rPr>
        <w:t>31</w:t>
      </w:r>
      <w:r w:rsidR="00EE0A94" w:rsidRPr="00BD79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E3B" w:rsidRPr="00BD7990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BD7990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BD7990">
        <w:rPr>
          <w:rFonts w:asciiTheme="majorBidi" w:hAnsiTheme="majorBidi" w:cstheme="majorBidi"/>
          <w:sz w:val="30"/>
          <w:szCs w:val="30"/>
        </w:rPr>
        <w:t>256</w:t>
      </w:r>
      <w:r w:rsidR="00BB09B6" w:rsidRPr="00BD7990">
        <w:rPr>
          <w:rFonts w:asciiTheme="majorBidi" w:hAnsiTheme="majorBidi" w:cstheme="majorBidi"/>
          <w:sz w:val="30"/>
          <w:szCs w:val="30"/>
        </w:rPr>
        <w:t>6</w:t>
      </w:r>
      <w:r w:rsidRPr="00BD7990">
        <w:rPr>
          <w:rFonts w:asciiTheme="majorBidi" w:hAnsiTheme="majorBidi" w:cstheme="majorBidi"/>
          <w:sz w:val="30"/>
          <w:szCs w:val="30"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  <w:cs/>
        </w:rPr>
        <w:t>ซึ่งเป็นส่วนหนึ่งของข้อมูลทางการเงินระหว่างกาล</w:t>
      </w:r>
      <w:r w:rsidR="00BC781F" w:rsidRPr="00BD7990">
        <w:rPr>
          <w:rFonts w:asciiTheme="majorBidi" w:hAnsiTheme="majorBidi" w:cstheme="majorBidi"/>
          <w:sz w:val="30"/>
          <w:szCs w:val="30"/>
          <w:cs/>
        </w:rPr>
        <w:t>นี้</w:t>
      </w:r>
      <w:r w:rsidRPr="00BD7990">
        <w:rPr>
          <w:rFonts w:asciiTheme="majorBidi" w:hAnsiTheme="majorBidi" w:cstheme="majorBidi"/>
          <w:sz w:val="30"/>
          <w:szCs w:val="30"/>
          <w:cs/>
        </w:rPr>
        <w:t>ได้รวมบัญชีของบริษัทและบริษัทย่อย</w:t>
      </w:r>
      <w:r w:rsidR="00EE0A94" w:rsidRPr="00BD7990">
        <w:rPr>
          <w:rFonts w:asciiTheme="majorBidi" w:hAnsiTheme="majorBidi" w:cstheme="majorBidi"/>
          <w:sz w:val="30"/>
          <w:szCs w:val="30"/>
          <w:cs/>
        </w:rPr>
        <w:t>ที่</w:t>
      </w:r>
      <w:r w:rsidRPr="00BD7990">
        <w:rPr>
          <w:rFonts w:asciiTheme="majorBidi" w:hAnsiTheme="majorBidi" w:cstheme="majorBidi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="009D2B0F" w:rsidRPr="00BD7990">
        <w:rPr>
          <w:rFonts w:asciiTheme="majorBidi" w:hAnsiTheme="majorBidi" w:cstheme="majorBidi"/>
          <w:sz w:val="30"/>
          <w:szCs w:val="30"/>
        </w:rPr>
        <w:t xml:space="preserve"> </w:t>
      </w:r>
      <w:r w:rsidR="009D2B0F" w:rsidRPr="00BD7990">
        <w:rPr>
          <w:rFonts w:asciiTheme="majorBidi" w:hAnsiTheme="majorBidi" w:hint="cs"/>
          <w:sz w:val="30"/>
          <w:szCs w:val="30"/>
          <w:cs/>
        </w:rPr>
        <w:t>และส่วนได้เสียของบริษัทร่วมและการร่วมค้า</w:t>
      </w:r>
      <w:r w:rsidR="009D2B0F" w:rsidRPr="00BD7990">
        <w:rPr>
          <w:rFonts w:asciiTheme="majorBidi" w:hAnsiTheme="majorBidi" w:cstheme="majorBidi"/>
          <w:sz w:val="30"/>
          <w:szCs w:val="30"/>
          <w:cs/>
        </w:rPr>
        <w:t>ตาม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ที่กล่าวในหมายเหตุ </w:t>
      </w:r>
      <w:r w:rsidR="006F614F" w:rsidRPr="00BD7990">
        <w:rPr>
          <w:rFonts w:asciiTheme="majorBidi" w:hAnsiTheme="majorBidi" w:cstheme="majorBidi"/>
          <w:sz w:val="30"/>
          <w:szCs w:val="30"/>
        </w:rPr>
        <w:t>6</w:t>
      </w:r>
    </w:p>
    <w:p w14:paraId="67DEFE64" w14:textId="77777777" w:rsidR="006E407D" w:rsidRPr="00BD7990" w:rsidRDefault="006E407D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508C08" w14:textId="77777777" w:rsidR="009603C3" w:rsidRPr="00BD7990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D7990">
        <w:rPr>
          <w:rFonts w:asciiTheme="majorBidi" w:hAnsiTheme="majorBidi" w:cstheme="majorBidi"/>
          <w:spacing w:val="-2"/>
          <w:sz w:val="30"/>
          <w:szCs w:val="30"/>
          <w:cs/>
        </w:rPr>
        <w:t>รายการบัญชีระหว่างบริษัทและบริษัทย่อย</w:t>
      </w:r>
      <w:r w:rsidR="003B5E01" w:rsidRPr="00BD7990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3B5E01" w:rsidRPr="00BD7990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3B5E01" w:rsidRPr="00BD799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3B5E01" w:rsidRPr="00BD7990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3B5E01" w:rsidRPr="00BD7990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BD7990">
        <w:rPr>
          <w:rFonts w:asciiTheme="majorBidi" w:hAnsiTheme="majorBidi" w:cstheme="majorBidi"/>
          <w:spacing w:val="-2"/>
          <w:sz w:val="30"/>
          <w:szCs w:val="30"/>
          <w:cs/>
        </w:rPr>
        <w:t>ที่มีนัยสำคัญได้ถูกตัดรายการในการจัดทำงบการเงินรวมแล้ว</w:t>
      </w:r>
    </w:p>
    <w:p w14:paraId="730ABDA2" w14:textId="77777777" w:rsidR="004E2284" w:rsidRPr="00BD7990" w:rsidRDefault="004E2284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43CD92F" w14:textId="231BC611" w:rsidR="00B9760C" w:rsidRPr="00BD7990" w:rsidRDefault="00C459CC" w:rsidP="00B9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val="th-TH"/>
        </w:rPr>
      </w:pPr>
      <w:r w:rsidRPr="00BD7990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B9760C" w:rsidRPr="00BD7990">
        <w:rPr>
          <w:rFonts w:ascii="Angsana New" w:hAnsi="Angsana New"/>
          <w:sz w:val="30"/>
          <w:szCs w:val="30"/>
          <w:cs/>
          <w:lang w:val="th-TH"/>
        </w:rPr>
        <w:t xml:space="preserve">บริษัทได้ถือปฏิบัติตามมาตรฐานการบัญชี </w:t>
      </w:r>
      <w:r w:rsidR="00B9760C" w:rsidRPr="00BD7990">
        <w:rPr>
          <w:rFonts w:ascii="Angsana New" w:hAnsi="Angsana New"/>
          <w:sz w:val="30"/>
          <w:szCs w:val="30"/>
        </w:rPr>
        <w:t>(</w:t>
      </w:r>
      <w:r w:rsidR="00F75AC2" w:rsidRPr="00BD7990">
        <w:rPr>
          <w:rFonts w:ascii="Angsana New" w:hAnsi="Angsana New"/>
          <w:sz w:val="30"/>
          <w:szCs w:val="30"/>
        </w:rPr>
        <w:t>“</w:t>
      </w:r>
      <w:r w:rsidR="00B9760C" w:rsidRPr="00BD7990">
        <w:rPr>
          <w:rFonts w:ascii="Angsana New" w:hAnsi="Angsana New"/>
          <w:sz w:val="30"/>
          <w:szCs w:val="30"/>
        </w:rPr>
        <w:t>TAS</w:t>
      </w:r>
      <w:r w:rsidR="00F75AC2" w:rsidRPr="00BD7990">
        <w:rPr>
          <w:rFonts w:ascii="Angsana New" w:hAnsi="Angsana New"/>
          <w:sz w:val="30"/>
          <w:szCs w:val="30"/>
        </w:rPr>
        <w:t>”</w:t>
      </w:r>
      <w:r w:rsidR="00B9760C" w:rsidRPr="00BD7990">
        <w:rPr>
          <w:rFonts w:ascii="Angsana New" w:hAnsi="Angsana New"/>
          <w:sz w:val="30"/>
          <w:szCs w:val="30"/>
        </w:rPr>
        <w:t xml:space="preserve">) </w:t>
      </w:r>
      <w:r w:rsidR="00B9760C" w:rsidRPr="00BD7990">
        <w:rPr>
          <w:rFonts w:ascii="Angsana New" w:hAnsi="Angsana New"/>
          <w:sz w:val="30"/>
          <w:szCs w:val="30"/>
          <w:cs/>
          <w:lang w:val="th-TH"/>
        </w:rPr>
        <w:t xml:space="preserve">มาตรฐานการรายงานทางการเงิน </w:t>
      </w:r>
      <w:r w:rsidR="00B9760C" w:rsidRPr="00BD7990">
        <w:rPr>
          <w:rFonts w:ascii="Angsana New" w:hAnsi="Angsana New"/>
          <w:sz w:val="30"/>
          <w:szCs w:val="30"/>
        </w:rPr>
        <w:t>(</w:t>
      </w:r>
      <w:r w:rsidR="00F75AC2" w:rsidRPr="00BD7990">
        <w:rPr>
          <w:rFonts w:ascii="Angsana New" w:hAnsi="Angsana New"/>
          <w:sz w:val="30"/>
          <w:szCs w:val="30"/>
        </w:rPr>
        <w:t>“</w:t>
      </w:r>
      <w:r w:rsidR="00B9760C" w:rsidRPr="00BD7990">
        <w:rPr>
          <w:rFonts w:ascii="Angsana New" w:hAnsi="Angsana New"/>
          <w:sz w:val="30"/>
          <w:szCs w:val="30"/>
        </w:rPr>
        <w:t>TFRS</w:t>
      </w:r>
      <w:r w:rsidR="00F75AC2" w:rsidRPr="00BD7990">
        <w:rPr>
          <w:rFonts w:ascii="Angsana New" w:hAnsi="Angsana New"/>
          <w:sz w:val="30"/>
          <w:szCs w:val="30"/>
        </w:rPr>
        <w:t>”</w:t>
      </w:r>
      <w:r w:rsidR="00B9760C" w:rsidRPr="00BD7990">
        <w:rPr>
          <w:rFonts w:ascii="Angsana New" w:hAnsi="Angsana New"/>
          <w:sz w:val="30"/>
          <w:szCs w:val="30"/>
        </w:rPr>
        <w:t xml:space="preserve">) </w:t>
      </w:r>
      <w:r w:rsidR="00B9760C" w:rsidRPr="00BD7990">
        <w:rPr>
          <w:rFonts w:ascii="Angsana New" w:hAnsi="Angsana New"/>
          <w:sz w:val="30"/>
          <w:szCs w:val="30"/>
          <w:cs/>
          <w:lang w:val="th-TH"/>
        </w:rPr>
        <w:t>และแนวปฏิบัติทางการบัญชี</w:t>
      </w:r>
      <w:r w:rsidR="00D67A79">
        <w:rPr>
          <w:rFonts w:ascii="Angsana New" w:hAnsi="Angsana New" w:hint="cs"/>
          <w:sz w:val="30"/>
          <w:szCs w:val="30"/>
          <w:cs/>
          <w:lang w:val="th-TH"/>
        </w:rPr>
        <w:t>ที่ปรับปรุงใหม่</w:t>
      </w:r>
      <w:r w:rsidR="00B9760C" w:rsidRPr="00BD7990">
        <w:rPr>
          <w:rFonts w:ascii="Angsana New" w:hAnsi="Angsana New"/>
          <w:sz w:val="30"/>
          <w:szCs w:val="30"/>
          <w:cs/>
          <w:lang w:val="th-TH"/>
        </w:rPr>
        <w:t>หลายฉบับซึ่งมีผลบังคับใช้สำหรับรอบระยะเวลาบัญชีที่เริ่มในหรือหลังวันที่</w:t>
      </w:r>
      <w:r w:rsidR="00B9760C" w:rsidRPr="00BD7990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D7990">
        <w:rPr>
          <w:rFonts w:ascii="Angsana New" w:hAnsi="Angsana New"/>
          <w:sz w:val="30"/>
          <w:szCs w:val="30"/>
        </w:rPr>
        <w:t>1</w:t>
      </w:r>
      <w:r w:rsidR="00B9760C" w:rsidRPr="00BD7990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D7990">
        <w:rPr>
          <w:rFonts w:ascii="Angsana New" w:hAnsi="Angsana New"/>
          <w:sz w:val="30"/>
          <w:szCs w:val="30"/>
          <w:cs/>
          <w:lang w:val="th-TH"/>
        </w:rPr>
        <w:t>มกราคม</w:t>
      </w:r>
      <w:r w:rsidR="00B9760C" w:rsidRPr="00BD7990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D7990">
        <w:rPr>
          <w:rFonts w:ascii="Angsana New" w:hAnsi="Angsana New"/>
          <w:sz w:val="30"/>
          <w:szCs w:val="30"/>
        </w:rPr>
        <w:t>2567</w:t>
      </w:r>
      <w:r w:rsidR="00B9760C" w:rsidRPr="00BD7990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D7990">
        <w:rPr>
          <w:rFonts w:ascii="Angsana New" w:hAnsi="Angsana New"/>
          <w:sz w:val="30"/>
          <w:szCs w:val="30"/>
          <w:cs/>
          <w:lang w:val="th-TH"/>
        </w:rPr>
        <w:t xml:space="preserve">การนำ </w:t>
      </w:r>
      <w:r w:rsidR="00B9760C" w:rsidRPr="00BD7990">
        <w:rPr>
          <w:rFonts w:ascii="Angsana New" w:hAnsi="Angsana New"/>
          <w:sz w:val="30"/>
          <w:szCs w:val="30"/>
        </w:rPr>
        <w:t xml:space="preserve">TAS TFRS </w:t>
      </w:r>
      <w:r w:rsidR="00B9760C" w:rsidRPr="00BD7990">
        <w:rPr>
          <w:rFonts w:ascii="Angsana New" w:hAnsi="Angsana New"/>
          <w:sz w:val="30"/>
          <w:szCs w:val="30"/>
          <w:cs/>
          <w:lang w:val="th-TH"/>
        </w:rPr>
        <w:t>รวมถึงแนวปฏิบัติทางการบัญชีที่ปรับปรุงใหม่มาใช้ไม่มีผลกระทบต่อข้อมูลทางการเงินระหว่างกาลของบริษัทที่เป็นสาระสำคัญ</w:t>
      </w:r>
    </w:p>
    <w:p w14:paraId="0854C4B0" w14:textId="77777777" w:rsidR="00B9760C" w:rsidRPr="00BD7990" w:rsidRDefault="00B9760C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6B5C4270" w14:textId="3A8E681C" w:rsidR="00AF59AE" w:rsidRPr="00BD7990" w:rsidRDefault="007E78BE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cstheme="majorBidi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2560FEAC" w14:textId="77777777" w:rsidR="002E77D8" w:rsidRPr="00BD7990" w:rsidRDefault="002E77D8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E03F6D4" w14:textId="52CED10B" w:rsidR="00BD7990" w:rsidRPr="00BD7990" w:rsidRDefault="00BD7990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="Angsana New" w:hAnsi="Angsana New"/>
          <w:b/>
          <w:bCs/>
          <w:sz w:val="30"/>
          <w:szCs w:val="30"/>
          <w:cs/>
        </w:rPr>
        <w:t>การใช้เกณฑ์ในการดำเนินงานต่อเนื่อง</w:t>
      </w:r>
    </w:p>
    <w:p w14:paraId="62408757" w14:textId="5DC23FEF" w:rsidR="00BD7990" w:rsidRPr="00BD7990" w:rsidRDefault="00BD7990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411FE92" w14:textId="41689CD2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hint="cs"/>
          <w:sz w:val="30"/>
          <w:szCs w:val="30"/>
          <w:cs/>
        </w:rPr>
        <w:t>กลุ่มบริษัทและบริษัทมีผลการดำเนินงานขาดทุนสุทธิเป็นจำนวนเงิน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="00C161B8">
        <w:rPr>
          <w:rFonts w:asciiTheme="majorBidi" w:hAnsiTheme="majorBidi" w:cstheme="majorBidi"/>
          <w:sz w:val="30"/>
          <w:szCs w:val="30"/>
        </w:rPr>
        <w:t>115.0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1</w:t>
      </w:r>
      <w:r w:rsidR="00C161B8">
        <w:rPr>
          <w:rFonts w:asciiTheme="majorBidi" w:hAnsiTheme="majorBidi" w:cstheme="majorBidi"/>
          <w:sz w:val="30"/>
          <w:szCs w:val="30"/>
        </w:rPr>
        <w:t>35</w:t>
      </w:r>
      <w:r w:rsidRPr="00BD7990">
        <w:rPr>
          <w:rFonts w:asciiTheme="majorBidi" w:hAnsiTheme="majorBidi" w:cstheme="majorBidi"/>
          <w:sz w:val="30"/>
          <w:szCs w:val="30"/>
        </w:rPr>
        <w:t>.</w:t>
      </w:r>
      <w:r w:rsidR="00C161B8">
        <w:rPr>
          <w:rFonts w:asciiTheme="majorBidi" w:hAnsiTheme="majorBidi" w:cstheme="majorBidi"/>
          <w:sz w:val="30"/>
          <w:szCs w:val="30"/>
        </w:rPr>
        <w:t>1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ล้านบาท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="007B6D04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BD7990">
        <w:rPr>
          <w:rFonts w:asciiTheme="majorBidi" w:hAnsiTheme="majorBidi" w:hint="cs"/>
          <w:sz w:val="30"/>
          <w:szCs w:val="30"/>
          <w:cs/>
        </w:rPr>
        <w:t>สำหรับงวดเก้าเดือนสิ้นสุดวันที่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30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กันยายน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2567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และ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ณ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วันที่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30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กันยายน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2567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งบการเงินรวม</w:t>
      </w:r>
      <w:r w:rsidR="00DC4D1E">
        <w:rPr>
          <w:rFonts w:asciiTheme="majorBidi" w:hAnsiTheme="majorBidi" w:hint="cs"/>
          <w:sz w:val="30"/>
          <w:szCs w:val="30"/>
          <w:cs/>
        </w:rPr>
        <w:t>และงบการเงินเฉพาะกิจการ</w:t>
      </w:r>
      <w:r w:rsidRPr="00BD7990">
        <w:rPr>
          <w:rFonts w:asciiTheme="majorBidi" w:hAnsiTheme="majorBidi" w:hint="cs"/>
          <w:sz w:val="30"/>
          <w:szCs w:val="30"/>
          <w:cs/>
        </w:rPr>
        <w:t>มีหนี้สินหมุนเวียนสูงกว่าสินทรัพย์หมุนเวียนเป็นจำนวนเงิน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="00DC4D1E">
        <w:rPr>
          <w:rFonts w:asciiTheme="majorBidi" w:hAnsiTheme="majorBidi" w:cstheme="majorBidi"/>
          <w:sz w:val="30"/>
          <w:szCs w:val="30"/>
        </w:rPr>
        <w:t>846.4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="00DC4D1E">
        <w:rPr>
          <w:rFonts w:asciiTheme="majorBidi" w:hAnsiTheme="majorBidi" w:cstheme="majorBidi"/>
          <w:sz w:val="30"/>
          <w:szCs w:val="30"/>
        </w:rPr>
        <w:t>1,018.6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ล้านบาท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ตามลำดับ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71602511" w14:textId="77777777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07AEB19" w14:textId="3BC7B3A2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hint="cs"/>
          <w:sz w:val="30"/>
          <w:szCs w:val="30"/>
          <w:cs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จากการดำเนินงานเพื่อเสริมสภาพคล่องให้แก่กลุ่มบริษัท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โดยผู้บริหารของกลุ่มบริษัทเชื่อมั่นว่ากลุ่มบริษัทจะสามารถจัดหาแหล่งเงินทุนได้ในอนาคตอันใกล้โดยดำเนินการในเรื่องต่าง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ๆ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ได้แก่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การจัดหาแหล่งเงินทุนระยะสั้นภายในประเทศ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เพื่อเสริมสภาพคล่องและสามารถรองรับคำสั่งซื้อสินค้าที่เพิ่มขึ้นอย่างต่อเนื่องของบริษัทได้อย่างราบรื่น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ประกอบกับบริษัทได้ขยายโอกาสทางการตลาดมากขึ้นผ่านการขยายช่องทางการจัดจำหน่าย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ซึ่งลูกค้าให้การตอบรับสินค้าของ</w:t>
      </w:r>
      <w:r w:rsidRPr="00A02F04">
        <w:rPr>
          <w:rFonts w:asciiTheme="majorBidi" w:hAnsiTheme="majorBidi" w:hint="cs"/>
          <w:spacing w:val="-4"/>
          <w:sz w:val="30"/>
          <w:szCs w:val="30"/>
          <w:cs/>
        </w:rPr>
        <w:t>บริษัทเป็นอย่างดี</w:t>
      </w:r>
      <w:r w:rsidRPr="00A02F0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02F04">
        <w:rPr>
          <w:rFonts w:asciiTheme="majorBidi" w:hAnsiTheme="majorBidi" w:hint="cs"/>
          <w:spacing w:val="-4"/>
          <w:sz w:val="30"/>
          <w:szCs w:val="30"/>
          <w:cs/>
        </w:rPr>
        <w:t>และคาดว่ารายได้ของบริษัทจะเติบโตได้ในอนาคต</w:t>
      </w:r>
      <w:r w:rsidR="00A02F04" w:rsidRPr="00A02F04">
        <w:rPr>
          <w:rFonts w:asciiTheme="majorBidi" w:hAnsiTheme="majorBidi" w:hint="cs"/>
          <w:spacing w:val="-4"/>
          <w:sz w:val="30"/>
          <w:szCs w:val="30"/>
          <w:cs/>
        </w:rPr>
        <w:t xml:space="preserve"> และศึกษา</w:t>
      </w:r>
      <w:r w:rsidR="00605329">
        <w:rPr>
          <w:rFonts w:asciiTheme="majorBidi" w:hAnsiTheme="majorBidi" w:hint="cs"/>
          <w:spacing w:val="-4"/>
          <w:sz w:val="30"/>
          <w:szCs w:val="30"/>
          <w:cs/>
        </w:rPr>
        <w:t>กลยุทธ์</w:t>
      </w:r>
      <w:r w:rsidR="00A02F04" w:rsidRPr="00A02F04">
        <w:rPr>
          <w:rFonts w:asciiTheme="majorBidi" w:hAnsiTheme="majorBidi" w:hint="cs"/>
          <w:spacing w:val="-4"/>
          <w:sz w:val="30"/>
          <w:szCs w:val="30"/>
          <w:cs/>
        </w:rPr>
        <w:t>เพื่อควบคุมและลดต้นทุนการผลิต</w:t>
      </w:r>
    </w:p>
    <w:p w14:paraId="5699E38A" w14:textId="77777777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8BB0D95" w14:textId="41F95E56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hint="cs"/>
          <w:sz w:val="30"/>
          <w:szCs w:val="30"/>
          <w:cs/>
        </w:rPr>
        <w:t>นอกจากนี้</w:t>
      </w:r>
      <w:r w:rsidR="007B6D04">
        <w:rPr>
          <w:rFonts w:asciiTheme="majorBidi" w:hAnsiTheme="majorBidi" w:hint="cs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บริษัทอยู่ระหว่างการจัดหาแหล่งเงินทุนจากต่างประเทศ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ซึ่งจะเป็นแหล่งเงินกู้ยืมระยะยาวเพื่อการจ่ายชำระคืนหุ้นกู้ที่จะครบกำหนดชำระภายในปี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2568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นี้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และสำหรับโครงการโรงไฟฟ้าพลังงานแสงอาทิตย์ที่เมืองมินบู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ประเทศเมียนมาร์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บริษัทได้ข้อสรุปการเจรจากับผู้รับเหมาจาก</w:t>
      </w:r>
      <w:r w:rsidR="00DC4D1E">
        <w:rPr>
          <w:rFonts w:asciiTheme="majorBidi" w:hAnsiTheme="majorBidi" w:hint="cs"/>
          <w:sz w:val="30"/>
          <w:szCs w:val="30"/>
          <w:cs/>
        </w:rPr>
        <w:t>ประเทศ</w:t>
      </w:r>
      <w:r w:rsidRPr="00BD7990">
        <w:rPr>
          <w:rFonts w:asciiTheme="majorBidi" w:hAnsiTheme="majorBidi" w:hint="cs"/>
          <w:sz w:val="30"/>
          <w:szCs w:val="30"/>
          <w:cs/>
        </w:rPr>
        <w:t>จีน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โดยได้เข้าลงนามสัญญาข้อตกลง</w:t>
      </w:r>
      <w:r w:rsidRPr="00BD7990">
        <w:rPr>
          <w:rFonts w:asciiTheme="majorBidi" w:hAnsiTheme="majorBidi"/>
          <w:sz w:val="30"/>
          <w:szCs w:val="30"/>
          <w:cs/>
        </w:rPr>
        <w:t xml:space="preserve"> (</w:t>
      </w:r>
      <w:r w:rsidRPr="00BD7990">
        <w:rPr>
          <w:rFonts w:asciiTheme="majorBidi" w:hAnsiTheme="majorBidi" w:cstheme="majorBidi"/>
          <w:sz w:val="30"/>
          <w:szCs w:val="30"/>
        </w:rPr>
        <w:t xml:space="preserve">Settlement Agreement) </w:t>
      </w:r>
      <w:r w:rsidRPr="00BD7990">
        <w:rPr>
          <w:rFonts w:asciiTheme="majorBidi" w:hAnsiTheme="majorBidi" w:hint="cs"/>
          <w:sz w:val="30"/>
          <w:szCs w:val="30"/>
          <w:cs/>
        </w:rPr>
        <w:t>ร่วมกันเป็นที่เรียบร้อยแล้วเมื่อช่วงต้นเดือนพฤศจิกายน</w:t>
      </w:r>
      <w:r w:rsidR="007B6D04">
        <w:rPr>
          <w:rFonts w:asciiTheme="majorBidi" w:hAnsiTheme="majorBidi" w:hint="cs"/>
          <w:sz w:val="30"/>
          <w:szCs w:val="30"/>
          <w:cs/>
        </w:rPr>
        <w:t xml:space="preserve"> </w:t>
      </w:r>
      <w:r w:rsidR="007B6D04">
        <w:rPr>
          <w:rFonts w:asciiTheme="majorBidi" w:hAnsiTheme="majorBidi"/>
          <w:sz w:val="30"/>
          <w:szCs w:val="30"/>
        </w:rPr>
        <w:t>2567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ซึ่งจะเป็นจุดเริ่มต้นที่จะเดินหน้าการก่อสร้างโครงการ</w:t>
      </w:r>
      <w:proofErr w:type="spellStart"/>
      <w:r w:rsidRPr="00BD7990">
        <w:rPr>
          <w:rFonts w:asciiTheme="majorBidi" w:hAnsiTheme="majorBidi" w:hint="cs"/>
          <w:sz w:val="30"/>
          <w:szCs w:val="30"/>
          <w:cs/>
        </w:rPr>
        <w:t>เฟส</w:t>
      </w:r>
      <w:proofErr w:type="spellEnd"/>
      <w:r w:rsidRPr="00BD7990">
        <w:rPr>
          <w:rFonts w:asciiTheme="majorBidi" w:hAnsiTheme="majorBidi" w:hint="cs"/>
          <w:sz w:val="30"/>
          <w:szCs w:val="30"/>
          <w:cs/>
        </w:rPr>
        <w:t>ที่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2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และ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</w:rPr>
        <w:t>3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ร่วมกันต่อไป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และขณะนี้มีสถาบันการเงินจากต่างประเทศพร้อมให้การสนับสนุนการก่อสร้างดังกล่าวแล้ว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สำหรับแนวทางการขายโครงการโรงไฟฟ้าในช่วงที่ผ่านมามีผู้สนใจติดต่อเข้ามาแต่เนื่องจากยังไม่สามารถตกลงในส่วนของราคาขายได้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จึงยังไม่มีความคืบหน้าในเรื่องดังกล่าว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ซึ่งบริษัทเชื่อมั่นว่าหากโครงการโรงไฟฟ้าสามารถเดินหน้าต่อได้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จะช่วยสร้างความเชื่อมั่นให้กับสถาบันการเงินในประเทศที่บริษัทใช้บริการอยู่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และจะสามารถพิจารณาให้การสนับสนุนทางการเงินแก่บริษัทได้อย่างต่อเนื่อง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</w:p>
    <w:p w14:paraId="1DB8B3F1" w14:textId="3CD9724F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hint="cs"/>
          <w:sz w:val="30"/>
          <w:szCs w:val="30"/>
          <w:cs/>
        </w:rPr>
        <w:lastRenderedPageBreak/>
        <w:t>ผู้บริหารเชื่อมั่นว่า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ในส่วนการดำเนินงานของ</w:t>
      </w:r>
      <w:r w:rsidR="000E3497">
        <w:rPr>
          <w:rFonts w:asciiTheme="majorBidi" w:hAnsiTheme="majorBidi" w:hint="cs"/>
          <w:sz w:val="30"/>
          <w:szCs w:val="30"/>
          <w:cs/>
        </w:rPr>
        <w:t>กลุ่ม</w:t>
      </w:r>
      <w:r w:rsidRPr="00BD7990">
        <w:rPr>
          <w:rFonts w:asciiTheme="majorBidi" w:hAnsiTheme="majorBidi" w:hint="cs"/>
          <w:sz w:val="30"/>
          <w:szCs w:val="30"/>
          <w:cs/>
        </w:rPr>
        <w:t>บริษัทจะสามารถดำเนินงานได้อย่างต่อเนื่อง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ดังนั้น</w:t>
      </w:r>
      <w:r w:rsidR="000E3497">
        <w:rPr>
          <w:rFonts w:asciiTheme="majorBidi" w:hAnsiTheme="majorBidi" w:hint="cs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เกณฑ์ในการจัดทำงบการเงิน</w:t>
      </w:r>
      <w:r w:rsidR="00715B10">
        <w:rPr>
          <w:rFonts w:asciiTheme="majorBidi" w:hAnsiTheme="majorBidi" w:hint="cs"/>
          <w:sz w:val="30"/>
          <w:szCs w:val="30"/>
          <w:cs/>
        </w:rPr>
        <w:t>นี้</w:t>
      </w:r>
      <w:r w:rsidRPr="00BD7990">
        <w:rPr>
          <w:rFonts w:asciiTheme="majorBidi" w:hAnsiTheme="majorBidi" w:hint="cs"/>
          <w:sz w:val="30"/>
          <w:szCs w:val="30"/>
          <w:cs/>
        </w:rPr>
        <w:t>จึงจัดทำขึ้นบนหลักการบัญชีภายใต้สมมติฐานการดำเนินงานต่อเนื่อง</w:t>
      </w:r>
    </w:p>
    <w:p w14:paraId="51DBD448" w14:textId="77777777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CEB3ADC" w14:textId="796B9CAE" w:rsidR="00BD7990" w:rsidRPr="00BD7990" w:rsidRDefault="00BD7990" w:rsidP="00BD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ตามหลักเกณฑ์การดำเนินงานต่อเนื่อง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ต้องการ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ดังนั้น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BD7990">
        <w:rPr>
          <w:rFonts w:asciiTheme="majorBidi" w:hAnsiTheme="majorBidi"/>
          <w:sz w:val="30"/>
          <w:szCs w:val="30"/>
          <w:cs/>
        </w:rPr>
        <w:t xml:space="preserve"> </w:t>
      </w:r>
      <w:r w:rsidRPr="00BD7990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ซึ่งอาจจำเป็นหากกลุ่มบริษัทไม่สามารถดำเนินงานต่อเนื่องต่อไปได้</w:t>
      </w:r>
    </w:p>
    <w:p w14:paraId="0C910D51" w14:textId="77777777" w:rsidR="00BD7990" w:rsidRPr="00BD7990" w:rsidRDefault="00BD7990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6DA631" w14:textId="77777777" w:rsidR="00090FDB" w:rsidRPr="00BD7990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D7990">
        <w:rPr>
          <w:rFonts w:asciiTheme="majorBidi" w:hAnsiTheme="majorBidi" w:cstheme="majorBidi"/>
          <w:b/>
          <w:bCs/>
          <w:sz w:val="30"/>
          <w:szCs w:val="30"/>
          <w:cs/>
        </w:rPr>
        <w:t>สรุป</w:t>
      </w:r>
      <w:r w:rsidR="00090FDB" w:rsidRPr="00BD7990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28D8809" w14:textId="77777777" w:rsidR="00E448F0" w:rsidRPr="00BD7990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879C5" w14:textId="34E08B65" w:rsidR="006747F5" w:rsidRPr="00BD7990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D7990">
        <w:rPr>
          <w:rFonts w:asciiTheme="majorBidi" w:hAnsiTheme="majorBidi" w:cstheme="majorBidi"/>
          <w:sz w:val="30"/>
          <w:szCs w:val="30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32723A" w:rsidRPr="00BD7990">
        <w:rPr>
          <w:rFonts w:asciiTheme="majorBidi" w:hAnsiTheme="majorBidi" w:cstheme="majorBidi"/>
          <w:sz w:val="30"/>
          <w:szCs w:val="30"/>
          <w:cs/>
        </w:rPr>
        <w:t>และ</w:t>
      </w:r>
      <w:r w:rsidR="00D543E6" w:rsidRPr="00BD799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2723A" w:rsidRPr="00BD799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505C9" w:rsidRPr="00BD7990">
        <w:rPr>
          <w:rFonts w:asciiTheme="majorBidi" w:hAnsiTheme="majorBidi" w:cstheme="majorBidi"/>
          <w:sz w:val="30"/>
          <w:szCs w:val="30"/>
        </w:rPr>
        <w:t>3</w:t>
      </w:r>
      <w:r w:rsidR="0032723A" w:rsidRPr="00BD7990">
        <w:rPr>
          <w:rFonts w:asciiTheme="majorBidi" w:hAnsiTheme="majorBidi" w:cstheme="majorBidi"/>
          <w:sz w:val="30"/>
          <w:szCs w:val="30"/>
        </w:rPr>
        <w:t xml:space="preserve">0 </w:t>
      </w:r>
      <w:r w:rsidR="00D543E6" w:rsidRPr="00BD79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BD7990">
        <w:rPr>
          <w:rFonts w:asciiTheme="majorBidi" w:hAnsiTheme="majorBidi" w:cstheme="majorBidi"/>
          <w:sz w:val="30"/>
          <w:szCs w:val="30"/>
        </w:rPr>
        <w:t>256</w:t>
      </w:r>
      <w:r w:rsidR="002D4E82" w:rsidRPr="00BD7990">
        <w:rPr>
          <w:rFonts w:asciiTheme="majorBidi" w:hAnsiTheme="majorBidi" w:cstheme="majorBidi"/>
          <w:sz w:val="30"/>
          <w:szCs w:val="30"/>
        </w:rPr>
        <w:t>7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505C9" w:rsidRPr="00BD7990">
        <w:rPr>
          <w:rFonts w:asciiTheme="majorBidi" w:hAnsiTheme="majorBidi" w:cstheme="majorBidi"/>
          <w:sz w:val="30"/>
          <w:szCs w:val="30"/>
        </w:rPr>
        <w:t>256</w:t>
      </w:r>
      <w:r w:rsidR="002D4E82" w:rsidRPr="00BD7990">
        <w:rPr>
          <w:rFonts w:asciiTheme="majorBidi" w:hAnsiTheme="majorBidi" w:cstheme="majorBidi"/>
          <w:sz w:val="30"/>
          <w:szCs w:val="30"/>
        </w:rPr>
        <w:t>6</w:t>
      </w:r>
      <w:r w:rsidRPr="00BD7990">
        <w:rPr>
          <w:rFonts w:asciiTheme="majorBidi" w:hAnsiTheme="majorBidi" w:cstheme="majorBidi"/>
          <w:sz w:val="30"/>
          <w:szCs w:val="30"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BD7990">
        <w:rPr>
          <w:rFonts w:asciiTheme="majorBidi" w:hAnsiTheme="majorBidi" w:cstheme="majorBidi"/>
          <w:sz w:val="30"/>
          <w:szCs w:val="30"/>
        </w:rPr>
        <w:t xml:space="preserve">31 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D7990">
        <w:rPr>
          <w:rFonts w:asciiTheme="majorBidi" w:hAnsiTheme="majorBidi" w:cstheme="majorBidi"/>
          <w:sz w:val="30"/>
          <w:szCs w:val="30"/>
        </w:rPr>
        <w:t>256</w:t>
      </w:r>
      <w:r w:rsidR="002D4E82" w:rsidRPr="00BD7990">
        <w:rPr>
          <w:rFonts w:asciiTheme="majorBidi" w:hAnsiTheme="majorBidi" w:cstheme="majorBidi"/>
          <w:sz w:val="30"/>
          <w:szCs w:val="30"/>
        </w:rPr>
        <w:t>6</w:t>
      </w:r>
      <w:r w:rsidRPr="00BD7990">
        <w:rPr>
          <w:rFonts w:asciiTheme="majorBidi" w:hAnsiTheme="majorBidi" w:cstheme="majorBidi"/>
          <w:sz w:val="30"/>
          <w:szCs w:val="30"/>
        </w:rPr>
        <w:t xml:space="preserve"> </w:t>
      </w:r>
      <w:r w:rsidRPr="00BD7990">
        <w:rPr>
          <w:rFonts w:asciiTheme="majorBidi" w:hAnsiTheme="majorBidi" w:cstheme="majorBidi"/>
          <w:sz w:val="30"/>
          <w:szCs w:val="30"/>
          <w:cs/>
        </w:rPr>
        <w:t>ยกเว้นการนำ</w:t>
      </w:r>
      <w:r w:rsidR="001F12EF" w:rsidRPr="00BD7990">
        <w:rPr>
          <w:rFonts w:asciiTheme="majorBidi" w:hAnsiTheme="majorBidi" w:cstheme="majorBidi"/>
          <w:sz w:val="30"/>
          <w:szCs w:val="30"/>
          <w:cs/>
        </w:rPr>
        <w:t>มาตรฐานการบัญชีและมาตรฐานการรายงานทางการเงินรวมถึง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แนวปฏิบัติทางการบัญชีที่ปรับปรุงใหม่ตามที่กล่าวในหมายเหตุ </w:t>
      </w:r>
      <w:r w:rsidR="006E407D" w:rsidRPr="00BD7990">
        <w:rPr>
          <w:rFonts w:asciiTheme="majorBidi" w:hAnsiTheme="majorBidi" w:cstheme="majorBidi"/>
          <w:sz w:val="30"/>
          <w:szCs w:val="30"/>
        </w:rPr>
        <w:t>2</w:t>
      </w:r>
      <w:r w:rsidRPr="00BD7990">
        <w:rPr>
          <w:rFonts w:asciiTheme="majorBidi" w:hAnsiTheme="majorBidi" w:cstheme="majorBidi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0FC77A5C" w14:textId="77777777" w:rsidR="001F12EF" w:rsidRDefault="001F12EF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5C22B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4796F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E62E4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FAA29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67027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BC8E6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A399A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8B988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D6286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E7DF9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68BCD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4FFEE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16DC1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4B97F" w14:textId="77777777" w:rsidR="009830ED" w:rsidRDefault="00983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4380782" w14:textId="040ABE79" w:rsidR="00090FDB" w:rsidRPr="009F5805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รายการบัญชี</w:t>
      </w:r>
      <w:r w:rsidR="003239CF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และยอดคงเหลือ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กับบุคคลและ</w:t>
      </w:r>
      <w:r w:rsidR="00B831FB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กิจการ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ที่เกี่ยวข้องกัน</w:t>
      </w:r>
    </w:p>
    <w:p w14:paraId="3484D547" w14:textId="77777777" w:rsidR="00090FDB" w:rsidRPr="0006142E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6F6D078" w14:textId="0758D6E0" w:rsidR="007B5E83" w:rsidRPr="009F5805" w:rsidRDefault="00570466" w:rsidP="00D7100A">
      <w:pPr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รายได้</w:t>
      </w:r>
      <w:r w:rsidR="001553FD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ค่าใช้จ่ายที่เกิด</w:t>
      </w:r>
      <w:r w:rsidR="00B831FB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ขึ้นกับ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บุคคลหรือ</w:t>
      </w:r>
      <w:r w:rsidR="00B831FB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กิจการ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ที่เกี่ยวข้องกัน</w:t>
      </w:r>
      <w:r w:rsidR="00632C2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สำหรับงวดสามเดือน</w:t>
      </w:r>
      <w:r w:rsidR="002A229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</w:t>
      </w:r>
      <w:r w:rsidR="00D543E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เก้า</w:t>
      </w:r>
      <w:r w:rsidR="002A229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เดือน</w:t>
      </w:r>
      <w:r w:rsidR="008C2D8F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F505C9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2A2293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0</w:t>
      </w:r>
      <w:r w:rsidR="007B5E8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D543E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กันยายน</w:t>
      </w:r>
      <w:r w:rsidR="007B5E8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9B4AC8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557BCC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 </w:t>
      </w:r>
      <w:r w:rsidR="00F505C9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9B4AC8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="00D96C84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381BF9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มีดังนี้</w:t>
      </w:r>
    </w:p>
    <w:p w14:paraId="25A876F8" w14:textId="77777777" w:rsidR="00A22D28" w:rsidRPr="0006142E" w:rsidRDefault="00A22D28" w:rsidP="00D7100A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6"/>
        <w:gridCol w:w="1350"/>
        <w:gridCol w:w="283"/>
        <w:gridCol w:w="1337"/>
        <w:gridCol w:w="284"/>
        <w:gridCol w:w="1338"/>
        <w:gridCol w:w="283"/>
        <w:gridCol w:w="1337"/>
      </w:tblGrid>
      <w:tr w:rsidR="007B5E83" w:rsidRPr="009F5805" w14:paraId="73F43E36" w14:textId="77777777" w:rsidTr="00997CC6">
        <w:trPr>
          <w:tblHeader/>
        </w:trPr>
        <w:tc>
          <w:tcPr>
            <w:tcW w:w="3796" w:type="dxa"/>
            <w:vAlign w:val="bottom"/>
          </w:tcPr>
          <w:p w14:paraId="4AE8C6BC" w14:textId="77777777" w:rsidR="007B5E83" w:rsidRPr="009F580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2" w:type="dxa"/>
            <w:gridSpan w:val="7"/>
            <w:tcBorders>
              <w:bottom w:val="single" w:sz="4" w:space="0" w:color="auto"/>
            </w:tcBorders>
            <w:vAlign w:val="bottom"/>
          </w:tcPr>
          <w:p w14:paraId="5F1CEE71" w14:textId="119D5B69" w:rsidR="007B5E83" w:rsidRPr="009F5805" w:rsidRDefault="0032723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7B5E83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9F5805" w14:paraId="1D9BFE05" w14:textId="77777777" w:rsidTr="00997CC6">
        <w:trPr>
          <w:tblHeader/>
        </w:trPr>
        <w:tc>
          <w:tcPr>
            <w:tcW w:w="3796" w:type="dxa"/>
            <w:vAlign w:val="bottom"/>
          </w:tcPr>
          <w:p w14:paraId="7C03A3A9" w14:textId="77777777" w:rsidR="007B5E83" w:rsidRPr="009F580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88F3" w14:textId="6C949E79" w:rsidR="007B5E83" w:rsidRPr="009F5805" w:rsidRDefault="00C4620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354A42C" w14:textId="77777777" w:rsidR="007B5E83" w:rsidRPr="009F580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1A47" w14:textId="5DFBFD0D" w:rsidR="007B5E83" w:rsidRPr="009F5805" w:rsidRDefault="00C4620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</w:t>
            </w:r>
            <w:r w:rsidR="00D543E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เก้า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EA0AFE" w:rsidRPr="009F5805" w14:paraId="5188D7DF" w14:textId="77777777" w:rsidTr="00997CC6">
        <w:trPr>
          <w:tblHeader/>
        </w:trPr>
        <w:tc>
          <w:tcPr>
            <w:tcW w:w="3796" w:type="dxa"/>
            <w:vAlign w:val="bottom"/>
          </w:tcPr>
          <w:p w14:paraId="046CD2C6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E97F2" w14:textId="018CA6D3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3F780A96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B3AF701" w14:textId="436875FE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2022CB64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1E16FB3" w14:textId="78988989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708724F4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9975" w14:textId="6656BAAE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A0AFE" w:rsidRPr="009F5805" w14:paraId="3707E30C" w14:textId="77777777" w:rsidTr="00997CC6">
        <w:tc>
          <w:tcPr>
            <w:tcW w:w="3796" w:type="dxa"/>
            <w:vAlign w:val="bottom"/>
          </w:tcPr>
          <w:p w14:paraId="09CE72F6" w14:textId="77777777" w:rsidR="00EA0AFE" w:rsidRPr="009F5805" w:rsidRDefault="00EA0AF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1CFEE3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36B3B29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3C94E90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CD7CCC5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DD76EF8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CC8EBEB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30F8FAD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</w:tr>
      <w:tr w:rsidR="00B92C65" w:rsidRPr="009F5805" w14:paraId="3CB297C6" w14:textId="77777777" w:rsidTr="00997CC6">
        <w:tc>
          <w:tcPr>
            <w:tcW w:w="3796" w:type="dxa"/>
            <w:vAlign w:val="bottom"/>
          </w:tcPr>
          <w:p w14:paraId="5585C143" w14:textId="65E9AC23" w:rsidR="00B92C65" w:rsidRPr="009F5805" w:rsidRDefault="00C37136" w:rsidP="00997CC6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กิจ</w:t>
            </w:r>
            <w:r w:rsidR="001D171E"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4163D" w14:textId="3D4A1D5C" w:rsidR="00B92C65" w:rsidRPr="009F5805" w:rsidRDefault="001048E8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1,443</w:t>
            </w:r>
          </w:p>
        </w:tc>
        <w:tc>
          <w:tcPr>
            <w:tcW w:w="283" w:type="dxa"/>
            <w:vAlign w:val="bottom"/>
          </w:tcPr>
          <w:p w14:paraId="3FE5CF0B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E44AB44" w14:textId="25394D67" w:rsidR="00B92C65" w:rsidRPr="009F5805" w:rsidRDefault="005F6EAD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B6B3A79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BAF2E04" w14:textId="68972044" w:rsidR="00B92C65" w:rsidRPr="009F5805" w:rsidRDefault="001048E8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4,500</w:t>
            </w:r>
          </w:p>
        </w:tc>
        <w:tc>
          <w:tcPr>
            <w:tcW w:w="283" w:type="dxa"/>
            <w:vAlign w:val="bottom"/>
          </w:tcPr>
          <w:p w14:paraId="4A85252C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0EFDB07" w14:textId="225B3F1D" w:rsidR="00B92C65" w:rsidRPr="009F5805" w:rsidRDefault="005F6EAD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92C65" w:rsidRPr="009F5805" w14:paraId="6E5612C4" w14:textId="77777777" w:rsidTr="00997CC6">
        <w:tc>
          <w:tcPr>
            <w:tcW w:w="3796" w:type="dxa"/>
            <w:vAlign w:val="bottom"/>
          </w:tcPr>
          <w:p w14:paraId="44423893" w14:textId="77777777" w:rsidR="00B92C65" w:rsidRPr="009F5805" w:rsidRDefault="00B92C65" w:rsidP="00997CC6">
            <w:pPr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141A2" w14:textId="37EFC629" w:rsidR="00B92C65" w:rsidRPr="009F5805" w:rsidRDefault="001048E8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84,114</w:t>
            </w:r>
          </w:p>
        </w:tc>
        <w:tc>
          <w:tcPr>
            <w:tcW w:w="283" w:type="dxa"/>
            <w:vAlign w:val="bottom"/>
          </w:tcPr>
          <w:p w14:paraId="68BFC2B5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9D984F" w14:textId="1BF12AE6" w:rsidR="00B92C65" w:rsidRPr="009F5805" w:rsidRDefault="005F6EAD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57,413</w:t>
            </w:r>
          </w:p>
        </w:tc>
        <w:tc>
          <w:tcPr>
            <w:tcW w:w="284" w:type="dxa"/>
          </w:tcPr>
          <w:p w14:paraId="7BE8E085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FFA35A5" w14:textId="30C61BC5" w:rsidR="00B92C65" w:rsidRPr="009F5805" w:rsidRDefault="00A431CB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1048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38,979</w:t>
            </w:r>
          </w:p>
        </w:tc>
        <w:tc>
          <w:tcPr>
            <w:tcW w:w="283" w:type="dxa"/>
            <w:vAlign w:val="bottom"/>
          </w:tcPr>
          <w:p w14:paraId="2CE8C100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840F078" w14:textId="0C2D8180" w:rsidR="00B92C65" w:rsidRPr="009F5805" w:rsidRDefault="005F6EAD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139,094</w:t>
            </w:r>
          </w:p>
        </w:tc>
      </w:tr>
      <w:tr w:rsidR="00B92C65" w:rsidRPr="009F5805" w14:paraId="74B3635F" w14:textId="77777777" w:rsidTr="00997CC6">
        <w:tc>
          <w:tcPr>
            <w:tcW w:w="3796" w:type="dxa"/>
            <w:vAlign w:val="bottom"/>
          </w:tcPr>
          <w:p w14:paraId="771AEE0C" w14:textId="77777777" w:rsidR="00B92C65" w:rsidRPr="009F5805" w:rsidRDefault="00B92C65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4482" w14:textId="72D9BC48" w:rsidR="00B92C65" w:rsidRPr="009F5805" w:rsidRDefault="001048E8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85,557</w:t>
            </w:r>
          </w:p>
        </w:tc>
        <w:tc>
          <w:tcPr>
            <w:tcW w:w="283" w:type="dxa"/>
            <w:vAlign w:val="bottom"/>
          </w:tcPr>
          <w:p w14:paraId="19F01CB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9C0F7" w14:textId="20934E4F" w:rsidR="00B92C65" w:rsidRPr="009F5805" w:rsidRDefault="005F6EAD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57,413</w:t>
            </w:r>
          </w:p>
        </w:tc>
        <w:tc>
          <w:tcPr>
            <w:tcW w:w="284" w:type="dxa"/>
          </w:tcPr>
          <w:p w14:paraId="5EBC979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C610" w14:textId="3551C479" w:rsidR="00B92C65" w:rsidRPr="009F5805" w:rsidRDefault="001048E8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243,479</w:t>
            </w:r>
          </w:p>
        </w:tc>
        <w:tc>
          <w:tcPr>
            <w:tcW w:w="283" w:type="dxa"/>
            <w:vAlign w:val="bottom"/>
          </w:tcPr>
          <w:p w14:paraId="6C2DF740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34F3B" w14:textId="593FB2DB" w:rsidR="00B92C65" w:rsidRPr="009F5805" w:rsidRDefault="005F6EAD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139,094</w:t>
            </w:r>
          </w:p>
        </w:tc>
      </w:tr>
      <w:tr w:rsidR="00B92C65" w:rsidRPr="009F5805" w14:paraId="2E995EBD" w14:textId="77777777" w:rsidTr="00997CC6">
        <w:tc>
          <w:tcPr>
            <w:tcW w:w="3796" w:type="dxa"/>
            <w:vAlign w:val="bottom"/>
          </w:tcPr>
          <w:p w14:paraId="20F824A8" w14:textId="192F54A7" w:rsidR="00B92C65" w:rsidRPr="009F5805" w:rsidRDefault="0081378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รายได้ทางการเงิน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D171E"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B92C65"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  <w:r w:rsidR="001D171E"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A2FF4B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A28DE47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E4113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74AF57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775FF6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DA96BE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79C9F55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171E" w:rsidRPr="009F5805" w14:paraId="0C40E651" w14:textId="77777777" w:rsidTr="00997CC6">
        <w:tc>
          <w:tcPr>
            <w:tcW w:w="3796" w:type="dxa"/>
            <w:vAlign w:val="bottom"/>
          </w:tcPr>
          <w:p w14:paraId="4CD450DA" w14:textId="632D96CA" w:rsidR="001D171E" w:rsidRPr="009F5805" w:rsidRDefault="007620BF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82E8D05" w14:textId="15382B2E" w:rsidR="001D171E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1,653</w:t>
            </w:r>
          </w:p>
        </w:tc>
        <w:tc>
          <w:tcPr>
            <w:tcW w:w="283" w:type="dxa"/>
            <w:vAlign w:val="bottom"/>
          </w:tcPr>
          <w:p w14:paraId="7CE4B9C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DB7F3A3" w14:textId="4F4EF069" w:rsidR="001D171E" w:rsidRPr="009F5805" w:rsidRDefault="005F6EAD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2,482</w:t>
            </w:r>
          </w:p>
        </w:tc>
        <w:tc>
          <w:tcPr>
            <w:tcW w:w="284" w:type="dxa"/>
          </w:tcPr>
          <w:p w14:paraId="450AA73B" w14:textId="77777777" w:rsidR="001D171E" w:rsidRPr="009F5805" w:rsidRDefault="001D171E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44BE5561" w14:textId="6AC855D1" w:rsidR="001D171E" w:rsidRPr="009F5805" w:rsidRDefault="001048E8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5,586</w:t>
            </w:r>
          </w:p>
        </w:tc>
        <w:tc>
          <w:tcPr>
            <w:tcW w:w="283" w:type="dxa"/>
            <w:vAlign w:val="bottom"/>
          </w:tcPr>
          <w:p w14:paraId="54DE4700" w14:textId="77777777" w:rsidR="001D171E" w:rsidRPr="009F5805" w:rsidRDefault="001D171E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E569FE4" w14:textId="5FE47064" w:rsidR="001D171E" w:rsidRPr="009F5805" w:rsidRDefault="005F6EAD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7,367</w:t>
            </w:r>
          </w:p>
        </w:tc>
      </w:tr>
      <w:tr w:rsidR="005F6EAD" w:rsidRPr="009F5805" w14:paraId="5210099D" w14:textId="77777777" w:rsidTr="00997CC6">
        <w:tc>
          <w:tcPr>
            <w:tcW w:w="3796" w:type="dxa"/>
            <w:vAlign w:val="bottom"/>
          </w:tcPr>
          <w:p w14:paraId="30D067E6" w14:textId="62EED34C" w:rsidR="005F6EAD" w:rsidRPr="009F5805" w:rsidRDefault="005F6EAD" w:rsidP="005F6EAD">
            <w:pPr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462EBE6B" w14:textId="26DD2DAC" w:rsidR="005F6EAD" w:rsidRPr="009F5805" w:rsidRDefault="001048E8" w:rsidP="005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A4BDCE0" w14:textId="77777777" w:rsidR="005F6EAD" w:rsidRPr="009F5805" w:rsidRDefault="005F6EAD" w:rsidP="005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B65343A" w14:textId="669D2F71" w:rsidR="005F6EAD" w:rsidRPr="009F5805" w:rsidRDefault="005F6EAD" w:rsidP="005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491470D" w14:textId="77777777" w:rsidR="005F6EAD" w:rsidRPr="009F5805" w:rsidRDefault="005F6EAD" w:rsidP="005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45F771F" w14:textId="229125DE" w:rsidR="005F6EAD" w:rsidRPr="009F5805" w:rsidRDefault="001048E8" w:rsidP="005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D6998FB" w14:textId="77777777" w:rsidR="005F6EAD" w:rsidRPr="009F5805" w:rsidRDefault="005F6EAD" w:rsidP="005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71EC247" w14:textId="289813E7" w:rsidR="005F6EAD" w:rsidRPr="009F5805" w:rsidRDefault="005F6EAD" w:rsidP="005F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</w:tr>
      <w:tr w:rsidR="001D171E" w:rsidRPr="009F5805" w14:paraId="0EDA6ED7" w14:textId="77777777" w:rsidTr="00997CC6">
        <w:tc>
          <w:tcPr>
            <w:tcW w:w="3796" w:type="dxa"/>
            <w:vAlign w:val="bottom"/>
          </w:tcPr>
          <w:p w14:paraId="439213C2" w14:textId="77777777" w:rsidR="001D171E" w:rsidRPr="009F5805" w:rsidRDefault="001D171E" w:rsidP="00997CC6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CBFE8" w14:textId="14941B54" w:rsidR="001D171E" w:rsidRPr="009F5805" w:rsidRDefault="001048E8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1,653</w:t>
            </w:r>
          </w:p>
        </w:tc>
        <w:tc>
          <w:tcPr>
            <w:tcW w:w="283" w:type="dxa"/>
            <w:vAlign w:val="bottom"/>
          </w:tcPr>
          <w:p w14:paraId="422B1D98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B22CB" w14:textId="5B683A32" w:rsidR="001D171E" w:rsidRPr="009F5805" w:rsidRDefault="005F6EAD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2,482</w:t>
            </w:r>
          </w:p>
        </w:tc>
        <w:tc>
          <w:tcPr>
            <w:tcW w:w="284" w:type="dxa"/>
          </w:tcPr>
          <w:p w14:paraId="2B127FAB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88641" w14:textId="1F4FF2DB" w:rsidR="001D171E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5,586</w:t>
            </w:r>
          </w:p>
        </w:tc>
        <w:tc>
          <w:tcPr>
            <w:tcW w:w="283" w:type="dxa"/>
            <w:vAlign w:val="bottom"/>
          </w:tcPr>
          <w:p w14:paraId="65036239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33A" w14:textId="4C3A2D75" w:rsidR="001D171E" w:rsidRPr="009F5805" w:rsidRDefault="005F6EAD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7,487</w:t>
            </w:r>
          </w:p>
        </w:tc>
      </w:tr>
      <w:tr w:rsidR="001D171E" w:rsidRPr="009F5805" w14:paraId="18F98BF5" w14:textId="77777777" w:rsidTr="00997CC6">
        <w:tc>
          <w:tcPr>
            <w:tcW w:w="3796" w:type="dxa"/>
            <w:vAlign w:val="bottom"/>
          </w:tcPr>
          <w:p w14:paraId="6CDAEE9E" w14:textId="2C4931F9" w:rsidR="001D171E" w:rsidRPr="009F5805" w:rsidRDefault="001D171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010C4D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141A4D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E5D8ECB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3BCE8D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F6FB1AB" w14:textId="45E4BC13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AFFBAAC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FA9323F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171E" w:rsidRPr="009F5805" w14:paraId="7B42248A" w14:textId="77777777" w:rsidTr="00997CC6">
        <w:tc>
          <w:tcPr>
            <w:tcW w:w="3796" w:type="dxa"/>
            <w:vAlign w:val="bottom"/>
          </w:tcPr>
          <w:p w14:paraId="387AED3A" w14:textId="31CFB1B0" w:rsidR="001D171E" w:rsidRPr="009F5805" w:rsidRDefault="001D171E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EB9EE3" w14:textId="592480F1" w:rsidR="001D171E" w:rsidRPr="009F5805" w:rsidRDefault="001048E8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103B5BFC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0448D24" w14:textId="6EEEC681" w:rsidR="001D171E" w:rsidRPr="009F5805" w:rsidRDefault="005F6EAD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0E77990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7B2F8132" w14:textId="3BDF2BC8" w:rsidR="001D171E" w:rsidRPr="009F5805" w:rsidRDefault="00A431CB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14:paraId="687C4CFA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3A20FBB" w14:textId="59423D5F" w:rsidR="001D171E" w:rsidRPr="009F5805" w:rsidRDefault="005F6EAD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D171E" w:rsidRPr="009F5805" w14:paraId="55F82AF3" w14:textId="77777777" w:rsidTr="00997CC6">
        <w:tc>
          <w:tcPr>
            <w:tcW w:w="3796" w:type="dxa"/>
            <w:vAlign w:val="bottom"/>
          </w:tcPr>
          <w:p w14:paraId="3380B766" w14:textId="77777777" w:rsidR="001D171E" w:rsidRPr="009F5805" w:rsidRDefault="001D171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0881DE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D6B1C3C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26E391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F50D3D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309B5A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68A8EFF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C9CC9D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32AC" w:rsidRPr="009F5805" w14:paraId="20BF475F" w14:textId="77777777" w:rsidTr="00997CC6">
        <w:tc>
          <w:tcPr>
            <w:tcW w:w="3796" w:type="dxa"/>
            <w:vAlign w:val="bottom"/>
          </w:tcPr>
          <w:p w14:paraId="2C949135" w14:textId="77777777" w:rsidR="007732AC" w:rsidRPr="009F5805" w:rsidRDefault="007732AC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A936B6E" w14:textId="7D88A53B" w:rsidR="007732AC" w:rsidRPr="009F5805" w:rsidRDefault="001048E8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283" w:type="dxa"/>
            <w:vAlign w:val="bottom"/>
          </w:tcPr>
          <w:p w14:paraId="648D383F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8B3A833" w14:textId="17CA6219" w:rsidR="007732AC" w:rsidRPr="009F5805" w:rsidRDefault="005F6EAD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1,826</w:t>
            </w:r>
          </w:p>
        </w:tc>
        <w:tc>
          <w:tcPr>
            <w:tcW w:w="284" w:type="dxa"/>
          </w:tcPr>
          <w:p w14:paraId="3F4861CD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56DCD4EE" w14:textId="4FBF83C9" w:rsidR="007732AC" w:rsidRPr="009F5805" w:rsidRDefault="001048E8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4,060</w:t>
            </w:r>
          </w:p>
        </w:tc>
        <w:tc>
          <w:tcPr>
            <w:tcW w:w="283" w:type="dxa"/>
            <w:vAlign w:val="bottom"/>
          </w:tcPr>
          <w:p w14:paraId="70E19808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992687D" w14:textId="53440FF9" w:rsidR="007732AC" w:rsidRPr="009F5805" w:rsidRDefault="005F6EAD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3,500</w:t>
            </w:r>
          </w:p>
        </w:tc>
      </w:tr>
      <w:tr w:rsidR="007732AC" w:rsidRPr="009F5805" w14:paraId="0871FD30" w14:textId="77777777" w:rsidTr="00997CC6">
        <w:tc>
          <w:tcPr>
            <w:tcW w:w="3796" w:type="dxa"/>
            <w:vAlign w:val="bottom"/>
          </w:tcPr>
          <w:p w14:paraId="390A39F4" w14:textId="41701133" w:rsidR="007732AC" w:rsidRPr="00AB71AA" w:rsidRDefault="008F2135" w:rsidP="00997CC6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B71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ค่าเช่าที่ดิน</w:t>
            </w:r>
            <w:r w:rsidRPr="00AB71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ภายใต้หนี้สินตามสัญญาเช่า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85E1EF4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DD66443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14D12E37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E6BF95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2A509B89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6B9987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7EDCA2D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32AC" w:rsidRPr="009F5805" w14:paraId="17005B06" w14:textId="77777777" w:rsidTr="00997CC6">
        <w:tc>
          <w:tcPr>
            <w:tcW w:w="3796" w:type="dxa"/>
            <w:vAlign w:val="bottom"/>
          </w:tcPr>
          <w:p w14:paraId="180ACFF0" w14:textId="77777777" w:rsidR="007732AC" w:rsidRPr="009F5805" w:rsidRDefault="007732AC" w:rsidP="00997CC6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1D7F82F" w14:textId="1B2FBFC2" w:rsidR="007732AC" w:rsidRPr="009F5805" w:rsidRDefault="001048E8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14:paraId="055926A7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82C86A5" w14:textId="3E83649E" w:rsidR="007732AC" w:rsidRPr="009F5805" w:rsidRDefault="005F6EAD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4" w:type="dxa"/>
          </w:tcPr>
          <w:p w14:paraId="6F3647B2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10697D1D" w14:textId="464CD39E" w:rsidR="007732AC" w:rsidRPr="009F5805" w:rsidRDefault="001048E8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</w:p>
        </w:tc>
        <w:tc>
          <w:tcPr>
            <w:tcW w:w="283" w:type="dxa"/>
            <w:vAlign w:val="bottom"/>
          </w:tcPr>
          <w:p w14:paraId="39F18858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2086466" w14:textId="16D83406" w:rsidR="007732AC" w:rsidRPr="009F5805" w:rsidRDefault="005F6EAD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</w:p>
        </w:tc>
      </w:tr>
      <w:tr w:rsidR="008F2135" w:rsidRPr="009F5805" w14:paraId="1ADB2D04" w14:textId="77777777" w:rsidTr="008F2135">
        <w:tc>
          <w:tcPr>
            <w:tcW w:w="3796" w:type="dxa"/>
            <w:vAlign w:val="bottom"/>
          </w:tcPr>
          <w:p w14:paraId="5A0FF7B6" w14:textId="49C22B56" w:rsidR="008F2135" w:rsidRPr="009F5805" w:rsidRDefault="008F2135" w:rsidP="00997CC6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B71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ส่งเสริมการขาย</w:t>
            </w:r>
          </w:p>
        </w:tc>
        <w:tc>
          <w:tcPr>
            <w:tcW w:w="1350" w:type="dxa"/>
            <w:vAlign w:val="bottom"/>
          </w:tcPr>
          <w:p w14:paraId="319ED843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5DB3F55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719742D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8AA315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6F9F5A6E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F5D2D30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49B74C3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48E8" w:rsidRPr="009F5805" w14:paraId="7687FF56" w14:textId="77777777" w:rsidTr="00997CC6">
        <w:tc>
          <w:tcPr>
            <w:tcW w:w="3796" w:type="dxa"/>
            <w:vAlign w:val="bottom"/>
          </w:tcPr>
          <w:p w14:paraId="7BDA2E2D" w14:textId="76AA636B" w:rsidR="001048E8" w:rsidRPr="009F5805" w:rsidRDefault="001048E8" w:rsidP="001048E8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C2A724C" w14:textId="00E563CC" w:rsidR="001048E8" w:rsidRPr="009F5805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36FDADA" w14:textId="77777777" w:rsidR="001048E8" w:rsidRPr="009F5805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752B9FCE" w14:textId="7F507E8D" w:rsidR="001048E8" w:rsidRPr="009F5805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59E8E09" w14:textId="77777777" w:rsidR="001048E8" w:rsidRPr="009F5805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4EBBADD6" w14:textId="278E3636" w:rsidR="001048E8" w:rsidRPr="009F5805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1,124</w:t>
            </w:r>
          </w:p>
        </w:tc>
        <w:tc>
          <w:tcPr>
            <w:tcW w:w="283" w:type="dxa"/>
            <w:vAlign w:val="bottom"/>
          </w:tcPr>
          <w:p w14:paraId="1108B7EC" w14:textId="77777777" w:rsidR="001048E8" w:rsidRPr="009F5805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6848FA9" w14:textId="4E13E627" w:rsidR="001048E8" w:rsidRPr="009F5805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F2135" w:rsidRPr="009F5805" w14:paraId="190D952B" w14:textId="77777777" w:rsidTr="00997CC6">
        <w:tc>
          <w:tcPr>
            <w:tcW w:w="3796" w:type="dxa"/>
            <w:vAlign w:val="bottom"/>
          </w:tcPr>
          <w:p w14:paraId="35763BC5" w14:textId="2D1AF0D6" w:rsidR="008F2135" w:rsidRPr="009F5805" w:rsidRDefault="008F2135" w:rsidP="008F2135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ดอกเบี้ยจ่าย)</w:t>
            </w:r>
          </w:p>
        </w:tc>
        <w:tc>
          <w:tcPr>
            <w:tcW w:w="1350" w:type="dxa"/>
            <w:vAlign w:val="bottom"/>
          </w:tcPr>
          <w:p w14:paraId="13DFC37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A5A9057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F60007E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0FFC607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F5CD5BB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78042F3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E9519D9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2135" w:rsidRPr="009F5805" w14:paraId="4ABA0C81" w14:textId="77777777" w:rsidTr="00997CC6">
        <w:tc>
          <w:tcPr>
            <w:tcW w:w="3796" w:type="dxa"/>
            <w:vAlign w:val="bottom"/>
          </w:tcPr>
          <w:p w14:paraId="1429C750" w14:textId="77777777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D00F3F" w14:textId="06273A13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1,336</w:t>
            </w:r>
          </w:p>
        </w:tc>
        <w:tc>
          <w:tcPr>
            <w:tcW w:w="283" w:type="dxa"/>
            <w:vAlign w:val="bottom"/>
          </w:tcPr>
          <w:p w14:paraId="45E5ACCB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722B779" w14:textId="68B06936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9E55AA0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ED27268" w14:textId="434D1909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3,661</w:t>
            </w:r>
          </w:p>
        </w:tc>
        <w:tc>
          <w:tcPr>
            <w:tcW w:w="283" w:type="dxa"/>
            <w:vAlign w:val="bottom"/>
          </w:tcPr>
          <w:p w14:paraId="4A7BE82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E862159" w14:textId="52C12C8F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F2135" w:rsidRPr="009F5805" w14:paraId="04843DCE" w14:textId="77777777" w:rsidTr="00997CC6">
        <w:tc>
          <w:tcPr>
            <w:tcW w:w="3796" w:type="dxa"/>
            <w:vAlign w:val="bottom"/>
          </w:tcPr>
          <w:p w14:paraId="1AF399B0" w14:textId="7B9829B1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E5BA412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CB203AE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4440C72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19E29FC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6BBD87B4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610BF874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234761EB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2135" w:rsidRPr="009F5805" w14:paraId="632E63ED" w14:textId="77777777" w:rsidTr="00997CC6">
        <w:tc>
          <w:tcPr>
            <w:tcW w:w="3796" w:type="dxa"/>
            <w:vAlign w:val="bottom"/>
          </w:tcPr>
          <w:p w14:paraId="798A71C3" w14:textId="05BC6BF2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F3B5148" w14:textId="505842F3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4,805</w:t>
            </w:r>
          </w:p>
        </w:tc>
        <w:tc>
          <w:tcPr>
            <w:tcW w:w="283" w:type="dxa"/>
            <w:vAlign w:val="bottom"/>
          </w:tcPr>
          <w:p w14:paraId="31AA125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48E95FB" w14:textId="2CFBA498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284" w:type="dxa"/>
          </w:tcPr>
          <w:p w14:paraId="4D1C9A1F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D516C3B" w14:textId="2A60603E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14,289</w:t>
            </w:r>
          </w:p>
        </w:tc>
        <w:tc>
          <w:tcPr>
            <w:tcW w:w="283" w:type="dxa"/>
            <w:vAlign w:val="bottom"/>
          </w:tcPr>
          <w:p w14:paraId="17B1EC87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FCBA966" w14:textId="0993C176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13,844</w:t>
            </w:r>
          </w:p>
        </w:tc>
      </w:tr>
      <w:tr w:rsidR="008F2135" w:rsidRPr="009F5805" w14:paraId="167FFE58" w14:textId="77777777" w:rsidTr="00997CC6">
        <w:tc>
          <w:tcPr>
            <w:tcW w:w="3796" w:type="dxa"/>
            <w:vAlign w:val="bottom"/>
          </w:tcPr>
          <w:p w14:paraId="71D7E189" w14:textId="474D3A14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F43C22" w14:textId="0FCB704A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352</w:t>
            </w:r>
          </w:p>
        </w:tc>
        <w:tc>
          <w:tcPr>
            <w:tcW w:w="283" w:type="dxa"/>
            <w:vAlign w:val="bottom"/>
          </w:tcPr>
          <w:p w14:paraId="11B3A57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3DF9A27" w14:textId="77C741BB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219</w:t>
            </w:r>
          </w:p>
        </w:tc>
        <w:tc>
          <w:tcPr>
            <w:tcW w:w="284" w:type="dxa"/>
          </w:tcPr>
          <w:p w14:paraId="2429A56F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CBC4FF0" w14:textId="7F19AFB7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</w:t>
            </w:r>
          </w:p>
        </w:tc>
        <w:tc>
          <w:tcPr>
            <w:tcW w:w="283" w:type="dxa"/>
            <w:vAlign w:val="bottom"/>
          </w:tcPr>
          <w:p w14:paraId="0F53A85F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76EF37F" w14:textId="58DBBB2E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656</w:t>
            </w:r>
          </w:p>
        </w:tc>
      </w:tr>
      <w:tr w:rsidR="008F2135" w:rsidRPr="009F5805" w14:paraId="24EDA64D" w14:textId="77777777" w:rsidTr="00997CC6">
        <w:tc>
          <w:tcPr>
            <w:tcW w:w="3796" w:type="dxa"/>
            <w:vAlign w:val="bottom"/>
          </w:tcPr>
          <w:p w14:paraId="51692390" w14:textId="4C11A560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62B4C" w14:textId="1B270C2D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5,157</w:t>
            </w:r>
          </w:p>
        </w:tc>
        <w:tc>
          <w:tcPr>
            <w:tcW w:w="283" w:type="dxa"/>
            <w:vAlign w:val="bottom"/>
          </w:tcPr>
          <w:p w14:paraId="3B37D03C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C6E87" w14:textId="2A011B7F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4,917</w:t>
            </w:r>
          </w:p>
        </w:tc>
        <w:tc>
          <w:tcPr>
            <w:tcW w:w="284" w:type="dxa"/>
          </w:tcPr>
          <w:p w14:paraId="14691DFE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050CC" w14:textId="31BDF44C" w:rsidR="008F2135" w:rsidRPr="009F5805" w:rsidRDefault="001048E8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15,201</w:t>
            </w:r>
          </w:p>
        </w:tc>
        <w:tc>
          <w:tcPr>
            <w:tcW w:w="283" w:type="dxa"/>
            <w:vAlign w:val="bottom"/>
          </w:tcPr>
          <w:p w14:paraId="4A186C70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4E5B9" w14:textId="735EB252" w:rsidR="008F2135" w:rsidRPr="009F5805" w:rsidRDefault="005F6EAD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14,500</w:t>
            </w:r>
          </w:p>
        </w:tc>
      </w:tr>
    </w:tbl>
    <w:p w14:paraId="4C47C35B" w14:textId="77777777" w:rsidR="00675954" w:rsidRPr="0006142E" w:rsidRDefault="00675954">
      <w:pPr>
        <w:rPr>
          <w:rFonts w:asciiTheme="majorBidi" w:hAnsiTheme="majorBidi" w:cstheme="majorBidi"/>
          <w:sz w:val="2"/>
          <w:szCs w:val="2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6"/>
        <w:gridCol w:w="1350"/>
        <w:gridCol w:w="283"/>
        <w:gridCol w:w="1337"/>
        <w:gridCol w:w="284"/>
        <w:gridCol w:w="1338"/>
        <w:gridCol w:w="283"/>
        <w:gridCol w:w="1337"/>
      </w:tblGrid>
      <w:tr w:rsidR="0032723A" w:rsidRPr="00493C5A" w14:paraId="17596DB8" w14:textId="77777777" w:rsidTr="0032723A">
        <w:trPr>
          <w:tblHeader/>
        </w:trPr>
        <w:tc>
          <w:tcPr>
            <w:tcW w:w="3796" w:type="dxa"/>
            <w:vAlign w:val="bottom"/>
          </w:tcPr>
          <w:p w14:paraId="5805FCA5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12" w:type="dxa"/>
            <w:gridSpan w:val="7"/>
            <w:tcBorders>
              <w:bottom w:val="single" w:sz="4" w:space="0" w:color="auto"/>
            </w:tcBorders>
            <w:vAlign w:val="bottom"/>
          </w:tcPr>
          <w:p w14:paraId="78BA1F8D" w14:textId="3A79C0BA" w:rsidR="0032723A" w:rsidRPr="00493C5A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 (</w:t>
            </w:r>
            <w:r w:rsidR="0032723A"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723A" w:rsidRPr="00493C5A" w14:paraId="281D39AF" w14:textId="77777777" w:rsidTr="00F1336E">
        <w:trPr>
          <w:tblHeader/>
        </w:trPr>
        <w:tc>
          <w:tcPr>
            <w:tcW w:w="3796" w:type="dxa"/>
            <w:vAlign w:val="bottom"/>
          </w:tcPr>
          <w:p w14:paraId="5CD2EB4E" w14:textId="77777777" w:rsidR="0032723A" w:rsidRPr="0006142E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A09C5" w14:textId="622F96BE" w:rsidR="0032723A" w:rsidRPr="00493C5A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759CC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BC8A5" w14:textId="147D98B7" w:rsidR="0032723A" w:rsidRPr="00493C5A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</w:t>
            </w:r>
            <w:r w:rsidR="0071166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32723A" w:rsidRPr="00493C5A" w14:paraId="11B751EA" w14:textId="77777777" w:rsidTr="00F1336E">
        <w:trPr>
          <w:tblHeader/>
        </w:trPr>
        <w:tc>
          <w:tcPr>
            <w:tcW w:w="3796" w:type="dxa"/>
            <w:vAlign w:val="bottom"/>
          </w:tcPr>
          <w:p w14:paraId="043ABCF4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8FF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3EF2E0D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6A806A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7713DBC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FE35A7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6011E30A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FDABD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32723A" w:rsidRPr="00493C5A" w14:paraId="1C05494F" w14:textId="77777777" w:rsidTr="00F1336E">
        <w:tc>
          <w:tcPr>
            <w:tcW w:w="3796" w:type="dxa"/>
            <w:vAlign w:val="bottom"/>
          </w:tcPr>
          <w:p w14:paraId="40CE3BE6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DCC1BE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A01720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4809F3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568893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66528CC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1DAF2D3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7A264E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32723A" w:rsidRPr="00493C5A" w14:paraId="6BA5F774" w14:textId="77777777" w:rsidTr="00F1336E">
        <w:tc>
          <w:tcPr>
            <w:tcW w:w="3796" w:type="dxa"/>
            <w:vAlign w:val="bottom"/>
          </w:tcPr>
          <w:p w14:paraId="11DA244F" w14:textId="77777777" w:rsidR="0032723A" w:rsidRPr="00493C5A" w:rsidRDefault="0032723A" w:rsidP="00493C5A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8AF9E8C" w14:textId="22CC277C" w:rsidR="0032723A" w:rsidRPr="00493C5A" w:rsidRDefault="006F45AE" w:rsidP="00DE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38,946</w:t>
            </w:r>
          </w:p>
        </w:tc>
        <w:tc>
          <w:tcPr>
            <w:tcW w:w="283" w:type="dxa"/>
            <w:vAlign w:val="bottom"/>
          </w:tcPr>
          <w:p w14:paraId="04625560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B7208BC" w14:textId="65EC94E9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28,517</w:t>
            </w:r>
          </w:p>
        </w:tc>
        <w:tc>
          <w:tcPr>
            <w:tcW w:w="284" w:type="dxa"/>
          </w:tcPr>
          <w:p w14:paraId="70C5EB5C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3E32B2B" w14:textId="510FDA8E" w:rsidR="0032723A" w:rsidRPr="00493C5A" w:rsidRDefault="006F45A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124,381</w:t>
            </w:r>
          </w:p>
        </w:tc>
        <w:tc>
          <w:tcPr>
            <w:tcW w:w="283" w:type="dxa"/>
            <w:vAlign w:val="bottom"/>
          </w:tcPr>
          <w:p w14:paraId="6CFC0F7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CEA82BB" w14:textId="56CAE6FC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84,658</w:t>
            </w:r>
          </w:p>
        </w:tc>
      </w:tr>
      <w:tr w:rsidR="0032723A" w:rsidRPr="00493C5A" w14:paraId="3C4CA89E" w14:textId="77777777" w:rsidTr="00F1336E">
        <w:tc>
          <w:tcPr>
            <w:tcW w:w="3796" w:type="dxa"/>
            <w:vAlign w:val="bottom"/>
          </w:tcPr>
          <w:p w14:paraId="59130DD5" w14:textId="77777777" w:rsidR="0032723A" w:rsidRPr="00493C5A" w:rsidRDefault="0032723A" w:rsidP="00493C5A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68569" w14:textId="5CC5398F" w:rsidR="0032723A" w:rsidRPr="00493C5A" w:rsidRDefault="006F45A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1,443</w:t>
            </w:r>
          </w:p>
        </w:tc>
        <w:tc>
          <w:tcPr>
            <w:tcW w:w="283" w:type="dxa"/>
            <w:vAlign w:val="bottom"/>
          </w:tcPr>
          <w:p w14:paraId="5438EF9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74CB459" w14:textId="4E660F26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4AF862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CBAA5D8" w14:textId="782C6B50" w:rsidR="0032723A" w:rsidRPr="00493C5A" w:rsidRDefault="006F45A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3F7905DE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0E2EA8B" w14:textId="3B527418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2723A" w:rsidRPr="00493C5A" w14:paraId="35091993" w14:textId="77777777" w:rsidTr="00F1336E">
        <w:tc>
          <w:tcPr>
            <w:tcW w:w="3796" w:type="dxa"/>
            <w:vAlign w:val="bottom"/>
          </w:tcPr>
          <w:p w14:paraId="63ED923C" w14:textId="77777777" w:rsidR="0032723A" w:rsidRPr="00493C5A" w:rsidRDefault="0032723A" w:rsidP="00493C5A">
            <w:pPr>
              <w:ind w:left="-10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0FE3A9" w14:textId="787D6A54" w:rsidR="0032723A" w:rsidRPr="00493C5A" w:rsidRDefault="006F45A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79,530</w:t>
            </w:r>
          </w:p>
        </w:tc>
        <w:tc>
          <w:tcPr>
            <w:tcW w:w="283" w:type="dxa"/>
            <w:vAlign w:val="bottom"/>
          </w:tcPr>
          <w:p w14:paraId="789D986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0EC37E7" w14:textId="6D3B919B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53,478</w:t>
            </w:r>
          </w:p>
        </w:tc>
        <w:tc>
          <w:tcPr>
            <w:tcW w:w="284" w:type="dxa"/>
          </w:tcPr>
          <w:p w14:paraId="11297143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DEAD0BB" w14:textId="76B56FD3" w:rsidR="0032723A" w:rsidRPr="00493C5A" w:rsidRDefault="006F45A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225,174</w:t>
            </w:r>
          </w:p>
        </w:tc>
        <w:tc>
          <w:tcPr>
            <w:tcW w:w="283" w:type="dxa"/>
            <w:vAlign w:val="bottom"/>
          </w:tcPr>
          <w:p w14:paraId="34569B62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993C568" w14:textId="784C1A9C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127,369</w:t>
            </w:r>
          </w:p>
        </w:tc>
      </w:tr>
      <w:tr w:rsidR="0032723A" w:rsidRPr="00493C5A" w14:paraId="792C54D3" w14:textId="77777777" w:rsidTr="00F1336E">
        <w:tc>
          <w:tcPr>
            <w:tcW w:w="3796" w:type="dxa"/>
            <w:vAlign w:val="bottom"/>
          </w:tcPr>
          <w:p w14:paraId="3926DA5E" w14:textId="77777777" w:rsidR="0032723A" w:rsidRPr="00493C5A" w:rsidRDefault="0032723A" w:rsidP="00493C5A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42A4E" w14:textId="468379CC" w:rsidR="0032723A" w:rsidRPr="00493C5A" w:rsidRDefault="006F45A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119,919</w:t>
            </w:r>
          </w:p>
        </w:tc>
        <w:tc>
          <w:tcPr>
            <w:tcW w:w="283" w:type="dxa"/>
            <w:vAlign w:val="bottom"/>
          </w:tcPr>
          <w:p w14:paraId="2927CA3B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5EF61" w14:textId="6CFDF4BD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81,995</w:t>
            </w:r>
          </w:p>
        </w:tc>
        <w:tc>
          <w:tcPr>
            <w:tcW w:w="284" w:type="dxa"/>
          </w:tcPr>
          <w:p w14:paraId="0B3D540D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3B48" w14:textId="2953D2FE" w:rsidR="0032723A" w:rsidRPr="00493C5A" w:rsidRDefault="006F45AE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354,055</w:t>
            </w:r>
          </w:p>
        </w:tc>
        <w:tc>
          <w:tcPr>
            <w:tcW w:w="283" w:type="dxa"/>
            <w:vAlign w:val="bottom"/>
          </w:tcPr>
          <w:p w14:paraId="64C51AB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EA4FC" w14:textId="6F26A654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212,027</w:t>
            </w:r>
          </w:p>
        </w:tc>
      </w:tr>
      <w:tr w:rsidR="0032723A" w:rsidRPr="00493C5A" w14:paraId="6CB3165A" w14:textId="77777777" w:rsidTr="00F1336E">
        <w:tc>
          <w:tcPr>
            <w:tcW w:w="3796" w:type="dxa"/>
            <w:vAlign w:val="bottom"/>
          </w:tcPr>
          <w:p w14:paraId="2B3B9A51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</w:t>
            </w: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BCCF3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C12509A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5AB2B5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2AA8B22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3A8921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4F91DD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3FAEF1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2723A" w:rsidRPr="00493C5A" w14:paraId="7A10D782" w14:textId="77777777" w:rsidTr="00F1336E">
        <w:tc>
          <w:tcPr>
            <w:tcW w:w="3796" w:type="dxa"/>
            <w:vAlign w:val="bottom"/>
          </w:tcPr>
          <w:p w14:paraId="2D6D6219" w14:textId="77777777" w:rsidR="0032723A" w:rsidRPr="00493C5A" w:rsidRDefault="0032723A" w:rsidP="00493C5A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8592608" w14:textId="765490E6" w:rsidR="0032723A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283" w:type="dxa"/>
            <w:vAlign w:val="bottom"/>
          </w:tcPr>
          <w:p w14:paraId="6F14EFA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13A9EFB" w14:textId="38C7CAA5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0F1B76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41601C6" w14:textId="0D35BDD9" w:rsidR="0032723A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283" w:type="dxa"/>
            <w:vAlign w:val="bottom"/>
          </w:tcPr>
          <w:p w14:paraId="7B4EDF78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BDFF6EE" w14:textId="4FBFEFCC" w:rsidR="0032723A" w:rsidRPr="00493C5A" w:rsidRDefault="00A2313F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</w:tr>
      <w:tr w:rsidR="00947FC1" w:rsidRPr="00493C5A" w14:paraId="4F1721BF" w14:textId="77777777" w:rsidTr="00F94CC8">
        <w:tc>
          <w:tcPr>
            <w:tcW w:w="3796" w:type="dxa"/>
            <w:vAlign w:val="bottom"/>
          </w:tcPr>
          <w:p w14:paraId="0AA487A0" w14:textId="57A1E4D6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บุคคล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F3CBA1" w14:textId="2547BCF8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7D7DCC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F3D4005" w14:textId="63B5FC86" w:rsidR="00947FC1" w:rsidRPr="00493C5A" w:rsidRDefault="00A2313F" w:rsidP="00A2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BCDBA2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E6C8A04" w14:textId="61C0ECEB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F7BFB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F8226CB" w14:textId="4C369E57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</w:tr>
      <w:tr w:rsidR="00947FC1" w:rsidRPr="00493C5A" w14:paraId="77E80BFE" w14:textId="77777777" w:rsidTr="00F94CC8">
        <w:tc>
          <w:tcPr>
            <w:tcW w:w="3796" w:type="dxa"/>
            <w:vAlign w:val="bottom"/>
          </w:tcPr>
          <w:p w14:paraId="48D0E72A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11186" w14:textId="74E2FF14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283" w:type="dxa"/>
            <w:vAlign w:val="bottom"/>
          </w:tcPr>
          <w:p w14:paraId="0849FE4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D816E" w14:textId="57A57FB0" w:rsidR="00947FC1" w:rsidRPr="00493C5A" w:rsidRDefault="00A2313F" w:rsidP="00A2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04B07F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C7E1E" w14:textId="5648E992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283" w:type="dxa"/>
            <w:vAlign w:val="bottom"/>
          </w:tcPr>
          <w:p w14:paraId="47FF2F5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92DA0" w14:textId="3A2078B1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</w:p>
        </w:tc>
      </w:tr>
      <w:tr w:rsidR="00947FC1" w:rsidRPr="00493C5A" w14:paraId="3063DA06" w14:textId="77777777" w:rsidTr="002F3007">
        <w:tc>
          <w:tcPr>
            <w:tcW w:w="3796" w:type="dxa"/>
            <w:vAlign w:val="bottom"/>
          </w:tcPr>
          <w:p w14:paraId="1C210A4F" w14:textId="6172E8C9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95361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47FAF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9730EC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0A9B3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7F2872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37665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E5CFD0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69CD4318" w14:textId="77777777" w:rsidTr="002F3007">
        <w:tc>
          <w:tcPr>
            <w:tcW w:w="3796" w:type="dxa"/>
            <w:vAlign w:val="bottom"/>
          </w:tcPr>
          <w:p w14:paraId="01AFE1EA" w14:textId="7C1C6C40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37A774B" w14:textId="43609D26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1C3F555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4B8991B" w14:textId="50A014A4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8D67FB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57EF7B2E" w14:textId="78013F35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195587E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14C5E60" w14:textId="2844BEE8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7FC1" w:rsidRPr="00493C5A" w14:paraId="62CEB4EB" w14:textId="77777777" w:rsidTr="002F3007">
        <w:tc>
          <w:tcPr>
            <w:tcW w:w="3796" w:type="dxa"/>
            <w:vAlign w:val="bottom"/>
          </w:tcPr>
          <w:p w14:paraId="0293CEBC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6EA72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0FB7D2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790BE1A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DCD93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4E864ED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18ADCC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174590B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39E19129" w14:textId="77777777" w:rsidTr="00F1336E">
        <w:tc>
          <w:tcPr>
            <w:tcW w:w="3796" w:type="dxa"/>
            <w:vAlign w:val="bottom"/>
          </w:tcPr>
          <w:p w14:paraId="2EFF8AC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C7C450C" w14:textId="17EB31DC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283" w:type="dxa"/>
            <w:vAlign w:val="bottom"/>
          </w:tcPr>
          <w:p w14:paraId="667192C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E18F00E" w14:textId="5AF9AF43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284" w:type="dxa"/>
          </w:tcPr>
          <w:p w14:paraId="0DBE040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DAE650D" w14:textId="096D0408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3,070</w:t>
            </w:r>
          </w:p>
        </w:tc>
        <w:tc>
          <w:tcPr>
            <w:tcW w:w="283" w:type="dxa"/>
            <w:vAlign w:val="bottom"/>
          </w:tcPr>
          <w:p w14:paraId="3667870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CB2FEB1" w14:textId="6D108E64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410</w:t>
            </w:r>
          </w:p>
        </w:tc>
      </w:tr>
      <w:tr w:rsidR="00947FC1" w:rsidRPr="00493C5A" w14:paraId="76162F36" w14:textId="77777777" w:rsidTr="00F1336E">
        <w:tc>
          <w:tcPr>
            <w:tcW w:w="3796" w:type="dxa"/>
            <w:vAlign w:val="bottom"/>
          </w:tcPr>
          <w:p w14:paraId="1D8AA8F7" w14:textId="77777777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80C1C0" w14:textId="40BA1E51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283" w:type="dxa"/>
            <w:vAlign w:val="bottom"/>
          </w:tcPr>
          <w:p w14:paraId="4595E18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1F9DEC6" w14:textId="2F263E1D" w:rsidR="00947FC1" w:rsidRPr="00493C5A" w:rsidRDefault="00A2313F" w:rsidP="00A2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84" w:type="dxa"/>
          </w:tcPr>
          <w:p w14:paraId="09E4068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BDB5684" w14:textId="1B1EEC2A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1,285</w:t>
            </w:r>
          </w:p>
        </w:tc>
        <w:tc>
          <w:tcPr>
            <w:tcW w:w="283" w:type="dxa"/>
            <w:vAlign w:val="bottom"/>
          </w:tcPr>
          <w:p w14:paraId="7892C7E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20B49AD" w14:textId="64A3C9F4" w:rsidR="00947FC1" w:rsidRPr="00493C5A" w:rsidRDefault="00A2313F" w:rsidP="00A2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</w:tr>
      <w:tr w:rsidR="00947FC1" w:rsidRPr="00493C5A" w14:paraId="245D9ECE" w14:textId="77777777" w:rsidTr="00F1336E">
        <w:tc>
          <w:tcPr>
            <w:tcW w:w="3796" w:type="dxa"/>
            <w:vAlign w:val="bottom"/>
          </w:tcPr>
          <w:p w14:paraId="4C1E21C1" w14:textId="77777777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1BBC3" w14:textId="7D0B8504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959</w:t>
            </w:r>
          </w:p>
        </w:tc>
        <w:tc>
          <w:tcPr>
            <w:tcW w:w="283" w:type="dxa"/>
            <w:vAlign w:val="bottom"/>
          </w:tcPr>
          <w:p w14:paraId="4C8CE8B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0CF3" w14:textId="43DB773C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284" w:type="dxa"/>
          </w:tcPr>
          <w:p w14:paraId="400296E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3E07A" w14:textId="1BBF3E1B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4,355</w:t>
            </w:r>
          </w:p>
        </w:tc>
        <w:tc>
          <w:tcPr>
            <w:tcW w:w="283" w:type="dxa"/>
            <w:vAlign w:val="bottom"/>
          </w:tcPr>
          <w:p w14:paraId="18A789E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1433E" w14:textId="425FBAC3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</w:p>
        </w:tc>
      </w:tr>
      <w:tr w:rsidR="00947FC1" w:rsidRPr="00493C5A" w14:paraId="33597CA5" w14:textId="77777777" w:rsidTr="00F1336E">
        <w:tc>
          <w:tcPr>
            <w:tcW w:w="3796" w:type="dxa"/>
            <w:vAlign w:val="bottom"/>
          </w:tcPr>
          <w:p w14:paraId="36A21349" w14:textId="66C83155" w:rsidR="00947FC1" w:rsidRPr="00493C5A" w:rsidRDefault="00947FC1" w:rsidP="00947FC1">
            <w:pPr>
              <w:tabs>
                <w:tab w:val="clear" w:pos="258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  <w:r w:rsidRPr="00AC2C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ภายใต้หนี้สินตามสัญญาเช่า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2CAB82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6087C5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E965E2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A72BD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D4A25D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09A3BD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7F66A5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42ED9130" w14:textId="77777777" w:rsidTr="00F1336E">
        <w:tc>
          <w:tcPr>
            <w:tcW w:w="3796" w:type="dxa"/>
            <w:vAlign w:val="bottom"/>
          </w:tcPr>
          <w:p w14:paraId="0B0F89E8" w14:textId="77777777" w:rsidR="00947FC1" w:rsidRPr="00493C5A" w:rsidRDefault="00947FC1" w:rsidP="00947FC1">
            <w:pPr>
              <w:tabs>
                <w:tab w:val="clear" w:pos="258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2A3317" w14:textId="5CD56E8A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63F6E0D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11C1F60" w14:textId="39C18E92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7EEC711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4FBBDA5F" w14:textId="7AF98B2F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83" w:type="dxa"/>
            <w:vAlign w:val="bottom"/>
          </w:tcPr>
          <w:p w14:paraId="74B545F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69497A81" w14:textId="4D706DD8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</w:tr>
      <w:tr w:rsidR="00947FC1" w:rsidRPr="00493C5A" w14:paraId="5420C528" w14:textId="77777777" w:rsidTr="00947FC1">
        <w:tc>
          <w:tcPr>
            <w:tcW w:w="3796" w:type="dxa"/>
            <w:vAlign w:val="bottom"/>
          </w:tcPr>
          <w:p w14:paraId="2EE7AE9D" w14:textId="39056A65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B71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ส่งเสริมการขาย</w:t>
            </w:r>
          </w:p>
        </w:tc>
        <w:tc>
          <w:tcPr>
            <w:tcW w:w="1350" w:type="dxa"/>
            <w:vAlign w:val="bottom"/>
          </w:tcPr>
          <w:p w14:paraId="09227E2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4E4BB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5BBE2D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3F9CB1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0EFFBC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19BE34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46A112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F45AE" w:rsidRPr="00493C5A" w14:paraId="4AF581C8" w14:textId="77777777" w:rsidTr="00947FC1">
        <w:tc>
          <w:tcPr>
            <w:tcW w:w="3796" w:type="dxa"/>
            <w:vAlign w:val="bottom"/>
          </w:tcPr>
          <w:p w14:paraId="091E17BD" w14:textId="5F7DBBA2" w:rsidR="006F45AE" w:rsidRDefault="006F45AE" w:rsidP="006F45AE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816674" w14:textId="45F67876" w:rsidR="006F45AE" w:rsidRPr="00493C5A" w:rsidRDefault="006F45AE" w:rsidP="006F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9446435" w14:textId="77777777" w:rsidR="006F45AE" w:rsidRPr="00493C5A" w:rsidRDefault="006F45AE" w:rsidP="006F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6FC50697" w14:textId="6D32CFCF" w:rsidR="006F45AE" w:rsidRPr="00947FC1" w:rsidRDefault="006F45AE" w:rsidP="006F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49AB7AD" w14:textId="77777777" w:rsidR="006F45AE" w:rsidRPr="00493C5A" w:rsidRDefault="006F45AE" w:rsidP="006F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6E856C8B" w14:textId="2EFCBAB7" w:rsidR="006F45AE" w:rsidRPr="00493C5A" w:rsidRDefault="006F45AE" w:rsidP="006F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1,124</w:t>
            </w:r>
          </w:p>
        </w:tc>
        <w:tc>
          <w:tcPr>
            <w:tcW w:w="283" w:type="dxa"/>
            <w:vAlign w:val="bottom"/>
          </w:tcPr>
          <w:p w14:paraId="0FA204B7" w14:textId="77777777" w:rsidR="006F45AE" w:rsidRPr="00493C5A" w:rsidRDefault="006F45AE" w:rsidP="006F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59B8977" w14:textId="515B17F5" w:rsidR="006F45AE" w:rsidRPr="00493C5A" w:rsidRDefault="006F45AE" w:rsidP="006F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7FC1" w:rsidRPr="00493C5A" w14:paraId="488A1CED" w14:textId="77777777" w:rsidTr="00947FC1">
        <w:tc>
          <w:tcPr>
            <w:tcW w:w="3796" w:type="dxa"/>
            <w:vAlign w:val="bottom"/>
          </w:tcPr>
          <w:p w14:paraId="693AFB68" w14:textId="2F01AB00" w:rsidR="00947FC1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ต้นทุนทางการเงิน (</w:t>
            </w: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6CBA0F2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A276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DF74D5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35E42F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023CDBF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CEAC7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ABABA4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045A1B8C" w14:textId="77777777" w:rsidTr="00F1336E">
        <w:tc>
          <w:tcPr>
            <w:tcW w:w="3796" w:type="dxa"/>
            <w:vAlign w:val="bottom"/>
          </w:tcPr>
          <w:p w14:paraId="08386E05" w14:textId="77777777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E16B2A" w14:textId="75CBBB19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1,352</w:t>
            </w:r>
          </w:p>
        </w:tc>
        <w:tc>
          <w:tcPr>
            <w:tcW w:w="283" w:type="dxa"/>
            <w:vAlign w:val="bottom"/>
          </w:tcPr>
          <w:p w14:paraId="1DD910B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B61EF1B" w14:textId="5FFC7B54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284" w:type="dxa"/>
          </w:tcPr>
          <w:p w14:paraId="671E970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B93E40C" w14:textId="5FB47CF7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4,007</w:t>
            </w:r>
          </w:p>
        </w:tc>
        <w:tc>
          <w:tcPr>
            <w:tcW w:w="283" w:type="dxa"/>
            <w:vAlign w:val="bottom"/>
          </w:tcPr>
          <w:p w14:paraId="13A05C4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A01DBCE" w14:textId="2EB83245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3,604</w:t>
            </w:r>
          </w:p>
        </w:tc>
      </w:tr>
      <w:tr w:rsidR="00947FC1" w:rsidRPr="00493C5A" w14:paraId="433B9822" w14:textId="77777777" w:rsidTr="00F1336E">
        <w:tc>
          <w:tcPr>
            <w:tcW w:w="3796" w:type="dxa"/>
            <w:vAlign w:val="bottom"/>
          </w:tcPr>
          <w:p w14:paraId="0FDF75B2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B2EB1C" w14:textId="094FEA1A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1,246</w:t>
            </w:r>
          </w:p>
        </w:tc>
        <w:tc>
          <w:tcPr>
            <w:tcW w:w="283" w:type="dxa"/>
            <w:vAlign w:val="bottom"/>
          </w:tcPr>
          <w:p w14:paraId="0CF2428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4EFE999" w14:textId="74143AA0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2E16C4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D037D2A" w14:textId="46D2603B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3,560</w:t>
            </w:r>
          </w:p>
        </w:tc>
        <w:tc>
          <w:tcPr>
            <w:tcW w:w="283" w:type="dxa"/>
            <w:vAlign w:val="bottom"/>
          </w:tcPr>
          <w:p w14:paraId="69E595E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7B4194E" w14:textId="6B6D5C40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7FC1" w:rsidRPr="00493C5A" w14:paraId="69FE1B00" w14:textId="77777777" w:rsidTr="00F1336E">
        <w:tc>
          <w:tcPr>
            <w:tcW w:w="3796" w:type="dxa"/>
            <w:vAlign w:val="bottom"/>
          </w:tcPr>
          <w:p w14:paraId="60481F2D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0DE7C" w14:textId="59C7947E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2,598</w:t>
            </w:r>
          </w:p>
        </w:tc>
        <w:tc>
          <w:tcPr>
            <w:tcW w:w="283" w:type="dxa"/>
            <w:vAlign w:val="bottom"/>
          </w:tcPr>
          <w:p w14:paraId="52C40C6B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48C0" w14:textId="7DDD9299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1,210</w:t>
            </w:r>
          </w:p>
        </w:tc>
        <w:tc>
          <w:tcPr>
            <w:tcW w:w="284" w:type="dxa"/>
          </w:tcPr>
          <w:p w14:paraId="6C7CCC7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C9520" w14:textId="3164EF31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7,567</w:t>
            </w:r>
          </w:p>
        </w:tc>
        <w:tc>
          <w:tcPr>
            <w:tcW w:w="283" w:type="dxa"/>
            <w:vAlign w:val="bottom"/>
          </w:tcPr>
          <w:p w14:paraId="7FB1A06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35699" w14:textId="693C321A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3,604</w:t>
            </w:r>
          </w:p>
        </w:tc>
      </w:tr>
      <w:tr w:rsidR="00947FC1" w:rsidRPr="00493C5A" w14:paraId="2CB17C4A" w14:textId="77777777" w:rsidTr="00D32CC5">
        <w:tc>
          <w:tcPr>
            <w:tcW w:w="3796" w:type="dxa"/>
            <w:vAlign w:val="bottom"/>
          </w:tcPr>
          <w:p w14:paraId="4BF433EB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78AB2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4B6092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8C493A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86287D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7018F0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1D8F68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B7683F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3D3034EF" w14:textId="77777777" w:rsidTr="00D32CC5">
        <w:tc>
          <w:tcPr>
            <w:tcW w:w="3796" w:type="dxa"/>
            <w:vAlign w:val="bottom"/>
          </w:tcPr>
          <w:p w14:paraId="2FF9E964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17B783F" w14:textId="7CD8542C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3,965</w:t>
            </w:r>
          </w:p>
        </w:tc>
        <w:tc>
          <w:tcPr>
            <w:tcW w:w="283" w:type="dxa"/>
            <w:vAlign w:val="bottom"/>
          </w:tcPr>
          <w:p w14:paraId="18C0D75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911DEE7" w14:textId="4D240E1A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3,858</w:t>
            </w:r>
          </w:p>
        </w:tc>
        <w:tc>
          <w:tcPr>
            <w:tcW w:w="284" w:type="dxa"/>
          </w:tcPr>
          <w:p w14:paraId="7DA1038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5115A6A" w14:textId="2CA9F229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11,769</w:t>
            </w:r>
          </w:p>
        </w:tc>
        <w:tc>
          <w:tcPr>
            <w:tcW w:w="283" w:type="dxa"/>
            <w:vAlign w:val="bottom"/>
          </w:tcPr>
          <w:p w14:paraId="25C65E7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622B96C" w14:textId="5E6A7D89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11,324</w:t>
            </w:r>
          </w:p>
        </w:tc>
      </w:tr>
      <w:tr w:rsidR="00947FC1" w:rsidRPr="00493C5A" w14:paraId="0BEE3A1C" w14:textId="77777777" w:rsidTr="00D32CC5">
        <w:tc>
          <w:tcPr>
            <w:tcW w:w="3796" w:type="dxa"/>
            <w:vAlign w:val="bottom"/>
          </w:tcPr>
          <w:p w14:paraId="7D6B8059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27DA22" w14:textId="17B2B648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83" w:type="dxa"/>
            <w:vAlign w:val="bottom"/>
          </w:tcPr>
          <w:p w14:paraId="33E8114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ECDE10" w14:textId="4FD87502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284" w:type="dxa"/>
          </w:tcPr>
          <w:p w14:paraId="620FE7E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7404576" w14:textId="66EC9EFE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673</w:t>
            </w:r>
          </w:p>
        </w:tc>
        <w:tc>
          <w:tcPr>
            <w:tcW w:w="283" w:type="dxa"/>
            <w:vAlign w:val="bottom"/>
          </w:tcPr>
          <w:p w14:paraId="17B590B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B7D95F2" w14:textId="08E1D455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428</w:t>
            </w:r>
          </w:p>
        </w:tc>
      </w:tr>
      <w:tr w:rsidR="00947FC1" w:rsidRPr="00493C5A" w14:paraId="09309BB4" w14:textId="77777777" w:rsidTr="00D32CC5">
        <w:tc>
          <w:tcPr>
            <w:tcW w:w="3796" w:type="dxa"/>
            <w:vAlign w:val="bottom"/>
          </w:tcPr>
          <w:p w14:paraId="4D380BCE" w14:textId="77777777" w:rsidR="00947FC1" w:rsidRPr="00493C5A" w:rsidRDefault="00947FC1" w:rsidP="00947FC1">
            <w:pPr>
              <w:tabs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AA2F" w14:textId="44D7B893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4,233</w:t>
            </w:r>
          </w:p>
        </w:tc>
        <w:tc>
          <w:tcPr>
            <w:tcW w:w="283" w:type="dxa"/>
            <w:vAlign w:val="bottom"/>
          </w:tcPr>
          <w:p w14:paraId="2B72D0C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10889" w14:textId="67DABAE1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4,001</w:t>
            </w:r>
          </w:p>
        </w:tc>
        <w:tc>
          <w:tcPr>
            <w:tcW w:w="284" w:type="dxa"/>
          </w:tcPr>
          <w:p w14:paraId="7E71553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4372" w14:textId="7B6DA113" w:rsidR="00947FC1" w:rsidRPr="00493C5A" w:rsidRDefault="006F45AE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12,442</w:t>
            </w:r>
          </w:p>
        </w:tc>
        <w:tc>
          <w:tcPr>
            <w:tcW w:w="283" w:type="dxa"/>
            <w:vAlign w:val="bottom"/>
          </w:tcPr>
          <w:p w14:paraId="7C2B613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DCEBB" w14:textId="4AC02407" w:rsidR="00947FC1" w:rsidRPr="00493C5A" w:rsidRDefault="00A2313F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11,752</w:t>
            </w:r>
          </w:p>
        </w:tc>
      </w:tr>
    </w:tbl>
    <w:p w14:paraId="62D1AE61" w14:textId="77777777" w:rsidR="0006142E" w:rsidRDefault="0006142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488163" w14:textId="45FE2762" w:rsidR="00033716" w:rsidRPr="009F5805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ยอดคงเหลือกับ</w:t>
      </w:r>
      <w:r w:rsidR="00E91DE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บุคคลหรือ</w:t>
      </w:r>
      <w:r w:rsidR="00837E3B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กิจการ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ที่เกี่ยวข้องกัน ณ </w:t>
      </w:r>
      <w:r w:rsidRPr="009F580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33716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E1B" w:rsidRPr="009F5805">
        <w:rPr>
          <w:rFonts w:asciiTheme="majorBidi" w:hAnsiTheme="majorBidi" w:cstheme="majorBidi"/>
          <w:sz w:val="30"/>
          <w:szCs w:val="30"/>
        </w:rPr>
        <w:t>3</w:t>
      </w:r>
      <w:r w:rsidR="00E24E0A" w:rsidRPr="009F5805">
        <w:rPr>
          <w:rFonts w:asciiTheme="majorBidi" w:hAnsiTheme="majorBidi" w:cstheme="majorBidi"/>
          <w:sz w:val="30"/>
          <w:szCs w:val="30"/>
        </w:rPr>
        <w:t>0</w:t>
      </w:r>
      <w:r w:rsidR="007B5E83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13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24E0A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ED5B12" w:rsidRPr="009F5805">
        <w:rPr>
          <w:rFonts w:asciiTheme="majorBidi" w:hAnsiTheme="majorBidi" w:cstheme="majorBidi"/>
          <w:sz w:val="30"/>
          <w:szCs w:val="30"/>
        </w:rPr>
        <w:t>7</w:t>
      </w:r>
      <w:r w:rsidR="00033716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033716"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="002E3302" w:rsidRPr="009F580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33716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716"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ED5B12" w:rsidRPr="009F5805">
        <w:rPr>
          <w:rFonts w:asciiTheme="majorBidi" w:hAnsiTheme="majorBidi" w:cstheme="majorBidi"/>
          <w:sz w:val="30"/>
          <w:szCs w:val="30"/>
        </w:rPr>
        <w:t>6</w:t>
      </w:r>
      <w:r w:rsidR="00033716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33716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309871E8" w14:textId="77777777" w:rsidR="005879B7" w:rsidRPr="00D11671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10091" w:type="dxa"/>
        <w:tblLayout w:type="fixed"/>
        <w:tblLook w:val="04A0" w:firstRow="1" w:lastRow="0" w:firstColumn="1" w:lastColumn="0" w:noHBand="0" w:noVBand="1"/>
      </w:tblPr>
      <w:tblGrid>
        <w:gridCol w:w="4025"/>
        <w:gridCol w:w="1304"/>
        <w:gridCol w:w="283"/>
        <w:gridCol w:w="1304"/>
        <w:gridCol w:w="284"/>
        <w:gridCol w:w="1304"/>
        <w:gridCol w:w="283"/>
        <w:gridCol w:w="1304"/>
      </w:tblGrid>
      <w:tr w:rsidR="0006142E" w:rsidRPr="009F5805" w14:paraId="050F2391" w14:textId="77777777" w:rsidTr="00D11671">
        <w:tc>
          <w:tcPr>
            <w:tcW w:w="4025" w:type="dxa"/>
            <w:vAlign w:val="bottom"/>
          </w:tcPr>
          <w:p w14:paraId="61A5F88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  <w:vAlign w:val="bottom"/>
          </w:tcPr>
          <w:p w14:paraId="373B9D52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6142E" w:rsidRPr="009F5805" w14:paraId="2F46E261" w14:textId="77777777" w:rsidTr="00D11671">
        <w:tc>
          <w:tcPr>
            <w:tcW w:w="4025" w:type="dxa"/>
            <w:vAlign w:val="bottom"/>
          </w:tcPr>
          <w:p w14:paraId="30D41DCF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8678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FF7FA37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B97E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42E" w:rsidRPr="009F5805" w14:paraId="184596C4" w14:textId="77777777" w:rsidTr="00D11671">
        <w:tc>
          <w:tcPr>
            <w:tcW w:w="4025" w:type="dxa"/>
            <w:vAlign w:val="bottom"/>
          </w:tcPr>
          <w:p w14:paraId="4D676147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BC9EC" w14:textId="286A831C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23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4E1024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E11C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668C5A20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316A7A3B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005E5" w14:textId="6EA89E35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23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94F0194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C470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73CF311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06142E" w:rsidRPr="009F5805" w14:paraId="630CD64D" w14:textId="77777777" w:rsidTr="00D11671">
        <w:tc>
          <w:tcPr>
            <w:tcW w:w="4025" w:type="dxa"/>
            <w:vAlign w:val="bottom"/>
          </w:tcPr>
          <w:p w14:paraId="40B58A89" w14:textId="567CAE98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F907F7E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577B075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BB94E5F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F00727F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F353FC3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8DBFC92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A755A0F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06142E" w:rsidRPr="009F5805" w14:paraId="263E1EC5" w14:textId="77777777" w:rsidTr="00D11671">
        <w:tc>
          <w:tcPr>
            <w:tcW w:w="4025" w:type="dxa"/>
            <w:vAlign w:val="bottom"/>
          </w:tcPr>
          <w:p w14:paraId="7E86348A" w14:textId="0842ED3E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7D9A99E6" w14:textId="2F939681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F0F11DA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02CB76D" w14:textId="517A9553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E85CBA0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DE1C337" w14:textId="76345A81" w:rsidR="0006142E" w:rsidRPr="009F5805" w:rsidRDefault="006F45A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26,208</w:t>
            </w:r>
          </w:p>
        </w:tc>
        <w:tc>
          <w:tcPr>
            <w:tcW w:w="283" w:type="dxa"/>
            <w:vAlign w:val="bottom"/>
          </w:tcPr>
          <w:p w14:paraId="090B0C32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7DF8D58" w14:textId="7E2898D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59,714</w:t>
            </w:r>
          </w:p>
        </w:tc>
      </w:tr>
      <w:tr w:rsidR="0006142E" w:rsidRPr="009F5805" w14:paraId="0359AB15" w14:textId="77777777" w:rsidTr="00D11671">
        <w:tc>
          <w:tcPr>
            <w:tcW w:w="4025" w:type="dxa"/>
            <w:vAlign w:val="bottom"/>
          </w:tcPr>
          <w:p w14:paraId="382F2F14" w14:textId="0A9405D8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กิจการร่วมค้า</w:t>
            </w:r>
          </w:p>
        </w:tc>
        <w:tc>
          <w:tcPr>
            <w:tcW w:w="1304" w:type="dxa"/>
            <w:vAlign w:val="bottom"/>
          </w:tcPr>
          <w:p w14:paraId="052DDEFF" w14:textId="3B7A57A6" w:rsidR="0006142E" w:rsidRPr="009F5805" w:rsidRDefault="006F45A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1,544</w:t>
            </w:r>
          </w:p>
        </w:tc>
        <w:tc>
          <w:tcPr>
            <w:tcW w:w="283" w:type="dxa"/>
            <w:vAlign w:val="bottom"/>
          </w:tcPr>
          <w:p w14:paraId="4BD0901D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B357A36" w14:textId="3C07B16F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D9E1CA4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5BDB42A" w14:textId="78E8198F" w:rsidR="0006142E" w:rsidRPr="009F5805" w:rsidRDefault="006F45A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1,544</w:t>
            </w:r>
          </w:p>
        </w:tc>
        <w:tc>
          <w:tcPr>
            <w:tcW w:w="283" w:type="dxa"/>
            <w:vAlign w:val="bottom"/>
          </w:tcPr>
          <w:p w14:paraId="39B5A160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7FCABDB" w14:textId="767C758D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6142E" w:rsidRPr="009F5805" w14:paraId="49269980" w14:textId="77777777" w:rsidTr="00D11671">
        <w:tc>
          <w:tcPr>
            <w:tcW w:w="4025" w:type="dxa"/>
            <w:vAlign w:val="bottom"/>
          </w:tcPr>
          <w:p w14:paraId="2204F2C9" w14:textId="6BB0EA49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04" w:type="dxa"/>
            <w:vAlign w:val="bottom"/>
          </w:tcPr>
          <w:p w14:paraId="32E2DEAA" w14:textId="58E74FAF" w:rsidR="0006142E" w:rsidRPr="009F5805" w:rsidRDefault="006F45A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58,567</w:t>
            </w:r>
          </w:p>
        </w:tc>
        <w:tc>
          <w:tcPr>
            <w:tcW w:w="283" w:type="dxa"/>
            <w:vAlign w:val="bottom"/>
          </w:tcPr>
          <w:p w14:paraId="4484EAD6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A31EDBB" w14:textId="79EF55CC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2879FE8B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B26EBA4" w14:textId="60699F0F" w:rsidR="0006142E" w:rsidRPr="009F5805" w:rsidRDefault="006F45A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52,027</w:t>
            </w:r>
          </w:p>
        </w:tc>
        <w:tc>
          <w:tcPr>
            <w:tcW w:w="283" w:type="dxa"/>
            <w:vAlign w:val="bottom"/>
          </w:tcPr>
          <w:p w14:paraId="4F2AE7EA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C0FE73B" w14:textId="1FB68F65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60,608</w:t>
            </w:r>
          </w:p>
        </w:tc>
      </w:tr>
      <w:tr w:rsidR="0006142E" w:rsidRPr="009F5805" w14:paraId="4071A589" w14:textId="77777777" w:rsidTr="00D11671">
        <w:tc>
          <w:tcPr>
            <w:tcW w:w="4025" w:type="dxa"/>
            <w:vAlign w:val="bottom"/>
          </w:tcPr>
          <w:p w14:paraId="2CF3F852" w14:textId="526781FE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A3ABB" w14:textId="114BB65F" w:rsidR="0006142E" w:rsidRPr="009F5805" w:rsidRDefault="006F45A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60,111</w:t>
            </w:r>
          </w:p>
        </w:tc>
        <w:tc>
          <w:tcPr>
            <w:tcW w:w="283" w:type="dxa"/>
            <w:vAlign w:val="bottom"/>
          </w:tcPr>
          <w:p w14:paraId="1FFBE2B7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54499" w14:textId="6DBB794E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1F956B50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2ABB6" w14:textId="2E49C0F0" w:rsidR="0006142E" w:rsidRPr="009F5805" w:rsidRDefault="006F45A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79,779</w:t>
            </w:r>
          </w:p>
        </w:tc>
        <w:tc>
          <w:tcPr>
            <w:tcW w:w="283" w:type="dxa"/>
            <w:vAlign w:val="bottom"/>
          </w:tcPr>
          <w:p w14:paraId="12C2422E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1A91D" w14:textId="39A7E232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120,322</w:t>
            </w:r>
          </w:p>
        </w:tc>
      </w:tr>
      <w:tr w:rsidR="0006142E" w:rsidRPr="00493C5A" w14:paraId="7D28849A" w14:textId="77777777" w:rsidTr="00D11671">
        <w:tc>
          <w:tcPr>
            <w:tcW w:w="4025" w:type="dxa"/>
            <w:vAlign w:val="bottom"/>
          </w:tcPr>
          <w:p w14:paraId="62E8571A" w14:textId="2E803246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27497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0A1F66CD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1B784CF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286EFE3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51AADE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2B8DC29F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870097A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06142E" w:rsidRPr="00493C5A" w14:paraId="5FE671C4" w14:textId="77777777" w:rsidTr="00D11671">
        <w:tc>
          <w:tcPr>
            <w:tcW w:w="4025" w:type="dxa"/>
            <w:vAlign w:val="bottom"/>
          </w:tcPr>
          <w:p w14:paraId="2DEEC325" w14:textId="07157522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  <w:vAlign w:val="bottom"/>
          </w:tcPr>
          <w:p w14:paraId="3BC12953" w14:textId="7107DADB" w:rsidR="0006142E" w:rsidRPr="0006142E" w:rsidRDefault="006F45A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531</w:t>
            </w:r>
          </w:p>
        </w:tc>
        <w:tc>
          <w:tcPr>
            <w:tcW w:w="283" w:type="dxa"/>
            <w:vAlign w:val="bottom"/>
          </w:tcPr>
          <w:p w14:paraId="7C5B288B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502F6311" w14:textId="3F7E4687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84" w:type="dxa"/>
            <w:vAlign w:val="bottom"/>
          </w:tcPr>
          <w:p w14:paraId="44F865B5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0862A520" w14:textId="6A647DA2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658455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0928434" w14:textId="2C34B2D4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6142E" w:rsidRPr="00493C5A" w14:paraId="6959D281" w14:textId="77777777" w:rsidTr="00D11671">
        <w:tc>
          <w:tcPr>
            <w:tcW w:w="4025" w:type="dxa"/>
            <w:vAlign w:val="bottom"/>
          </w:tcPr>
          <w:p w14:paraId="496472A7" w14:textId="306ACE20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  <w:r w:rsidR="00BC0D2F" w:rsidRPr="00BC0D2F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และดอกเบี้ยค้าง</w:t>
            </w:r>
            <w:r w:rsidR="00BC0D2F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รับ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D8F539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6E85FF3F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59E13B7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3C6728D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5C95FC38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00F9DAD2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C4C620A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BC0D2F" w:rsidRPr="00493C5A" w14:paraId="2324AD7E" w14:textId="77777777" w:rsidTr="00D11671">
        <w:tc>
          <w:tcPr>
            <w:tcW w:w="4025" w:type="dxa"/>
            <w:vAlign w:val="bottom"/>
          </w:tcPr>
          <w:p w14:paraId="25F4B98E" w14:textId="3E000F54" w:rsidR="00BC0D2F" w:rsidRPr="00306D78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0D2F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รับ</w:t>
            </w:r>
          </w:p>
        </w:tc>
        <w:tc>
          <w:tcPr>
            <w:tcW w:w="1304" w:type="dxa"/>
            <w:vAlign w:val="bottom"/>
          </w:tcPr>
          <w:p w14:paraId="387F3B01" w14:textId="77777777" w:rsidR="00BC0D2F" w:rsidRPr="009F5805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407549B" w14:textId="77777777" w:rsidR="00BC0D2F" w:rsidRPr="00493C5A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8457D7A" w14:textId="77777777" w:rsidR="00BC0D2F" w:rsidRPr="009F5805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CEB6985" w14:textId="77777777" w:rsidR="00BC0D2F" w:rsidRPr="00493C5A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3E3BCFA2" w14:textId="77777777" w:rsidR="00BC0D2F" w:rsidRPr="00214C57" w:rsidRDefault="00BC0D2F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7995C29" w14:textId="77777777" w:rsidR="00BC0D2F" w:rsidRPr="00493C5A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7171505B" w14:textId="77777777" w:rsidR="00BC0D2F" w:rsidRPr="009F5805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C0D2F" w:rsidRPr="00493C5A" w14:paraId="050A2136" w14:textId="77777777" w:rsidTr="00D11671">
        <w:tc>
          <w:tcPr>
            <w:tcW w:w="4025" w:type="dxa"/>
            <w:vAlign w:val="bottom"/>
          </w:tcPr>
          <w:p w14:paraId="0BCD8959" w14:textId="4DF57191" w:rsidR="00BC0D2F" w:rsidRPr="00306D78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671ACF41" w14:textId="7B9527AC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A8DEC19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01A73BC0" w14:textId="241FFC1B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7ABDEDD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7917AE8" w14:textId="5A0E9162" w:rsidR="00BC0D2F" w:rsidRPr="00214C57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186</w:t>
            </w:r>
          </w:p>
        </w:tc>
        <w:tc>
          <w:tcPr>
            <w:tcW w:w="283" w:type="dxa"/>
            <w:vAlign w:val="bottom"/>
          </w:tcPr>
          <w:p w14:paraId="53250B95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4F3A277F" w14:textId="75AFD665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06B54E5C" w14:textId="77777777" w:rsidTr="00D11671">
        <w:tc>
          <w:tcPr>
            <w:tcW w:w="4025" w:type="dxa"/>
            <w:vAlign w:val="bottom"/>
          </w:tcPr>
          <w:p w14:paraId="5CDF8343" w14:textId="6C278D9F" w:rsidR="00BC0D2F" w:rsidRPr="00306D78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04" w:type="dxa"/>
            <w:vAlign w:val="bottom"/>
          </w:tcPr>
          <w:p w14:paraId="05BB77F6" w14:textId="77777777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3F5CAF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077770B2" w14:textId="77777777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C2B1AC8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CAF3462" w14:textId="77777777" w:rsidR="00BC0D2F" w:rsidRPr="00214C57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879899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09A1292D" w14:textId="77777777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C0D2F" w:rsidRPr="00493C5A" w14:paraId="46401D66" w14:textId="77777777" w:rsidTr="00D11671">
        <w:tc>
          <w:tcPr>
            <w:tcW w:w="4025" w:type="dxa"/>
            <w:vAlign w:val="bottom"/>
          </w:tcPr>
          <w:p w14:paraId="5E8B6599" w14:textId="03D95A2A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306D7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บริษัทย่อย</w:t>
            </w:r>
            <w:r w:rsidRPr="00306D7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306D7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(อัตราดอกเบี้ยร้อยละ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5.77</w:t>
            </w:r>
            <w:r w:rsidRPr="00306D7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ต่อปีและ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ครบกำหนด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เมื่อทวงถาม)</w:t>
            </w:r>
          </w:p>
        </w:tc>
        <w:tc>
          <w:tcPr>
            <w:tcW w:w="1304" w:type="dxa"/>
            <w:vAlign w:val="bottom"/>
          </w:tcPr>
          <w:p w14:paraId="24C59A4A" w14:textId="00DDD538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BCDE7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7AECC41" w14:textId="3D185C7E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7DE915B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307B55A8" w14:textId="0A9E0F47" w:rsidR="00BC0D2F" w:rsidRPr="00214C57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16,296</w:t>
            </w:r>
          </w:p>
        </w:tc>
        <w:tc>
          <w:tcPr>
            <w:tcW w:w="283" w:type="dxa"/>
            <w:vAlign w:val="bottom"/>
          </w:tcPr>
          <w:p w14:paraId="0691E2C7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25B5B07B" w14:textId="71B42222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2F3BF544" w14:textId="77777777" w:rsidTr="00D11671">
        <w:tc>
          <w:tcPr>
            <w:tcW w:w="4025" w:type="dxa"/>
            <w:vAlign w:val="bottom"/>
          </w:tcPr>
          <w:p w14:paraId="06DC3565" w14:textId="77777777" w:rsidR="00BC0D2F" w:rsidRPr="009F5805" w:rsidRDefault="00BC0D2F" w:rsidP="00BC0D2F">
            <w:pPr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  <w:r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10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ต่อปี</w:t>
            </w:r>
          </w:p>
          <w:p w14:paraId="2261C1B0" w14:textId="48F91D63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B50367C" w14:textId="6CCAA6DE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64,800</w:t>
            </w:r>
          </w:p>
        </w:tc>
        <w:tc>
          <w:tcPr>
            <w:tcW w:w="283" w:type="dxa"/>
          </w:tcPr>
          <w:p w14:paraId="6F46F9B4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E6533F" w14:textId="686BD18F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6F145E3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B705FDD" w14:textId="0B534846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11A9E7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53F0F55" w14:textId="1508596F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59201919" w14:textId="77777777" w:rsidTr="00D11671">
        <w:tc>
          <w:tcPr>
            <w:tcW w:w="4025" w:type="dxa"/>
            <w:vAlign w:val="bottom"/>
          </w:tcPr>
          <w:p w14:paraId="1C1D88A4" w14:textId="7C5BAD0B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FC4EF" w14:textId="3598DDE4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64,800</w:t>
            </w:r>
          </w:p>
        </w:tc>
        <w:tc>
          <w:tcPr>
            <w:tcW w:w="283" w:type="dxa"/>
          </w:tcPr>
          <w:p w14:paraId="5C02D7F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51CF0" w14:textId="031A698E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4ED41215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682E0" w14:textId="4310D431" w:rsidR="00BC0D2F" w:rsidRPr="00214C57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16,482</w:t>
            </w:r>
          </w:p>
        </w:tc>
        <w:tc>
          <w:tcPr>
            <w:tcW w:w="283" w:type="dxa"/>
            <w:vAlign w:val="bottom"/>
          </w:tcPr>
          <w:p w14:paraId="32979DA6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7ADB6" w14:textId="47DC7822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30157977" w14:textId="77777777" w:rsidTr="00D11671">
        <w:tc>
          <w:tcPr>
            <w:tcW w:w="4025" w:type="dxa"/>
            <w:vAlign w:val="bottom"/>
          </w:tcPr>
          <w:p w14:paraId="40755475" w14:textId="4ECC6744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035F55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611175C6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5E01A3F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315BE39D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D37DA46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52BD79E8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49FAA840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BC0D2F" w:rsidRPr="00493C5A" w14:paraId="361FCF06" w14:textId="77777777" w:rsidTr="00D11671">
        <w:tc>
          <w:tcPr>
            <w:tcW w:w="4025" w:type="dxa"/>
            <w:vAlign w:val="bottom"/>
          </w:tcPr>
          <w:p w14:paraId="435A2B3A" w14:textId="12A28355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5393273" w14:textId="2176535E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14:paraId="2E51529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0D9A15B" w14:textId="14507420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14:paraId="380FCC44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11C2CFD" w14:textId="6D83BCE0" w:rsidR="00BC0D2F" w:rsidRPr="0011420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0F6B48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377CDD2" w14:textId="71F1C1A0" w:rsidR="00BC0D2F" w:rsidRPr="0011420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33F5939A" w14:textId="77777777" w:rsidR="0006142E" w:rsidRPr="006F45AE" w:rsidRDefault="0006142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B5318F" w14:textId="77777777" w:rsidR="00BC0D2F" w:rsidRPr="006F45AE" w:rsidRDefault="00BC0D2F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BA2A22" w14:textId="77777777" w:rsidR="006F45AE" w:rsidRPr="006F45AE" w:rsidRDefault="006F45A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152DAB9" w14:textId="77777777" w:rsidR="006F45AE" w:rsidRPr="006F45AE" w:rsidRDefault="006F45A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444C8C" w:rsidRPr="009F5805" w14:paraId="707B3BE9" w14:textId="77777777" w:rsidTr="00C40F08">
        <w:tc>
          <w:tcPr>
            <w:tcW w:w="3798" w:type="dxa"/>
            <w:vAlign w:val="bottom"/>
          </w:tcPr>
          <w:p w14:paraId="6C9C1DA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3C2B9EE3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44C8C" w:rsidRPr="009F5805" w14:paraId="1A82D41A" w14:textId="77777777" w:rsidTr="00203E6A">
        <w:tc>
          <w:tcPr>
            <w:tcW w:w="3798" w:type="dxa"/>
            <w:vAlign w:val="bottom"/>
          </w:tcPr>
          <w:p w14:paraId="42B6447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E7082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DF2A27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10ED6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C8C" w:rsidRPr="009F5805" w14:paraId="6EBCEA39" w14:textId="77777777" w:rsidTr="00203E6A">
        <w:tc>
          <w:tcPr>
            <w:tcW w:w="3798" w:type="dxa"/>
            <w:vAlign w:val="bottom"/>
          </w:tcPr>
          <w:p w14:paraId="280FB14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1B83A" w14:textId="0969A706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C1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BD5806F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CE370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5B9E139B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5A630BE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D9582" w14:textId="66FF59B4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C1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ED7337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00C4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2AC1561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BC0D2F" w:rsidRPr="009F5805" w14:paraId="65D39139" w14:textId="77777777" w:rsidTr="00BC0D2F">
        <w:tc>
          <w:tcPr>
            <w:tcW w:w="3798" w:type="dxa"/>
            <w:vAlign w:val="bottom"/>
          </w:tcPr>
          <w:p w14:paraId="2082C022" w14:textId="65737B5D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11A66D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72A87C6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5A7B183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D51CEB8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6746AC4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B30E034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D162699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BC0D2F" w:rsidRPr="009F5805" w14:paraId="4539EF61" w14:textId="77777777" w:rsidTr="00BC0D2F">
        <w:tc>
          <w:tcPr>
            <w:tcW w:w="3798" w:type="dxa"/>
            <w:vAlign w:val="bottom"/>
          </w:tcPr>
          <w:p w14:paraId="00772927" w14:textId="5E99A119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67270CA" w14:textId="46C61865" w:rsidR="00BC0D2F" w:rsidRPr="005963E2" w:rsidRDefault="00BC0D2F" w:rsidP="0059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F5DFB5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380AEBE" w14:textId="38A2AC24" w:rsidR="00BC0D2F" w:rsidRPr="005963E2" w:rsidRDefault="00BC0D2F" w:rsidP="0059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ABCA35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1D20A4F" w14:textId="3E17FFF2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2,769</w:t>
            </w:r>
          </w:p>
        </w:tc>
        <w:tc>
          <w:tcPr>
            <w:tcW w:w="283" w:type="dxa"/>
            <w:vAlign w:val="bottom"/>
          </w:tcPr>
          <w:p w14:paraId="11E22EC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D2A277F" w14:textId="07865FE8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994</w:t>
            </w:r>
          </w:p>
        </w:tc>
      </w:tr>
      <w:tr w:rsidR="00BC0D2F" w:rsidRPr="009F5805" w14:paraId="5BAADDDD" w14:textId="77777777" w:rsidTr="00BC0D2F">
        <w:tc>
          <w:tcPr>
            <w:tcW w:w="3798" w:type="dxa"/>
            <w:vAlign w:val="bottom"/>
          </w:tcPr>
          <w:p w14:paraId="5AA13793" w14:textId="4919EB8C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DDEC59" w14:textId="718E18A6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1,219</w:t>
            </w:r>
          </w:p>
        </w:tc>
        <w:tc>
          <w:tcPr>
            <w:tcW w:w="283" w:type="dxa"/>
            <w:vAlign w:val="bottom"/>
          </w:tcPr>
          <w:p w14:paraId="5DC10C64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2052E1F" w14:textId="5843B163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2BC7344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42D598B" w14:textId="4C7546B3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83" w:type="dxa"/>
            <w:vAlign w:val="bottom"/>
          </w:tcPr>
          <w:p w14:paraId="2AD0E37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AB422E1" w14:textId="6A23642D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</w:tr>
      <w:tr w:rsidR="00BC0D2F" w:rsidRPr="009F5805" w14:paraId="0CB010F2" w14:textId="77777777" w:rsidTr="00BC0D2F">
        <w:tc>
          <w:tcPr>
            <w:tcW w:w="3798" w:type="dxa"/>
            <w:vAlign w:val="bottom"/>
          </w:tcPr>
          <w:p w14:paraId="450E561B" w14:textId="6AC6FCE5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A1616" w14:textId="19097A25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1,219</w:t>
            </w:r>
          </w:p>
        </w:tc>
        <w:tc>
          <w:tcPr>
            <w:tcW w:w="283" w:type="dxa"/>
            <w:vAlign w:val="bottom"/>
          </w:tcPr>
          <w:p w14:paraId="67FE206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D3A01" w14:textId="3F89AC41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3116E92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AED6F" w14:textId="05DAAB9F" w:rsidR="00BC0D2F" w:rsidRPr="006F45AE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3,369</w:t>
            </w:r>
          </w:p>
        </w:tc>
        <w:tc>
          <w:tcPr>
            <w:tcW w:w="283" w:type="dxa"/>
            <w:vAlign w:val="bottom"/>
          </w:tcPr>
          <w:p w14:paraId="73738F9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8780" w14:textId="282756EF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1,169</w:t>
            </w:r>
          </w:p>
        </w:tc>
      </w:tr>
      <w:tr w:rsidR="00BC0D2F" w:rsidRPr="009F5805" w14:paraId="1AB60665" w14:textId="77777777" w:rsidTr="00BC0D2F">
        <w:tc>
          <w:tcPr>
            <w:tcW w:w="3798" w:type="dxa"/>
            <w:vAlign w:val="bottom"/>
          </w:tcPr>
          <w:p w14:paraId="1F3A8CB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243539D9" w14:textId="77777777" w:rsidR="00BC0D2F" w:rsidRPr="006F45A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8F90CD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56EEAE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3B3756D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550C7BA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AF0C34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180868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6616E7" w:rsidRPr="009F5805" w14:paraId="626629A6" w14:textId="77777777" w:rsidTr="00C40F08">
        <w:tc>
          <w:tcPr>
            <w:tcW w:w="3798" w:type="dxa"/>
            <w:vAlign w:val="bottom"/>
          </w:tcPr>
          <w:p w14:paraId="70EF7AE4" w14:textId="57BB4B0A" w:rsidR="006616E7" w:rsidRPr="004C3210" w:rsidRDefault="006616E7" w:rsidP="00AA640A">
            <w:pPr>
              <w:tabs>
                <w:tab w:val="clear" w:pos="2580"/>
                <w:tab w:val="clear" w:pos="351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166C1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eastAsia="en-GB"/>
              </w:rPr>
              <w:t>เงินรับล่วงหน้าค่าสินค้า - 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E4A813A" w14:textId="6E48F087" w:rsidR="006616E7" w:rsidRPr="006F45AE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83" w:type="dxa"/>
            <w:vAlign w:val="bottom"/>
          </w:tcPr>
          <w:p w14:paraId="7B4C6668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D01A9E7" w14:textId="60077B28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3DFE228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EF3C6D6" w14:textId="2C16967D" w:rsidR="006616E7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83" w:type="dxa"/>
            <w:vAlign w:val="bottom"/>
          </w:tcPr>
          <w:p w14:paraId="291FE353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760A9FD" w14:textId="2512CCB6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16E7" w:rsidRPr="009F5805" w14:paraId="766B9B50" w14:textId="77777777" w:rsidTr="00C40F08">
        <w:tc>
          <w:tcPr>
            <w:tcW w:w="3798" w:type="dxa"/>
            <w:vAlign w:val="bottom"/>
          </w:tcPr>
          <w:p w14:paraId="715D8B49" w14:textId="3EC22AF8" w:rsidR="006616E7" w:rsidRDefault="006616E7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2CB559FF" w14:textId="77777777" w:rsidR="006616E7" w:rsidRPr="006F45AE" w:rsidRDefault="006616E7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44A4375" w14:textId="77777777" w:rsidR="006616E7" w:rsidRPr="004C3210" w:rsidRDefault="006616E7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00AC5B4" w14:textId="77777777" w:rsidR="006616E7" w:rsidRPr="004C3210" w:rsidRDefault="006616E7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84F814D" w14:textId="77777777" w:rsidR="006616E7" w:rsidRPr="004C3210" w:rsidRDefault="006616E7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D204B00" w14:textId="77777777" w:rsidR="006616E7" w:rsidRDefault="006616E7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AEA2BA5" w14:textId="77777777" w:rsidR="006616E7" w:rsidRPr="004C3210" w:rsidRDefault="006616E7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4994151" w14:textId="77777777" w:rsidR="006616E7" w:rsidRPr="004C3210" w:rsidRDefault="006616E7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C0D2F" w:rsidRPr="009F5805" w14:paraId="7CCD5817" w14:textId="77777777" w:rsidTr="00C40F08">
        <w:tc>
          <w:tcPr>
            <w:tcW w:w="3798" w:type="dxa"/>
            <w:vAlign w:val="bottom"/>
          </w:tcPr>
          <w:p w14:paraId="54201540" w14:textId="77777777" w:rsidR="00BC0D2F" w:rsidRPr="004C3210" w:rsidRDefault="00BC0D2F" w:rsidP="00AA640A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DDC19CE" w14:textId="03595191" w:rsidR="00BC0D2F" w:rsidRPr="006F45A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FD6E0B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17756B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A47B2C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BA3655F" w14:textId="01AB6125" w:rsidR="00BC0D2F" w:rsidRPr="004C3210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4,021</w:t>
            </w:r>
          </w:p>
        </w:tc>
        <w:tc>
          <w:tcPr>
            <w:tcW w:w="283" w:type="dxa"/>
            <w:vAlign w:val="bottom"/>
          </w:tcPr>
          <w:p w14:paraId="7674D3D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AF0A3E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BC0D2F" w:rsidRPr="009F5805" w14:paraId="5A962E93" w14:textId="77777777" w:rsidTr="00C40F08">
        <w:tc>
          <w:tcPr>
            <w:tcW w:w="3798" w:type="dxa"/>
            <w:vAlign w:val="bottom"/>
          </w:tcPr>
          <w:p w14:paraId="6CB975F2" w14:textId="77777777" w:rsidR="00BC0D2F" w:rsidRPr="004C3210" w:rsidRDefault="00BC0D2F" w:rsidP="00AA640A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1EEAE0A" w14:textId="446721A9" w:rsidR="00BC0D2F" w:rsidRPr="004C3210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14:paraId="5C97897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C81F0F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4" w:type="dxa"/>
            <w:vAlign w:val="bottom"/>
          </w:tcPr>
          <w:p w14:paraId="600670A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21B80BD" w14:textId="67BC68F3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426D1F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051BB9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16E7" w:rsidRPr="009F5805" w14:paraId="40D33901" w14:textId="77777777" w:rsidTr="00C40F08">
        <w:tc>
          <w:tcPr>
            <w:tcW w:w="3798" w:type="dxa"/>
            <w:vAlign w:val="bottom"/>
          </w:tcPr>
          <w:p w14:paraId="4E85A960" w14:textId="77777777" w:rsidR="006616E7" w:rsidRPr="004C3210" w:rsidRDefault="006616E7" w:rsidP="00AA640A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78BFA648" w14:textId="490F6413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B5B1343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FFEDBF7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14:paraId="0F49587E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BD49160" w14:textId="0B43601D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5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4D9BACE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FE0741C" w14:textId="77777777" w:rsidR="006616E7" w:rsidRPr="004C3210" w:rsidRDefault="006616E7" w:rsidP="0066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BC0D2F" w:rsidRPr="009F5805" w14:paraId="18C9A39F" w14:textId="77777777" w:rsidTr="00C40F08">
        <w:tc>
          <w:tcPr>
            <w:tcW w:w="3798" w:type="dxa"/>
            <w:vAlign w:val="bottom"/>
          </w:tcPr>
          <w:p w14:paraId="023EA53F" w14:textId="77777777" w:rsidR="00BC0D2F" w:rsidRPr="004C3210" w:rsidRDefault="00BC0D2F" w:rsidP="00AA640A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56191C" w14:textId="54565A87" w:rsidR="00BC0D2F" w:rsidRPr="004C3210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317</w:t>
            </w:r>
          </w:p>
        </w:tc>
        <w:tc>
          <w:tcPr>
            <w:tcW w:w="283" w:type="dxa"/>
            <w:vAlign w:val="bottom"/>
          </w:tcPr>
          <w:p w14:paraId="5A0E1BF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54C16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84" w:type="dxa"/>
            <w:vAlign w:val="bottom"/>
          </w:tcPr>
          <w:p w14:paraId="508D70D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D2F3781" w14:textId="5CC419F5" w:rsidR="00BC0D2F" w:rsidRPr="004C3210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83" w:type="dxa"/>
            <w:vAlign w:val="bottom"/>
          </w:tcPr>
          <w:p w14:paraId="777147A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FD77C5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BC0D2F" w:rsidRPr="009F5805" w14:paraId="2F659E4D" w14:textId="77777777" w:rsidTr="00C40F08">
        <w:tc>
          <w:tcPr>
            <w:tcW w:w="3798" w:type="dxa"/>
            <w:vAlign w:val="bottom"/>
          </w:tcPr>
          <w:p w14:paraId="0A96BCF8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C1E08" w14:textId="7CCEC5AD" w:rsidR="00BC0D2F" w:rsidRPr="004C3210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31,097</w:t>
            </w:r>
          </w:p>
        </w:tc>
        <w:tc>
          <w:tcPr>
            <w:tcW w:w="283" w:type="dxa"/>
            <w:vAlign w:val="bottom"/>
          </w:tcPr>
          <w:p w14:paraId="3E78EBA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4475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1,092</w:t>
            </w:r>
          </w:p>
        </w:tc>
        <w:tc>
          <w:tcPr>
            <w:tcW w:w="284" w:type="dxa"/>
            <w:vAlign w:val="bottom"/>
          </w:tcPr>
          <w:p w14:paraId="1961DC3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A6E11" w14:textId="755EA903" w:rsidR="00BC0D2F" w:rsidRPr="004C3210" w:rsidRDefault="006F45AE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34,032</w:t>
            </w:r>
          </w:p>
        </w:tc>
        <w:tc>
          <w:tcPr>
            <w:tcW w:w="283" w:type="dxa"/>
            <w:vAlign w:val="bottom"/>
          </w:tcPr>
          <w:p w14:paraId="746D699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81FB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</w:tr>
      <w:tr w:rsidR="00BC0D2F" w:rsidRPr="009F5805" w14:paraId="321EA515" w14:textId="77777777" w:rsidTr="00C40F08">
        <w:tc>
          <w:tcPr>
            <w:tcW w:w="3798" w:type="dxa"/>
            <w:vAlign w:val="bottom"/>
          </w:tcPr>
          <w:p w14:paraId="01C9C04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E2EC3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38CD43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CB5675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649708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A6DFC3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7871FE1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82E452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C0D2F" w:rsidRPr="009F5805" w14:paraId="01E63061" w14:textId="77777777" w:rsidTr="00C40F08">
        <w:tc>
          <w:tcPr>
            <w:tcW w:w="3798" w:type="dxa"/>
            <w:vAlign w:val="bottom"/>
          </w:tcPr>
          <w:p w14:paraId="5CAFE2E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62A0B4A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A4014E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76DF93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0FFA2E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1A18660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350F281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1818C0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C0D2F" w:rsidRPr="009F5805" w14:paraId="36B967D9" w14:textId="77777777" w:rsidTr="00C40F08">
        <w:tc>
          <w:tcPr>
            <w:tcW w:w="3798" w:type="dxa"/>
            <w:vAlign w:val="bottom"/>
          </w:tcPr>
          <w:p w14:paraId="76DABD6C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0A1BD51" w14:textId="5C542CDF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7E8982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122E8B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34588D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5D9EB4CF" w14:textId="1D73E4B9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22,896</w:t>
            </w:r>
          </w:p>
        </w:tc>
        <w:tc>
          <w:tcPr>
            <w:tcW w:w="283" w:type="dxa"/>
            <w:vAlign w:val="bottom"/>
          </w:tcPr>
          <w:p w14:paraId="2C8B3ED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4F6AF8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18,889</w:t>
            </w:r>
          </w:p>
        </w:tc>
      </w:tr>
      <w:tr w:rsidR="00BC0D2F" w:rsidRPr="009F5805" w14:paraId="44DFFA1B" w14:textId="77777777" w:rsidTr="00C40F08">
        <w:tc>
          <w:tcPr>
            <w:tcW w:w="3798" w:type="dxa"/>
            <w:vAlign w:val="bottom"/>
          </w:tcPr>
          <w:p w14:paraId="01D1CF85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6912D311" w14:textId="0A7494A5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3,015</w:t>
            </w:r>
          </w:p>
        </w:tc>
        <w:tc>
          <w:tcPr>
            <w:tcW w:w="283" w:type="dxa"/>
            <w:vAlign w:val="bottom"/>
          </w:tcPr>
          <w:p w14:paraId="1238246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ED912C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84" w:type="dxa"/>
            <w:vAlign w:val="bottom"/>
          </w:tcPr>
          <w:p w14:paraId="38B23F3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92F5860" w14:textId="13887DA4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2,952</w:t>
            </w:r>
          </w:p>
        </w:tc>
        <w:tc>
          <w:tcPr>
            <w:tcW w:w="283" w:type="dxa"/>
            <w:vAlign w:val="bottom"/>
          </w:tcPr>
          <w:p w14:paraId="185E345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10AC2C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</w:t>
            </w:r>
          </w:p>
        </w:tc>
      </w:tr>
      <w:tr w:rsidR="00BC0D2F" w:rsidRPr="009F5805" w14:paraId="60A0C036" w14:textId="77777777" w:rsidTr="00C40F08">
        <w:tc>
          <w:tcPr>
            <w:tcW w:w="3798" w:type="dxa"/>
            <w:vAlign w:val="bottom"/>
          </w:tcPr>
          <w:p w14:paraId="5F8AAA2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65AEC44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CABD7E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7861D5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2098C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4092D68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C3CBBA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0F7E1D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C0D2F" w:rsidRPr="009F5805" w14:paraId="26C486AF" w14:textId="77777777" w:rsidTr="00C40F08">
        <w:tc>
          <w:tcPr>
            <w:tcW w:w="3798" w:type="dxa"/>
            <w:vAlign w:val="bottom"/>
          </w:tcPr>
          <w:p w14:paraId="11FACB29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5D509AD1" w14:textId="3A3C67F9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850233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564906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E05D1D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7050AF19" w14:textId="5C9A75EB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98,051</w:t>
            </w:r>
          </w:p>
        </w:tc>
        <w:tc>
          <w:tcPr>
            <w:tcW w:w="283" w:type="dxa"/>
            <w:vAlign w:val="bottom"/>
          </w:tcPr>
          <w:p w14:paraId="625A4BB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D1697A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86,551</w:t>
            </w:r>
          </w:p>
        </w:tc>
      </w:tr>
      <w:tr w:rsidR="00BC0D2F" w:rsidRPr="009F5805" w14:paraId="4D4AF7FD" w14:textId="77777777" w:rsidTr="00C40F08">
        <w:tc>
          <w:tcPr>
            <w:tcW w:w="3798" w:type="dxa"/>
            <w:vAlign w:val="bottom"/>
          </w:tcPr>
          <w:p w14:paraId="5C6FB712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บุคคลที่เกี่ยวข้องกัน 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5.77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CF2307" w14:textId="14BCCBF2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75,344</w:t>
            </w:r>
          </w:p>
        </w:tc>
        <w:tc>
          <w:tcPr>
            <w:tcW w:w="283" w:type="dxa"/>
            <w:vAlign w:val="bottom"/>
          </w:tcPr>
          <w:p w14:paraId="597F963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EB196B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65,100</w:t>
            </w:r>
          </w:p>
        </w:tc>
        <w:tc>
          <w:tcPr>
            <w:tcW w:w="284" w:type="dxa"/>
            <w:vAlign w:val="bottom"/>
          </w:tcPr>
          <w:p w14:paraId="4DEEC35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BC7CB0C" w14:textId="3A8915D8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72,344</w:t>
            </w:r>
          </w:p>
        </w:tc>
        <w:tc>
          <w:tcPr>
            <w:tcW w:w="283" w:type="dxa"/>
            <w:vAlign w:val="bottom"/>
          </w:tcPr>
          <w:p w14:paraId="1AC5764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45789B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65,000</w:t>
            </w:r>
          </w:p>
        </w:tc>
      </w:tr>
      <w:tr w:rsidR="00BC0D2F" w:rsidRPr="009F5805" w14:paraId="32348757" w14:textId="77777777" w:rsidTr="00C40F08">
        <w:tc>
          <w:tcPr>
            <w:tcW w:w="3798" w:type="dxa"/>
            <w:vAlign w:val="bottom"/>
          </w:tcPr>
          <w:p w14:paraId="50187BD4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4277" w14:textId="58D58DDD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78,359</w:t>
            </w:r>
          </w:p>
        </w:tc>
        <w:tc>
          <w:tcPr>
            <w:tcW w:w="283" w:type="dxa"/>
            <w:vAlign w:val="bottom"/>
          </w:tcPr>
          <w:p w14:paraId="5329AFE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D7D7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65,363</w:t>
            </w:r>
          </w:p>
        </w:tc>
        <w:tc>
          <w:tcPr>
            <w:tcW w:w="284" w:type="dxa"/>
            <w:vAlign w:val="bottom"/>
          </w:tcPr>
          <w:p w14:paraId="14D23A0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A1B67" w14:textId="029AD2A6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196,243</w:t>
            </w:r>
          </w:p>
        </w:tc>
        <w:tc>
          <w:tcPr>
            <w:tcW w:w="283" w:type="dxa"/>
            <w:vAlign w:val="bottom"/>
          </w:tcPr>
          <w:p w14:paraId="7ECA2E7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5B744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170,702</w:t>
            </w:r>
          </w:p>
        </w:tc>
      </w:tr>
      <w:tr w:rsidR="00BC0D2F" w:rsidRPr="009F5805" w14:paraId="234959FF" w14:textId="77777777" w:rsidTr="00C40F08">
        <w:tc>
          <w:tcPr>
            <w:tcW w:w="3798" w:type="dxa"/>
            <w:vAlign w:val="bottom"/>
          </w:tcPr>
          <w:p w14:paraId="2438F41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 - สุทธิ</w:t>
            </w:r>
          </w:p>
          <w:p w14:paraId="37F7F36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(ระยะเวลาการเช่าที่ดิน </w:t>
            </w: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40F42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CE4730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31DF07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E9E068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F6D3CF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CC893F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5E23CF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C0D2F" w:rsidRPr="009F5805" w14:paraId="63596772" w14:textId="77777777" w:rsidTr="00C40F08">
        <w:tc>
          <w:tcPr>
            <w:tcW w:w="3798" w:type="dxa"/>
            <w:vAlign w:val="bottom"/>
          </w:tcPr>
          <w:p w14:paraId="500E610E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E329F" w14:textId="7E9C969D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1,772</w:t>
            </w:r>
          </w:p>
        </w:tc>
        <w:tc>
          <w:tcPr>
            <w:tcW w:w="283" w:type="dxa"/>
            <w:vAlign w:val="bottom"/>
          </w:tcPr>
          <w:p w14:paraId="7FD8E41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3EB40B0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1,782</w:t>
            </w:r>
          </w:p>
        </w:tc>
        <w:tc>
          <w:tcPr>
            <w:tcW w:w="284" w:type="dxa"/>
            <w:vAlign w:val="bottom"/>
          </w:tcPr>
          <w:p w14:paraId="1C179A9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92F357" w14:textId="62142463" w:rsidR="00BC0D2F" w:rsidRPr="004C3210" w:rsidRDefault="00682D5C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1,772</w:t>
            </w:r>
          </w:p>
        </w:tc>
        <w:tc>
          <w:tcPr>
            <w:tcW w:w="283" w:type="dxa"/>
            <w:vAlign w:val="bottom"/>
          </w:tcPr>
          <w:p w14:paraId="308E31F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A1E9C2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1,782</w:t>
            </w:r>
          </w:p>
        </w:tc>
      </w:tr>
    </w:tbl>
    <w:p w14:paraId="65C90A46" w14:textId="77777777" w:rsidR="00444C8C" w:rsidRDefault="00444C8C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B5E2921" w14:textId="44F428AB" w:rsidR="00837E3B" w:rsidRPr="004C3210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30"/>
          <w:szCs w:val="30"/>
        </w:rPr>
      </w:pPr>
      <w:r w:rsidRPr="004C3210">
        <w:rPr>
          <w:rFonts w:asciiTheme="majorBidi" w:hAnsiTheme="majorBidi" w:cstheme="majorBidi"/>
          <w:sz w:val="30"/>
          <w:szCs w:val="30"/>
          <w:cs/>
        </w:rPr>
        <w:lastRenderedPageBreak/>
        <w:t>เงินให้กู้ยืมและเงินกู้ยืมที่เกิดขึ้นกับ</w:t>
      </w:r>
      <w:r w:rsidR="00C23564" w:rsidRPr="004C3210">
        <w:rPr>
          <w:rFonts w:asciiTheme="majorBidi" w:hAnsiTheme="majorBidi" w:cstheme="majorBidi"/>
          <w:sz w:val="30"/>
          <w:szCs w:val="30"/>
          <w:cs/>
        </w:rPr>
        <w:t>บุคคลและกิจการ</w:t>
      </w:r>
      <w:r w:rsidRPr="004C3210">
        <w:rPr>
          <w:rFonts w:asciiTheme="majorBidi" w:hAnsiTheme="majorBidi" w:cstheme="majorBidi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97DC9" w:rsidRPr="004C3210">
        <w:rPr>
          <w:rFonts w:asciiTheme="majorBidi" w:hAnsiTheme="majorBidi" w:cstheme="majorBidi"/>
          <w:sz w:val="30"/>
          <w:szCs w:val="30"/>
          <w:cs/>
        </w:rPr>
        <w:t>งวด</w:t>
      </w:r>
      <w:r w:rsidRPr="004C321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65C9841" w14:textId="77777777" w:rsidR="00837E3B" w:rsidRPr="00545538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5"/>
        <w:gridCol w:w="1757"/>
        <w:gridCol w:w="283"/>
        <w:gridCol w:w="1276"/>
        <w:gridCol w:w="284"/>
        <w:gridCol w:w="1276"/>
        <w:gridCol w:w="283"/>
        <w:gridCol w:w="1758"/>
      </w:tblGrid>
      <w:tr w:rsidR="00837E3B" w:rsidRPr="004C3210" w14:paraId="75178D3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949B11B" w14:textId="77777777" w:rsidR="00837E3B" w:rsidRPr="004C3210" w:rsidRDefault="00837E3B" w:rsidP="0003570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C3B31" w14:textId="77777777" w:rsidR="00837E3B" w:rsidRPr="004C3210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4C3210" w14:paraId="2CFD46AF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39206BF" w14:textId="77777777" w:rsidR="00837E3B" w:rsidRPr="004C3210" w:rsidRDefault="00837E3B" w:rsidP="0003570B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9A009" w14:textId="77777777" w:rsidR="00837E3B" w:rsidRPr="004C321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D3A28" w14:textId="77777777" w:rsidR="00837E3B" w:rsidRPr="004C3210" w:rsidRDefault="00837E3B" w:rsidP="000357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CF5E9" w14:textId="053FE008" w:rsidR="00837E3B" w:rsidRPr="004C3210" w:rsidRDefault="00837E3B" w:rsidP="000357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A04C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เคลื่อนไหว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397DC9"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2BC45" w14:textId="77777777" w:rsidR="00837E3B" w:rsidRPr="004C321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D679F" w14:textId="77777777" w:rsidR="00837E3B" w:rsidRPr="004C321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97DC9" w:rsidRPr="004C3210" w14:paraId="1180DBC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B8D6E3C" w14:textId="3EAFD875" w:rsidR="00397DC9" w:rsidRPr="004C3210" w:rsidRDefault="00397DC9" w:rsidP="00997CC6">
            <w:pPr>
              <w:ind w:left="-8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AB249" w14:textId="108310C7" w:rsidR="00397DC9" w:rsidRPr="004C3210" w:rsidRDefault="006F73A0" w:rsidP="004D20D6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268717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95EC2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53DC6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FB429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1F83ED" w14:textId="77777777" w:rsidR="00397DC9" w:rsidRPr="004C3210" w:rsidRDefault="00397DC9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4FED5" w14:textId="26C23924" w:rsidR="00397DC9" w:rsidRPr="004C3210" w:rsidRDefault="00F505C9" w:rsidP="004D20D6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516E" w:rsidRPr="004C321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97DC9"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C1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97DC9"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0EA" w:rsidRPr="004C32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A4F7D" w:rsidRPr="004C3210" w14:paraId="590ADC91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DFF7798" w14:textId="7B0FD0F9" w:rsidR="008A4F7D" w:rsidRPr="004C3210" w:rsidRDefault="008A4F7D" w:rsidP="00997CC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C9BD6F6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9285EB" w14:textId="77777777" w:rsidR="008A4F7D" w:rsidRPr="004C3210" w:rsidRDefault="008A4F7D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8473C" w14:textId="77777777" w:rsidR="008A4F7D" w:rsidRPr="004C3210" w:rsidRDefault="008A4F7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41B1D8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09EA3" w14:textId="77777777" w:rsidR="008A4F7D" w:rsidRPr="004C3210" w:rsidRDefault="008A4F7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E28DBD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D6439D2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F6660" w:rsidRPr="004C3210" w14:paraId="0BB57617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46939CA" w14:textId="77777777" w:rsidR="00D11671" w:rsidRDefault="006F6660" w:rsidP="00997CC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กรีนเอ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ิร์ธ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พาว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77CA6E2" w14:textId="23879B9A" w:rsidR="006F6660" w:rsidRPr="004C3210" w:rsidRDefault="006F6660" w:rsidP="00997CC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41ADF0E" w14:textId="77777777" w:rsidR="006F6660" w:rsidRPr="004C3210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98,500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EBE358" w14:textId="77777777" w:rsidR="006F6660" w:rsidRPr="004C3210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7D76D8" w14:textId="59A542D9" w:rsidR="006F6660" w:rsidRPr="004C3210" w:rsidRDefault="00DA2E56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450813" w14:textId="77777777" w:rsidR="006F6660" w:rsidRPr="004C3210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37EF1" w14:textId="09212AC1" w:rsidR="006F6660" w:rsidRPr="004C3210" w:rsidRDefault="00DA2E56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(33,700)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9CCAE" w14:textId="77777777" w:rsidR="006F6660" w:rsidRPr="004C3210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26DDC9E" w14:textId="1206C00B" w:rsidR="006F6660" w:rsidRPr="004C3210" w:rsidRDefault="00DA2E5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64,800</w:t>
            </w:r>
          </w:p>
        </w:tc>
      </w:tr>
      <w:tr w:rsidR="006F73A0" w:rsidRPr="004C3210" w14:paraId="68D2D37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45DFE20" w14:textId="77777777" w:rsidR="006F73A0" w:rsidRPr="004C3210" w:rsidRDefault="006F73A0" w:rsidP="00A170E3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EB047E" w14:textId="403C3AB0" w:rsidR="006F73A0" w:rsidRPr="004C321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81AB5" w14:textId="77777777" w:rsidR="006F73A0" w:rsidRPr="004C3210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56FCA" w14:textId="062122AF" w:rsidR="006F73A0" w:rsidRPr="004C3210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5E70A6" w14:textId="77777777" w:rsidR="006F73A0" w:rsidRPr="004C3210" w:rsidRDefault="006F73A0" w:rsidP="00BA3D2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46918" w14:textId="06159C7D" w:rsidR="006F73A0" w:rsidRPr="004C3210" w:rsidRDefault="006F73A0" w:rsidP="00BA3D22">
            <w:pPr>
              <w:ind w:left="-113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10A0ED" w14:textId="77777777" w:rsidR="006F73A0" w:rsidRPr="004C321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FA6A74" w14:textId="53552FBF" w:rsidR="006F73A0" w:rsidRPr="004C321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7CE8" w:rsidRPr="004C3210" w14:paraId="302FC2D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B0812E3" w14:textId="1CA435E4" w:rsidR="00F77CE8" w:rsidRPr="004C3210" w:rsidRDefault="00F77CE8" w:rsidP="00F77CE8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FC97C4E" w14:textId="4262B71C" w:rsidR="00F77CE8" w:rsidRPr="004C3210" w:rsidRDefault="00F77CE8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B2C7A0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138BD" w14:textId="1A01C1CB" w:rsidR="00F77CE8" w:rsidRPr="004C3210" w:rsidRDefault="00DA2E56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38,644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0A8EFE" w14:textId="77777777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1C6211" w14:textId="2B77DB4B" w:rsidR="00F77CE8" w:rsidRPr="004C3210" w:rsidRDefault="00DA2E56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(48,644)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EAFE11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D21AE7D" w14:textId="36A84E71" w:rsidR="00F77CE8" w:rsidRPr="004C3210" w:rsidRDefault="00DA2E56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19,000</w:t>
            </w:r>
          </w:p>
        </w:tc>
      </w:tr>
      <w:tr w:rsidR="00F77CE8" w:rsidRPr="004C3210" w14:paraId="51B91DAE" w14:textId="77777777" w:rsidTr="004C3210">
        <w:trPr>
          <w:trHeight w:val="64"/>
        </w:trPr>
        <w:tc>
          <w:tcPr>
            <w:tcW w:w="3005" w:type="dxa"/>
            <w:shd w:val="clear" w:color="auto" w:fill="auto"/>
            <w:vAlign w:val="bottom"/>
          </w:tcPr>
          <w:p w14:paraId="33533668" w14:textId="3B948C76" w:rsidR="00F77CE8" w:rsidRPr="004C3210" w:rsidRDefault="00F77CE8" w:rsidP="00F77CE8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B0E5F" w14:textId="0281A6BB" w:rsidR="00F77CE8" w:rsidRPr="004C3210" w:rsidRDefault="00F77CE8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36,100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431D24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1C49F" w14:textId="733AA440" w:rsidR="00F77CE8" w:rsidRPr="004C3210" w:rsidRDefault="00DA2E56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109,561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A0D9BC" w14:textId="77777777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DD032" w14:textId="7B9D3687" w:rsidR="00F77CE8" w:rsidRPr="004C3210" w:rsidRDefault="00DA2E56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(89,317)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B8F245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30E51" w14:textId="111790F6" w:rsidR="00F77CE8" w:rsidRPr="004C3210" w:rsidRDefault="00DA2E56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56,344</w:t>
            </w:r>
          </w:p>
        </w:tc>
      </w:tr>
      <w:tr w:rsidR="00F77CE8" w:rsidRPr="004C3210" w14:paraId="47CACCEA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1D1BED6" w14:textId="4FBE5E9D" w:rsidR="00F77CE8" w:rsidRPr="004C3210" w:rsidRDefault="00F77CE8" w:rsidP="00F77CE8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306F0" w14:textId="2E0C5B92" w:rsidR="00F77CE8" w:rsidRPr="004C3210" w:rsidRDefault="00F77CE8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65,100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7DEDF2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E1EB3" w14:textId="28B8190F" w:rsidR="00F77CE8" w:rsidRPr="004C3210" w:rsidRDefault="00DA2E56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148,205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8CA54C" w14:textId="77777777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4096" w14:textId="72F5221E" w:rsidR="00F77CE8" w:rsidRPr="004C3210" w:rsidRDefault="00DA2E56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(137,961)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F06427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F05B4" w14:textId="35354818" w:rsidR="00F77CE8" w:rsidRPr="004C3210" w:rsidRDefault="00DA2E56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27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75,344</w:t>
            </w:r>
          </w:p>
        </w:tc>
      </w:tr>
    </w:tbl>
    <w:p w14:paraId="6E525DCF" w14:textId="77777777" w:rsidR="00FF0F44" w:rsidRPr="00545538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5"/>
        <w:gridCol w:w="1757"/>
        <w:gridCol w:w="283"/>
        <w:gridCol w:w="1276"/>
        <w:gridCol w:w="284"/>
        <w:gridCol w:w="1276"/>
        <w:gridCol w:w="283"/>
        <w:gridCol w:w="1758"/>
      </w:tblGrid>
      <w:tr w:rsidR="00E57781" w:rsidRPr="004C3210" w14:paraId="474DD36E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5C81404" w14:textId="77777777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sz w:val="30"/>
                <w:szCs w:val="30"/>
              </w:rPr>
              <w:br w:type="page"/>
            </w: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9F3D" w14:textId="77777777" w:rsidR="00E57781" w:rsidRPr="004C3210" w:rsidRDefault="00E57781" w:rsidP="005A429D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E57781" w:rsidRPr="004C3210" w14:paraId="52F02D7D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FB50EDC" w14:textId="77777777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7D6FA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127B" w14:textId="77777777" w:rsidR="00E57781" w:rsidRPr="004C3210" w:rsidRDefault="00E57781" w:rsidP="005A429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4D479" w14:textId="56AD85CA" w:rsidR="00E57781" w:rsidRPr="004C3210" w:rsidRDefault="00E57781" w:rsidP="005A429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A04C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เคลื่อนไหว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7ECFD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873E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57781" w:rsidRPr="004C3210" w14:paraId="0CCCB534" w14:textId="77777777" w:rsidTr="00A04CAF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30DF7B0" w14:textId="660B9C34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0EA1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11FB59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45C67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9171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7478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39DFF6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194F8" w14:textId="3CFAAFDE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C1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57781" w:rsidRPr="004C3210" w14:paraId="1ECF7DC6" w14:textId="77777777" w:rsidTr="00A04CAF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8C95E14" w14:textId="7A7EBDE0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4C32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ให้</w:t>
            </w: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02AF43E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E8B33C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0CDED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58E1BA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743C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F00F90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5920B7D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781" w:rsidRPr="004C3210" w14:paraId="2FFA7749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4504DD4" w14:textId="77777777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7C691DC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D68893" w14:textId="77777777" w:rsidR="00E57781" w:rsidRPr="004C3210" w:rsidRDefault="00E57781" w:rsidP="005A429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425F92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593AA7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2C17F8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A07650" w14:textId="77777777" w:rsidR="00E57781" w:rsidRPr="004C3210" w:rsidRDefault="00E57781" w:rsidP="005A429D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6BE7A038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B3F25" w:rsidRPr="004C3210" w14:paraId="0B618AB5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0C4D504" w14:textId="30FCDCBC" w:rsidR="006B3F25" w:rsidRPr="004C3210" w:rsidRDefault="006B3F25" w:rsidP="006B3F25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A2CC1A2" w14:textId="44595975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0D531F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3A9BFC" w14:textId="085EFA55" w:rsidR="006B3F25" w:rsidRPr="004C3210" w:rsidRDefault="00D83871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7EF694" w14:textId="77777777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6520D" w14:textId="6308F2A3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467EBB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E78CD1C" w14:textId="0FF2E55A" w:rsidR="006B3F25" w:rsidRPr="004C3210" w:rsidRDefault="00D83871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1,000</w:t>
            </w:r>
          </w:p>
        </w:tc>
      </w:tr>
      <w:tr w:rsidR="006B3F25" w:rsidRPr="004C3210" w14:paraId="72B96454" w14:textId="77777777" w:rsidTr="004C3210">
        <w:trPr>
          <w:trHeight w:val="20"/>
        </w:trPr>
        <w:tc>
          <w:tcPr>
            <w:tcW w:w="3005" w:type="dxa"/>
            <w:shd w:val="clear" w:color="auto" w:fill="auto"/>
          </w:tcPr>
          <w:p w14:paraId="369B5F8A" w14:textId="5556E27A" w:rsidR="006B3F25" w:rsidRPr="004C3210" w:rsidRDefault="006B3F25" w:rsidP="006B3F25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โฮล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ดิ้งส์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CFB51" w14:textId="4448A558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1FF28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8C3B" w14:textId="0E8EAADD" w:rsidR="006B3F25" w:rsidRPr="004C3210" w:rsidRDefault="00D83871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15,296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0E9717" w14:textId="77777777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7174F" w14:textId="03BB6F23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D61641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08C76" w14:textId="0E67AFF9" w:rsidR="006B3F25" w:rsidRPr="004C3210" w:rsidRDefault="00D83871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15,296</w:t>
            </w:r>
          </w:p>
        </w:tc>
      </w:tr>
      <w:tr w:rsidR="00E57781" w:rsidRPr="004C3210" w14:paraId="4CA5FB53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72DF171" w14:textId="657B54FC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42EC7" w14:textId="2C167A42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D36102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D65F7" w14:textId="237C76CD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16,296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7D7F36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60339" w14:textId="48A33861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367BEB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CDAE3" w14:textId="13FE6EDD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16,296</w:t>
            </w:r>
          </w:p>
        </w:tc>
      </w:tr>
      <w:tr w:rsidR="00E57781" w:rsidRPr="004C3210" w14:paraId="21DD0980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AD1359A" w14:textId="7819F9F1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0237D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5770B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54BA8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84F5EE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DB9555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FCD0F8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993EF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7781" w:rsidRPr="004C3210" w14:paraId="11DB49E3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1F9B9B2" w14:textId="1796996D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455C0AC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CD6C9D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C8C9D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3B4B1D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BD568C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AE2FD8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16E5C64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7781" w:rsidRPr="004C3210" w14:paraId="6CF8E095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6BEF793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พาว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72C83E3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74,351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C9239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129118" w14:textId="196CE367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54E6E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2B6464" w14:textId="34164ECF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(23,500)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B73F72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309E091" w14:textId="5CC5E5AD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86,151</w:t>
            </w:r>
          </w:p>
        </w:tc>
      </w:tr>
      <w:tr w:rsidR="00E57781" w:rsidRPr="004C3210" w14:paraId="3B2B6269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2CCA007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แพลนเนทบอร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์ด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F59A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91CC3E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4250" w14:textId="606B3F6E" w:rsidR="00E57781" w:rsidRPr="004C3210" w:rsidRDefault="00D83871" w:rsidP="00D8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DDBE1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800C" w14:textId="3B39F2E1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(600)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874AB1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9255E" w14:textId="4E7C828D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11,900</w:t>
            </w:r>
          </w:p>
        </w:tc>
      </w:tr>
      <w:tr w:rsidR="00E57781" w:rsidRPr="004C3210" w14:paraId="4813C3F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A6B3921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B5871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86,551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FCBC64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44443" w14:textId="2BB9BE8C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B829A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DE13A1" w14:textId="473AA03C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(24,100)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A3DE7C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AEA19" w14:textId="5ADC9AB0" w:rsidR="00E57781" w:rsidRPr="004C3210" w:rsidRDefault="00D8387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98,051</w:t>
            </w:r>
          </w:p>
        </w:tc>
      </w:tr>
      <w:tr w:rsidR="00E57781" w:rsidRPr="004C3210" w14:paraId="0220B0A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9525A9C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6AF820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BDBB37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413C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37C197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0A80D7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DB7C9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806147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7781" w:rsidRPr="004C3210" w14:paraId="1E5743D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B265BB9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999AC9D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7FDCCD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466F2C" w14:textId="4E0C873D" w:rsidR="00E57781" w:rsidRPr="008803C2" w:rsidRDefault="008803C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03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23EEDB" w14:textId="77777777" w:rsidR="00E57781" w:rsidRPr="008803C2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F3BC7" w14:textId="53D58228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(28,644)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F4EA47" w14:textId="77777777" w:rsidR="00E57781" w:rsidRPr="008803C2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CCC8D59" w14:textId="2D05D9BD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19,000</w:t>
            </w:r>
          </w:p>
        </w:tc>
      </w:tr>
      <w:tr w:rsidR="00E57781" w:rsidRPr="004C3210" w14:paraId="54A1FA1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4D30F10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59EDE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36,000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DCA47C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EA03" w14:textId="76A2250F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03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105,594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843B12" w14:textId="77777777" w:rsidR="00E57781" w:rsidRPr="008803C2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B1467" w14:textId="74064794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(88,250)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AA9ECA" w14:textId="77777777" w:rsidR="00E57781" w:rsidRPr="008803C2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A9063" w14:textId="2AD9C4DA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53,344</w:t>
            </w:r>
          </w:p>
        </w:tc>
      </w:tr>
      <w:tr w:rsidR="00E57781" w:rsidRPr="004C3210" w14:paraId="4233D821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504DD56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AC0BEE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525B37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217D6" w14:textId="21C660AA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03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124,238</w:t>
            </w:r>
          </w:p>
        </w:tc>
        <w:tc>
          <w:tcPr>
            <w:tcW w:w="284" w:type="dxa"/>
            <w:shd w:val="clear" w:color="auto" w:fill="auto"/>
          </w:tcPr>
          <w:p w14:paraId="5CD931D3" w14:textId="77777777" w:rsidR="00E57781" w:rsidRPr="008803C2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957A1" w14:textId="6838F479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(116,894)</w:t>
            </w:r>
          </w:p>
        </w:tc>
        <w:tc>
          <w:tcPr>
            <w:tcW w:w="283" w:type="dxa"/>
            <w:shd w:val="clear" w:color="auto" w:fill="auto"/>
          </w:tcPr>
          <w:p w14:paraId="65836525" w14:textId="77777777" w:rsidR="00E57781" w:rsidRPr="008803C2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C3C57" w14:textId="660FAC59" w:rsidR="00E57781" w:rsidRPr="008803C2" w:rsidRDefault="008803C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72,344</w:t>
            </w:r>
          </w:p>
        </w:tc>
      </w:tr>
    </w:tbl>
    <w:p w14:paraId="37556011" w14:textId="168D6F48" w:rsidR="004819DC" w:rsidRPr="009F5805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CA0A41" w:rsidRPr="009F5805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2576DE">
        <w:rPr>
          <w:rFonts w:asciiTheme="majorBidi" w:hAnsiTheme="majorBidi" w:cstheme="majorBidi" w:hint="cs"/>
          <w:b/>
          <w:bCs/>
          <w:sz w:val="30"/>
          <w:szCs w:val="30"/>
          <w:cs/>
        </w:rPr>
        <w:t>อื่น</w:t>
      </w:r>
      <w:r w:rsidR="00FC2E4B"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- สุทธิ</w:t>
      </w:r>
    </w:p>
    <w:p w14:paraId="6153481C" w14:textId="77777777" w:rsidR="004E4658" w:rsidRPr="009F5805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025581" w14:textId="604DADCA" w:rsidR="004E4658" w:rsidRPr="009F5805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ลูกหนี้การค้า </w:t>
      </w:r>
      <w:r w:rsidR="004E465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ณ วันที่</w:t>
      </w:r>
      <w:r w:rsidR="004E4658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6516E" w:rsidRPr="009F5805">
        <w:rPr>
          <w:rFonts w:asciiTheme="majorBidi" w:hAnsiTheme="majorBidi" w:cstheme="majorBidi"/>
          <w:sz w:val="30"/>
          <w:szCs w:val="30"/>
        </w:rPr>
        <w:t>30</w:t>
      </w:r>
      <w:r w:rsidR="0076516E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5C3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F939D5" w:rsidRPr="009F5805">
        <w:rPr>
          <w:rFonts w:asciiTheme="majorBidi" w:hAnsiTheme="majorBidi" w:cstheme="majorBidi"/>
          <w:sz w:val="30"/>
          <w:szCs w:val="30"/>
        </w:rPr>
        <w:t>7</w:t>
      </w:r>
      <w:r w:rsidR="005F1D96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5F1D96"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="005879B7" w:rsidRPr="009F580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F1D96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1D96"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F939D5" w:rsidRPr="009F5805">
        <w:rPr>
          <w:rFonts w:asciiTheme="majorBidi" w:hAnsiTheme="majorBidi" w:cstheme="majorBidi"/>
          <w:sz w:val="30"/>
          <w:szCs w:val="30"/>
        </w:rPr>
        <w:t>6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465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B970EF5" w14:textId="77777777" w:rsidR="004E4658" w:rsidRPr="009F5805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26" w:type="dxa"/>
        <w:tblLayout w:type="fixed"/>
        <w:tblLook w:val="04A0" w:firstRow="1" w:lastRow="0" w:firstColumn="1" w:lastColumn="0" w:noHBand="0" w:noVBand="1"/>
      </w:tblPr>
      <w:tblGrid>
        <w:gridCol w:w="3222"/>
        <w:gridCol w:w="1422"/>
        <w:gridCol w:w="283"/>
        <w:gridCol w:w="1429"/>
        <w:gridCol w:w="267"/>
        <w:gridCol w:w="1409"/>
        <w:gridCol w:w="282"/>
        <w:gridCol w:w="1412"/>
      </w:tblGrid>
      <w:tr w:rsidR="00042576" w:rsidRPr="009F5805" w14:paraId="24C60817" w14:textId="77777777" w:rsidTr="005148D3">
        <w:trPr>
          <w:tblHeader/>
        </w:trPr>
        <w:tc>
          <w:tcPr>
            <w:tcW w:w="3222" w:type="dxa"/>
            <w:vAlign w:val="bottom"/>
          </w:tcPr>
          <w:p w14:paraId="0D257F5C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4" w:type="dxa"/>
            <w:gridSpan w:val="7"/>
            <w:tcBorders>
              <w:bottom w:val="single" w:sz="4" w:space="0" w:color="auto"/>
            </w:tcBorders>
            <w:vAlign w:val="bottom"/>
          </w:tcPr>
          <w:p w14:paraId="7293A24B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42576" w:rsidRPr="009F5805" w14:paraId="18803964" w14:textId="77777777" w:rsidTr="005148D3">
        <w:trPr>
          <w:tblHeader/>
        </w:trPr>
        <w:tc>
          <w:tcPr>
            <w:tcW w:w="3222" w:type="dxa"/>
            <w:vAlign w:val="bottom"/>
          </w:tcPr>
          <w:p w14:paraId="5C31231C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D152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0972310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E25A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CFD" w:rsidRPr="009F5805" w14:paraId="737712D1" w14:textId="77777777" w:rsidTr="005148D3">
        <w:trPr>
          <w:tblHeader/>
        </w:trPr>
        <w:tc>
          <w:tcPr>
            <w:tcW w:w="3222" w:type="dxa"/>
            <w:vAlign w:val="bottom"/>
          </w:tcPr>
          <w:p w14:paraId="0A2668A1" w14:textId="4E5F82DE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0AE8" w14:textId="0005B116" w:rsidR="00A53CFD" w:rsidRPr="009F5805" w:rsidRDefault="0076516E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5C3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7E88A969" w14:textId="5E0790BA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BD81D3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0AE62B0C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0CE49C39" w14:textId="1CFC0205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bottom"/>
          </w:tcPr>
          <w:p w14:paraId="3949EBC2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BEB8FBD" w14:textId="50AA791F" w:rsidR="00A53CFD" w:rsidRPr="009F5805" w:rsidRDefault="0076516E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5C3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63E63C07" w14:textId="56F61083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  <w:vAlign w:val="bottom"/>
          </w:tcPr>
          <w:p w14:paraId="1299CE7C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20E3E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31931AC7" w14:textId="3479308C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53CFD" w:rsidRPr="009F5805" w14:paraId="648C4C69" w14:textId="77777777" w:rsidTr="005148D3">
        <w:tc>
          <w:tcPr>
            <w:tcW w:w="3222" w:type="dxa"/>
            <w:vAlign w:val="bottom"/>
          </w:tcPr>
          <w:p w14:paraId="3A19C38D" w14:textId="73B74676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C4104A"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96FDA2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310F385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C5AF7A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8DAABD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7FE199C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A2967B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17C9C7D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53CFD" w:rsidRPr="009F5805" w14:paraId="0B426B68" w14:textId="77777777" w:rsidTr="005148D3">
        <w:tc>
          <w:tcPr>
            <w:tcW w:w="3222" w:type="dxa"/>
            <w:vAlign w:val="bottom"/>
          </w:tcPr>
          <w:p w14:paraId="18F115D3" w14:textId="23C81878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DF08EE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E66850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E0A2D0B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76ECE1E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0E64DE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4E47A49B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2D82BABB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A53CFD" w:rsidRPr="009F5805" w14:paraId="2895F6FB" w14:textId="77777777" w:rsidTr="005148D3">
        <w:tc>
          <w:tcPr>
            <w:tcW w:w="3222" w:type="dxa"/>
            <w:vAlign w:val="bottom"/>
          </w:tcPr>
          <w:p w14:paraId="755C52A6" w14:textId="77777777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DBA9D4" w14:textId="35DE5D3D" w:rsidR="00A53CFD" w:rsidRPr="009F5805" w:rsidRDefault="00F369E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35,573</w:t>
            </w:r>
          </w:p>
        </w:tc>
        <w:tc>
          <w:tcPr>
            <w:tcW w:w="283" w:type="dxa"/>
            <w:vAlign w:val="bottom"/>
          </w:tcPr>
          <w:p w14:paraId="130F303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8B96DBF" w14:textId="14CB21C9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45,984</w:t>
            </w:r>
          </w:p>
        </w:tc>
        <w:tc>
          <w:tcPr>
            <w:tcW w:w="267" w:type="dxa"/>
            <w:vAlign w:val="bottom"/>
          </w:tcPr>
          <w:p w14:paraId="0CB401F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0BC48CE" w14:textId="231F27F9" w:rsidR="00A53CFD" w:rsidRPr="009F5805" w:rsidRDefault="00F369E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49,880</w:t>
            </w:r>
          </w:p>
        </w:tc>
        <w:tc>
          <w:tcPr>
            <w:tcW w:w="282" w:type="dxa"/>
            <w:vAlign w:val="bottom"/>
          </w:tcPr>
          <w:p w14:paraId="0241EC25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360CEABC" w14:textId="1CBBA4FF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87,50</w:t>
            </w:r>
            <w:r w:rsidR="002E3302"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A53CFD" w:rsidRPr="009F5805" w14:paraId="7D609832" w14:textId="77777777" w:rsidTr="005148D3">
        <w:tc>
          <w:tcPr>
            <w:tcW w:w="3222" w:type="dxa"/>
            <w:vAlign w:val="bottom"/>
          </w:tcPr>
          <w:p w14:paraId="1C30CD02" w14:textId="77777777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3586B1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7B7CFA4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49A8F06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386D9E3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05A7C7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0A64CF33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586D8A54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A53CFD" w:rsidRPr="009F5805" w14:paraId="7664C037" w14:textId="77777777" w:rsidTr="005148D3">
        <w:tc>
          <w:tcPr>
            <w:tcW w:w="3222" w:type="dxa"/>
            <w:vAlign w:val="bottom"/>
          </w:tcPr>
          <w:p w14:paraId="7DBBB4A4" w14:textId="77777777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0DE8CC" w14:textId="77DF67FB" w:rsidR="00A53CFD" w:rsidRPr="009F5805" w:rsidRDefault="00F369E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24,538</w:t>
            </w:r>
          </w:p>
        </w:tc>
        <w:tc>
          <w:tcPr>
            <w:tcW w:w="283" w:type="dxa"/>
            <w:vAlign w:val="bottom"/>
          </w:tcPr>
          <w:p w14:paraId="21A89F45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CF2E6A4" w14:textId="0262778B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19,933</w:t>
            </w:r>
          </w:p>
        </w:tc>
        <w:tc>
          <w:tcPr>
            <w:tcW w:w="267" w:type="dxa"/>
            <w:vAlign w:val="bottom"/>
          </w:tcPr>
          <w:p w14:paraId="6D8713D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2111F61" w14:textId="02548867" w:rsidR="00A53CFD" w:rsidRPr="009F5805" w:rsidRDefault="00F369E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22,903</w:t>
            </w:r>
          </w:p>
        </w:tc>
        <w:tc>
          <w:tcPr>
            <w:tcW w:w="282" w:type="dxa"/>
            <w:vAlign w:val="bottom"/>
          </w:tcPr>
          <w:p w14:paraId="15EDCB3F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5E9ADEDD" w14:textId="24547F9B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19,196</w:t>
            </w:r>
          </w:p>
        </w:tc>
      </w:tr>
      <w:tr w:rsidR="007B4044" w:rsidRPr="009F5805" w14:paraId="4BDE5ADA" w14:textId="77777777" w:rsidTr="005148D3">
        <w:tc>
          <w:tcPr>
            <w:tcW w:w="3222" w:type="dxa"/>
            <w:vAlign w:val="bottom"/>
          </w:tcPr>
          <w:p w14:paraId="122EE875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988854" w14:textId="50A50E01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72B2BE5A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E3D799B" w14:textId="1690B38A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276F1357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B45B6E3" w14:textId="00018581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2" w:type="dxa"/>
            <w:vAlign w:val="bottom"/>
          </w:tcPr>
          <w:p w14:paraId="6C860AD6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D5AB4FE" w14:textId="2ECBB65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B4044" w:rsidRPr="009F5805" w14:paraId="77F0198B" w14:textId="77777777" w:rsidTr="005148D3">
        <w:tc>
          <w:tcPr>
            <w:tcW w:w="3222" w:type="dxa"/>
            <w:vAlign w:val="bottom"/>
          </w:tcPr>
          <w:p w14:paraId="2C502A4C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737BEE" w14:textId="67172616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5B661687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67B144D" w14:textId="484476C6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6AC6D750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693F1651" w14:textId="556B4E2D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2" w:type="dxa"/>
            <w:vAlign w:val="bottom"/>
          </w:tcPr>
          <w:p w14:paraId="3447FDD0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48E0ECFA" w14:textId="790A37F3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80</w:t>
            </w:r>
          </w:p>
        </w:tc>
      </w:tr>
      <w:tr w:rsidR="007B4044" w:rsidRPr="009F5805" w14:paraId="1EAE568E" w14:textId="77777777" w:rsidTr="005148D3">
        <w:tc>
          <w:tcPr>
            <w:tcW w:w="3222" w:type="dxa"/>
            <w:vAlign w:val="bottom"/>
          </w:tcPr>
          <w:p w14:paraId="5110EAD2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0D67EA" w14:textId="7E1CFF24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4A582585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2A42AEC" w14:textId="058D58E8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F0F5DC6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B8D5E0D" w14:textId="6B724E88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6,996</w:t>
            </w:r>
          </w:p>
        </w:tc>
        <w:tc>
          <w:tcPr>
            <w:tcW w:w="282" w:type="dxa"/>
            <w:vAlign w:val="bottom"/>
          </w:tcPr>
          <w:p w14:paraId="295E12DC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19063866" w14:textId="43E62F74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13,538</w:t>
            </w:r>
          </w:p>
        </w:tc>
      </w:tr>
      <w:tr w:rsidR="007B4044" w:rsidRPr="009F5805" w14:paraId="0BDB2ED4" w14:textId="77777777" w:rsidTr="005148D3">
        <w:tc>
          <w:tcPr>
            <w:tcW w:w="3222" w:type="dxa"/>
            <w:vAlign w:val="bottom"/>
          </w:tcPr>
          <w:p w14:paraId="213B5397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27EB3" w14:textId="0C4B16E4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60,111</w:t>
            </w:r>
          </w:p>
        </w:tc>
        <w:tc>
          <w:tcPr>
            <w:tcW w:w="283" w:type="dxa"/>
            <w:vAlign w:val="bottom"/>
          </w:tcPr>
          <w:p w14:paraId="06C397BC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0C0C5" w14:textId="3AC74923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65,917</w:t>
            </w:r>
          </w:p>
        </w:tc>
        <w:tc>
          <w:tcPr>
            <w:tcW w:w="267" w:type="dxa"/>
            <w:vAlign w:val="bottom"/>
          </w:tcPr>
          <w:p w14:paraId="6A100541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67798" w14:textId="46DBE401" w:rsidR="007B4044" w:rsidRPr="009F5805" w:rsidRDefault="00F369E2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79,779</w:t>
            </w:r>
          </w:p>
        </w:tc>
        <w:tc>
          <w:tcPr>
            <w:tcW w:w="282" w:type="dxa"/>
            <w:vAlign w:val="bottom"/>
          </w:tcPr>
          <w:p w14:paraId="2446A1B1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5C1DE" w14:textId="0E634332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120,322</w:t>
            </w:r>
          </w:p>
        </w:tc>
      </w:tr>
      <w:tr w:rsidR="00B43395" w:rsidRPr="009F5805" w14:paraId="795A0605" w14:textId="77777777" w:rsidTr="00605754">
        <w:trPr>
          <w:trHeight w:hRule="exact" w:val="397"/>
        </w:trPr>
        <w:tc>
          <w:tcPr>
            <w:tcW w:w="3222" w:type="dxa"/>
            <w:vAlign w:val="bottom"/>
          </w:tcPr>
          <w:p w14:paraId="0ECB9DA8" w14:textId="50DA26D0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46BF51F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2CA77DD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3FB00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67" w:type="dxa"/>
            <w:vAlign w:val="bottom"/>
          </w:tcPr>
          <w:p w14:paraId="3810EA92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C03A606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33051CD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630CDF4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</w:tr>
      <w:tr w:rsidR="00B43395" w:rsidRPr="009F5805" w14:paraId="5FC49DA8" w14:textId="77777777" w:rsidTr="005148D3">
        <w:tc>
          <w:tcPr>
            <w:tcW w:w="3222" w:type="dxa"/>
            <w:vAlign w:val="bottom"/>
          </w:tcPr>
          <w:p w14:paraId="0DA5DBBD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14:paraId="2EEBA71F" w14:textId="25BB70C6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302,953</w:t>
            </w:r>
          </w:p>
        </w:tc>
        <w:tc>
          <w:tcPr>
            <w:tcW w:w="283" w:type="dxa"/>
            <w:vAlign w:val="bottom"/>
          </w:tcPr>
          <w:p w14:paraId="2177125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007C21C" w14:textId="20108A7A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314,064</w:t>
            </w:r>
          </w:p>
        </w:tc>
        <w:tc>
          <w:tcPr>
            <w:tcW w:w="267" w:type="dxa"/>
            <w:vAlign w:val="bottom"/>
          </w:tcPr>
          <w:p w14:paraId="74AEADF2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C540DD4" w14:textId="55465626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262,407</w:t>
            </w:r>
          </w:p>
        </w:tc>
        <w:tc>
          <w:tcPr>
            <w:tcW w:w="282" w:type="dxa"/>
            <w:vAlign w:val="bottom"/>
          </w:tcPr>
          <w:p w14:paraId="6FA37406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CA70DAD" w14:textId="75FC3AF3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279,366</w:t>
            </w:r>
          </w:p>
        </w:tc>
      </w:tr>
      <w:tr w:rsidR="00B43395" w:rsidRPr="009F5805" w14:paraId="09CA655C" w14:textId="77777777" w:rsidTr="005148D3">
        <w:tc>
          <w:tcPr>
            <w:tcW w:w="3222" w:type="dxa"/>
            <w:vAlign w:val="bottom"/>
          </w:tcPr>
          <w:p w14:paraId="14E120F5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22" w:type="dxa"/>
            <w:vAlign w:val="bottom"/>
          </w:tcPr>
          <w:p w14:paraId="1BBA1233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C58F509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BBD313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414CCE2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D05011F" w14:textId="77777777" w:rsidR="00B43395" w:rsidRPr="001812E8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2408E864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04C80DE9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B43395" w:rsidRPr="009F5805" w14:paraId="335C0924" w14:textId="77777777" w:rsidTr="005148D3">
        <w:tc>
          <w:tcPr>
            <w:tcW w:w="3222" w:type="dxa"/>
            <w:vAlign w:val="bottom"/>
          </w:tcPr>
          <w:p w14:paraId="349F395D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5B686E70" w14:textId="17AC36E5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87,938</w:t>
            </w:r>
          </w:p>
        </w:tc>
        <w:tc>
          <w:tcPr>
            <w:tcW w:w="283" w:type="dxa"/>
            <w:vAlign w:val="bottom"/>
          </w:tcPr>
          <w:p w14:paraId="5061ADB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E52C01D" w14:textId="15E374BC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50,587</w:t>
            </w:r>
          </w:p>
        </w:tc>
        <w:tc>
          <w:tcPr>
            <w:tcW w:w="267" w:type="dxa"/>
            <w:vAlign w:val="bottom"/>
          </w:tcPr>
          <w:p w14:paraId="57A108ED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7E0579E" w14:textId="54976620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68,738</w:t>
            </w:r>
          </w:p>
        </w:tc>
        <w:tc>
          <w:tcPr>
            <w:tcW w:w="282" w:type="dxa"/>
            <w:vAlign w:val="bottom"/>
          </w:tcPr>
          <w:p w14:paraId="548E3B56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F874481" w14:textId="22034D64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36,277</w:t>
            </w:r>
          </w:p>
        </w:tc>
      </w:tr>
      <w:tr w:rsidR="00B43395" w:rsidRPr="009F5805" w14:paraId="7AF126C2" w14:textId="77777777" w:rsidTr="005148D3">
        <w:tc>
          <w:tcPr>
            <w:tcW w:w="3222" w:type="dxa"/>
            <w:vAlign w:val="bottom"/>
          </w:tcPr>
          <w:p w14:paraId="6CD782B7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22BEA21D" w14:textId="3198E7BF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39,559</w:t>
            </w:r>
          </w:p>
        </w:tc>
        <w:tc>
          <w:tcPr>
            <w:tcW w:w="283" w:type="dxa"/>
            <w:vAlign w:val="bottom"/>
          </w:tcPr>
          <w:p w14:paraId="065E014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F6423AF" w14:textId="017E3976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1,721</w:t>
            </w:r>
          </w:p>
        </w:tc>
        <w:tc>
          <w:tcPr>
            <w:tcW w:w="267" w:type="dxa"/>
            <w:vAlign w:val="bottom"/>
          </w:tcPr>
          <w:p w14:paraId="1FB9EC6F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3AB01B77" w14:textId="7AD577C6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31,818</w:t>
            </w:r>
          </w:p>
        </w:tc>
        <w:tc>
          <w:tcPr>
            <w:tcW w:w="282" w:type="dxa"/>
            <w:vAlign w:val="bottom"/>
          </w:tcPr>
          <w:p w14:paraId="111A8677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41A53BBA" w14:textId="495EA47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414</w:t>
            </w:r>
          </w:p>
        </w:tc>
      </w:tr>
      <w:tr w:rsidR="00B43395" w:rsidRPr="009F5805" w14:paraId="3D3CD590" w14:textId="77777777" w:rsidTr="005148D3">
        <w:tc>
          <w:tcPr>
            <w:tcW w:w="3222" w:type="dxa"/>
            <w:vAlign w:val="bottom"/>
          </w:tcPr>
          <w:p w14:paraId="1068D8AA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214CB2B9" w14:textId="53754AF3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17,537</w:t>
            </w:r>
          </w:p>
        </w:tc>
        <w:tc>
          <w:tcPr>
            <w:tcW w:w="283" w:type="dxa"/>
            <w:vAlign w:val="bottom"/>
          </w:tcPr>
          <w:p w14:paraId="1671293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E46094E" w14:textId="011032B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9,469</w:t>
            </w:r>
          </w:p>
        </w:tc>
        <w:tc>
          <w:tcPr>
            <w:tcW w:w="267" w:type="dxa"/>
            <w:vAlign w:val="bottom"/>
          </w:tcPr>
          <w:p w14:paraId="2FDFBA45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34F9C71A" w14:textId="6164BF15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14,520</w:t>
            </w:r>
          </w:p>
        </w:tc>
        <w:tc>
          <w:tcPr>
            <w:tcW w:w="282" w:type="dxa"/>
            <w:vAlign w:val="bottom"/>
          </w:tcPr>
          <w:p w14:paraId="6D5808B5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55306E8" w14:textId="04124825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7,143</w:t>
            </w:r>
          </w:p>
        </w:tc>
      </w:tr>
      <w:tr w:rsidR="00B43395" w:rsidRPr="009F5805" w14:paraId="16D6FB6C" w14:textId="77777777" w:rsidTr="005148D3">
        <w:tc>
          <w:tcPr>
            <w:tcW w:w="3222" w:type="dxa"/>
            <w:vAlign w:val="bottom"/>
          </w:tcPr>
          <w:p w14:paraId="61D9C2A3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A0CD26F" w14:textId="469B355B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35,461</w:t>
            </w:r>
          </w:p>
        </w:tc>
        <w:tc>
          <w:tcPr>
            <w:tcW w:w="283" w:type="dxa"/>
            <w:vAlign w:val="bottom"/>
          </w:tcPr>
          <w:p w14:paraId="58F1E9C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3A16DA6" w14:textId="4C7137F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28,882</w:t>
            </w:r>
          </w:p>
        </w:tc>
        <w:tc>
          <w:tcPr>
            <w:tcW w:w="267" w:type="dxa"/>
            <w:vAlign w:val="bottom"/>
          </w:tcPr>
          <w:p w14:paraId="72F85FA7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D7A8E84" w14:textId="022B568F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28,477</w:t>
            </w:r>
          </w:p>
        </w:tc>
        <w:tc>
          <w:tcPr>
            <w:tcW w:w="282" w:type="dxa"/>
            <w:vAlign w:val="bottom"/>
          </w:tcPr>
          <w:p w14:paraId="21BA39BE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045F50F" w14:textId="04CA2CE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24,039</w:t>
            </w:r>
          </w:p>
        </w:tc>
      </w:tr>
      <w:tr w:rsidR="00B43395" w:rsidRPr="009F5805" w14:paraId="2175FCFC" w14:textId="77777777" w:rsidTr="005148D3">
        <w:tc>
          <w:tcPr>
            <w:tcW w:w="3222" w:type="dxa"/>
            <w:vAlign w:val="bottom"/>
          </w:tcPr>
          <w:p w14:paraId="50780FD6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047664" w14:textId="3FD24BA2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483,448</w:t>
            </w:r>
          </w:p>
        </w:tc>
        <w:tc>
          <w:tcPr>
            <w:tcW w:w="283" w:type="dxa"/>
            <w:vAlign w:val="bottom"/>
          </w:tcPr>
          <w:p w14:paraId="2B3EAAB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1E287797" w14:textId="404C4D29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404,723</w:t>
            </w:r>
          </w:p>
        </w:tc>
        <w:tc>
          <w:tcPr>
            <w:tcW w:w="267" w:type="dxa"/>
            <w:vAlign w:val="bottom"/>
          </w:tcPr>
          <w:p w14:paraId="1180A36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F09DEE5" w14:textId="6DF3A2F6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405,960</w:t>
            </w:r>
          </w:p>
        </w:tc>
        <w:tc>
          <w:tcPr>
            <w:tcW w:w="282" w:type="dxa"/>
            <w:vAlign w:val="bottom"/>
          </w:tcPr>
          <w:p w14:paraId="08B8B250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09D669A" w14:textId="7CD27A34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347,239</w:t>
            </w:r>
          </w:p>
        </w:tc>
      </w:tr>
      <w:tr w:rsidR="00B43395" w:rsidRPr="009F5805" w14:paraId="3959656D" w14:textId="77777777" w:rsidTr="005148D3">
        <w:tc>
          <w:tcPr>
            <w:tcW w:w="3222" w:type="dxa"/>
          </w:tcPr>
          <w:p w14:paraId="46771D9F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B840F0" w14:textId="595BC748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(42,375)</w:t>
            </w:r>
          </w:p>
        </w:tc>
        <w:tc>
          <w:tcPr>
            <w:tcW w:w="283" w:type="dxa"/>
            <w:vAlign w:val="bottom"/>
          </w:tcPr>
          <w:p w14:paraId="51A031C5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9A232B4" w14:textId="214BE376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(32,137)</w:t>
            </w:r>
          </w:p>
        </w:tc>
        <w:tc>
          <w:tcPr>
            <w:tcW w:w="267" w:type="dxa"/>
            <w:vAlign w:val="bottom"/>
          </w:tcPr>
          <w:p w14:paraId="2E7FD897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9A4F158" w14:textId="18EA1B46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(30,457)</w:t>
            </w:r>
          </w:p>
        </w:tc>
        <w:tc>
          <w:tcPr>
            <w:tcW w:w="282" w:type="dxa"/>
            <w:vAlign w:val="bottom"/>
          </w:tcPr>
          <w:p w14:paraId="47CBAAA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B5F1299" w14:textId="2775F07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(24,99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B43395" w:rsidRPr="009F5805" w14:paraId="6AAF44F0" w14:textId="77777777" w:rsidTr="005148D3">
        <w:tc>
          <w:tcPr>
            <w:tcW w:w="3222" w:type="dxa"/>
          </w:tcPr>
          <w:p w14:paraId="3594EB87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C6738" w14:textId="56E93E98" w:rsidR="00B43395" w:rsidRPr="009F5805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441,073</w:t>
            </w:r>
          </w:p>
        </w:tc>
        <w:tc>
          <w:tcPr>
            <w:tcW w:w="283" w:type="dxa"/>
            <w:vAlign w:val="bottom"/>
          </w:tcPr>
          <w:p w14:paraId="35B0ACA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7BCC" w14:textId="75A2F944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372,586</w:t>
            </w:r>
          </w:p>
        </w:tc>
        <w:tc>
          <w:tcPr>
            <w:tcW w:w="267" w:type="dxa"/>
            <w:vAlign w:val="bottom"/>
          </w:tcPr>
          <w:p w14:paraId="60291CBF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AAD9" w14:textId="1ADA2045" w:rsidR="00B43395" w:rsidRPr="001812E8" w:rsidRDefault="00F369E2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375,503</w:t>
            </w:r>
          </w:p>
        </w:tc>
        <w:tc>
          <w:tcPr>
            <w:tcW w:w="282" w:type="dxa"/>
            <w:vAlign w:val="bottom"/>
          </w:tcPr>
          <w:p w14:paraId="5FE70A0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1F37" w14:textId="4D0FE865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322,24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685B91F0" w14:textId="77777777" w:rsidR="002F28A0" w:rsidRPr="009F5805" w:rsidRDefault="002F28A0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6" w:type="dxa"/>
        <w:tblLayout w:type="fixed"/>
        <w:tblLook w:val="04A0" w:firstRow="1" w:lastRow="0" w:firstColumn="1" w:lastColumn="0" w:noHBand="0" w:noVBand="1"/>
      </w:tblPr>
      <w:tblGrid>
        <w:gridCol w:w="3222"/>
        <w:gridCol w:w="1422"/>
        <w:gridCol w:w="283"/>
        <w:gridCol w:w="1429"/>
        <w:gridCol w:w="267"/>
        <w:gridCol w:w="1409"/>
        <w:gridCol w:w="282"/>
        <w:gridCol w:w="1412"/>
      </w:tblGrid>
      <w:tr w:rsidR="00E26E10" w:rsidRPr="009F5805" w14:paraId="4637C296" w14:textId="77777777" w:rsidTr="005A429D">
        <w:trPr>
          <w:tblHeader/>
        </w:trPr>
        <w:tc>
          <w:tcPr>
            <w:tcW w:w="3222" w:type="dxa"/>
            <w:vAlign w:val="bottom"/>
          </w:tcPr>
          <w:p w14:paraId="0F2B3F1B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4" w:type="dxa"/>
            <w:gridSpan w:val="7"/>
            <w:tcBorders>
              <w:bottom w:val="single" w:sz="4" w:space="0" w:color="auto"/>
            </w:tcBorders>
            <w:vAlign w:val="bottom"/>
          </w:tcPr>
          <w:p w14:paraId="0920B12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E26E10" w:rsidRPr="009F5805" w14:paraId="41D7CFF5" w14:textId="77777777" w:rsidTr="00E26E10">
        <w:trPr>
          <w:tblHeader/>
        </w:trPr>
        <w:tc>
          <w:tcPr>
            <w:tcW w:w="3222" w:type="dxa"/>
            <w:vAlign w:val="bottom"/>
          </w:tcPr>
          <w:p w14:paraId="6430C38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A772D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B4ABE5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58E1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E10" w:rsidRPr="009F5805" w14:paraId="24B47F5A" w14:textId="77777777" w:rsidTr="00E26E10">
        <w:trPr>
          <w:tblHeader/>
        </w:trPr>
        <w:tc>
          <w:tcPr>
            <w:tcW w:w="3222" w:type="dxa"/>
            <w:vAlign w:val="bottom"/>
          </w:tcPr>
          <w:p w14:paraId="0F51C32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284E" w14:textId="514417DA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3A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04C107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11FFCFE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987B8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011889F8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bottom"/>
          </w:tcPr>
          <w:p w14:paraId="2571A6C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4178579" w14:textId="7AFF8A89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3A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656830E2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  <w:vAlign w:val="bottom"/>
          </w:tcPr>
          <w:p w14:paraId="69283FF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A60B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CCDF81F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26E10" w:rsidRPr="009F5805" w14:paraId="1AAE29CA" w14:textId="77777777" w:rsidTr="00E26E10">
        <w:tc>
          <w:tcPr>
            <w:tcW w:w="3222" w:type="dxa"/>
            <w:vAlign w:val="bottom"/>
          </w:tcPr>
          <w:p w14:paraId="20FFC8D7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9" w:hanging="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ลูกหนี้การค้าส่วนที่ไม่หมุนเวียน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FC89B3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1DF7BF9D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447E9EB6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489B7A31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0FAB8DF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4372AA67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2100118E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E26E10" w:rsidRPr="009F5805" w14:paraId="7967DDB2" w14:textId="77777777" w:rsidTr="005A429D">
        <w:tc>
          <w:tcPr>
            <w:tcW w:w="3222" w:type="dxa"/>
            <w:vAlign w:val="bottom"/>
          </w:tcPr>
          <w:p w14:paraId="2685DC8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14:paraId="786954EB" w14:textId="4241B4A4" w:rsidR="00E26E10" w:rsidRPr="009F5805" w:rsidRDefault="00F369E2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53,769</w:t>
            </w:r>
          </w:p>
        </w:tc>
        <w:tc>
          <w:tcPr>
            <w:tcW w:w="283" w:type="dxa"/>
            <w:vAlign w:val="bottom"/>
          </w:tcPr>
          <w:p w14:paraId="7BEBB89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D14CD5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  <w:tc>
          <w:tcPr>
            <w:tcW w:w="267" w:type="dxa"/>
            <w:vAlign w:val="bottom"/>
          </w:tcPr>
          <w:p w14:paraId="4215AE9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4D87F1F" w14:textId="4669AFB4" w:rsidR="00E26E10" w:rsidRPr="009F5805" w:rsidRDefault="00F369E2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53,769</w:t>
            </w:r>
          </w:p>
        </w:tc>
        <w:tc>
          <w:tcPr>
            <w:tcW w:w="282" w:type="dxa"/>
            <w:vAlign w:val="bottom"/>
          </w:tcPr>
          <w:p w14:paraId="1091AA0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3F354369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</w:tr>
      <w:tr w:rsidR="00E26E10" w:rsidRPr="009F5805" w14:paraId="23A57EA1" w14:textId="77777777" w:rsidTr="005A429D">
        <w:tc>
          <w:tcPr>
            <w:tcW w:w="3222" w:type="dxa"/>
          </w:tcPr>
          <w:p w14:paraId="20B0EB9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E4B4930" w14:textId="11C10B38" w:rsidR="00E26E10" w:rsidRPr="009F5805" w:rsidRDefault="00F369E2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(538)</w:t>
            </w:r>
          </w:p>
        </w:tc>
        <w:tc>
          <w:tcPr>
            <w:tcW w:w="283" w:type="dxa"/>
            <w:vAlign w:val="bottom"/>
          </w:tcPr>
          <w:p w14:paraId="694392E6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606760F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(1,313)</w:t>
            </w:r>
          </w:p>
        </w:tc>
        <w:tc>
          <w:tcPr>
            <w:tcW w:w="267" w:type="dxa"/>
            <w:vAlign w:val="bottom"/>
          </w:tcPr>
          <w:p w14:paraId="78FEB9C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F2A7C15" w14:textId="78181B6C" w:rsidR="00E26E10" w:rsidRPr="009F5805" w:rsidRDefault="00F369E2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(538)</w:t>
            </w:r>
          </w:p>
        </w:tc>
        <w:tc>
          <w:tcPr>
            <w:tcW w:w="282" w:type="dxa"/>
            <w:vAlign w:val="bottom"/>
          </w:tcPr>
          <w:p w14:paraId="7BE71BA6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C1CB05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(1,313)</w:t>
            </w:r>
          </w:p>
        </w:tc>
      </w:tr>
      <w:tr w:rsidR="00E26E10" w:rsidRPr="009F5805" w14:paraId="24C54F41" w14:textId="77777777" w:rsidTr="005A429D">
        <w:tc>
          <w:tcPr>
            <w:tcW w:w="3222" w:type="dxa"/>
          </w:tcPr>
          <w:p w14:paraId="1EF7A08F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75F06" w14:textId="2DC56F7F" w:rsidR="00E26E10" w:rsidRPr="009F5805" w:rsidRDefault="00F369E2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53,231</w:t>
            </w:r>
          </w:p>
        </w:tc>
        <w:tc>
          <w:tcPr>
            <w:tcW w:w="283" w:type="dxa"/>
            <w:vAlign w:val="bottom"/>
          </w:tcPr>
          <w:p w14:paraId="0D65313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CC74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  <w:tc>
          <w:tcPr>
            <w:tcW w:w="267" w:type="dxa"/>
            <w:vAlign w:val="bottom"/>
          </w:tcPr>
          <w:p w14:paraId="31156AD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E284" w14:textId="6B2288F8" w:rsidR="00E26E10" w:rsidRPr="009F5805" w:rsidRDefault="00F369E2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53,231</w:t>
            </w:r>
          </w:p>
        </w:tc>
        <w:tc>
          <w:tcPr>
            <w:tcW w:w="282" w:type="dxa"/>
            <w:vAlign w:val="bottom"/>
          </w:tcPr>
          <w:p w14:paraId="7F91AED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E2CB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</w:tr>
    </w:tbl>
    <w:p w14:paraId="62A462DE" w14:textId="77777777" w:rsidR="00E26E10" w:rsidRDefault="00E26E10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337CC" w14:textId="0B92EF0C" w:rsidR="006129B7" w:rsidRPr="009F5805" w:rsidRDefault="00DB2F0F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ใน</w:t>
      </w:r>
      <w:r w:rsidR="00553925" w:rsidRPr="009F5805">
        <w:rPr>
          <w:rFonts w:asciiTheme="majorBidi" w:hAnsiTheme="majorBidi" w:cstheme="majorBidi"/>
          <w:sz w:val="30"/>
          <w:szCs w:val="30"/>
          <w:cs/>
        </w:rPr>
        <w:t>ปี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2566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บริษัทได้ทำสัญญาผ่อนชำระหนี้ที่คงค้างกับลูกหนี้การค้า 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>ซึ่งเป็นลูกหนี้ที่</w:t>
      </w:r>
      <w:r w:rsidR="00C76C3D" w:rsidRPr="009F5805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ค้างชำระเกินกำหนดในช่วง </w:t>
      </w:r>
      <w:r w:rsidR="00F505C9" w:rsidRPr="009F5805">
        <w:rPr>
          <w:rFonts w:asciiTheme="majorBidi" w:hAnsiTheme="majorBidi" w:cstheme="majorBidi"/>
          <w:sz w:val="30"/>
          <w:szCs w:val="30"/>
        </w:rPr>
        <w:t>1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 เดือนถึง</w:t>
      </w:r>
      <w:r w:rsidR="00C148A9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13</w:t>
      </w:r>
      <w:r w:rsidR="00C148A9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เดือนเมื่อสิ้นปี </w:t>
      </w:r>
      <w:r w:rsidR="00F505C9" w:rsidRPr="009F5805">
        <w:rPr>
          <w:rFonts w:asciiTheme="majorBidi" w:hAnsiTheme="majorBidi" w:cstheme="majorBidi"/>
          <w:sz w:val="30"/>
          <w:szCs w:val="30"/>
        </w:rPr>
        <w:t>2565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>โดยลูกหนี้เหล่านี้ได้รับผลกระทบทางเศรษฐกิจจากสถานการณ์โควิด-</w:t>
      </w:r>
      <w:r w:rsidR="00F505C9" w:rsidRPr="009F5805">
        <w:rPr>
          <w:rFonts w:asciiTheme="majorBidi" w:hAnsiTheme="majorBidi" w:cstheme="majorBidi"/>
          <w:sz w:val="30"/>
          <w:szCs w:val="30"/>
        </w:rPr>
        <w:t>19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ในช่วงที่ผ่านมา ทั้งนี้ 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 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</w:t>
      </w:r>
      <w:r w:rsidR="00C76C3D" w:rsidRPr="009F5805">
        <w:rPr>
          <w:rFonts w:asciiTheme="majorBidi" w:hAnsiTheme="majorBidi" w:cstheme="majorBidi"/>
          <w:sz w:val="30"/>
          <w:szCs w:val="30"/>
          <w:cs/>
        </w:rPr>
        <w:t>ำระหนี้ที่คงค้างเป็นรายเดือน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ระหว่าง </w:t>
      </w:r>
      <w:r w:rsidR="006129B7" w:rsidRPr="009F5805">
        <w:rPr>
          <w:rFonts w:asciiTheme="majorBidi" w:hAnsiTheme="majorBidi" w:cstheme="majorBidi"/>
          <w:sz w:val="30"/>
          <w:szCs w:val="30"/>
        </w:rPr>
        <w:t>12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เดือนและ </w:t>
      </w:r>
      <w:r w:rsidR="006129B7" w:rsidRPr="009F5805">
        <w:rPr>
          <w:rFonts w:asciiTheme="majorBidi" w:hAnsiTheme="majorBidi" w:cstheme="majorBidi"/>
          <w:sz w:val="30"/>
          <w:szCs w:val="30"/>
        </w:rPr>
        <w:t xml:space="preserve">36 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>เดือนโดยมีการ</w:t>
      </w:r>
      <w:r w:rsidR="00C76C3D" w:rsidRPr="009F5805">
        <w:rPr>
          <w:rFonts w:asciiTheme="majorBidi" w:hAnsiTheme="majorBidi" w:cstheme="majorBidi"/>
          <w:sz w:val="30"/>
          <w:szCs w:val="30"/>
          <w:cs/>
        </w:rPr>
        <w:t>คิด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ดอกเบี้ยในอัตราร้อยละ </w:t>
      </w:r>
      <w:r w:rsidR="006129B7" w:rsidRPr="009F5805">
        <w:rPr>
          <w:rFonts w:asciiTheme="majorBidi" w:hAnsiTheme="majorBidi" w:cstheme="majorBidi"/>
          <w:sz w:val="30"/>
          <w:szCs w:val="30"/>
        </w:rPr>
        <w:t xml:space="preserve">6.6 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ต่อปี ณ วันที่ </w:t>
      </w:r>
      <w:r w:rsidR="0076516E" w:rsidRPr="009F5805">
        <w:rPr>
          <w:rFonts w:asciiTheme="majorBidi" w:hAnsiTheme="majorBidi" w:cstheme="majorBidi"/>
          <w:sz w:val="30"/>
          <w:szCs w:val="30"/>
        </w:rPr>
        <w:t>30</w:t>
      </w:r>
      <w:r w:rsidR="0076516E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3A6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553925" w:rsidRPr="009F5805">
        <w:rPr>
          <w:rFonts w:asciiTheme="majorBidi" w:hAnsiTheme="majorBidi" w:cstheme="majorBidi"/>
          <w:sz w:val="30"/>
          <w:szCs w:val="30"/>
        </w:rPr>
        <w:t>7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ยอดคงเหลือของลูกหนี้ดังกล่าวสรุปได้ดังนี้</w:t>
      </w:r>
    </w:p>
    <w:p w14:paraId="0E43EB8C" w14:textId="77777777" w:rsidR="00493C5A" w:rsidRPr="009F5805" w:rsidRDefault="00493C5A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830" w:type="dxa"/>
        <w:tblLook w:val="04A0" w:firstRow="1" w:lastRow="0" w:firstColumn="1" w:lastColumn="0" w:noHBand="0" w:noVBand="1"/>
      </w:tblPr>
      <w:tblGrid>
        <w:gridCol w:w="5508"/>
        <w:gridCol w:w="702"/>
        <w:gridCol w:w="1620"/>
      </w:tblGrid>
      <w:tr w:rsidR="004767B3" w:rsidRPr="009F5805" w14:paraId="4506B946" w14:textId="77777777" w:rsidTr="00A04B2E">
        <w:tc>
          <w:tcPr>
            <w:tcW w:w="5508" w:type="dxa"/>
          </w:tcPr>
          <w:p w14:paraId="63A492C2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3B9F005B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DDD81C4" w14:textId="21A533EB" w:rsidR="004767B3" w:rsidRPr="009F5805" w:rsidRDefault="004767B3" w:rsidP="0047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767B3" w:rsidRPr="009F5805" w14:paraId="16812E0A" w14:textId="77777777" w:rsidTr="00A04B2E">
        <w:tc>
          <w:tcPr>
            <w:tcW w:w="5508" w:type="dxa"/>
          </w:tcPr>
          <w:p w14:paraId="5C4CBDFE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ส่วนที่ครบกำหนดชำระภายในหนึ่งปี - สุทธิ</w:t>
            </w:r>
          </w:p>
        </w:tc>
        <w:tc>
          <w:tcPr>
            <w:tcW w:w="702" w:type="dxa"/>
          </w:tcPr>
          <w:p w14:paraId="0721AB9E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C186EB" w14:textId="6E878823" w:rsidR="004767B3" w:rsidRPr="009F5805" w:rsidRDefault="00243CB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164,467</w:t>
            </w:r>
          </w:p>
        </w:tc>
      </w:tr>
      <w:tr w:rsidR="004767B3" w:rsidRPr="009F5805" w14:paraId="4EDBD9BD" w14:textId="77777777" w:rsidTr="00A04B2E">
        <w:tc>
          <w:tcPr>
            <w:tcW w:w="5508" w:type="dxa"/>
          </w:tcPr>
          <w:p w14:paraId="74CFE941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02" w:type="dxa"/>
          </w:tcPr>
          <w:p w14:paraId="67346895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9D13A3" w14:textId="72A936A1" w:rsidR="004767B3" w:rsidRPr="009F5805" w:rsidRDefault="00243CB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53,231</w:t>
            </w:r>
          </w:p>
        </w:tc>
      </w:tr>
      <w:tr w:rsidR="004767B3" w:rsidRPr="009F5805" w14:paraId="4875FB08" w14:textId="77777777" w:rsidTr="00A04B2E">
        <w:tc>
          <w:tcPr>
            <w:tcW w:w="5508" w:type="dxa"/>
          </w:tcPr>
          <w:p w14:paraId="633D0C49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dxa"/>
          </w:tcPr>
          <w:p w14:paraId="380D4A8D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CAA0" w14:textId="7EFD3702" w:rsidR="004767B3" w:rsidRPr="009F5805" w:rsidRDefault="00243CB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217,698</w:t>
            </w:r>
          </w:p>
        </w:tc>
      </w:tr>
    </w:tbl>
    <w:p w14:paraId="712C43FC" w14:textId="77777777" w:rsidR="00271A7A" w:rsidRPr="009F5805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911D5" w14:textId="5A8377A0" w:rsidR="00042576" w:rsidRPr="002015D6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6516E" w:rsidRPr="002015D6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6516E"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F3A63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76516E" w:rsidRPr="002015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505C9" w:rsidRPr="002015D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16B86" w:rsidRPr="002015D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และวันที่ </w:t>
      </w:r>
      <w:r w:rsidR="00F505C9" w:rsidRPr="002015D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F505C9" w:rsidRPr="002015D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16B86" w:rsidRPr="002015D6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="005F6472">
        <w:rPr>
          <w:rFonts w:asciiTheme="majorBidi" w:hAnsiTheme="majorBidi" w:cstheme="majorBidi"/>
          <w:color w:val="000000"/>
          <w:spacing w:val="-2"/>
          <w:sz w:val="30"/>
          <w:szCs w:val="30"/>
        </w:rPr>
        <w:t>300.3</w:t>
      </w:r>
      <w:r w:rsidR="0062767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ล้านบาทและ </w:t>
      </w:r>
      <w:r w:rsidR="008A1869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227.9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ล้านบาท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955D91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ตามลำดับ 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(รวมยอดคงค้างกับบริษัทที่เกี่ยวข้องกัน</w:t>
      </w:r>
      <w:r w:rsidR="002015D6" w:rsidRPr="002015D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จำนวนประมา</w:t>
      </w:r>
      <w:r w:rsidR="00A042CD" w:rsidRPr="00E26E1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="002015D6" w:rsidRPr="00E26E1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5F6472">
        <w:rPr>
          <w:rFonts w:asciiTheme="majorBidi" w:hAnsiTheme="majorBidi" w:cstheme="majorBidi"/>
          <w:color w:val="000000"/>
          <w:spacing w:val="-2"/>
          <w:sz w:val="30"/>
          <w:szCs w:val="30"/>
        </w:rPr>
        <w:t>94.0</w:t>
      </w:r>
      <w:r w:rsidR="002015D6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2015D6" w:rsidRPr="002015D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ล้านบาท และ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62767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55.5</w:t>
      </w:r>
      <w:r w:rsidR="00955D91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</w:t>
      </w:r>
      <w:r w:rsidR="002015D6" w:rsidRPr="002015D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ตามลำดับ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="00CF5644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ไปขายลดแก่สถาบันการเงินในประเทศ</w:t>
      </w:r>
      <w:r w:rsidR="00B55605" w:rsidRPr="002015D6">
        <w:rPr>
          <w:rFonts w:asciiTheme="majorBidi" w:hAnsiTheme="majorBidi" w:cstheme="majorBidi"/>
          <w:spacing w:val="-2"/>
          <w:sz w:val="30"/>
          <w:szCs w:val="30"/>
          <w:cs/>
        </w:rPr>
        <w:t>สี่</w:t>
      </w: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>แห่ง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(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ภายใต้วงเงินสินเชื่อรวม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2767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210</w:t>
      </w:r>
      <w:r w:rsidR="00955D91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)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โดยสถาบันการเงินดังกล่าวมีสิทธิไล่เบี้ยจำนวนเงินประม</w:t>
      </w:r>
      <w:r w:rsidRPr="00E26E1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าณ </w:t>
      </w:r>
      <w:r w:rsidR="005F6472">
        <w:rPr>
          <w:rFonts w:asciiTheme="majorBidi" w:hAnsiTheme="majorBidi" w:cstheme="majorBidi"/>
          <w:color w:val="000000"/>
          <w:spacing w:val="-2"/>
          <w:sz w:val="30"/>
          <w:szCs w:val="30"/>
        </w:rPr>
        <w:t>251.0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ล้านบาทและ </w:t>
      </w:r>
      <w:r w:rsidR="002C458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195.7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เจ้าหนี้จากการขายสิทธิเรียกร้อง</w:t>
      </w:r>
      <w:r w:rsidR="007F1CD7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ใน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ลูกหนี้การค้า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ในงบฐานะการเงิน</w:t>
      </w:r>
    </w:p>
    <w:p w14:paraId="18AF30BB" w14:textId="77777777" w:rsidR="00627673" w:rsidRPr="009F5805" w:rsidRDefault="00627673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9ADF01C" w14:textId="50F7F7A5" w:rsidR="005F5B59" w:rsidRPr="009F5805" w:rsidRDefault="005F5B59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แก่ลูกค้าตามนโยบายของกลุ่มบริษัทคือ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30-90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785F016F" w14:textId="77777777" w:rsidR="00CA7617" w:rsidRPr="009F5805" w:rsidRDefault="00CA7617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8E3E147" w14:textId="654D7C0B" w:rsidR="00B2113C" w:rsidRPr="009F5805" w:rsidRDefault="00C9510A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ลูกหนี้อื่น - บุคคลและกิจการอื่น - สุทธิ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76516E" w:rsidRPr="009F5805">
        <w:rPr>
          <w:rFonts w:asciiTheme="majorBidi" w:hAnsiTheme="majorBidi" w:cstheme="majorBidi"/>
          <w:sz w:val="30"/>
          <w:szCs w:val="30"/>
        </w:rPr>
        <w:t>30</w:t>
      </w:r>
      <w:r w:rsidR="0076516E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3A6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A6DF8D1" w14:textId="77777777" w:rsidR="00A042CD" w:rsidRPr="009F5805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3742"/>
        <w:gridCol w:w="1361"/>
        <w:gridCol w:w="236"/>
        <w:gridCol w:w="1362"/>
        <w:gridCol w:w="236"/>
        <w:gridCol w:w="1361"/>
        <w:gridCol w:w="236"/>
        <w:gridCol w:w="1359"/>
        <w:gridCol w:w="6"/>
      </w:tblGrid>
      <w:tr w:rsidR="00B05ACD" w:rsidRPr="009F5805" w14:paraId="1F07A0BF" w14:textId="77777777" w:rsidTr="008F63F1">
        <w:trPr>
          <w:gridAfter w:val="1"/>
          <w:wAfter w:w="6" w:type="dxa"/>
          <w:trHeight w:val="283"/>
          <w:tblHeader/>
        </w:trPr>
        <w:tc>
          <w:tcPr>
            <w:tcW w:w="3742" w:type="dxa"/>
            <w:vAlign w:val="bottom"/>
          </w:tcPr>
          <w:p w14:paraId="007FAEED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51" w:type="dxa"/>
            <w:gridSpan w:val="7"/>
            <w:tcBorders>
              <w:bottom w:val="single" w:sz="4" w:space="0" w:color="auto"/>
            </w:tcBorders>
            <w:vAlign w:val="bottom"/>
          </w:tcPr>
          <w:p w14:paraId="3D66779D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B05ACD" w:rsidRPr="009F5805" w14:paraId="5BACCFEC" w14:textId="77777777" w:rsidTr="008F63F1">
        <w:trPr>
          <w:trHeight w:val="283"/>
          <w:tblHeader/>
        </w:trPr>
        <w:tc>
          <w:tcPr>
            <w:tcW w:w="3742" w:type="dxa"/>
            <w:vAlign w:val="bottom"/>
          </w:tcPr>
          <w:p w14:paraId="02AE951C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FEDA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B2FED6E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465A9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85A" w:rsidRPr="009F5805" w14:paraId="469DBD1A" w14:textId="77777777" w:rsidTr="008F63F1">
        <w:trPr>
          <w:trHeight w:val="283"/>
          <w:tblHeader/>
        </w:trPr>
        <w:tc>
          <w:tcPr>
            <w:tcW w:w="3742" w:type="dxa"/>
            <w:vAlign w:val="bottom"/>
          </w:tcPr>
          <w:p w14:paraId="0FB16E2C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6D717" w14:textId="75D91296" w:rsidR="0023385A" w:rsidRPr="009F5805" w:rsidRDefault="0076516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3A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24DC54DE" w14:textId="1A0D37EA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B09C0B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92D9E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95F3235" w14:textId="68564385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415D76B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6C30C82" w14:textId="16392F99" w:rsidR="0023385A" w:rsidRPr="009F5805" w:rsidRDefault="0076516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3A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04F61E9C" w14:textId="73C3A3F3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100E82A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BD6E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4AD77484" w14:textId="77300551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2576DE" w:rsidRPr="009F5805" w14:paraId="1A22B3F8" w14:textId="77777777" w:rsidTr="00E56FE7">
        <w:trPr>
          <w:trHeight w:val="283"/>
          <w:tblHeader/>
        </w:trPr>
        <w:tc>
          <w:tcPr>
            <w:tcW w:w="3742" w:type="dxa"/>
            <w:vAlign w:val="bottom"/>
          </w:tcPr>
          <w:p w14:paraId="63B8D311" w14:textId="4207196E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4861495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D07710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6747FF8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5E4129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0F6833C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155743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49C15D3C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3385A" w:rsidRPr="009F5805" w14:paraId="21F8E0A8" w14:textId="77777777" w:rsidTr="00B05ACD">
        <w:tc>
          <w:tcPr>
            <w:tcW w:w="3742" w:type="dxa"/>
            <w:vAlign w:val="bottom"/>
          </w:tcPr>
          <w:p w14:paraId="2C6C5D6C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เงินมัดจำซื้อวัตถุดิบและสินค้า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448BCF1" w14:textId="0191C88D" w:rsidR="0023385A" w:rsidRPr="009F5805" w:rsidRDefault="005F6472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47,960</w:t>
            </w:r>
          </w:p>
        </w:tc>
        <w:tc>
          <w:tcPr>
            <w:tcW w:w="236" w:type="dxa"/>
            <w:vAlign w:val="bottom"/>
          </w:tcPr>
          <w:p w14:paraId="0585590C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7B5DF9F" w14:textId="4A33C50E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14,982</w:t>
            </w:r>
          </w:p>
        </w:tc>
        <w:tc>
          <w:tcPr>
            <w:tcW w:w="236" w:type="dxa"/>
            <w:vAlign w:val="bottom"/>
          </w:tcPr>
          <w:p w14:paraId="4750D4CA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3003728" w14:textId="48A7D57B" w:rsidR="0023385A" w:rsidRPr="009F5805" w:rsidRDefault="005F6472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47,960</w:t>
            </w:r>
          </w:p>
        </w:tc>
        <w:tc>
          <w:tcPr>
            <w:tcW w:w="236" w:type="dxa"/>
            <w:vAlign w:val="bottom"/>
          </w:tcPr>
          <w:p w14:paraId="3A50B0FB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4A2508C" w14:textId="233CED20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14,927</w:t>
            </w:r>
          </w:p>
        </w:tc>
      </w:tr>
      <w:tr w:rsidR="00A2193B" w:rsidRPr="009F5805" w14:paraId="2B299978" w14:textId="77777777" w:rsidTr="00B05ACD">
        <w:tc>
          <w:tcPr>
            <w:tcW w:w="3742" w:type="dxa"/>
            <w:vAlign w:val="bottom"/>
          </w:tcPr>
          <w:p w14:paraId="21FF3B2C" w14:textId="5091B8A6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8DC8FF" w14:textId="7C3D64A8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15,719</w:t>
            </w:r>
          </w:p>
        </w:tc>
        <w:tc>
          <w:tcPr>
            <w:tcW w:w="236" w:type="dxa"/>
            <w:vAlign w:val="bottom"/>
          </w:tcPr>
          <w:p w14:paraId="7564B972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2B5050" w14:textId="2F3197CC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5,339</w:t>
            </w:r>
          </w:p>
        </w:tc>
        <w:tc>
          <w:tcPr>
            <w:tcW w:w="236" w:type="dxa"/>
            <w:vAlign w:val="bottom"/>
          </w:tcPr>
          <w:p w14:paraId="7CB4D75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0B5187D" w14:textId="70E5C743" w:rsidR="00E26E10" w:rsidRPr="009F5805" w:rsidRDefault="005F6472" w:rsidP="00E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8,402</w:t>
            </w:r>
          </w:p>
        </w:tc>
        <w:tc>
          <w:tcPr>
            <w:tcW w:w="236" w:type="dxa"/>
            <w:vAlign w:val="bottom"/>
          </w:tcPr>
          <w:p w14:paraId="7E795A22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1083CBAE" w14:textId="3E609FAB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268</w:t>
            </w:r>
          </w:p>
        </w:tc>
      </w:tr>
      <w:tr w:rsidR="005F6472" w:rsidRPr="009F5805" w14:paraId="6686DD00" w14:textId="77777777" w:rsidTr="0000618E">
        <w:tc>
          <w:tcPr>
            <w:tcW w:w="3742" w:type="dxa"/>
            <w:vAlign w:val="bottom"/>
          </w:tcPr>
          <w:p w14:paraId="27DCD553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F093D6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14,157</w:t>
            </w:r>
          </w:p>
        </w:tc>
        <w:tc>
          <w:tcPr>
            <w:tcW w:w="236" w:type="dxa"/>
            <w:vAlign w:val="bottom"/>
          </w:tcPr>
          <w:p w14:paraId="71646BE7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8C8417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8,270</w:t>
            </w:r>
          </w:p>
        </w:tc>
        <w:tc>
          <w:tcPr>
            <w:tcW w:w="236" w:type="dxa"/>
            <w:vAlign w:val="bottom"/>
          </w:tcPr>
          <w:p w14:paraId="0DB433E9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538250B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11,911</w:t>
            </w:r>
          </w:p>
        </w:tc>
        <w:tc>
          <w:tcPr>
            <w:tcW w:w="236" w:type="dxa"/>
            <w:vAlign w:val="bottom"/>
          </w:tcPr>
          <w:p w14:paraId="65F20810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112C2B54" w14:textId="77777777" w:rsidR="005F6472" w:rsidRPr="009F5805" w:rsidRDefault="005F6472" w:rsidP="0000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6,003</w:t>
            </w:r>
          </w:p>
        </w:tc>
      </w:tr>
      <w:tr w:rsidR="00A2193B" w:rsidRPr="009F5805" w14:paraId="31042668" w14:textId="77777777" w:rsidTr="00B05ACD">
        <w:tc>
          <w:tcPr>
            <w:tcW w:w="3742" w:type="dxa"/>
            <w:vAlign w:val="bottom"/>
          </w:tcPr>
          <w:p w14:paraId="63CF3FA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CAEE53" w14:textId="015DB1D4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7,086</w:t>
            </w:r>
          </w:p>
        </w:tc>
        <w:tc>
          <w:tcPr>
            <w:tcW w:w="236" w:type="dxa"/>
            <w:vAlign w:val="bottom"/>
          </w:tcPr>
          <w:p w14:paraId="2425A026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527D9BE8" w14:textId="1D47DC3F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9,974</w:t>
            </w:r>
          </w:p>
        </w:tc>
        <w:tc>
          <w:tcPr>
            <w:tcW w:w="236" w:type="dxa"/>
            <w:vAlign w:val="bottom"/>
          </w:tcPr>
          <w:p w14:paraId="37D305C6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5914563" w14:textId="63BF8004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6,640</w:t>
            </w:r>
          </w:p>
        </w:tc>
        <w:tc>
          <w:tcPr>
            <w:tcW w:w="236" w:type="dxa"/>
            <w:vAlign w:val="bottom"/>
          </w:tcPr>
          <w:p w14:paraId="211FB33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582C27EA" w14:textId="02628BA1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9,936</w:t>
            </w:r>
          </w:p>
        </w:tc>
      </w:tr>
      <w:tr w:rsidR="00A2193B" w:rsidRPr="009F5805" w14:paraId="08F43912" w14:textId="77777777" w:rsidTr="00B05ACD">
        <w:tc>
          <w:tcPr>
            <w:tcW w:w="3742" w:type="dxa"/>
            <w:vAlign w:val="bottom"/>
          </w:tcPr>
          <w:p w14:paraId="5112FBF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ลูกหนี้อื่น *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59A98B" w14:textId="6B486038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5,915</w:t>
            </w:r>
          </w:p>
        </w:tc>
        <w:tc>
          <w:tcPr>
            <w:tcW w:w="236" w:type="dxa"/>
            <w:vAlign w:val="bottom"/>
          </w:tcPr>
          <w:p w14:paraId="6ACA1FC5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731C672" w14:textId="088BC0DA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7,687</w:t>
            </w:r>
          </w:p>
        </w:tc>
        <w:tc>
          <w:tcPr>
            <w:tcW w:w="236" w:type="dxa"/>
            <w:vAlign w:val="bottom"/>
          </w:tcPr>
          <w:p w14:paraId="7B96E33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698CDF0" w14:textId="198CBD06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5,815</w:t>
            </w:r>
          </w:p>
        </w:tc>
        <w:tc>
          <w:tcPr>
            <w:tcW w:w="236" w:type="dxa"/>
            <w:vAlign w:val="bottom"/>
          </w:tcPr>
          <w:p w14:paraId="0F215951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0D6C25D6" w14:textId="7F9CB40C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7,687</w:t>
            </w:r>
          </w:p>
        </w:tc>
      </w:tr>
      <w:tr w:rsidR="00A2193B" w:rsidRPr="009F5805" w14:paraId="18009129" w14:textId="77777777" w:rsidTr="00B05ACD">
        <w:tc>
          <w:tcPr>
            <w:tcW w:w="3742" w:type="dxa"/>
            <w:vAlign w:val="bottom"/>
          </w:tcPr>
          <w:p w14:paraId="6B032694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E8EF" w14:textId="58723D37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5,096</w:t>
            </w:r>
          </w:p>
        </w:tc>
        <w:tc>
          <w:tcPr>
            <w:tcW w:w="236" w:type="dxa"/>
            <w:vAlign w:val="bottom"/>
          </w:tcPr>
          <w:p w14:paraId="5F540BB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6514A50" w14:textId="47075524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7,715</w:t>
            </w:r>
          </w:p>
        </w:tc>
        <w:tc>
          <w:tcPr>
            <w:tcW w:w="236" w:type="dxa"/>
            <w:vAlign w:val="bottom"/>
          </w:tcPr>
          <w:p w14:paraId="679C9DB3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E5AD688" w14:textId="1050F963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5,001</w:t>
            </w:r>
          </w:p>
        </w:tc>
        <w:tc>
          <w:tcPr>
            <w:tcW w:w="236" w:type="dxa"/>
            <w:vAlign w:val="bottom"/>
          </w:tcPr>
          <w:p w14:paraId="7DE51EE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59E096A8" w14:textId="62789C8B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7,839</w:t>
            </w:r>
          </w:p>
        </w:tc>
      </w:tr>
      <w:tr w:rsidR="00A2193B" w:rsidRPr="009F5805" w14:paraId="31E79B88" w14:textId="77777777" w:rsidTr="00EB3852">
        <w:trPr>
          <w:trHeight w:val="215"/>
        </w:trPr>
        <w:tc>
          <w:tcPr>
            <w:tcW w:w="3742" w:type="dxa"/>
            <w:vAlign w:val="bottom"/>
          </w:tcPr>
          <w:p w14:paraId="68CD9B79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25909" w14:textId="590746AB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95,933</w:t>
            </w:r>
          </w:p>
        </w:tc>
        <w:tc>
          <w:tcPr>
            <w:tcW w:w="236" w:type="dxa"/>
            <w:vAlign w:val="bottom"/>
          </w:tcPr>
          <w:p w14:paraId="4AAE6D35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0A07A46" w14:textId="4036BB28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53,967</w:t>
            </w:r>
          </w:p>
        </w:tc>
        <w:tc>
          <w:tcPr>
            <w:tcW w:w="236" w:type="dxa"/>
            <w:vAlign w:val="bottom"/>
          </w:tcPr>
          <w:p w14:paraId="477F981C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4FB4B5C" w14:textId="1CCADD6B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85,729</w:t>
            </w:r>
          </w:p>
        </w:tc>
        <w:tc>
          <w:tcPr>
            <w:tcW w:w="236" w:type="dxa"/>
            <w:vAlign w:val="bottom"/>
          </w:tcPr>
          <w:p w14:paraId="3786AC17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4484B384" w14:textId="35E30899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46,660</w:t>
            </w:r>
          </w:p>
        </w:tc>
      </w:tr>
      <w:tr w:rsidR="00A2193B" w:rsidRPr="009F5805" w14:paraId="5974E7CC" w14:textId="77777777" w:rsidTr="00B05ACD">
        <w:tc>
          <w:tcPr>
            <w:tcW w:w="3742" w:type="dxa"/>
            <w:vAlign w:val="bottom"/>
          </w:tcPr>
          <w:p w14:paraId="1D467C5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 *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41BBC9D" w14:textId="60823CAD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  <w:tc>
          <w:tcPr>
            <w:tcW w:w="236" w:type="dxa"/>
            <w:vAlign w:val="bottom"/>
          </w:tcPr>
          <w:p w14:paraId="271FABAD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0509E11F" w14:textId="32329BEF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  <w:tc>
          <w:tcPr>
            <w:tcW w:w="236" w:type="dxa"/>
            <w:vAlign w:val="bottom"/>
          </w:tcPr>
          <w:p w14:paraId="670E0A7F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0B598BC" w14:textId="13333624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  <w:tc>
          <w:tcPr>
            <w:tcW w:w="236" w:type="dxa"/>
            <w:vAlign w:val="bottom"/>
          </w:tcPr>
          <w:p w14:paraId="71B11BA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327F51E1" w14:textId="7D5DE721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</w:tr>
      <w:tr w:rsidR="00A2193B" w:rsidRPr="009F5805" w14:paraId="0CD47293" w14:textId="77777777" w:rsidTr="00B05ACD">
        <w:tc>
          <w:tcPr>
            <w:tcW w:w="3742" w:type="dxa"/>
            <w:vAlign w:val="bottom"/>
          </w:tcPr>
          <w:p w14:paraId="74ED6CC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1F451" w14:textId="44FDB4EA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91,936</w:t>
            </w:r>
          </w:p>
        </w:tc>
        <w:tc>
          <w:tcPr>
            <w:tcW w:w="236" w:type="dxa"/>
            <w:vAlign w:val="bottom"/>
          </w:tcPr>
          <w:p w14:paraId="55B696EC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8D139" w14:textId="09CEED8C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49,970</w:t>
            </w:r>
          </w:p>
        </w:tc>
        <w:tc>
          <w:tcPr>
            <w:tcW w:w="236" w:type="dxa"/>
            <w:vAlign w:val="bottom"/>
          </w:tcPr>
          <w:p w14:paraId="2B0F4A5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445F3" w14:textId="682C2C35" w:rsidR="00A2193B" w:rsidRPr="009F5805" w:rsidRDefault="005F6472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81,732</w:t>
            </w:r>
          </w:p>
        </w:tc>
        <w:tc>
          <w:tcPr>
            <w:tcW w:w="236" w:type="dxa"/>
            <w:vAlign w:val="bottom"/>
          </w:tcPr>
          <w:p w14:paraId="2D1C3A4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51FDF" w14:textId="075B58D8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42,663</w:t>
            </w:r>
          </w:p>
        </w:tc>
      </w:tr>
    </w:tbl>
    <w:p w14:paraId="22B76315" w14:textId="77777777" w:rsidR="00A35106" w:rsidRDefault="00A35106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F9737E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8F1C7B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683F2D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FFC193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1508FF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F3BCFD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9870E8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82CBD7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7519E5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9968D9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216511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A17C80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4DAA49" w14:textId="750788A2" w:rsidR="002F04E0" w:rsidRPr="00D2600D" w:rsidRDefault="00BF0C21" w:rsidP="002F04E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2600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BE3E46" w:rsidRPr="00D2600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 </w:t>
      </w:r>
      <w:r w:rsidRPr="00D2600D">
        <w:rPr>
          <w:rFonts w:asciiTheme="majorBidi" w:hAnsiTheme="majorBidi" w:cstheme="majorBidi"/>
          <w:b/>
          <w:bCs/>
          <w:sz w:val="28"/>
          <w:szCs w:val="28"/>
          <w:cs/>
        </w:rPr>
        <w:t>และเงินลงทุนในบริษัทร่วม</w:t>
      </w:r>
      <w:r w:rsidR="00686D61" w:rsidRPr="00D2600D">
        <w:rPr>
          <w:rFonts w:asciiTheme="majorBidi" w:hAnsiTheme="majorBidi" w:cstheme="majorBidi"/>
          <w:b/>
          <w:bCs/>
          <w:sz w:val="28"/>
          <w:szCs w:val="28"/>
          <w:cs/>
        </w:rPr>
        <w:t>และการร่วมค้า</w:t>
      </w:r>
    </w:p>
    <w:tbl>
      <w:tblPr>
        <w:tblpPr w:leftFromText="180" w:rightFromText="180" w:vertAnchor="text" w:horzAnchor="margin" w:tblpY="272"/>
        <w:tblW w:w="10123" w:type="dxa"/>
        <w:tblLook w:val="01E0" w:firstRow="1" w:lastRow="1" w:firstColumn="1" w:lastColumn="1" w:noHBand="0" w:noVBand="0"/>
      </w:tblPr>
      <w:tblGrid>
        <w:gridCol w:w="2660"/>
        <w:gridCol w:w="1020"/>
        <w:gridCol w:w="236"/>
        <w:gridCol w:w="1012"/>
        <w:gridCol w:w="8"/>
        <w:gridCol w:w="228"/>
        <w:gridCol w:w="8"/>
        <w:gridCol w:w="1077"/>
        <w:gridCol w:w="236"/>
        <w:gridCol w:w="995"/>
        <w:gridCol w:w="8"/>
        <w:gridCol w:w="228"/>
        <w:gridCol w:w="8"/>
        <w:gridCol w:w="1077"/>
        <w:gridCol w:w="236"/>
        <w:gridCol w:w="1078"/>
        <w:gridCol w:w="8"/>
      </w:tblGrid>
      <w:tr w:rsidR="001553B8" w:rsidRPr="00D2600D" w14:paraId="4B973D4E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4AD59EE3" w14:textId="77777777" w:rsidR="001553B8" w:rsidRPr="00D2600D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55" w:type="dxa"/>
            <w:gridSpan w:val="15"/>
            <w:tcBorders>
              <w:bottom w:val="single" w:sz="4" w:space="0" w:color="auto"/>
            </w:tcBorders>
            <w:vAlign w:val="bottom"/>
          </w:tcPr>
          <w:p w14:paraId="003D529F" w14:textId="77777777" w:rsidR="001553B8" w:rsidRPr="00D2600D" w:rsidRDefault="001553B8" w:rsidP="004B315E">
            <w:pPr>
              <w:pStyle w:val="1"/>
              <w:widowControl/>
              <w:ind w:right="-180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D2600D">
              <w:rPr>
                <w:rFonts w:asciiTheme="majorBidi" w:hAnsiTheme="majorBidi" w:cstheme="majorBidi"/>
                <w:color w:val="auto"/>
                <w:cs/>
              </w:rPr>
              <w:t>งบการเงินเฉพาะ</w:t>
            </w:r>
            <w:r w:rsidR="005879B7" w:rsidRPr="00D2600D">
              <w:rPr>
                <w:rFonts w:asciiTheme="majorBidi" w:hAnsiTheme="majorBidi" w:cstheme="majorBidi"/>
                <w:color w:val="auto"/>
                <w:cs/>
              </w:rPr>
              <w:t>กิจการ</w:t>
            </w:r>
          </w:p>
        </w:tc>
      </w:tr>
      <w:tr w:rsidR="001553B8" w:rsidRPr="00D2600D" w14:paraId="7F9C499A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0417C53D" w14:textId="77777777" w:rsidR="001553B8" w:rsidRPr="00D2600D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663E" w14:textId="77777777" w:rsidR="001553B8" w:rsidRPr="00D2600D" w:rsidRDefault="001553B8" w:rsidP="004B315E">
            <w:pPr>
              <w:pStyle w:val="1"/>
              <w:widowControl/>
              <w:ind w:left="-108" w:right="-126"/>
              <w:jc w:val="center"/>
              <w:rPr>
                <w:rFonts w:asciiTheme="majorBidi" w:hAnsiTheme="majorBidi" w:cstheme="majorBidi"/>
                <w:color w:val="auto"/>
              </w:rPr>
            </w:pPr>
            <w:r w:rsidRPr="00D2600D">
              <w:rPr>
                <w:rFonts w:asciiTheme="majorBidi" w:hAnsiTheme="majorBidi" w:cstheme="majorBidi"/>
                <w:color w:val="auto"/>
                <w:cs/>
              </w:rPr>
              <w:t>ทุนจดทะเบียน</w:t>
            </w:r>
          </w:p>
          <w:p w14:paraId="6DBD0B06" w14:textId="77777777" w:rsidR="001553B8" w:rsidRPr="00D2600D" w:rsidRDefault="001553B8" w:rsidP="004B315E">
            <w:pPr>
              <w:pStyle w:val="1"/>
              <w:widowControl/>
              <w:ind w:left="-108" w:right="-126"/>
              <w:jc w:val="center"/>
              <w:rPr>
                <w:rFonts w:asciiTheme="majorBidi" w:hAnsiTheme="majorBidi" w:cstheme="majorBidi"/>
                <w:color w:val="auto"/>
              </w:rPr>
            </w:pPr>
            <w:r w:rsidRPr="00D2600D">
              <w:rPr>
                <w:rFonts w:asciiTheme="majorBidi" w:hAnsiTheme="majorBidi" w:cstheme="majorBidi"/>
                <w:color w:val="auto"/>
              </w:rPr>
              <w:t xml:space="preserve"> (</w:t>
            </w:r>
            <w:r w:rsidRPr="00D2600D">
              <w:rPr>
                <w:rFonts w:asciiTheme="majorBidi" w:hAnsiTheme="majorBidi" w:cstheme="majorBidi"/>
                <w:color w:val="auto"/>
                <w:cs/>
              </w:rPr>
              <w:t>พันบาท</w:t>
            </w:r>
            <w:r w:rsidRPr="00D2600D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85CCF5B" w14:textId="77777777" w:rsidR="001553B8" w:rsidRPr="00D2600D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985E" w14:textId="77777777" w:rsidR="001553B8" w:rsidRPr="00D2600D" w:rsidRDefault="001553B8" w:rsidP="004B315E">
            <w:pPr>
              <w:pStyle w:val="1"/>
              <w:widowControl/>
              <w:ind w:left="-43" w:right="-49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D2600D">
              <w:rPr>
                <w:rFonts w:asciiTheme="majorBidi" w:hAnsiTheme="majorBidi" w:cstheme="majorBidi"/>
                <w:color w:val="auto"/>
                <w:cs/>
              </w:rPr>
              <w:t>สัดส่วนการถือหุ้น (ร้อยละ)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56144D5" w14:textId="77777777" w:rsidR="001553B8" w:rsidRPr="00D2600D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A94CA" w14:textId="77777777" w:rsidR="001553B8" w:rsidRPr="00D2600D" w:rsidRDefault="001553B8" w:rsidP="004B315E">
            <w:pPr>
              <w:pStyle w:val="1"/>
              <w:widowControl/>
              <w:ind w:left="-119" w:right="-108"/>
              <w:jc w:val="center"/>
              <w:rPr>
                <w:rFonts w:asciiTheme="majorBidi" w:hAnsiTheme="majorBidi" w:cstheme="majorBidi"/>
                <w:color w:val="auto"/>
              </w:rPr>
            </w:pPr>
            <w:r w:rsidRPr="00D2600D">
              <w:rPr>
                <w:rFonts w:asciiTheme="majorBidi" w:hAnsiTheme="majorBidi" w:cstheme="majorBidi"/>
                <w:color w:val="auto"/>
                <w:cs/>
              </w:rPr>
              <w:t>ราคาทุนของเงินลงทุน</w:t>
            </w:r>
          </w:p>
          <w:p w14:paraId="484AFB6C" w14:textId="77777777" w:rsidR="001553B8" w:rsidRPr="00D2600D" w:rsidRDefault="001553B8" w:rsidP="004B315E">
            <w:pPr>
              <w:pStyle w:val="1"/>
              <w:widowControl/>
              <w:ind w:left="-119" w:right="-108"/>
              <w:jc w:val="center"/>
              <w:rPr>
                <w:rFonts w:asciiTheme="majorBidi" w:hAnsiTheme="majorBidi" w:cstheme="majorBidi"/>
                <w:color w:val="auto"/>
              </w:rPr>
            </w:pPr>
            <w:r w:rsidRPr="00D2600D">
              <w:rPr>
                <w:rFonts w:asciiTheme="majorBidi" w:hAnsiTheme="majorBidi" w:cstheme="majorBidi"/>
                <w:color w:val="auto"/>
              </w:rPr>
              <w:t>(</w:t>
            </w:r>
            <w:r w:rsidRPr="00D2600D">
              <w:rPr>
                <w:rFonts w:asciiTheme="majorBidi" w:hAnsiTheme="majorBidi" w:cstheme="majorBidi"/>
                <w:color w:val="auto"/>
                <w:cs/>
              </w:rPr>
              <w:t>พันบาท</w:t>
            </w:r>
            <w:r w:rsidRPr="00D2600D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  <w:tr w:rsidR="00BD0109" w:rsidRPr="009F5805" w14:paraId="4F9D9D4B" w14:textId="77777777" w:rsidTr="005C4993">
        <w:tc>
          <w:tcPr>
            <w:tcW w:w="2660" w:type="dxa"/>
            <w:vAlign w:val="bottom"/>
          </w:tcPr>
          <w:p w14:paraId="29C0A450" w14:textId="77777777" w:rsidR="00BD0109" w:rsidRPr="00D2600D" w:rsidRDefault="00BD0109" w:rsidP="004B315E">
            <w:pPr>
              <w:pStyle w:val="1"/>
              <w:widowControl/>
              <w:ind w:right="-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E6C6535" w14:textId="01B34920" w:rsidR="00BD0109" w:rsidRPr="00D2600D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3A63" w:rsidRPr="00D260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BD0109" w:rsidRPr="00D260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7F737B6A" w14:textId="77777777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C52978F" w14:textId="44B187D4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578CFAC7" w14:textId="77777777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7D761D" w14:textId="44E72533" w:rsidR="00BD0109" w:rsidRPr="00D2600D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3A63" w:rsidRPr="00D260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BD0109" w:rsidRPr="00D260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26291DDD" w14:textId="77777777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vAlign w:val="bottom"/>
          </w:tcPr>
          <w:p w14:paraId="126B6D45" w14:textId="6AE47389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3E4BBC92" w14:textId="77777777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8DF1F8" w14:textId="21D55FA7" w:rsidR="00BD0109" w:rsidRPr="00D2600D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3A63" w:rsidRPr="00D260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BD0109" w:rsidRPr="00D260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3288BB7E" w14:textId="77777777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428DA91D" w14:textId="58F9A172" w:rsidR="00BD0109" w:rsidRPr="00D2600D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92376" w:rsidRPr="009F5805" w14:paraId="460927B7" w14:textId="77777777" w:rsidTr="005C4993">
        <w:tc>
          <w:tcPr>
            <w:tcW w:w="2660" w:type="dxa"/>
            <w:vAlign w:val="bottom"/>
          </w:tcPr>
          <w:p w14:paraId="790283FD" w14:textId="0247D68A" w:rsidR="00892376" w:rsidRPr="00D2600D" w:rsidRDefault="00892376" w:rsidP="00B03C8F">
            <w:pPr>
              <w:tabs>
                <w:tab w:val="clear" w:pos="2580"/>
                <w:tab w:val="clear" w:pos="2807"/>
                <w:tab w:val="left" w:pos="162"/>
                <w:tab w:val="left" w:pos="2445"/>
              </w:tabs>
              <w:ind w:left="-108" w:right="-1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เงินลงทุนในบริษัทย่อยซึ่งบันทึก</w:t>
            </w:r>
            <w:r w:rsidR="00B03C8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โดย</w:t>
            </w:r>
            <w:r w:rsidRPr="00D2600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วิธีราคาทุน - สุทธิ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08E890D" w14:textId="77777777" w:rsidR="00892376" w:rsidRPr="00D2600D" w:rsidRDefault="00892376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2CB993" w14:textId="77777777" w:rsidR="00892376" w:rsidRPr="00D2600D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79D80DFF" w14:textId="77777777" w:rsidR="00892376" w:rsidRPr="00D2600D" w:rsidRDefault="00892376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9DE86B" w14:textId="77777777" w:rsidR="00892376" w:rsidRPr="00D2600D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EA4994" w14:textId="77777777" w:rsidR="00892376" w:rsidRPr="00D2600D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15A495" w14:textId="77777777" w:rsidR="00892376" w:rsidRPr="00D2600D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6857BEAB" w14:textId="77777777" w:rsidR="00892376" w:rsidRPr="00D2600D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3A9E76" w14:textId="77777777" w:rsidR="00892376" w:rsidRPr="00D2600D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8DDBD68" w14:textId="77777777" w:rsidR="00892376" w:rsidRPr="00D2600D" w:rsidRDefault="00892376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B7FC85" w14:textId="77777777" w:rsidR="00892376" w:rsidRPr="00D2600D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65F6DEE" w14:textId="77777777" w:rsidR="00892376" w:rsidRPr="00D2600D" w:rsidRDefault="00892376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659" w:rsidRPr="009F5805" w14:paraId="19D0590C" w14:textId="77777777" w:rsidTr="005C4993">
        <w:tc>
          <w:tcPr>
            <w:tcW w:w="2660" w:type="dxa"/>
            <w:vAlign w:val="bottom"/>
          </w:tcPr>
          <w:p w14:paraId="6CA82554" w14:textId="77777777" w:rsidR="008E3659" w:rsidRPr="00D2600D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9ACF49D" w14:textId="77777777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0F07E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2F86FA3A" w14:textId="77777777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3A3E7C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7C1CD3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6A9535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CEAE1D4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99.95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E6581C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4CEF8B3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0327AC4B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40974BE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8E3659" w:rsidRPr="009F5805" w14:paraId="5EC0B1CE" w14:textId="77777777" w:rsidTr="005C4993">
        <w:tc>
          <w:tcPr>
            <w:tcW w:w="2660" w:type="dxa"/>
          </w:tcPr>
          <w:p w14:paraId="68F4D86E" w14:textId="77777777" w:rsidR="008E3659" w:rsidRPr="00D2600D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อีซีเอฟ โฮล</w:t>
            </w:r>
            <w:proofErr w:type="spellStart"/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ดิ้งส์</w:t>
            </w:r>
            <w:proofErr w:type="spellEnd"/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41FE136" w14:textId="2D0C4CBC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F505C9" w:rsidRPr="00D260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F81A7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BED9D83" w14:textId="0CD5B805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F505C9" w:rsidRPr="00D260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C08D1F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F2B2A1" w14:textId="55347B91" w:rsidR="008E3659" w:rsidRPr="00D2600D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BB890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47A41945" w14:textId="056F10D1" w:rsidR="008E3659" w:rsidRPr="00D2600D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6A454D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0F1A7FC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42,500</w:t>
            </w:r>
          </w:p>
        </w:tc>
        <w:tc>
          <w:tcPr>
            <w:tcW w:w="236" w:type="dxa"/>
            <w:vAlign w:val="bottom"/>
          </w:tcPr>
          <w:p w14:paraId="01C6690F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3B91754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42,500</w:t>
            </w:r>
          </w:p>
        </w:tc>
      </w:tr>
      <w:tr w:rsidR="008E3659" w:rsidRPr="009F5805" w14:paraId="55ACA606" w14:textId="77777777" w:rsidTr="005C4993">
        <w:tc>
          <w:tcPr>
            <w:tcW w:w="2660" w:type="dxa"/>
          </w:tcPr>
          <w:p w14:paraId="217216D6" w14:textId="77777777" w:rsidR="008E3659" w:rsidRPr="00D2600D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อีซีเอฟ พาว</w:t>
            </w:r>
            <w:proofErr w:type="spellStart"/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0E2D1E8" w14:textId="467CB131" w:rsidR="008E3659" w:rsidRPr="00D2600D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</w:rPr>
              <w:t>,28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B73AC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4EB13E69" w14:textId="5F592914" w:rsidR="008E3659" w:rsidRPr="00D2600D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</w:rPr>
              <w:t>,28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B43371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C261BBE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30982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7890C27C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821A30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E33891D" w14:textId="48D278E9" w:rsidR="008E3659" w:rsidRPr="00D2600D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</w:rPr>
              <w:t>,282</w:t>
            </w:r>
          </w:p>
        </w:tc>
        <w:tc>
          <w:tcPr>
            <w:tcW w:w="236" w:type="dxa"/>
            <w:vAlign w:val="bottom"/>
          </w:tcPr>
          <w:p w14:paraId="4A200A08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A2DAF58" w14:textId="60685698" w:rsidR="008E3659" w:rsidRPr="00D2600D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</w:rPr>
              <w:t>,282</w:t>
            </w:r>
          </w:p>
        </w:tc>
      </w:tr>
      <w:tr w:rsidR="008E3659" w:rsidRPr="009F5805" w14:paraId="647A39F7" w14:textId="77777777" w:rsidTr="005C4993">
        <w:tc>
          <w:tcPr>
            <w:tcW w:w="2660" w:type="dxa"/>
          </w:tcPr>
          <w:p w14:paraId="5B6A12F6" w14:textId="77777777" w:rsidR="008E3659" w:rsidRPr="00D2600D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แพลนเนทบอร</w:t>
            </w:r>
            <w:proofErr w:type="spellStart"/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F665EF5" w14:textId="77777777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58C95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1DFF1715" w14:textId="77777777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254A22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799DB75" w14:textId="2FF5B203" w:rsidR="008E3659" w:rsidRPr="00D2600D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500EE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D8173BE" w14:textId="3E3BECB3" w:rsidR="008E3659" w:rsidRPr="00D2600D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420C3A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2DBDC7F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7,125</w:t>
            </w:r>
          </w:p>
        </w:tc>
        <w:tc>
          <w:tcPr>
            <w:tcW w:w="236" w:type="dxa"/>
            <w:vAlign w:val="bottom"/>
          </w:tcPr>
          <w:p w14:paraId="07A6BC4C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2926004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7,125</w:t>
            </w:r>
          </w:p>
        </w:tc>
      </w:tr>
      <w:tr w:rsidR="00D2600D" w:rsidRPr="009F5805" w14:paraId="6F151674" w14:textId="77777777" w:rsidTr="005C4993">
        <w:tc>
          <w:tcPr>
            <w:tcW w:w="2660" w:type="dxa"/>
          </w:tcPr>
          <w:p w14:paraId="400EA1A1" w14:textId="170F60B6" w:rsidR="00D2600D" w:rsidRPr="00D2600D" w:rsidRDefault="00D2600D" w:rsidP="00D2600D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182143338"/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โซเมว่า พลาซ่า จำกัด</w:t>
            </w:r>
            <w:r w:rsidR="00705D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bookmarkEnd w:id="0"/>
          </w:p>
        </w:tc>
        <w:tc>
          <w:tcPr>
            <w:tcW w:w="1020" w:type="dxa"/>
            <w:shd w:val="clear" w:color="auto" w:fill="auto"/>
            <w:vAlign w:val="bottom"/>
          </w:tcPr>
          <w:p w14:paraId="0C5B82B8" w14:textId="679CF2F9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28F88" w14:textId="77777777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6392135" w14:textId="35E17CDF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BBCF10" w14:textId="77777777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803665C" w14:textId="25E8BCE7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AD78C" w14:textId="77777777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4AC06ED" w14:textId="1DA97721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928F9C" w14:textId="77777777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F9C2185" w14:textId="3A4A3F15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3BEE0F5" w14:textId="77777777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CC8D15F" w14:textId="5680D5E9" w:rsidR="00D2600D" w:rsidRPr="00D2600D" w:rsidRDefault="00D2600D" w:rsidP="00D2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8E3659" w:rsidRPr="009F5805" w14:paraId="776E3F6C" w14:textId="77777777" w:rsidTr="005C4993">
        <w:tc>
          <w:tcPr>
            <w:tcW w:w="2660" w:type="dxa"/>
          </w:tcPr>
          <w:p w14:paraId="170B648B" w14:textId="77777777" w:rsidR="008E3659" w:rsidRPr="00D2600D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วีวี ริช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B1CDA7A" w14:textId="0A5DC528" w:rsidR="008E3659" w:rsidRPr="00D2600D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633B8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5C2AD290" w14:textId="1040564F" w:rsidR="008E3659" w:rsidRPr="00D2600D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3659" w:rsidRPr="00D2600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DCCB68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74409A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F3C79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6B1FB057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BCF743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9058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76BC52FC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31C897A4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8E3659" w:rsidRPr="009F5805" w14:paraId="5B625D33" w14:textId="77777777" w:rsidTr="005C4993">
        <w:tc>
          <w:tcPr>
            <w:tcW w:w="2660" w:type="dxa"/>
          </w:tcPr>
          <w:p w14:paraId="5B841210" w14:textId="77777777" w:rsidR="008E3659" w:rsidRPr="00D2600D" w:rsidRDefault="008E3659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4B5C527" w14:textId="77777777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596519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0C885AB5" w14:textId="77777777" w:rsidR="008E3659" w:rsidRPr="00D2600D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0C9783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C1D5A8E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7A485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54DF5F3A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516E7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C65CD" w14:textId="1DAD05C0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D2600D" w:rsidRPr="00D260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600D" w:rsidRPr="00D260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36" w:type="dxa"/>
            <w:vAlign w:val="bottom"/>
          </w:tcPr>
          <w:p w14:paraId="5ABA20B2" w14:textId="77777777" w:rsidR="008E3659" w:rsidRPr="00D2600D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3185217C" w14:textId="77777777" w:rsidR="008E3659" w:rsidRPr="00D2600D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962,407</w:t>
            </w:r>
          </w:p>
        </w:tc>
      </w:tr>
      <w:tr w:rsidR="00B4271D" w:rsidRPr="009F5805" w14:paraId="7D5EB526" w14:textId="77777777" w:rsidTr="004B315E">
        <w:tc>
          <w:tcPr>
            <w:tcW w:w="2660" w:type="dxa"/>
          </w:tcPr>
          <w:p w14:paraId="09649C4A" w14:textId="26AF2205" w:rsidR="00B4271D" w:rsidRPr="00D2600D" w:rsidRDefault="00B4271D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3CC850B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18DFC0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D4C79D4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EA92E2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711ABE9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CF23E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1E6243E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0931C4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724D7" w14:textId="62B086D8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D2600D" w:rsidRPr="00D2600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236" w:type="dxa"/>
            <w:vAlign w:val="bottom"/>
          </w:tcPr>
          <w:p w14:paraId="6EDD1083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31CF6B93" w14:textId="0FAA53FE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(7,555)</w:t>
            </w:r>
          </w:p>
        </w:tc>
      </w:tr>
      <w:tr w:rsidR="00B4271D" w:rsidRPr="009F5805" w14:paraId="72831F7D" w14:textId="77777777" w:rsidTr="004B315E">
        <w:tc>
          <w:tcPr>
            <w:tcW w:w="2660" w:type="dxa"/>
          </w:tcPr>
          <w:p w14:paraId="7DD39B9E" w14:textId="645D65BA" w:rsidR="00B4271D" w:rsidRPr="00D2600D" w:rsidRDefault="00B4271D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A05E61F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5A187E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0E6A5C77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69E7AC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E96BED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DE5702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3BCE7EE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1A6734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63C9D" w14:textId="1901C7CC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D2600D" w:rsidRPr="00D260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6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600D" w:rsidRPr="00D2600D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36" w:type="dxa"/>
            <w:vAlign w:val="bottom"/>
          </w:tcPr>
          <w:p w14:paraId="2D801D4A" w14:textId="77777777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079F3" w14:textId="2DC8B1AA" w:rsidR="00B4271D" w:rsidRPr="00D2600D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954,852</w:t>
            </w:r>
          </w:p>
        </w:tc>
      </w:tr>
      <w:tr w:rsidR="00773FB7" w:rsidRPr="00773FB7" w14:paraId="40DCBA0F" w14:textId="77777777" w:rsidTr="004B315E">
        <w:tc>
          <w:tcPr>
            <w:tcW w:w="2660" w:type="dxa"/>
          </w:tcPr>
          <w:p w14:paraId="5A24C34E" w14:textId="77777777" w:rsidR="00773FB7" w:rsidRPr="00B03C8F" w:rsidRDefault="00773FB7" w:rsidP="00892376">
            <w:pPr>
              <w:tabs>
                <w:tab w:val="clear" w:pos="2580"/>
                <w:tab w:val="clear" w:pos="2807"/>
                <w:tab w:val="left" w:pos="162"/>
              </w:tabs>
              <w:ind w:left="-108" w:right="-127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F657541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502A5D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5875ECE7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0E3FD3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B34D55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AA7AE4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C393B78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AAB3EBC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92B1D4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BCCB7D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</w:tcBorders>
          </w:tcPr>
          <w:p w14:paraId="29D73A1A" w14:textId="77777777" w:rsidR="00773FB7" w:rsidRPr="00B03C8F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92376" w:rsidRPr="009F5805" w14:paraId="3FA687DD" w14:textId="77777777" w:rsidTr="00773FB7">
        <w:tc>
          <w:tcPr>
            <w:tcW w:w="2660" w:type="dxa"/>
          </w:tcPr>
          <w:p w14:paraId="36CA10EC" w14:textId="1E9A4681" w:rsidR="00892376" w:rsidRPr="00D2600D" w:rsidRDefault="00892376" w:rsidP="00892376">
            <w:pPr>
              <w:tabs>
                <w:tab w:val="clear" w:pos="2580"/>
                <w:tab w:val="clear" w:pos="2807"/>
                <w:tab w:val="left" w:pos="162"/>
              </w:tabs>
              <w:ind w:left="-108" w:right="-1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เงินลงทุนในการร่วมค้า</w:t>
            </w:r>
            <w:r w:rsidR="004B315E" w:rsidRPr="00D2600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ซึ่งบันทึกโดยวิธีราคาทุน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0F7EFAD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B26D54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5219132C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015441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90A1036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1CD637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7752B359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AB76674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8E23334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D31B2D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5C63330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376" w:rsidRPr="009F5805" w14:paraId="4C6980AC" w14:textId="77777777" w:rsidTr="00773FB7">
        <w:tc>
          <w:tcPr>
            <w:tcW w:w="2660" w:type="dxa"/>
          </w:tcPr>
          <w:p w14:paraId="7559B80E" w14:textId="0454F3EC" w:rsidR="00892376" w:rsidRPr="00D2600D" w:rsidRDefault="004B315E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อีซีเอฟ </w:t>
            </w:r>
            <w:r w:rsidRPr="00D260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ดีไซน์ </w:t>
            </w:r>
            <w:r w:rsidRPr="00D2600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DF6EB4C" w14:textId="413E03BC" w:rsidR="00892376" w:rsidRPr="00D2600D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D7FFA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1F136A98" w14:textId="710EFC1E" w:rsidR="00892376" w:rsidRPr="00D2600D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ED1BB7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14D14CC" w14:textId="1660392E" w:rsidR="00892376" w:rsidRPr="00D2600D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39D5D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5258EF05" w14:textId="25EC9335" w:rsidR="00892376" w:rsidRPr="00D2600D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D684C8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0D110" w14:textId="4B64454B" w:rsidR="00892376" w:rsidRPr="00D2600D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236" w:type="dxa"/>
            <w:vAlign w:val="bottom"/>
          </w:tcPr>
          <w:p w14:paraId="52511593" w14:textId="77777777" w:rsidR="00892376" w:rsidRPr="00D2600D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</w:tcPr>
          <w:p w14:paraId="0BB57C2D" w14:textId="033213C4" w:rsidR="00892376" w:rsidRPr="00D2600D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00D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</w:tr>
    </w:tbl>
    <w:p w14:paraId="679E4E7C" w14:textId="77777777" w:rsidR="0088685B" w:rsidRPr="00D2600D" w:rsidRDefault="0088685B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CCA59FA" w14:textId="77777777" w:rsidR="00D2600D" w:rsidRPr="00D2600D" w:rsidRDefault="00D2600D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F35C689" w14:textId="4A47BA7E" w:rsidR="0088685B" w:rsidRPr="00D2600D" w:rsidRDefault="0088685B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260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F505C9" w:rsidRPr="00D2600D">
        <w:rPr>
          <w:rFonts w:asciiTheme="majorBidi" w:hAnsiTheme="majorBidi" w:cstheme="majorBidi"/>
          <w:sz w:val="28"/>
          <w:szCs w:val="28"/>
        </w:rPr>
        <w:t>256</w:t>
      </w:r>
      <w:r w:rsidR="008B36EB" w:rsidRPr="00D2600D">
        <w:rPr>
          <w:rFonts w:asciiTheme="majorBidi" w:hAnsiTheme="majorBidi" w:cstheme="majorBidi"/>
          <w:sz w:val="28"/>
          <w:szCs w:val="28"/>
        </w:rPr>
        <w:t>7</w:t>
      </w:r>
      <w:r w:rsidRPr="00D2600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505C9" w:rsidRPr="00D2600D">
        <w:rPr>
          <w:rFonts w:asciiTheme="majorBidi" w:hAnsiTheme="majorBidi" w:cstheme="majorBidi"/>
          <w:sz w:val="28"/>
          <w:szCs w:val="28"/>
        </w:rPr>
        <w:t>256</w:t>
      </w:r>
      <w:r w:rsidR="008B36EB" w:rsidRPr="00D2600D">
        <w:rPr>
          <w:rFonts w:asciiTheme="majorBidi" w:hAnsiTheme="majorBidi" w:cstheme="majorBidi"/>
          <w:sz w:val="28"/>
          <w:szCs w:val="28"/>
        </w:rPr>
        <w:t>6</w:t>
      </w:r>
      <w:r w:rsidRPr="00D2600D">
        <w:rPr>
          <w:rFonts w:asciiTheme="majorBidi" w:hAnsiTheme="majorBidi" w:cstheme="majorBidi"/>
          <w:sz w:val="28"/>
          <w:szCs w:val="28"/>
          <w:cs/>
        </w:rPr>
        <w:t xml:space="preserve"> บริษัทย่อยไม่มีการประกาศจ่ายเงินปันผลแก่ผู้ถือหุ้น</w:t>
      </w:r>
    </w:p>
    <w:p w14:paraId="0D0E474C" w14:textId="77777777" w:rsidR="0088685B" w:rsidRPr="00D2600D" w:rsidRDefault="0088685B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EC4D48A" w14:textId="4F8D8C1D" w:rsidR="00990490" w:rsidRDefault="00990490" w:rsidP="004B315E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0490">
        <w:rPr>
          <w:rFonts w:asciiTheme="majorBidi" w:hAnsiTheme="majorBidi" w:cstheme="majorBidi"/>
          <w:i/>
          <w:iCs/>
          <w:sz w:val="28"/>
          <w:szCs w:val="28"/>
          <w:cs/>
        </w:rPr>
        <w:t>บริษัท แพลนเนทบอร</w:t>
      </w:r>
      <w:proofErr w:type="spellStart"/>
      <w:r w:rsidRPr="00990490">
        <w:rPr>
          <w:rFonts w:asciiTheme="majorBidi" w:hAnsiTheme="majorBidi" w:cstheme="majorBidi"/>
          <w:i/>
          <w:iCs/>
          <w:sz w:val="28"/>
          <w:szCs w:val="28"/>
          <w:cs/>
        </w:rPr>
        <w:t>์ด</w:t>
      </w:r>
      <w:proofErr w:type="spellEnd"/>
      <w:r w:rsidRPr="0099049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จำกัด</w:t>
      </w:r>
      <w:r w:rsidRPr="0099049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0490">
        <w:rPr>
          <w:rFonts w:asciiTheme="majorBidi" w:hAnsiTheme="majorBidi" w:cstheme="majorBidi" w:hint="cs"/>
          <w:i/>
          <w:iCs/>
          <w:sz w:val="28"/>
          <w:szCs w:val="28"/>
          <w:cs/>
        </w:rPr>
        <w:t>(“บริษัทย่อย”)</w:t>
      </w:r>
    </w:p>
    <w:p w14:paraId="2AB3B1B2" w14:textId="77777777" w:rsidR="00990490" w:rsidRPr="00990490" w:rsidRDefault="00990490" w:rsidP="004B315E">
      <w:pPr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</w:rPr>
      </w:pPr>
    </w:p>
    <w:p w14:paraId="44AC1533" w14:textId="2E054370" w:rsidR="003C08E4" w:rsidRDefault="008D305F" w:rsidP="004B315E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D2600D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ในระหว่างปี </w:t>
      </w:r>
      <w:r w:rsidRPr="00D2600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D2600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ฝ่ายบริหารได้พิจารณาและกำหนดทิศทางของบริษัท</w:t>
      </w:r>
      <w:r w:rsidR="0099049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ย่อย </w:t>
      </w:r>
      <w:r w:rsidRPr="00D2600D">
        <w:rPr>
          <w:rFonts w:asciiTheme="majorBidi" w:hAnsiTheme="majorBidi" w:cstheme="majorBidi"/>
          <w:sz w:val="28"/>
          <w:szCs w:val="28"/>
          <w:cs/>
        </w:rPr>
        <w:t>โดยได้ตัดสินใจยังไม่ดำเนินการใดๆ ในเชิงธุรกิจสำหรับบริษัท</w:t>
      </w:r>
      <w:r w:rsidR="00F832C8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D2600D">
        <w:rPr>
          <w:rFonts w:asciiTheme="majorBidi" w:hAnsiTheme="majorBidi" w:cstheme="majorBidi"/>
          <w:sz w:val="28"/>
          <w:szCs w:val="28"/>
          <w:cs/>
        </w:rPr>
        <w:t>นี้ บริษัทจึงรับรู้</w:t>
      </w:r>
      <w:r w:rsidR="00C25CF8" w:rsidRPr="00D2600D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D2600D">
        <w:rPr>
          <w:rFonts w:asciiTheme="majorBidi" w:hAnsiTheme="majorBidi" w:cstheme="majorBidi"/>
          <w:sz w:val="28"/>
          <w:szCs w:val="28"/>
          <w:cs/>
        </w:rPr>
        <w:t>การด้อยค่าของเงินลงทุนในบริษัท</w:t>
      </w:r>
      <w:r w:rsidR="00F832C8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D2600D">
        <w:rPr>
          <w:rFonts w:asciiTheme="majorBidi" w:hAnsiTheme="majorBidi" w:cstheme="majorBidi"/>
          <w:sz w:val="28"/>
          <w:szCs w:val="28"/>
          <w:cs/>
        </w:rPr>
        <w:t xml:space="preserve">ดังกล่าวจำนวน </w:t>
      </w:r>
      <w:r w:rsidRPr="00D2600D">
        <w:rPr>
          <w:rFonts w:asciiTheme="majorBidi" w:hAnsiTheme="majorBidi" w:cstheme="majorBidi"/>
          <w:sz w:val="28"/>
          <w:szCs w:val="28"/>
        </w:rPr>
        <w:t>7</w:t>
      </w:r>
      <w:r w:rsidRPr="00D2600D">
        <w:rPr>
          <w:rFonts w:asciiTheme="majorBidi" w:hAnsiTheme="majorBidi" w:cstheme="majorBidi"/>
          <w:sz w:val="28"/>
          <w:szCs w:val="28"/>
          <w:cs/>
        </w:rPr>
        <w:t>.</w:t>
      </w:r>
      <w:r w:rsidRPr="00D2600D">
        <w:rPr>
          <w:rFonts w:asciiTheme="majorBidi" w:hAnsiTheme="majorBidi" w:cstheme="majorBidi"/>
          <w:sz w:val="28"/>
          <w:szCs w:val="28"/>
        </w:rPr>
        <w:t>125</w:t>
      </w:r>
      <w:r w:rsidRPr="00D2600D">
        <w:rPr>
          <w:rFonts w:asciiTheme="majorBidi" w:hAnsiTheme="majorBidi" w:cstheme="majorBidi"/>
          <w:sz w:val="28"/>
          <w:szCs w:val="28"/>
          <w:cs/>
        </w:rPr>
        <w:t xml:space="preserve"> ล้านบาทในงบ</w:t>
      </w:r>
      <w:r w:rsidR="00C25CF8" w:rsidRPr="00D2600D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Pr="00D2600D">
        <w:rPr>
          <w:rFonts w:asciiTheme="majorBidi" w:hAnsiTheme="majorBidi" w:cstheme="majorBidi"/>
          <w:sz w:val="28"/>
          <w:szCs w:val="28"/>
          <w:cs/>
        </w:rPr>
        <w:t>เฉพาะกิจการ นอกจากนี้ เงินรับล่วงหน้าค่าหุ้นจากผู้ถือหุ้นอื่นของบริษัท</w:t>
      </w:r>
      <w:r w:rsidR="00F832C8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D2600D">
        <w:rPr>
          <w:rFonts w:asciiTheme="majorBidi" w:hAnsiTheme="majorBidi" w:cstheme="majorBidi"/>
          <w:sz w:val="28"/>
          <w:szCs w:val="28"/>
          <w:cs/>
        </w:rPr>
        <w:t xml:space="preserve">จำนวนประมาณ </w:t>
      </w:r>
      <w:r w:rsidRPr="00D2600D">
        <w:rPr>
          <w:rFonts w:asciiTheme="majorBidi" w:hAnsiTheme="majorBidi" w:cstheme="majorBidi"/>
          <w:sz w:val="28"/>
          <w:szCs w:val="28"/>
        </w:rPr>
        <w:t>25</w:t>
      </w:r>
      <w:r w:rsidRPr="00D2600D">
        <w:rPr>
          <w:rFonts w:asciiTheme="majorBidi" w:hAnsiTheme="majorBidi" w:cstheme="majorBidi"/>
          <w:sz w:val="28"/>
          <w:szCs w:val="28"/>
          <w:cs/>
        </w:rPr>
        <w:t>.</w:t>
      </w:r>
      <w:r w:rsidRPr="00D2600D">
        <w:rPr>
          <w:rFonts w:asciiTheme="majorBidi" w:hAnsiTheme="majorBidi" w:cstheme="majorBidi"/>
          <w:sz w:val="28"/>
          <w:szCs w:val="28"/>
        </w:rPr>
        <w:t>6</w:t>
      </w:r>
      <w:r w:rsidRPr="00D2600D">
        <w:rPr>
          <w:rFonts w:asciiTheme="majorBidi" w:hAnsiTheme="majorBidi" w:cstheme="majorBidi"/>
          <w:sz w:val="28"/>
          <w:szCs w:val="28"/>
          <w:cs/>
        </w:rPr>
        <w:t xml:space="preserve"> ล้านบาทได้ถูกจัดประเภทใหม่จากเดิมที่แสดงรายการในงบการเงินรวมเป็นส่วนหนึ่งของส่วนได้เสียที่ไม่มีอำนาจควบคุมมาเป็นหนี้สินทางการเงินหมุนเวียนอื่น (เจ้าหนี้อื่น) เนื่องจากการเกิดขึ้นของภาระผูกพันที่ต้องชำระเงินคืน</w:t>
      </w:r>
    </w:p>
    <w:p w14:paraId="4CCE2FC9" w14:textId="77777777" w:rsidR="003C08E4" w:rsidRDefault="003C08E4" w:rsidP="004B315E">
      <w:pPr>
        <w:jc w:val="thaiDistribute"/>
        <w:rPr>
          <w:rFonts w:asciiTheme="majorBidi" w:hAnsiTheme="majorBidi" w:cstheme="majorBidi"/>
        </w:rPr>
      </w:pPr>
    </w:p>
    <w:p w14:paraId="7F95B992" w14:textId="77777777" w:rsidR="00F27F25" w:rsidRDefault="00F27F25" w:rsidP="004B315E">
      <w:pPr>
        <w:jc w:val="thaiDistribute"/>
        <w:rPr>
          <w:rFonts w:asciiTheme="majorBidi" w:hAnsiTheme="majorBidi" w:cstheme="majorBidi"/>
        </w:rPr>
      </w:pPr>
    </w:p>
    <w:p w14:paraId="60FA9DE4" w14:textId="77777777" w:rsidR="00F27F25" w:rsidRDefault="00F27F25" w:rsidP="004B315E">
      <w:pPr>
        <w:jc w:val="thaiDistribute"/>
        <w:rPr>
          <w:rFonts w:asciiTheme="majorBidi" w:hAnsiTheme="majorBidi" w:cstheme="majorBidi"/>
        </w:rPr>
      </w:pPr>
    </w:p>
    <w:p w14:paraId="44949A64" w14:textId="24052107" w:rsidR="00F27F25" w:rsidRDefault="00990490" w:rsidP="004B315E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049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 โซเมว่า พลาซ่า จำกัด</w:t>
      </w:r>
      <w:r w:rsidRPr="0099049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(“บริษัทย่อย”) </w:t>
      </w:r>
    </w:p>
    <w:p w14:paraId="3BAF3804" w14:textId="77777777" w:rsidR="00990490" w:rsidRPr="00990490" w:rsidRDefault="00990490" w:rsidP="004B315E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50DEB99" w14:textId="3D04E946" w:rsidR="00DA5173" w:rsidRDefault="00F832C8" w:rsidP="004B315E">
      <w:pPr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EA7348">
        <w:rPr>
          <w:rFonts w:asciiTheme="majorBidi" w:hAnsiTheme="majorBidi" w:hint="cs"/>
          <w:sz w:val="28"/>
          <w:szCs w:val="28"/>
          <w:cs/>
        </w:rPr>
        <w:t>ที่ประชุมวิสามัญผู้ถือหุ้น</w:t>
      </w:r>
      <w:r>
        <w:rPr>
          <w:rFonts w:asciiTheme="majorBidi" w:hAnsiTheme="majorBidi" w:hint="cs"/>
          <w:sz w:val="28"/>
          <w:szCs w:val="28"/>
          <w:cs/>
        </w:rPr>
        <w:t xml:space="preserve">ของบริษัทย่อย </w:t>
      </w:r>
      <w:r w:rsidRPr="00EA7348">
        <w:rPr>
          <w:rFonts w:asciiTheme="majorBidi" w:hAnsiTheme="majorBidi" w:hint="cs"/>
          <w:sz w:val="28"/>
          <w:szCs w:val="28"/>
          <w:cs/>
        </w:rPr>
        <w:t>ครั้งที่</w:t>
      </w:r>
      <w:r w:rsidRPr="00EA7348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1/2567</w:t>
      </w:r>
      <w:r w:rsidRPr="00EA7348">
        <w:rPr>
          <w:rFonts w:asciiTheme="majorBidi" w:hAnsiTheme="majorBidi"/>
          <w:sz w:val="28"/>
          <w:szCs w:val="28"/>
          <w:cs/>
        </w:rPr>
        <w:t xml:space="preserve"> </w:t>
      </w:r>
      <w:r w:rsidRPr="00EA7348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EA7348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19</w:t>
      </w:r>
      <w:r w:rsidRPr="00EA7348">
        <w:rPr>
          <w:rFonts w:asciiTheme="majorBidi" w:hAnsiTheme="majorBidi"/>
          <w:sz w:val="28"/>
          <w:szCs w:val="28"/>
          <w:cs/>
        </w:rPr>
        <w:t xml:space="preserve"> </w:t>
      </w:r>
      <w:r w:rsidRPr="00EA7348">
        <w:rPr>
          <w:rFonts w:asciiTheme="majorBidi" w:hAnsiTheme="majorBidi" w:hint="cs"/>
          <w:sz w:val="28"/>
          <w:szCs w:val="28"/>
          <w:cs/>
        </w:rPr>
        <w:t>สิงหาคม</w:t>
      </w:r>
      <w:r w:rsidRPr="00EA7348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2567</w:t>
      </w:r>
      <w:r w:rsidRPr="00EA7348">
        <w:rPr>
          <w:rFonts w:asciiTheme="majorBidi" w:hAnsiTheme="majorBidi"/>
          <w:sz w:val="28"/>
          <w:szCs w:val="28"/>
          <w:cs/>
        </w:rPr>
        <w:t xml:space="preserve"> </w:t>
      </w:r>
      <w:r w:rsidRPr="00EA7348">
        <w:rPr>
          <w:rFonts w:asciiTheme="majorBidi" w:hAnsiTheme="majorBidi" w:hint="cs"/>
          <w:sz w:val="28"/>
          <w:szCs w:val="28"/>
          <w:cs/>
        </w:rPr>
        <w:t>ได้มีมติพิเศษเป็นเอกฉันท์ให้เลิกบริษัท</w:t>
      </w:r>
      <w:r>
        <w:rPr>
          <w:rFonts w:asciiTheme="majorBidi" w:hAnsiTheme="majorBidi" w:hint="cs"/>
          <w:sz w:val="28"/>
          <w:szCs w:val="28"/>
          <w:cs/>
        </w:rPr>
        <w:t>ย่อย</w:t>
      </w:r>
      <w:r w:rsidRPr="00EA7348">
        <w:rPr>
          <w:rFonts w:asciiTheme="majorBidi" w:hAnsiTheme="majorBidi" w:hint="cs"/>
          <w:sz w:val="28"/>
          <w:szCs w:val="28"/>
          <w:cs/>
        </w:rPr>
        <w:t>เนื่องจากสภาวะเศรษฐกิจในปัจจุบันการค้าขายของบริษัท</w:t>
      </w:r>
      <w:r>
        <w:rPr>
          <w:rFonts w:asciiTheme="majorBidi" w:hAnsiTheme="majorBidi" w:hint="cs"/>
          <w:sz w:val="28"/>
          <w:szCs w:val="28"/>
          <w:cs/>
        </w:rPr>
        <w:t>ย่อย</w:t>
      </w:r>
      <w:r w:rsidRPr="00EA7348">
        <w:rPr>
          <w:rFonts w:asciiTheme="majorBidi" w:hAnsiTheme="majorBidi" w:hint="cs"/>
          <w:sz w:val="28"/>
          <w:szCs w:val="28"/>
          <w:cs/>
        </w:rPr>
        <w:t>ไม่ประสบผลดี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5173" w:rsidRPr="00F27F2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="00DA5173" w:rsidRPr="00F27F25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F27F25" w:rsidRPr="00F27F25">
        <w:rPr>
          <w:rFonts w:asciiTheme="majorBidi" w:hAnsiTheme="majorBidi" w:hint="cs"/>
          <w:sz w:val="28"/>
          <w:szCs w:val="28"/>
          <w:cs/>
        </w:rPr>
        <w:t>ทำการจดทะเบียนเลิกบริษัทกับกรมพัฒนาธุรกิจการค้า</w:t>
      </w:r>
      <w:r w:rsidR="00F27F25" w:rsidRPr="00F27F25">
        <w:rPr>
          <w:rFonts w:asciiTheme="majorBidi" w:hAnsiTheme="majorBidi"/>
          <w:sz w:val="28"/>
          <w:szCs w:val="28"/>
          <w:cs/>
        </w:rPr>
        <w:t xml:space="preserve"> </w:t>
      </w:r>
      <w:r w:rsidR="00F27F25" w:rsidRPr="00F27F25">
        <w:rPr>
          <w:rFonts w:asciiTheme="majorBidi" w:hAnsiTheme="majorBidi" w:hint="cs"/>
          <w:sz w:val="28"/>
          <w:szCs w:val="28"/>
          <w:cs/>
        </w:rPr>
        <w:t>กระทรวงพาณิชย์เมื่อวันที่</w:t>
      </w:r>
      <w:r w:rsidR="00F27F25" w:rsidRPr="00F27F25">
        <w:rPr>
          <w:rFonts w:asciiTheme="majorBidi" w:hAnsiTheme="majorBidi"/>
          <w:sz w:val="28"/>
          <w:szCs w:val="28"/>
          <w:cs/>
        </w:rPr>
        <w:t xml:space="preserve"> </w:t>
      </w:r>
      <w:r w:rsidR="00F27F25" w:rsidRPr="00F27F25">
        <w:rPr>
          <w:rFonts w:asciiTheme="majorBidi" w:hAnsiTheme="majorBidi" w:cstheme="majorBidi"/>
          <w:sz w:val="28"/>
          <w:szCs w:val="28"/>
        </w:rPr>
        <w:t xml:space="preserve">30 </w:t>
      </w:r>
      <w:r w:rsidR="00F27F25" w:rsidRPr="00F27F25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F27F25" w:rsidRPr="00F27F25">
        <w:rPr>
          <w:rFonts w:asciiTheme="majorBidi" w:hAnsiTheme="majorBidi" w:cstheme="majorBidi"/>
          <w:sz w:val="28"/>
          <w:szCs w:val="28"/>
        </w:rPr>
        <w:t>2567</w:t>
      </w:r>
      <w:r w:rsidR="00F27F25" w:rsidRPr="00F27F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827784C" w14:textId="77777777" w:rsidR="00F27F25" w:rsidRPr="001F717F" w:rsidRDefault="00F27F25" w:rsidP="004B315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1864C50" w14:textId="1F58127A" w:rsidR="00F27F25" w:rsidRDefault="00F27F25" w:rsidP="004B315E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F27F2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F832C8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F27F25">
        <w:rPr>
          <w:rFonts w:asciiTheme="majorBidi" w:hAnsiTheme="majorBidi" w:hint="cs"/>
          <w:sz w:val="28"/>
          <w:szCs w:val="28"/>
          <w:cs/>
        </w:rPr>
        <w:t>ยังไม่ได้เริ่มดำเนินกิจกรรมทางธุรกิจหลักใดๆ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นับตั้งแต่วันจดทะเบียนจัดตั้งบริษัท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ซึ่ง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ณ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วันที่จดทะเบียนเลิก</w:t>
      </w:r>
      <w:r w:rsidR="00F746AD">
        <w:rPr>
          <w:rFonts w:asciiTheme="majorBidi" w:hAnsiTheme="majorBidi" w:hint="cs"/>
          <w:sz w:val="28"/>
          <w:szCs w:val="28"/>
          <w:cs/>
        </w:rPr>
        <w:t>บริษัท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การควบคุม</w:t>
      </w:r>
      <w:r w:rsidR="00F746AD">
        <w:rPr>
          <w:rFonts w:asciiTheme="majorBidi" w:hAnsiTheme="majorBidi" w:hint="cs"/>
          <w:sz w:val="28"/>
          <w:szCs w:val="28"/>
          <w:cs/>
        </w:rPr>
        <w:t>โ</w:t>
      </w:r>
      <w:r w:rsidRPr="00F27F25">
        <w:rPr>
          <w:rFonts w:asciiTheme="majorBidi" w:hAnsiTheme="majorBidi" w:hint="cs"/>
          <w:sz w:val="28"/>
          <w:szCs w:val="28"/>
          <w:cs/>
        </w:rPr>
        <w:t>ดย</w:t>
      </w:r>
      <w:r w:rsidR="00F746AD" w:rsidRPr="00F746AD">
        <w:rPr>
          <w:rFonts w:asciiTheme="majorBidi" w:hAnsiTheme="majorBidi" w:hint="cs"/>
          <w:sz w:val="28"/>
          <w:szCs w:val="28"/>
          <w:cs/>
        </w:rPr>
        <w:t>บริษัท</w:t>
      </w:r>
      <w:r w:rsidR="00F746AD" w:rsidRPr="00F746AD">
        <w:rPr>
          <w:rFonts w:asciiTheme="majorBidi" w:hAnsiTheme="majorBidi"/>
          <w:sz w:val="28"/>
          <w:szCs w:val="28"/>
          <w:cs/>
        </w:rPr>
        <w:t xml:space="preserve"> </w:t>
      </w:r>
      <w:r w:rsidR="00F746AD" w:rsidRPr="00F746AD">
        <w:rPr>
          <w:rFonts w:asciiTheme="majorBidi" w:hAnsiTheme="majorBidi" w:hint="cs"/>
          <w:sz w:val="28"/>
          <w:szCs w:val="28"/>
          <w:cs/>
        </w:rPr>
        <w:t>อีสต์โค</w:t>
      </w:r>
      <w:proofErr w:type="spellStart"/>
      <w:r w:rsidR="00F746AD" w:rsidRPr="00F746AD">
        <w:rPr>
          <w:rFonts w:asciiTheme="majorBidi" w:hAnsiTheme="majorBidi" w:hint="cs"/>
          <w:sz w:val="28"/>
          <w:szCs w:val="28"/>
          <w:cs/>
        </w:rPr>
        <w:t>สท์เฟ</w:t>
      </w:r>
      <w:proofErr w:type="spellEnd"/>
      <w:r w:rsidR="00F746AD" w:rsidRPr="00F746AD">
        <w:rPr>
          <w:rFonts w:asciiTheme="majorBidi" w:hAnsiTheme="majorBidi" w:hint="cs"/>
          <w:sz w:val="28"/>
          <w:szCs w:val="28"/>
          <w:cs/>
        </w:rPr>
        <w:t>อร์นิ</w:t>
      </w:r>
      <w:proofErr w:type="spellStart"/>
      <w:r w:rsidR="00F746AD" w:rsidRPr="00F746AD">
        <w:rPr>
          <w:rFonts w:asciiTheme="majorBidi" w:hAnsiTheme="majorBidi" w:hint="cs"/>
          <w:sz w:val="28"/>
          <w:szCs w:val="28"/>
          <w:cs/>
        </w:rPr>
        <w:t>เทค</w:t>
      </w:r>
      <w:proofErr w:type="spellEnd"/>
      <w:r w:rsidR="00F746AD" w:rsidRPr="00F746AD">
        <w:rPr>
          <w:rFonts w:asciiTheme="majorBidi" w:hAnsiTheme="majorBidi"/>
          <w:sz w:val="28"/>
          <w:szCs w:val="28"/>
          <w:cs/>
        </w:rPr>
        <w:t xml:space="preserve"> </w:t>
      </w:r>
      <w:r w:rsidR="00F746AD" w:rsidRPr="00F746AD">
        <w:rPr>
          <w:rFonts w:asciiTheme="majorBidi" w:hAnsiTheme="majorBidi" w:hint="cs"/>
          <w:sz w:val="28"/>
          <w:szCs w:val="28"/>
          <w:cs/>
        </w:rPr>
        <w:t>จำกัด</w:t>
      </w:r>
      <w:r w:rsidR="00F746AD" w:rsidRPr="00F746AD">
        <w:rPr>
          <w:rFonts w:asciiTheme="majorBidi" w:hAnsiTheme="majorBidi"/>
          <w:sz w:val="28"/>
          <w:szCs w:val="28"/>
          <w:cs/>
        </w:rPr>
        <w:t xml:space="preserve"> (</w:t>
      </w:r>
      <w:r w:rsidR="00F746AD" w:rsidRPr="00F746AD">
        <w:rPr>
          <w:rFonts w:asciiTheme="majorBidi" w:hAnsiTheme="majorBidi" w:hint="cs"/>
          <w:sz w:val="28"/>
          <w:szCs w:val="28"/>
          <w:cs/>
        </w:rPr>
        <w:t>มหาชน</w:t>
      </w:r>
      <w:r w:rsidR="00F746AD" w:rsidRPr="00F746AD">
        <w:rPr>
          <w:rFonts w:asciiTheme="majorBidi" w:hAnsiTheme="majorBidi"/>
          <w:sz w:val="28"/>
          <w:szCs w:val="28"/>
          <w:cs/>
        </w:rPr>
        <w:t xml:space="preserve">) </w:t>
      </w:r>
      <w:r w:rsidRPr="00F27F25">
        <w:rPr>
          <w:rFonts w:asciiTheme="majorBidi" w:hAnsiTheme="majorBidi" w:hint="cs"/>
          <w:sz w:val="28"/>
          <w:szCs w:val="28"/>
          <w:cs/>
        </w:rPr>
        <w:t>ในฐานะบริษัทใหญ่ได้สิ้นสุดลง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ดังนั้น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งบฐานะการเงินรวม</w:t>
      </w:r>
      <w:r w:rsidR="00E4269B">
        <w:rPr>
          <w:rFonts w:asciiTheme="majorBidi" w:hAnsiTheme="majorBidi" w:hint="cs"/>
          <w:sz w:val="28"/>
          <w:szCs w:val="28"/>
          <w:cs/>
        </w:rPr>
        <w:t xml:space="preserve"> </w:t>
      </w:r>
      <w:r w:rsidR="00E221E0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E221E0">
        <w:rPr>
          <w:rFonts w:asciiTheme="majorBidi" w:hAnsiTheme="majorBidi"/>
          <w:sz w:val="28"/>
          <w:szCs w:val="28"/>
        </w:rPr>
        <w:t xml:space="preserve">30 </w:t>
      </w:r>
      <w:r w:rsidR="00E221E0">
        <w:rPr>
          <w:rFonts w:asciiTheme="majorBidi" w:hAnsiTheme="majorBidi" w:hint="cs"/>
          <w:sz w:val="28"/>
          <w:szCs w:val="28"/>
          <w:cs/>
        </w:rPr>
        <w:t>กันยายน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cstheme="majorBidi"/>
          <w:sz w:val="28"/>
          <w:szCs w:val="28"/>
        </w:rPr>
        <w:t xml:space="preserve">2567 </w:t>
      </w:r>
      <w:r w:rsidRPr="00F27F25">
        <w:rPr>
          <w:rFonts w:asciiTheme="majorBidi" w:hAnsiTheme="majorBidi" w:hint="cs"/>
          <w:sz w:val="28"/>
          <w:szCs w:val="28"/>
          <w:cs/>
        </w:rPr>
        <w:t>จึงไม่ได้รวมสินทรัพย์และหนี้สินของ</w:t>
      </w:r>
      <w:r w:rsidR="00891F30" w:rsidRPr="00F27F2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F832C8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F27F25">
        <w:rPr>
          <w:rFonts w:asciiTheme="majorBidi" w:hAnsiTheme="majorBidi" w:hint="cs"/>
          <w:sz w:val="28"/>
          <w:szCs w:val="28"/>
          <w:cs/>
        </w:rPr>
        <w:t>ไว้อีกต่อไป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ส่วนผลการดำเนินงานของ</w:t>
      </w:r>
      <w:r w:rsidR="00891F30" w:rsidRPr="00F27F2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F832C8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F27F25">
        <w:rPr>
          <w:rFonts w:asciiTheme="majorBidi" w:hAnsiTheme="majorBidi" w:hint="cs"/>
          <w:sz w:val="28"/>
          <w:szCs w:val="28"/>
          <w:cs/>
        </w:rPr>
        <w:t>ซึ่งส่วนใหญ่เป็นค่าใช้จ่ายทั่วไปในการดำเนินงานได้ถูกรวมไว้ในงบกำไรขาดทุนเบ็ดเสร็จรวมตั้งแต่</w:t>
      </w:r>
      <w:r w:rsidR="00891F30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="00891F30">
        <w:rPr>
          <w:rFonts w:asciiTheme="majorBidi" w:hAnsiTheme="majorBidi"/>
          <w:sz w:val="28"/>
          <w:szCs w:val="28"/>
        </w:rPr>
        <w:t xml:space="preserve">1 </w:t>
      </w:r>
      <w:r w:rsidR="00891F30">
        <w:rPr>
          <w:rFonts w:asciiTheme="majorBidi" w:hAnsiTheme="majorBidi" w:hint="cs"/>
          <w:sz w:val="28"/>
          <w:szCs w:val="28"/>
          <w:cs/>
        </w:rPr>
        <w:t>มกราคม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="00891F30">
        <w:rPr>
          <w:rFonts w:asciiTheme="majorBidi" w:hAnsiTheme="majorBidi"/>
          <w:sz w:val="28"/>
          <w:szCs w:val="28"/>
        </w:rPr>
        <w:t>2567</w:t>
      </w:r>
      <w:r w:rsidRPr="00F27F25">
        <w:rPr>
          <w:rFonts w:asciiTheme="majorBidi" w:hAnsiTheme="majorBidi" w:cstheme="majorBidi"/>
          <w:sz w:val="28"/>
          <w:szCs w:val="28"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จนถึง</w:t>
      </w:r>
      <w:r w:rsidR="00891F30" w:rsidRPr="00891F30">
        <w:rPr>
          <w:rFonts w:asciiTheme="majorBidi" w:hAnsiTheme="majorBidi" w:hint="cs"/>
          <w:sz w:val="28"/>
          <w:szCs w:val="28"/>
          <w:cs/>
        </w:rPr>
        <w:t>วันที่</w:t>
      </w:r>
      <w:r w:rsidR="00891F30" w:rsidRPr="00891F30">
        <w:rPr>
          <w:rFonts w:asciiTheme="majorBidi" w:hAnsiTheme="majorBidi"/>
          <w:sz w:val="28"/>
          <w:szCs w:val="28"/>
          <w:cs/>
        </w:rPr>
        <w:t xml:space="preserve"> </w:t>
      </w:r>
      <w:r w:rsidR="00891F30">
        <w:rPr>
          <w:rFonts w:asciiTheme="majorBidi" w:hAnsiTheme="majorBidi"/>
          <w:sz w:val="28"/>
          <w:szCs w:val="28"/>
        </w:rPr>
        <w:t>30</w:t>
      </w:r>
      <w:r w:rsidR="00891F30" w:rsidRPr="00891F30">
        <w:rPr>
          <w:rFonts w:asciiTheme="majorBidi" w:hAnsiTheme="majorBidi"/>
          <w:sz w:val="28"/>
          <w:szCs w:val="28"/>
          <w:cs/>
        </w:rPr>
        <w:t xml:space="preserve"> </w:t>
      </w:r>
      <w:r w:rsidR="00891F30" w:rsidRPr="00891F30">
        <w:rPr>
          <w:rFonts w:asciiTheme="majorBidi" w:hAnsiTheme="majorBidi" w:hint="cs"/>
          <w:sz w:val="28"/>
          <w:szCs w:val="28"/>
          <w:cs/>
        </w:rPr>
        <w:t>สิงหาคม</w:t>
      </w:r>
      <w:r w:rsidR="00891F30" w:rsidRPr="00891F30">
        <w:rPr>
          <w:rFonts w:asciiTheme="majorBidi" w:hAnsiTheme="majorBidi"/>
          <w:sz w:val="28"/>
          <w:szCs w:val="28"/>
          <w:cs/>
        </w:rPr>
        <w:t xml:space="preserve"> </w:t>
      </w:r>
      <w:r w:rsidR="00891F30">
        <w:rPr>
          <w:rFonts w:asciiTheme="majorBidi" w:hAnsiTheme="majorBidi"/>
          <w:sz w:val="28"/>
          <w:szCs w:val="28"/>
        </w:rPr>
        <w:t>2567</w:t>
      </w:r>
      <w:r w:rsidR="00891F30" w:rsidRPr="00891F30">
        <w:rPr>
          <w:rFonts w:asciiTheme="majorBidi" w:hAnsiTheme="majorBidi"/>
          <w:sz w:val="28"/>
          <w:szCs w:val="28"/>
          <w:cs/>
        </w:rPr>
        <w:t xml:space="preserve"> (</w:t>
      </w:r>
      <w:r w:rsidR="00891F30" w:rsidRPr="00891F30">
        <w:rPr>
          <w:rFonts w:asciiTheme="majorBidi" w:hAnsiTheme="majorBidi" w:hint="cs"/>
          <w:sz w:val="28"/>
          <w:szCs w:val="28"/>
          <w:cs/>
        </w:rPr>
        <w:t>วันที่จดทะเบียนเลิกบริษัท</w:t>
      </w:r>
      <w:r w:rsidR="00891F30" w:rsidRPr="00891F30">
        <w:rPr>
          <w:rFonts w:asciiTheme="majorBidi" w:hAnsiTheme="majorBidi"/>
          <w:sz w:val="28"/>
          <w:szCs w:val="28"/>
          <w:cs/>
        </w:rPr>
        <w:t>)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Pr="00F27F25">
        <w:rPr>
          <w:rFonts w:asciiTheme="majorBidi" w:hAnsiTheme="majorBidi" w:hint="cs"/>
          <w:sz w:val="28"/>
          <w:szCs w:val="28"/>
          <w:cs/>
        </w:rPr>
        <w:t>นอกเหนือจากที่กล่าวข้างต้น</w:t>
      </w:r>
      <w:r w:rsidRPr="00F27F25">
        <w:rPr>
          <w:rFonts w:asciiTheme="majorBidi" w:hAnsiTheme="majorBidi"/>
          <w:sz w:val="28"/>
          <w:szCs w:val="28"/>
          <w:cs/>
        </w:rPr>
        <w:t xml:space="preserve"> </w:t>
      </w:r>
      <w:r w:rsidR="00891F30" w:rsidRPr="00F27F25">
        <w:rPr>
          <w:rFonts w:asciiTheme="majorBidi" w:hAnsiTheme="majorBidi" w:hint="cs"/>
          <w:sz w:val="28"/>
          <w:szCs w:val="28"/>
          <w:cs/>
        </w:rPr>
        <w:t>การจดทะเบียนเลิกบริษัท</w:t>
      </w:r>
      <w:r w:rsidR="00FF3D0F" w:rsidRPr="00FF3D0F">
        <w:rPr>
          <w:rFonts w:asciiTheme="majorBidi" w:hAnsiTheme="majorBidi" w:hint="cs"/>
          <w:sz w:val="28"/>
          <w:szCs w:val="28"/>
          <w:cs/>
        </w:rPr>
        <w:t>และอยู่ระหว่างรอการชำระบัญชี</w:t>
      </w:r>
      <w:r w:rsidR="00FF3D0F">
        <w:rPr>
          <w:rFonts w:asciiTheme="majorBidi" w:hAnsiTheme="majorBidi" w:hint="cs"/>
          <w:sz w:val="28"/>
          <w:szCs w:val="28"/>
          <w:cs/>
        </w:rPr>
        <w:t>มี</w:t>
      </w:r>
      <w:r w:rsidRPr="00F27F25">
        <w:rPr>
          <w:rFonts w:asciiTheme="majorBidi" w:hAnsiTheme="majorBidi" w:hint="cs"/>
          <w:sz w:val="28"/>
          <w:szCs w:val="28"/>
          <w:cs/>
        </w:rPr>
        <w:t>ผลกระทบในงบการเงินรวม</w:t>
      </w:r>
      <w:r w:rsidR="00E4269B" w:rsidRPr="00E4269B">
        <w:rPr>
          <w:rFonts w:asciiTheme="majorBidi" w:hAnsiTheme="majorBidi" w:hint="cs"/>
          <w:sz w:val="28"/>
          <w:szCs w:val="28"/>
          <w:cs/>
        </w:rPr>
        <w:t>และงบการเงินเฉพาะกิจการ</w:t>
      </w:r>
      <w:r w:rsidRPr="00F27F25">
        <w:rPr>
          <w:rFonts w:asciiTheme="majorBidi" w:hAnsiTheme="majorBidi" w:hint="cs"/>
          <w:sz w:val="28"/>
          <w:szCs w:val="28"/>
          <w:cs/>
        </w:rPr>
        <w:t>ของกลุ่มบริษัท</w:t>
      </w:r>
      <w:r w:rsidR="00FF3D0F">
        <w:rPr>
          <w:rFonts w:asciiTheme="majorBidi" w:hAnsiTheme="majorBidi" w:hint="cs"/>
          <w:sz w:val="28"/>
          <w:szCs w:val="28"/>
          <w:cs/>
        </w:rPr>
        <w:t xml:space="preserve"> โ</w:t>
      </w:r>
      <w:r w:rsidR="006668D6">
        <w:rPr>
          <w:rFonts w:asciiTheme="majorBidi" w:hAnsiTheme="majorBidi" w:hint="cs"/>
          <w:sz w:val="28"/>
          <w:szCs w:val="28"/>
          <w:cs/>
        </w:rPr>
        <w:t>ดย</w:t>
      </w:r>
      <w:r w:rsidR="00B760B7">
        <w:rPr>
          <w:rFonts w:asciiTheme="majorBidi" w:hAnsiTheme="majorBidi" w:hint="cs"/>
          <w:sz w:val="28"/>
          <w:szCs w:val="28"/>
          <w:cs/>
        </w:rPr>
        <w:t>เงินลงทุนในบริษัทย่อย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ได้ถูกพิจารณาและจัดประเภทรายการใหม่</w:t>
      </w:r>
      <w:r w:rsidR="006668D6">
        <w:rPr>
          <w:rFonts w:asciiTheme="majorBidi" w:hAnsiTheme="majorBidi" w:hint="cs"/>
          <w:sz w:val="28"/>
          <w:szCs w:val="28"/>
          <w:cs/>
        </w:rPr>
        <w:t>เ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ป็น</w:t>
      </w:r>
      <w:r w:rsidR="00657256">
        <w:rPr>
          <w:rFonts w:asciiTheme="majorBidi" w:hAnsiTheme="majorBidi"/>
          <w:sz w:val="28"/>
          <w:szCs w:val="28"/>
        </w:rPr>
        <w:t xml:space="preserve"> </w:t>
      </w:r>
      <w:r w:rsidR="00657256">
        <w:rPr>
          <w:rFonts w:asciiTheme="majorBidi" w:hAnsiTheme="majorBidi" w:hint="cs"/>
          <w:sz w:val="28"/>
          <w:szCs w:val="28"/>
          <w:cs/>
        </w:rPr>
        <w:t>“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สินทรัพย์ทางการเงินหมุนเวียน</w:t>
      </w:r>
      <w:r w:rsidR="004D7A5D" w:rsidRPr="006668D6">
        <w:rPr>
          <w:rFonts w:asciiTheme="majorBidi" w:hAnsiTheme="majorBidi" w:hint="cs"/>
          <w:sz w:val="28"/>
          <w:szCs w:val="28"/>
          <w:cs/>
        </w:rPr>
        <w:t>อื่น</w:t>
      </w:r>
      <w:r w:rsidR="00657256">
        <w:rPr>
          <w:rFonts w:asciiTheme="majorBidi" w:hAnsiTheme="majorBidi" w:hint="cs"/>
          <w:sz w:val="28"/>
          <w:szCs w:val="28"/>
          <w:cs/>
        </w:rPr>
        <w:t xml:space="preserve">” 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ในงบฐานะการเงินรวม</w:t>
      </w:r>
      <w:r w:rsidR="004D7A5D">
        <w:rPr>
          <w:rFonts w:asciiTheme="majorBidi" w:hAnsiTheme="majorBidi" w:hint="cs"/>
          <w:sz w:val="28"/>
          <w:szCs w:val="28"/>
          <w:cs/>
        </w:rPr>
        <w:t>และเฉพาะกิจการ</w:t>
      </w:r>
      <w:r w:rsidR="006668D6">
        <w:rPr>
          <w:rFonts w:asciiTheme="majorBidi" w:hAnsiTheme="majorBidi" w:hint="cs"/>
          <w:sz w:val="28"/>
          <w:szCs w:val="28"/>
          <w:cs/>
        </w:rPr>
        <w:t xml:space="preserve"> ณ วันที่ </w:t>
      </w:r>
      <w:r w:rsidR="006668D6">
        <w:rPr>
          <w:rFonts w:asciiTheme="majorBidi" w:hAnsiTheme="majorBidi"/>
          <w:sz w:val="28"/>
          <w:szCs w:val="28"/>
        </w:rPr>
        <w:t xml:space="preserve">30 </w:t>
      </w:r>
      <w:r w:rsidR="006668D6">
        <w:rPr>
          <w:rFonts w:asciiTheme="majorBidi" w:hAnsiTheme="majorBidi" w:hint="cs"/>
          <w:sz w:val="28"/>
          <w:szCs w:val="28"/>
          <w:cs/>
        </w:rPr>
        <w:t>กันยายน</w:t>
      </w:r>
      <w:r w:rsidR="006668D6" w:rsidRPr="00F27F25">
        <w:rPr>
          <w:rFonts w:asciiTheme="majorBidi" w:hAnsiTheme="majorBidi"/>
          <w:sz w:val="28"/>
          <w:szCs w:val="28"/>
          <w:cs/>
        </w:rPr>
        <w:t xml:space="preserve"> </w:t>
      </w:r>
      <w:r w:rsidR="006668D6" w:rsidRPr="00F27F25">
        <w:rPr>
          <w:rFonts w:asciiTheme="majorBidi" w:hAnsiTheme="majorBidi" w:cstheme="majorBidi"/>
          <w:sz w:val="28"/>
          <w:szCs w:val="28"/>
        </w:rPr>
        <w:t xml:space="preserve">2567 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ซึ่งวัดมูลค่าด้วยมูลค่ายุติธรรมผ่านกำไรขาดทุน</w:t>
      </w:r>
      <w:r w:rsidR="006668D6">
        <w:rPr>
          <w:rFonts w:asciiTheme="majorBidi" w:hAnsiTheme="majorBidi" w:hint="cs"/>
          <w:sz w:val="28"/>
          <w:szCs w:val="28"/>
          <w:cs/>
        </w:rPr>
        <w:t xml:space="preserve"> 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ในระหว่างงวดสามเดือนและเก้าเดือน</w:t>
      </w:r>
      <w:r w:rsidR="006668D6">
        <w:rPr>
          <w:rFonts w:asciiTheme="majorBidi" w:hAnsiTheme="majorBidi" w:hint="cs"/>
          <w:sz w:val="28"/>
          <w:szCs w:val="28"/>
          <w:cs/>
        </w:rPr>
        <w:t xml:space="preserve">สิ้นสุดวันที่ </w:t>
      </w:r>
      <w:r w:rsidR="006668D6">
        <w:rPr>
          <w:rFonts w:asciiTheme="majorBidi" w:hAnsiTheme="majorBidi"/>
          <w:sz w:val="28"/>
          <w:szCs w:val="28"/>
        </w:rPr>
        <w:t xml:space="preserve">30 </w:t>
      </w:r>
      <w:r w:rsidR="006668D6">
        <w:rPr>
          <w:rFonts w:asciiTheme="majorBidi" w:hAnsiTheme="majorBidi" w:hint="cs"/>
          <w:sz w:val="28"/>
          <w:szCs w:val="28"/>
          <w:cs/>
        </w:rPr>
        <w:t>กันยายน</w:t>
      </w:r>
      <w:r w:rsidR="006668D6" w:rsidRPr="00F27F25">
        <w:rPr>
          <w:rFonts w:asciiTheme="majorBidi" w:hAnsiTheme="majorBidi"/>
          <w:sz w:val="28"/>
          <w:szCs w:val="28"/>
          <w:cs/>
        </w:rPr>
        <w:t xml:space="preserve"> </w:t>
      </w:r>
      <w:r w:rsidR="006668D6" w:rsidRPr="00F27F25">
        <w:rPr>
          <w:rFonts w:asciiTheme="majorBidi" w:hAnsiTheme="majorBidi" w:cstheme="majorBidi"/>
          <w:sz w:val="28"/>
          <w:szCs w:val="28"/>
        </w:rPr>
        <w:t xml:space="preserve">2567 </w:t>
      </w:r>
      <w:r w:rsidR="006668D6" w:rsidRPr="006668D6">
        <w:rPr>
          <w:rFonts w:asciiTheme="majorBidi" w:hAnsiTheme="majorBidi"/>
          <w:sz w:val="28"/>
          <w:szCs w:val="28"/>
          <w:cs/>
        </w:rPr>
        <w:t xml:space="preserve"> 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มีการรับรู้</w:t>
      </w:r>
      <w:r w:rsidR="006668D6">
        <w:rPr>
          <w:rFonts w:asciiTheme="majorBidi" w:hAnsiTheme="majorBidi" w:hint="cs"/>
          <w:sz w:val="28"/>
          <w:szCs w:val="28"/>
          <w:cs/>
        </w:rPr>
        <w:t>ผลขาดทุน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จากการวัดมูลค่ายุติธรรมใหม่เป็นจำนวนเงินประมาณ</w:t>
      </w:r>
      <w:r w:rsidR="006668D6" w:rsidRPr="006668D6">
        <w:rPr>
          <w:rFonts w:asciiTheme="majorBidi" w:hAnsiTheme="majorBidi"/>
          <w:sz w:val="28"/>
          <w:szCs w:val="28"/>
          <w:cs/>
        </w:rPr>
        <w:t xml:space="preserve"> </w:t>
      </w:r>
      <w:r w:rsidR="006668D6">
        <w:rPr>
          <w:rFonts w:asciiTheme="majorBidi" w:hAnsiTheme="majorBidi"/>
          <w:sz w:val="28"/>
          <w:szCs w:val="28"/>
        </w:rPr>
        <w:t>6</w:t>
      </w:r>
      <w:r w:rsidR="00B00D9E">
        <w:rPr>
          <w:rFonts w:asciiTheme="majorBidi" w:hAnsiTheme="majorBidi"/>
          <w:sz w:val="28"/>
          <w:szCs w:val="28"/>
        </w:rPr>
        <w:t>4</w:t>
      </w:r>
      <w:r w:rsidR="006668D6" w:rsidRPr="006668D6">
        <w:rPr>
          <w:rFonts w:asciiTheme="majorBidi" w:hAnsiTheme="majorBidi"/>
          <w:sz w:val="28"/>
          <w:szCs w:val="28"/>
        </w:rPr>
        <w:t xml:space="preserve"> </w:t>
      </w:r>
      <w:r w:rsidR="006668D6">
        <w:rPr>
          <w:rFonts w:asciiTheme="majorBidi" w:hAnsiTheme="majorBidi" w:hint="cs"/>
          <w:sz w:val="28"/>
          <w:szCs w:val="28"/>
          <w:cs/>
        </w:rPr>
        <w:t>พั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นบาท</w:t>
      </w:r>
      <w:r w:rsidR="004D7A5D">
        <w:rPr>
          <w:rFonts w:asciiTheme="majorBidi" w:hAnsiTheme="majorBidi" w:hint="cs"/>
          <w:sz w:val="28"/>
          <w:szCs w:val="28"/>
          <w:cs/>
        </w:rPr>
        <w:t xml:space="preserve"> 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ซึ่งแสดงรายการเป็นส่วนหนึ่งของ</w:t>
      </w:r>
      <w:r w:rsidR="006668D6" w:rsidRPr="006668D6">
        <w:rPr>
          <w:rFonts w:asciiTheme="majorBidi" w:hAnsiTheme="majorBidi"/>
          <w:sz w:val="28"/>
          <w:szCs w:val="28"/>
          <w:cs/>
        </w:rPr>
        <w:t xml:space="preserve"> “</w:t>
      </w:r>
      <w:r w:rsidR="006668D6">
        <w:rPr>
          <w:rFonts w:asciiTheme="majorBidi" w:hAnsiTheme="majorBidi" w:hint="cs"/>
          <w:sz w:val="28"/>
          <w:szCs w:val="28"/>
          <w:cs/>
        </w:rPr>
        <w:t>ค่าใช้จ่ายในการบริหาร</w:t>
      </w:r>
      <w:r w:rsidR="006668D6" w:rsidRPr="006668D6">
        <w:rPr>
          <w:rFonts w:asciiTheme="majorBidi" w:hAnsiTheme="majorBidi" w:hint="eastAsia"/>
          <w:sz w:val="28"/>
          <w:szCs w:val="28"/>
          <w:cs/>
        </w:rPr>
        <w:t>”</w:t>
      </w:r>
      <w:r w:rsidR="006668D6" w:rsidRPr="006668D6">
        <w:rPr>
          <w:rFonts w:asciiTheme="majorBidi" w:hAnsiTheme="majorBidi"/>
          <w:sz w:val="28"/>
          <w:szCs w:val="28"/>
          <w:cs/>
        </w:rPr>
        <w:t xml:space="preserve"> </w:t>
      </w:r>
      <w:r w:rsidR="006668D6" w:rsidRPr="006668D6">
        <w:rPr>
          <w:rFonts w:asciiTheme="majorBidi" w:hAnsiTheme="majorBidi" w:hint="cs"/>
          <w:sz w:val="28"/>
          <w:szCs w:val="28"/>
          <w:cs/>
        </w:rPr>
        <w:t>ในงบกำไรขาดทุนเบ็ดเสร็จรวม</w:t>
      </w:r>
      <w:r w:rsidR="00145EBB">
        <w:rPr>
          <w:rFonts w:asciiTheme="majorBidi" w:hAnsiTheme="majorBidi" w:hint="cs"/>
          <w:sz w:val="28"/>
          <w:szCs w:val="28"/>
          <w:cs/>
        </w:rPr>
        <w:t>และเฉพาะกิจการ</w:t>
      </w:r>
    </w:p>
    <w:p w14:paraId="584835F2" w14:textId="77777777" w:rsidR="00F27F25" w:rsidRDefault="00F27F25" w:rsidP="004B315E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08A2331" w14:textId="34DAF5A3" w:rsidR="00B760B7" w:rsidRDefault="00B760B7" w:rsidP="004B315E">
      <w:pPr>
        <w:jc w:val="thaiDistribute"/>
        <w:rPr>
          <w:rFonts w:asciiTheme="majorBidi" w:hAnsiTheme="majorBidi" w:cstheme="majorBidi" w:hint="cs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ข้อมูลทางการเงินของบริษัทย่อย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</w:p>
    <w:p w14:paraId="70CB061C" w14:textId="77777777" w:rsidR="00B760B7" w:rsidRDefault="00B760B7" w:rsidP="004B315E">
      <w:pPr>
        <w:jc w:val="thaiDistribute"/>
        <w:rPr>
          <w:rFonts w:asciiTheme="majorBidi" w:hAnsiTheme="majorBidi" w:cstheme="majorBidi" w:hint="cs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2001"/>
      </w:tblGrid>
      <w:tr w:rsidR="00FF3D0F" w14:paraId="4F4B4345" w14:textId="77777777" w:rsidTr="0050495B">
        <w:tc>
          <w:tcPr>
            <w:tcW w:w="4662" w:type="dxa"/>
          </w:tcPr>
          <w:p w14:paraId="7C3CF51B" w14:textId="5D1FD675" w:rsidR="00FF3D0F" w:rsidRPr="00B760B7" w:rsidRDefault="00FF3D0F" w:rsidP="00B760B7">
            <w:pPr>
              <w:ind w:lef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14:paraId="499409DD" w14:textId="145F2603" w:rsidR="00FF3D0F" w:rsidRDefault="000261AF" w:rsidP="007560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F3D0F" w14:paraId="1A381DDB" w14:textId="77777777" w:rsidTr="0050495B">
        <w:tc>
          <w:tcPr>
            <w:tcW w:w="4662" w:type="dxa"/>
          </w:tcPr>
          <w:p w14:paraId="15607BB2" w14:textId="61645099" w:rsidR="00FF3D0F" w:rsidRDefault="000261AF" w:rsidP="00756075">
            <w:pPr>
              <w:ind w:left="-9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31761609" w14:textId="64989EB2" w:rsidR="00FF3D0F" w:rsidRDefault="000261AF" w:rsidP="000261AF">
            <w:pPr>
              <w:tabs>
                <w:tab w:val="clear" w:pos="1644"/>
              </w:tabs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1,387</w:t>
            </w:r>
            <w:r w:rsidR="001748B4" w:rsidRPr="001748B4"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cs/>
              </w:rPr>
              <w:t>)</w:t>
            </w:r>
          </w:p>
        </w:tc>
      </w:tr>
      <w:tr w:rsidR="00FF3D0F" w14:paraId="3A1B8D09" w14:textId="77777777" w:rsidTr="00756075">
        <w:tc>
          <w:tcPr>
            <w:tcW w:w="4662" w:type="dxa"/>
          </w:tcPr>
          <w:p w14:paraId="75DE1214" w14:textId="47DD03D2" w:rsidR="00FF3D0F" w:rsidRDefault="000261AF" w:rsidP="00756075">
            <w:pPr>
              <w:ind w:left="-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001" w:type="dxa"/>
          </w:tcPr>
          <w:p w14:paraId="636879F5" w14:textId="3B327C4D" w:rsidR="00FF3D0F" w:rsidRDefault="001748B4" w:rsidP="000261AF">
            <w:pPr>
              <w:tabs>
                <w:tab w:val="clear" w:pos="1644"/>
              </w:tabs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0261AF">
              <w:rPr>
                <w:rFonts w:asciiTheme="majorBidi" w:hAnsiTheme="majorBidi" w:cstheme="majorBidi" w:hint="cs"/>
                <w:sz w:val="28"/>
                <w:szCs w:val="28"/>
                <w:cs/>
              </w:rPr>
              <w:t>46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F3D0F" w14:paraId="26EDAC49" w14:textId="77777777" w:rsidTr="00756075">
        <w:tc>
          <w:tcPr>
            <w:tcW w:w="4662" w:type="dxa"/>
          </w:tcPr>
          <w:p w14:paraId="4DFE74BA" w14:textId="7DD8784E" w:rsidR="00FF3D0F" w:rsidRDefault="000261AF" w:rsidP="00756075">
            <w:pPr>
              <w:ind w:left="-9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ส่วนของผู้ถือหุ้น - สุทธิ</w:t>
            </w:r>
          </w:p>
        </w:tc>
        <w:tc>
          <w:tcPr>
            <w:tcW w:w="2001" w:type="dxa"/>
          </w:tcPr>
          <w:p w14:paraId="35D0D0F9" w14:textId="1AD76972" w:rsidR="00FF3D0F" w:rsidRDefault="001748B4" w:rsidP="000261AF">
            <w:pPr>
              <w:tabs>
                <w:tab w:val="clear" w:pos="1644"/>
              </w:tabs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261AF">
              <w:rPr>
                <w:rFonts w:asciiTheme="majorBidi" w:hAnsiTheme="majorBidi" w:cstheme="majorBidi"/>
                <w:sz w:val="28"/>
                <w:szCs w:val="28"/>
              </w:rPr>
              <w:t>1,341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261AF" w14:paraId="77F630C0" w14:textId="77777777" w:rsidTr="00756075">
        <w:tc>
          <w:tcPr>
            <w:tcW w:w="4662" w:type="dxa"/>
          </w:tcPr>
          <w:p w14:paraId="6C2A0A78" w14:textId="6D1B4FA0" w:rsidR="000261AF" w:rsidRDefault="000261AF" w:rsidP="00756075">
            <w:pPr>
              <w:ind w:left="-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2001" w:type="dxa"/>
          </w:tcPr>
          <w:p w14:paraId="23E0890B" w14:textId="54F4FB3A" w:rsidR="000261AF" w:rsidRDefault="001748B4" w:rsidP="000261AF">
            <w:pPr>
              <w:tabs>
                <w:tab w:val="clear" w:pos="1644"/>
              </w:tabs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(81)</w:t>
            </w:r>
          </w:p>
        </w:tc>
      </w:tr>
    </w:tbl>
    <w:p w14:paraId="7013AFF0" w14:textId="77777777" w:rsidR="00F27F25" w:rsidRDefault="00F27F25" w:rsidP="004B315E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9B56A62" w14:textId="77777777" w:rsidR="00F27F25" w:rsidRDefault="00F27F25" w:rsidP="004B315E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7B3507F" w14:textId="3675F3A3" w:rsidR="00F27F25" w:rsidRPr="003C08E4" w:rsidRDefault="00F27F25" w:rsidP="004B315E">
      <w:pPr>
        <w:jc w:val="thaiDistribute"/>
        <w:rPr>
          <w:rFonts w:asciiTheme="majorBidi" w:hAnsiTheme="majorBidi" w:cstheme="majorBidi"/>
          <w:sz w:val="28"/>
          <w:szCs w:val="28"/>
        </w:rPr>
        <w:sectPr w:rsidR="00F27F25" w:rsidRPr="003C08E4" w:rsidSect="001048E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14:paraId="4523E34A" w14:textId="5866CB55" w:rsidR="00883EA7" w:rsidRPr="00493C5A" w:rsidRDefault="00883EA7" w:rsidP="00EE6554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493C5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เงินลงทุนในบริษัทร่วม</w:t>
      </w:r>
      <w:r w:rsidR="00686D61" w:rsidRPr="00493C5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และการร่วมค้า</w:t>
      </w:r>
      <w:r w:rsidRPr="00493C5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ซึ่งบันทึกด้วยวิธีส่วนได้เสีย</w:t>
      </w:r>
    </w:p>
    <w:p w14:paraId="0CD36ED8" w14:textId="77777777" w:rsidR="00200CA5" w:rsidRPr="00493C5A" w:rsidRDefault="00200CA5" w:rsidP="00971CEE">
      <w:pPr>
        <w:spacing w:line="240" w:lineRule="auto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Style w:val="TableGrid"/>
        <w:tblW w:w="149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4"/>
        <w:gridCol w:w="1170"/>
        <w:gridCol w:w="283"/>
        <w:gridCol w:w="1157"/>
        <w:gridCol w:w="236"/>
        <w:gridCol w:w="1114"/>
        <w:gridCol w:w="236"/>
        <w:gridCol w:w="1114"/>
        <w:gridCol w:w="236"/>
        <w:gridCol w:w="1204"/>
        <w:gridCol w:w="236"/>
        <w:gridCol w:w="1204"/>
        <w:gridCol w:w="236"/>
        <w:gridCol w:w="1020"/>
        <w:gridCol w:w="236"/>
        <w:gridCol w:w="1028"/>
      </w:tblGrid>
      <w:tr w:rsidR="007A234E" w:rsidRPr="00493C5A" w14:paraId="1143B118" w14:textId="77777777" w:rsidTr="004956A2">
        <w:tc>
          <w:tcPr>
            <w:tcW w:w="4264" w:type="dxa"/>
          </w:tcPr>
          <w:p w14:paraId="297FD7E4" w14:textId="77777777" w:rsidR="007A234E" w:rsidRPr="00493C5A" w:rsidRDefault="007A234E" w:rsidP="00EE6554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08" w:type="dxa"/>
            <w:gridSpan w:val="15"/>
            <w:tcBorders>
              <w:bottom w:val="single" w:sz="4" w:space="0" w:color="auto"/>
            </w:tcBorders>
          </w:tcPr>
          <w:p w14:paraId="52AEA6D9" w14:textId="1DCD3127" w:rsidR="007A234E" w:rsidRPr="00493C5A" w:rsidRDefault="007A234E" w:rsidP="00200C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0CA5" w:rsidRPr="00493C5A" w14:paraId="2C8EC7FD" w14:textId="77777777" w:rsidTr="004956A2">
        <w:tc>
          <w:tcPr>
            <w:tcW w:w="4264" w:type="dxa"/>
            <w:vMerge w:val="restart"/>
          </w:tcPr>
          <w:p w14:paraId="26500998" w14:textId="77777777" w:rsidR="00200CA5" w:rsidRPr="00493C5A" w:rsidRDefault="00200CA5" w:rsidP="00EE6554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 w:val="restart"/>
            <w:tcBorders>
              <w:bottom w:val="single" w:sz="4" w:space="0" w:color="auto"/>
            </w:tcBorders>
          </w:tcPr>
          <w:p w14:paraId="3F257CAC" w14:textId="77777777" w:rsidR="002E1769" w:rsidRDefault="002E1769" w:rsidP="0082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CDDBD" w14:textId="751EF18C" w:rsidR="00823F42" w:rsidRPr="00493C5A" w:rsidRDefault="00200CA5" w:rsidP="0082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</w:p>
          <w:p w14:paraId="22238D7A" w14:textId="32A2B590" w:rsidR="00200CA5" w:rsidRPr="00493C5A" w:rsidRDefault="0067578E" w:rsidP="00200CA5">
            <w:pPr>
              <w:ind w:left="-340" w:right="-3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0CA5"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48F757CA" w14:textId="77777777" w:rsidR="00200CA5" w:rsidRPr="00493C5A" w:rsidRDefault="00200CA5" w:rsidP="00200CA5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862" w:type="dxa"/>
            <w:gridSpan w:val="11"/>
            <w:tcBorders>
              <w:bottom w:val="single" w:sz="4" w:space="0" w:color="auto"/>
            </w:tcBorders>
          </w:tcPr>
          <w:p w14:paraId="53EFAB63" w14:textId="251714BE" w:rsidR="00200CA5" w:rsidRPr="00493C5A" w:rsidRDefault="00200CA5" w:rsidP="00200CA5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</w:p>
        </w:tc>
      </w:tr>
      <w:tr w:rsidR="00200CA5" w:rsidRPr="00493C5A" w14:paraId="4D08502E" w14:textId="77777777" w:rsidTr="004956A2">
        <w:tc>
          <w:tcPr>
            <w:tcW w:w="4264" w:type="dxa"/>
            <w:vMerge/>
          </w:tcPr>
          <w:p w14:paraId="7C9AF246" w14:textId="77777777" w:rsidR="00200CA5" w:rsidRPr="00493C5A" w:rsidRDefault="00200CA5" w:rsidP="00200CA5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/>
            <w:tcBorders>
              <w:bottom w:val="single" w:sz="4" w:space="0" w:color="auto"/>
            </w:tcBorders>
          </w:tcPr>
          <w:p w14:paraId="5F4D5E90" w14:textId="77777777" w:rsidR="00200CA5" w:rsidRPr="00493C5A" w:rsidRDefault="00200CA5" w:rsidP="00200CA5">
            <w:pPr>
              <w:ind w:left="-340" w:right="-3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31B353" w14:textId="77777777" w:rsidR="00200CA5" w:rsidRPr="00493C5A" w:rsidRDefault="00200CA5" w:rsidP="00200CA5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9380B" w14:textId="77777777" w:rsidR="00200CA5" w:rsidRPr="00493C5A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Theme="majorBidi" w:hAnsiTheme="majorBidi" w:cstheme="majorBidi"/>
                <w:color w:val="auto"/>
              </w:rPr>
            </w:pPr>
            <w:r w:rsidRPr="00493C5A">
              <w:rPr>
                <w:rFonts w:asciiTheme="majorBidi" w:hAnsiTheme="majorBidi" w:cstheme="majorBidi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A7BD02" w14:textId="77777777" w:rsidR="00200CA5" w:rsidRPr="00493C5A" w:rsidRDefault="00200CA5" w:rsidP="00200CA5">
            <w:pPr>
              <w:pStyle w:val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3ACED" w14:textId="77777777" w:rsidR="00200CA5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Theme="majorBidi" w:hAnsiTheme="majorBidi" w:cstheme="majorBidi"/>
                <w:color w:val="auto"/>
              </w:rPr>
            </w:pPr>
            <w:r w:rsidRPr="00493C5A">
              <w:rPr>
                <w:rFonts w:asciiTheme="majorBidi" w:hAnsiTheme="majorBidi" w:cstheme="majorBidi"/>
                <w:color w:val="auto"/>
                <w:cs/>
              </w:rPr>
              <w:t>มูลค่าของเงินลงทุน</w:t>
            </w:r>
          </w:p>
          <w:p w14:paraId="6D0AECB6" w14:textId="7C5F752B" w:rsidR="002E1769" w:rsidRPr="00493C5A" w:rsidRDefault="002E1769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27ED0A" w14:textId="77777777" w:rsidR="00200CA5" w:rsidRPr="00493C5A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D7A44" w14:textId="3D73DBE1" w:rsidR="00200CA5" w:rsidRPr="00493C5A" w:rsidRDefault="00200CA5" w:rsidP="00200CA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Theme="majorBidi" w:hAnsiTheme="majorBidi" w:cstheme="majorBidi"/>
                <w:color w:val="auto"/>
              </w:rPr>
            </w:pPr>
            <w:r w:rsidRPr="00493C5A">
              <w:rPr>
                <w:rFonts w:asciiTheme="majorBidi" w:hAnsiTheme="majorBidi" w:cstheme="majorBidi"/>
                <w:color w:val="auto"/>
                <w:cs/>
              </w:rPr>
              <w:t>เงินปันผล</w:t>
            </w:r>
            <w:r w:rsidR="0065437B">
              <w:rPr>
                <w:rFonts w:asciiTheme="majorBidi" w:hAnsiTheme="majorBidi" w:cstheme="majorBidi" w:hint="cs"/>
                <w:color w:val="auto"/>
                <w:cs/>
              </w:rPr>
              <w:t>รับ</w:t>
            </w:r>
          </w:p>
        </w:tc>
      </w:tr>
      <w:tr w:rsidR="00971CEE" w:rsidRPr="00493C5A" w14:paraId="5CFF53A9" w14:textId="77777777" w:rsidTr="004956A2">
        <w:tc>
          <w:tcPr>
            <w:tcW w:w="4264" w:type="dxa"/>
          </w:tcPr>
          <w:p w14:paraId="52F8C782" w14:textId="77777777" w:rsidR="00971CEE" w:rsidRPr="00493C5A" w:rsidRDefault="00971CEE" w:rsidP="00971CEE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0A950D" w14:textId="5E0CB01D" w:rsidR="00971CEE" w:rsidRPr="00493C5A" w:rsidRDefault="00A621CD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171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A04F0D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A98F94A" w14:textId="759FEBBB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9A0962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0AC286A" w14:textId="517C7780" w:rsidR="00971CEE" w:rsidRPr="00493C5A" w:rsidRDefault="00A621CD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171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6171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797155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A1B8D18" w14:textId="04B43A18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E009DC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8B1766A" w14:textId="3BDEB690" w:rsidR="00971CEE" w:rsidRPr="00493C5A" w:rsidRDefault="00A621CD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171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B18B76B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E4167E7" w14:textId="2C28D02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E3BCF3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788BFE7" w14:textId="3F7EC20A" w:rsidR="00971CEE" w:rsidRPr="00493C5A" w:rsidRDefault="00077121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171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436DBC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379B5457" w14:textId="2D241821" w:rsidR="00971CEE" w:rsidRPr="00493C5A" w:rsidRDefault="00077121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171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71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71CEE" w:rsidRPr="00493C5A" w14:paraId="3A6BA362" w14:textId="77777777" w:rsidTr="004956A2">
        <w:tc>
          <w:tcPr>
            <w:tcW w:w="4264" w:type="dxa"/>
          </w:tcPr>
          <w:p w14:paraId="4A39743A" w14:textId="613C79E7" w:rsidR="00971CEE" w:rsidRPr="00493C5A" w:rsidRDefault="00971CEE" w:rsidP="005A2283">
            <w:pPr>
              <w:ind w:left="-72" w:right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="005A228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-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="00A04CA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 อีซีเอฟ พาว</w:t>
            </w:r>
            <w:proofErr w:type="spellStart"/>
            <w:r w:rsidR="00A04CA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เวอร์</w:t>
            </w:r>
            <w:proofErr w:type="spellEnd"/>
            <w:r w:rsidR="00A04CA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 จำกัด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="00A04CA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(</w:t>
            </w:r>
            <w:r w:rsidR="006555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“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ECF-P</w:t>
            </w:r>
            <w:r w:rsidR="00A04CA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”)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2CBC4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43E9B4B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0D8875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CD723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DA49999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EA5840E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C8087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FAA9D5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D5224F8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361411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50A167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0DE08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26A6A96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87DF67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14:paraId="02921CE8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1CEE" w:rsidRPr="00493C5A" w14:paraId="5D9A8F13" w14:textId="77777777" w:rsidTr="004956A2">
        <w:tc>
          <w:tcPr>
            <w:tcW w:w="4264" w:type="dxa"/>
          </w:tcPr>
          <w:p w14:paraId="4E67BBCC" w14:textId="39CC97F1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กรีนเอ</w:t>
            </w:r>
            <w:proofErr w:type="spellStart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ิร์ธ</w:t>
            </w:r>
            <w:proofErr w:type="spellEnd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พาว</w:t>
            </w:r>
            <w:proofErr w:type="spellStart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(ไทยแลนด์) จำกัด (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“GEP”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C9C5FBE" w14:textId="1C4EC794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1611E5AD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7A4D5D2" w14:textId="02F8152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9ABA71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934FF7B" w14:textId="77777777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2,252,716</w:t>
            </w:r>
          </w:p>
        </w:tc>
        <w:tc>
          <w:tcPr>
            <w:tcW w:w="236" w:type="dxa"/>
            <w:vAlign w:val="bottom"/>
          </w:tcPr>
          <w:p w14:paraId="3139F66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AE129A" w14:textId="77777777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2,252,716</w:t>
            </w:r>
          </w:p>
        </w:tc>
        <w:tc>
          <w:tcPr>
            <w:tcW w:w="236" w:type="dxa"/>
          </w:tcPr>
          <w:p w14:paraId="0C0C613C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1FAF29E" w14:textId="59F99BCD" w:rsidR="00971CEE" w:rsidRPr="00F70422" w:rsidRDefault="005A55F4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861,781</w:t>
            </w:r>
          </w:p>
        </w:tc>
        <w:tc>
          <w:tcPr>
            <w:tcW w:w="236" w:type="dxa"/>
            <w:vAlign w:val="bottom"/>
          </w:tcPr>
          <w:p w14:paraId="233A7D9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5F14D7F" w14:textId="0814279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877,549</w:t>
            </w:r>
          </w:p>
        </w:tc>
        <w:tc>
          <w:tcPr>
            <w:tcW w:w="236" w:type="dxa"/>
          </w:tcPr>
          <w:p w14:paraId="6536BEB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03FCB41" w14:textId="103F7F35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651C6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3FEB60C" w14:textId="296CFA16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</w:tr>
      <w:tr w:rsidR="00F832C8" w:rsidRPr="00493C5A" w14:paraId="5E795FCD" w14:textId="77777777" w:rsidTr="004956A2">
        <w:tc>
          <w:tcPr>
            <w:tcW w:w="4264" w:type="dxa"/>
          </w:tcPr>
          <w:p w14:paraId="7800A8E5" w14:textId="77777777" w:rsidR="00F832C8" w:rsidRPr="00493C5A" w:rsidRDefault="00F832C8" w:rsidP="00971CEE">
            <w:pPr>
              <w:ind w:left="-72" w:right="-1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4C5C6036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EE3DDBF" w14:textId="77777777" w:rsidR="00F832C8" w:rsidRPr="00493C5A" w:rsidRDefault="00F832C8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6BEB1F7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BE38CE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58961C23" w14:textId="77777777" w:rsidR="00F832C8" w:rsidRPr="00493C5A" w:rsidRDefault="00F832C8" w:rsidP="00971CEE">
            <w:pPr>
              <w:tabs>
                <w:tab w:val="clear" w:pos="907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25ABC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81FA6FA" w14:textId="77777777" w:rsidR="00F832C8" w:rsidRPr="00493C5A" w:rsidRDefault="00F832C8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55A601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DCE3E64" w14:textId="77777777" w:rsidR="00F832C8" w:rsidRPr="00F70422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3C6DDA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54F10D9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4627B4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7F6DFA2E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923B617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A0D621B" w14:textId="77777777" w:rsidR="00F832C8" w:rsidRPr="00493C5A" w:rsidRDefault="00F832C8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1CEE" w:rsidRPr="00493C5A" w14:paraId="11CE0DB3" w14:textId="77777777" w:rsidTr="004956A2">
        <w:tc>
          <w:tcPr>
            <w:tcW w:w="4264" w:type="dxa"/>
          </w:tcPr>
          <w:p w14:paraId="704173D5" w14:textId="2DB8601C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</w:tcPr>
          <w:p w14:paraId="1A059CDB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45F3561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38FB07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70AF9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400D6489" w14:textId="77777777" w:rsidR="00971CEE" w:rsidRPr="00493C5A" w:rsidRDefault="00971CEE" w:rsidP="00971CEE">
            <w:pPr>
              <w:tabs>
                <w:tab w:val="clear" w:pos="907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D6C17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C81EE9" w14:textId="77777777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6AB15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CEE27AF" w14:textId="77777777" w:rsidR="00971CEE" w:rsidRPr="00F70422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75435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8A5F1B8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36FCC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458B5AF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E2CBFCC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5C6AC5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1CEE" w:rsidRPr="00493C5A" w14:paraId="74258EC7" w14:textId="77777777" w:rsidTr="004956A2">
        <w:tc>
          <w:tcPr>
            <w:tcW w:w="4264" w:type="dxa"/>
          </w:tcPr>
          <w:p w14:paraId="5C8FBB70" w14:textId="0182AB0A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อีซีเอฟ ดีไซน์ จำกัด (“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ECFD”)</w:t>
            </w:r>
          </w:p>
        </w:tc>
        <w:tc>
          <w:tcPr>
            <w:tcW w:w="1170" w:type="dxa"/>
          </w:tcPr>
          <w:p w14:paraId="1116A3E3" w14:textId="3719D0BC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2C99FA08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A19D216" w14:textId="0EB4F0CA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3B9D4CE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C9C8C52" w14:textId="007B8CBD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6" w:type="dxa"/>
            <w:vAlign w:val="bottom"/>
          </w:tcPr>
          <w:p w14:paraId="3CBFDB1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43D446" w14:textId="5CC04EEE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6" w:type="dxa"/>
          </w:tcPr>
          <w:p w14:paraId="703344A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9DD1ECB" w14:textId="121ABF07" w:rsidR="00971CEE" w:rsidRPr="00F70422" w:rsidRDefault="005A55F4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2,862</w:t>
            </w:r>
          </w:p>
        </w:tc>
        <w:tc>
          <w:tcPr>
            <w:tcW w:w="236" w:type="dxa"/>
            <w:vAlign w:val="bottom"/>
          </w:tcPr>
          <w:p w14:paraId="32F33C1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8544ECA" w14:textId="7F8C2DAD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3,215</w:t>
            </w:r>
          </w:p>
        </w:tc>
        <w:tc>
          <w:tcPr>
            <w:tcW w:w="236" w:type="dxa"/>
          </w:tcPr>
          <w:p w14:paraId="155F6377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7779C08" w14:textId="6EFFBD01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2A9A38B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10F3CDA9" w14:textId="5DD6E4C0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</w:tr>
      <w:tr w:rsidR="00971CEE" w:rsidRPr="00493C5A" w14:paraId="4C511293" w14:textId="77777777" w:rsidTr="004956A2">
        <w:tc>
          <w:tcPr>
            <w:tcW w:w="4264" w:type="dxa"/>
          </w:tcPr>
          <w:p w14:paraId="513C8B1F" w14:textId="6DAB168F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AB20C57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B90248C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3D6D88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3D08A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4811009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50F34C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929621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9662E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E1083" w14:textId="7B8E2D6F" w:rsidR="00971CEE" w:rsidRPr="007366F7" w:rsidRDefault="005A55F4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864,643</w:t>
            </w:r>
          </w:p>
        </w:tc>
        <w:tc>
          <w:tcPr>
            <w:tcW w:w="236" w:type="dxa"/>
            <w:vAlign w:val="bottom"/>
          </w:tcPr>
          <w:p w14:paraId="4BAC597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0149A" w14:textId="2BAF4A81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880,764</w:t>
            </w:r>
          </w:p>
        </w:tc>
        <w:tc>
          <w:tcPr>
            <w:tcW w:w="236" w:type="dxa"/>
          </w:tcPr>
          <w:p w14:paraId="6E531589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46E0E7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D2D17F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15FDFFF5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D6FA5E5" w14:textId="77777777" w:rsidR="00EE6554" w:rsidRPr="00493C5A" w:rsidRDefault="00EE6554" w:rsidP="0097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435DF39" w14:textId="77777777" w:rsidR="00E53193" w:rsidRPr="00493C5A" w:rsidRDefault="00E53193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6E21C83" w14:textId="2980B8F8" w:rsidR="00793B96" w:rsidRPr="009F5805" w:rsidRDefault="00793B96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  <w:sectPr w:rsidR="00793B96" w:rsidRPr="009F5805" w:rsidSect="00E53193">
          <w:footerReference w:type="first" r:id="rId13"/>
          <w:pgSz w:w="16834" w:h="11909" w:orient="landscape" w:code="9"/>
          <w:pgMar w:top="1134" w:right="851" w:bottom="851" w:left="1134" w:header="992" w:footer="283" w:gutter="0"/>
          <w:pgNumType w:chapStyle="1"/>
          <w:cols w:space="720"/>
          <w:docGrid w:linePitch="245"/>
        </w:sectPr>
      </w:pPr>
    </w:p>
    <w:p w14:paraId="77DCA54B" w14:textId="70B0E021" w:rsidR="00C47FA1" w:rsidRP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cs/>
        </w:rPr>
      </w:pPr>
      <w:r w:rsidRPr="0021407A">
        <w:rPr>
          <w:rFonts w:asciiTheme="majorBidi" w:hAnsiTheme="majorBidi" w:hint="cs"/>
          <w:sz w:val="30"/>
          <w:szCs w:val="30"/>
          <w:cs/>
        </w:rPr>
        <w:lastRenderedPageBreak/>
        <w:t>ส่วนแบ่งกำไรจาก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Pr="0021407A">
        <w:rPr>
          <w:rFonts w:asciiTheme="majorBidi" w:hAnsiTheme="majorBidi"/>
          <w:sz w:val="30"/>
          <w:szCs w:val="30"/>
        </w:rPr>
        <w:t xml:space="preserve">GEP </w:t>
      </w:r>
      <w:r w:rsidRPr="0021407A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120227" w:rsidRPr="0021407A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="00004792" w:rsidRPr="0021407A">
        <w:rPr>
          <w:rFonts w:asciiTheme="majorBidi" w:hAnsiTheme="majorBidi" w:hint="cs"/>
          <w:sz w:val="30"/>
          <w:szCs w:val="30"/>
          <w:cs/>
        </w:rPr>
        <w:t>เก้า</w:t>
      </w:r>
      <w:r w:rsidRPr="0021407A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Pr="0021407A">
        <w:rPr>
          <w:rFonts w:asciiTheme="majorBidi" w:hAnsiTheme="majorBidi"/>
          <w:sz w:val="30"/>
          <w:szCs w:val="30"/>
        </w:rPr>
        <w:t>30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="00004792" w:rsidRPr="0021407A">
        <w:rPr>
          <w:rFonts w:asciiTheme="majorBidi" w:hAnsiTheme="majorBidi" w:hint="cs"/>
          <w:sz w:val="30"/>
          <w:szCs w:val="30"/>
          <w:cs/>
        </w:rPr>
        <w:t>กันยายน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Pr="0021407A">
        <w:rPr>
          <w:rFonts w:asciiTheme="majorBidi" w:hAnsiTheme="majorBidi"/>
          <w:sz w:val="30"/>
          <w:szCs w:val="30"/>
        </w:rPr>
        <w:t>2567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Pr="0021407A">
        <w:rPr>
          <w:rFonts w:asciiTheme="majorBidi" w:hAnsiTheme="majorBidi" w:hint="cs"/>
          <w:sz w:val="30"/>
          <w:szCs w:val="30"/>
          <w:cs/>
        </w:rPr>
        <w:t>มีจำนวนเงินประมาณ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="00120227" w:rsidRPr="0021407A">
        <w:rPr>
          <w:rFonts w:asciiTheme="majorBidi" w:hAnsiTheme="majorBidi"/>
          <w:sz w:val="30"/>
          <w:szCs w:val="30"/>
        </w:rPr>
        <w:t xml:space="preserve">3.0 </w:t>
      </w:r>
      <w:r w:rsidR="00120227" w:rsidRPr="0021407A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B426E4" w:rsidRPr="0021407A">
        <w:rPr>
          <w:rFonts w:asciiTheme="majorBidi" w:hAnsiTheme="majorBidi"/>
          <w:sz w:val="30"/>
          <w:szCs w:val="30"/>
        </w:rPr>
        <w:t>17.4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Pr="0021407A">
        <w:rPr>
          <w:rFonts w:asciiTheme="majorBidi" w:hAnsiTheme="majorBidi" w:hint="cs"/>
          <w:sz w:val="30"/>
          <w:szCs w:val="30"/>
          <w:cs/>
        </w:rPr>
        <w:t>ล้านบาท</w:t>
      </w:r>
      <w:r w:rsidR="00120227" w:rsidRPr="0021407A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Pr="0021407A">
        <w:rPr>
          <w:rFonts w:asciiTheme="majorBidi" w:hAnsiTheme="majorBidi" w:hint="cs"/>
          <w:sz w:val="30"/>
          <w:szCs w:val="30"/>
          <w:cs/>
        </w:rPr>
        <w:t>ในขณะที่ส่วนแบ่ง</w:t>
      </w:r>
      <w:r w:rsidR="00B426E4" w:rsidRPr="0021407A">
        <w:rPr>
          <w:rFonts w:asciiTheme="majorBidi" w:hAnsiTheme="majorBidi" w:hint="cs"/>
          <w:sz w:val="30"/>
          <w:szCs w:val="30"/>
          <w:cs/>
        </w:rPr>
        <w:t>ขาดทุน</w:t>
      </w:r>
      <w:r w:rsidRPr="0021407A">
        <w:rPr>
          <w:rFonts w:asciiTheme="majorBidi" w:hAnsiTheme="majorBidi" w:hint="cs"/>
          <w:sz w:val="30"/>
          <w:szCs w:val="30"/>
          <w:cs/>
        </w:rPr>
        <w:t>เบ็ดเสร็จอื่น</w:t>
      </w:r>
      <w:r w:rsidRPr="0021407A">
        <w:rPr>
          <w:rFonts w:asciiTheme="majorBidi" w:hAnsiTheme="majorBidi"/>
          <w:sz w:val="30"/>
          <w:szCs w:val="30"/>
          <w:cs/>
        </w:rPr>
        <w:t xml:space="preserve"> (</w:t>
      </w:r>
      <w:r w:rsidRPr="0021407A">
        <w:rPr>
          <w:rFonts w:asciiTheme="majorBidi" w:hAnsiTheme="majorBidi" w:hint="cs"/>
          <w:sz w:val="30"/>
          <w:szCs w:val="30"/>
          <w:cs/>
        </w:rPr>
        <w:t>ผลต่างของอัตราแลกเปลี่ยนจากการแปลงค่างบการเงิน</w:t>
      </w:r>
      <w:r w:rsidRPr="0021407A">
        <w:rPr>
          <w:rFonts w:asciiTheme="majorBidi" w:hAnsiTheme="majorBidi"/>
          <w:sz w:val="30"/>
          <w:szCs w:val="30"/>
          <w:cs/>
        </w:rPr>
        <w:t xml:space="preserve">) </w:t>
      </w:r>
      <w:r w:rsidRPr="0021407A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120227" w:rsidRPr="0021407A">
        <w:rPr>
          <w:rFonts w:asciiTheme="majorBidi" w:hAnsiTheme="majorBidi" w:hint="cs"/>
          <w:sz w:val="30"/>
          <w:szCs w:val="30"/>
          <w:cs/>
        </w:rPr>
        <w:t>สามเดือนและเก้าเดือนสิ้นสุดวันเดียวกัน</w:t>
      </w:r>
      <w:r w:rsidRPr="0021407A">
        <w:rPr>
          <w:rFonts w:asciiTheme="majorBidi" w:hAnsiTheme="majorBidi" w:hint="cs"/>
          <w:sz w:val="30"/>
          <w:szCs w:val="30"/>
          <w:cs/>
        </w:rPr>
        <w:t>มีจำนวนเงินประมาณ</w:t>
      </w:r>
      <w:r w:rsidRPr="0021407A">
        <w:rPr>
          <w:rFonts w:asciiTheme="majorBidi" w:hAnsiTheme="majorBidi"/>
          <w:sz w:val="30"/>
          <w:szCs w:val="30"/>
          <w:cs/>
        </w:rPr>
        <w:t xml:space="preserve"> </w:t>
      </w:r>
      <w:r w:rsidR="0021407A" w:rsidRPr="0021407A">
        <w:rPr>
          <w:rFonts w:asciiTheme="majorBidi" w:hAnsiTheme="majorBidi"/>
          <w:sz w:val="30"/>
          <w:szCs w:val="30"/>
        </w:rPr>
        <w:t xml:space="preserve">79.6 </w:t>
      </w:r>
      <w:r w:rsidR="0021407A" w:rsidRPr="0021407A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B426E4" w:rsidRPr="0021407A">
        <w:rPr>
          <w:rFonts w:asciiTheme="majorBidi" w:hAnsiTheme="majorBidi"/>
          <w:sz w:val="30"/>
          <w:szCs w:val="30"/>
        </w:rPr>
        <w:t>33.2</w:t>
      </w:r>
      <w:r w:rsidR="00004792" w:rsidRPr="0021407A">
        <w:rPr>
          <w:rFonts w:asciiTheme="majorBidi" w:hAnsiTheme="majorBidi"/>
          <w:sz w:val="30"/>
          <w:szCs w:val="30"/>
        </w:rPr>
        <w:t xml:space="preserve"> </w:t>
      </w:r>
      <w:r w:rsidRPr="0021407A">
        <w:rPr>
          <w:rFonts w:asciiTheme="majorBidi" w:hAnsiTheme="majorBidi" w:hint="cs"/>
          <w:sz w:val="30"/>
          <w:szCs w:val="30"/>
          <w:cs/>
        </w:rPr>
        <w:t>ล้านบาท</w:t>
      </w:r>
      <w:r w:rsidR="0021407A" w:rsidRPr="0021407A">
        <w:rPr>
          <w:rFonts w:asciiTheme="majorBidi" w:hAnsiTheme="majorBidi"/>
          <w:sz w:val="30"/>
          <w:szCs w:val="30"/>
        </w:rPr>
        <w:t xml:space="preserve"> </w:t>
      </w:r>
      <w:r w:rsidR="0021407A" w:rsidRPr="0021407A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66BE2501" w14:textId="77777777" w:rsidR="00C47FA1" w:rsidRP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988B190" w14:textId="279E93D2" w:rsid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C47FA1">
        <w:rPr>
          <w:rFonts w:asciiTheme="majorBidi" w:hAnsiTheme="majorBidi"/>
          <w:sz w:val="30"/>
          <w:szCs w:val="30"/>
        </w:rPr>
        <w:t xml:space="preserve">GEP </w:t>
      </w:r>
      <w:r w:rsidRPr="00C47FA1">
        <w:rPr>
          <w:rFonts w:asciiTheme="majorBidi" w:hAnsiTheme="majorBidi" w:hint="cs"/>
          <w:sz w:val="30"/>
          <w:szCs w:val="30"/>
          <w:cs/>
        </w:rPr>
        <w:t>ถือหุ้นทั้งหมดในบริษัทย่อยซึ่งได้แก่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GEP (Myanmar) Company Limited (“GEPM”) </w:t>
      </w:r>
      <w:r w:rsidRPr="00C47FA1">
        <w:rPr>
          <w:rFonts w:asciiTheme="majorBidi" w:hAnsiTheme="majorBidi" w:hint="cs"/>
          <w:sz w:val="30"/>
          <w:szCs w:val="30"/>
          <w:cs/>
        </w:rPr>
        <w:t>โดย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GEP </w:t>
      </w:r>
      <w:r w:rsidRPr="00C47FA1">
        <w:rPr>
          <w:rFonts w:asciiTheme="majorBidi" w:hAnsiTheme="majorBidi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ดำเนินธุรกิจเกี่ยวกับการลงทุนและบริหารโครงการโรงไฟฟ้าพลังงานแสงอาทิตย์ซึ่งแบ่งออกเป็น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4 </w:t>
      </w:r>
      <w:proofErr w:type="spellStart"/>
      <w:r w:rsidRPr="00C47FA1">
        <w:rPr>
          <w:rFonts w:asciiTheme="majorBidi" w:hAnsiTheme="majorBidi" w:hint="cs"/>
          <w:sz w:val="30"/>
          <w:szCs w:val="30"/>
          <w:cs/>
        </w:rPr>
        <w:t>เฟส</w:t>
      </w:r>
      <w:proofErr w:type="spellEnd"/>
      <w:r w:rsidRPr="00C47FA1">
        <w:rPr>
          <w:rFonts w:asciiTheme="majorBidi" w:hAnsiTheme="majorBidi" w:hint="cs"/>
          <w:sz w:val="30"/>
          <w:szCs w:val="30"/>
          <w:cs/>
        </w:rPr>
        <w:t>ขนาดรวม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220 </w:t>
      </w:r>
      <w:r w:rsidRPr="00C47FA1">
        <w:rPr>
          <w:rFonts w:asciiTheme="majorBidi" w:hAnsiTheme="majorBidi" w:hint="cs"/>
          <w:sz w:val="30"/>
          <w:szCs w:val="30"/>
          <w:cs/>
        </w:rPr>
        <w:t>เมกะวัตต์ของ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GEPM </w:t>
      </w:r>
      <w:r w:rsidRPr="00C47FA1">
        <w:rPr>
          <w:rFonts w:asciiTheme="majorBidi" w:hAnsiTheme="majorBidi" w:hint="cs"/>
          <w:sz w:val="30"/>
          <w:szCs w:val="30"/>
          <w:cs/>
        </w:rPr>
        <w:t>ซึ่งตั้งอยู่ที่เมืองมินบู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 w:hint="cs"/>
          <w:sz w:val="30"/>
          <w:szCs w:val="30"/>
          <w:cs/>
        </w:rPr>
        <w:t>ประเทศเมียนมาร์</w:t>
      </w:r>
    </w:p>
    <w:p w14:paraId="4EFF52A0" w14:textId="77777777" w:rsid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6EFE9E71" w14:textId="5136CBD5" w:rsidR="0088562A" w:rsidRDefault="00A04CAF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ECF-P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ได้วางหลักประกันการก่อสร้างโรงไฟฟ้าพลังงานแสงอาทิตย์ของ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GEP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เป็นเงินจำนวน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20.0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ล้านบาทซึ่งจะได้รับคืนเมื่อการก่อสร้างโรงไฟฟ้าทั้ง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4 </w:t>
      </w:r>
      <w:proofErr w:type="spellStart"/>
      <w:r w:rsidR="0088562A" w:rsidRPr="0088562A">
        <w:rPr>
          <w:rFonts w:asciiTheme="majorBidi" w:hAnsiTheme="majorBidi" w:hint="cs"/>
          <w:sz w:val="30"/>
          <w:szCs w:val="30"/>
          <w:cs/>
        </w:rPr>
        <w:t>เฟส</w:t>
      </w:r>
      <w:proofErr w:type="spellEnd"/>
      <w:r w:rsidR="0088562A" w:rsidRPr="0088562A">
        <w:rPr>
          <w:rFonts w:asciiTheme="majorBidi" w:hAnsiTheme="majorBidi" w:hint="cs"/>
          <w:sz w:val="30"/>
          <w:szCs w:val="30"/>
          <w:cs/>
        </w:rPr>
        <w:t>ได้แล้วเสร็จ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โดยเงินค้ำประกันดังกล่าวแสดงรายการเป็นส่วนหนึ่งของ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“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เงินมัดจำและเงินประกัน</w:t>
      </w:r>
      <w:r w:rsidR="0088562A" w:rsidRPr="0088562A">
        <w:rPr>
          <w:rFonts w:asciiTheme="majorBidi" w:hAnsiTheme="majorBidi" w:hint="eastAsia"/>
          <w:sz w:val="30"/>
          <w:szCs w:val="30"/>
          <w:cs/>
        </w:rPr>
        <w:t>”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ในงบฐานะการเงินรวม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ณ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วันที่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30 </w:t>
      </w:r>
      <w:r w:rsidR="008C3D12">
        <w:rPr>
          <w:rFonts w:asciiTheme="majorBidi" w:hAnsiTheme="majorBidi" w:hint="cs"/>
          <w:sz w:val="30"/>
          <w:szCs w:val="30"/>
          <w:cs/>
        </w:rPr>
        <w:t>กันยา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ยน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2567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และวันที่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31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ธันวาคม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>2566</w:t>
      </w:r>
    </w:p>
    <w:p w14:paraId="4645CC75" w14:textId="77777777" w:rsidR="0088562A" w:rsidRDefault="0088562A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710D3" w14:textId="3DC6F692" w:rsidR="00734267" w:rsidRPr="009F5805" w:rsidRDefault="00A04CAF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ECF-P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 xml:space="preserve"> ได้นำใบหุ้นที่ลงทุนใน </w:t>
      </w:r>
      <w:r w:rsidR="00F616EB" w:rsidRPr="009F5805">
        <w:rPr>
          <w:rFonts w:asciiTheme="majorBidi" w:hAnsiTheme="majorBidi" w:cstheme="majorBidi"/>
          <w:sz w:val="30"/>
          <w:szCs w:val="30"/>
        </w:rPr>
        <w:t xml:space="preserve">GEP 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616EB" w:rsidRPr="009F5805">
        <w:rPr>
          <w:rFonts w:asciiTheme="majorBidi" w:hAnsiTheme="majorBidi" w:cstheme="majorBidi"/>
          <w:sz w:val="30"/>
          <w:szCs w:val="30"/>
        </w:rPr>
        <w:t xml:space="preserve">4,505,433 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 xml:space="preserve">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="00F616EB" w:rsidRPr="009F5805">
        <w:rPr>
          <w:rFonts w:asciiTheme="majorBidi" w:hAnsiTheme="majorBidi" w:cstheme="majorBidi"/>
          <w:sz w:val="30"/>
          <w:szCs w:val="30"/>
        </w:rPr>
        <w:t xml:space="preserve">GEPM 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252D85F3" w14:textId="77777777" w:rsidR="00F616EB" w:rsidRPr="0032009C" w:rsidRDefault="00F616EB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0AD38C2" w14:textId="0EB5D079" w:rsidR="00734267" w:rsidRPr="009F5805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F5805">
        <w:rPr>
          <w:rFonts w:asciiTheme="majorBidi" w:hAnsiTheme="majorBidi" w:cstheme="majorBidi"/>
          <w:sz w:val="30"/>
          <w:szCs w:val="30"/>
        </w:rPr>
        <w:t>27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9F5805">
        <w:rPr>
          <w:rFonts w:asciiTheme="majorBidi" w:hAnsiTheme="majorBidi" w:cstheme="majorBidi"/>
          <w:sz w:val="30"/>
          <w:szCs w:val="30"/>
        </w:rPr>
        <w:t>2566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>ได้ถูกจดทะเบียนจัดตั้งขึ้นซึ่ง</w:t>
      </w:r>
      <w:r w:rsidRPr="009F5805">
        <w:rPr>
          <w:rFonts w:asciiTheme="majorBidi" w:hAnsiTheme="majorBidi" w:cstheme="majorBidi"/>
          <w:sz w:val="30"/>
          <w:szCs w:val="30"/>
        </w:rPr>
        <w:t xml:space="preserve"> 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เป็นบริษัทร่วมทุนในลักษณะของการร่วมค้าระหว่างบริษัท (ลงทุนในสัดส่วนร้อยละ </w:t>
      </w:r>
      <w:r w:rsidRPr="009F5805">
        <w:rPr>
          <w:rFonts w:asciiTheme="majorBidi" w:hAnsiTheme="majorBidi" w:cstheme="majorBidi"/>
          <w:sz w:val="30"/>
          <w:szCs w:val="30"/>
        </w:rPr>
        <w:t>51</w:t>
      </w:r>
      <w:r w:rsidRPr="009F5805">
        <w:rPr>
          <w:rFonts w:asciiTheme="majorBidi" w:hAnsiTheme="majorBidi" w:cstheme="majorBidi"/>
          <w:sz w:val="30"/>
          <w:szCs w:val="30"/>
          <w:cs/>
        </w:rPr>
        <w:t>) กับพันธมิตรทางธุรกิจซึ่งเป็นบริษัทเอกชนแห่งหนึ่งจากประเทศ</w:t>
      </w:r>
      <w:r w:rsidR="00F8580A" w:rsidRPr="009F5805">
        <w:rPr>
          <w:rFonts w:asciiTheme="majorBidi" w:hAnsiTheme="majorBidi" w:cstheme="majorBidi"/>
          <w:sz w:val="30"/>
          <w:szCs w:val="30"/>
          <w:cs/>
        </w:rPr>
        <w:t>สหรัฐอเมริกา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(ลงทุนในสัดส่วนร้อยละ </w:t>
      </w:r>
      <w:r w:rsidRPr="009F5805">
        <w:rPr>
          <w:rFonts w:asciiTheme="majorBidi" w:hAnsiTheme="majorBidi" w:cstheme="majorBidi"/>
          <w:sz w:val="30"/>
          <w:szCs w:val="30"/>
        </w:rPr>
        <w:t>49</w:t>
      </w:r>
      <w:r w:rsidRPr="009F5805">
        <w:rPr>
          <w:rFonts w:asciiTheme="majorBidi" w:hAnsiTheme="majorBidi" w:cstheme="majorBidi"/>
          <w:sz w:val="30"/>
          <w:szCs w:val="30"/>
          <w:cs/>
        </w:rPr>
        <w:t>) ด้วยทุนจดทะเบียนและทุนที่ชำระแล้วจำนวน</w:t>
      </w:r>
      <w:r w:rsidRPr="009F5805">
        <w:rPr>
          <w:rFonts w:asciiTheme="majorBidi" w:hAnsiTheme="majorBidi" w:cstheme="majorBidi"/>
          <w:sz w:val="30"/>
          <w:szCs w:val="30"/>
        </w:rPr>
        <w:t xml:space="preserve"> 7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ดำเนินธุรกิจเกี่ยวกับการซื้อสินค้าประเภทเฟอร์นิเจอร์จากบริษัทและส่งออกเพื่อขายในตลาดต่างประเทศ ทั้งนี้ สัญญาร่วมลงทุนของทั้งสองฝ่ายใน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รวมถึงข้อบังคับบริษัทของ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มีเนื้อหาสาระสำคัญในลักษณะที่ทั้งสองฝ่ายร่วมกันควบคุมและบริหารจัดการ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ในลักษณะที่ต้องมีฉันทามติจากทั้งสองฝ่าย นอกจากนี้ การร่วมค้าดังกล่าวได้รับการอนุมัติในที่ประชุมคณะกรรมการบริษัทเมื่อวันที่ </w:t>
      </w:r>
      <w:r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9F5805">
        <w:rPr>
          <w:rFonts w:asciiTheme="majorBidi" w:hAnsiTheme="majorBidi" w:cstheme="majorBidi"/>
          <w:sz w:val="30"/>
          <w:szCs w:val="30"/>
        </w:rPr>
        <w:t>2566</w:t>
      </w:r>
    </w:p>
    <w:p w14:paraId="3067369B" w14:textId="77777777" w:rsidR="00734267" w:rsidRPr="0032009C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2A6A0C5" w14:textId="1D5602A8" w:rsidR="00734267" w:rsidRPr="009F5805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ส่วนแบ่งขาดทุนจาก</w:t>
      </w:r>
      <w:r w:rsidRPr="009F5805">
        <w:rPr>
          <w:rFonts w:asciiTheme="majorBidi" w:hAnsiTheme="majorBidi" w:cstheme="majorBidi"/>
          <w:sz w:val="30"/>
          <w:szCs w:val="30"/>
        </w:rPr>
        <w:t xml:space="preserve"> ECFD </w:t>
      </w:r>
      <w:r w:rsidRPr="009F580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8045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621CD" w:rsidRPr="009F5805">
        <w:rPr>
          <w:rFonts w:asciiTheme="majorBidi" w:hAnsiTheme="majorBidi" w:cstheme="majorBidi"/>
          <w:sz w:val="30"/>
          <w:szCs w:val="30"/>
        </w:rPr>
        <w:t>30</w:t>
      </w:r>
      <w:r w:rsidR="00A621CD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0458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621CD" w:rsidRPr="009F5805">
        <w:rPr>
          <w:rFonts w:asciiTheme="majorBidi" w:hAnsiTheme="majorBidi" w:cstheme="majorBidi"/>
          <w:sz w:val="30"/>
          <w:szCs w:val="30"/>
          <w:cs/>
        </w:rPr>
        <w:t>ยน</w:t>
      </w:r>
      <w:r w:rsidR="00A621CD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E8363B" w:rsidRPr="009F5805">
        <w:rPr>
          <w:rFonts w:asciiTheme="majorBidi" w:hAnsiTheme="majorBidi" w:cstheme="majorBidi"/>
          <w:sz w:val="30"/>
          <w:szCs w:val="30"/>
        </w:rPr>
        <w:t>2</w:t>
      </w:r>
      <w:r w:rsidRPr="009F5805">
        <w:rPr>
          <w:rFonts w:asciiTheme="majorBidi" w:hAnsiTheme="majorBidi" w:cstheme="majorBidi"/>
          <w:sz w:val="30"/>
          <w:szCs w:val="30"/>
        </w:rPr>
        <w:t>56</w:t>
      </w:r>
      <w:r w:rsidR="00E8363B"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มีจำนวนเงินประมา</w:t>
      </w:r>
      <w:r w:rsidRPr="00E26E10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426E4">
        <w:rPr>
          <w:rFonts w:asciiTheme="majorBidi" w:hAnsiTheme="majorBidi" w:cstheme="majorBidi"/>
          <w:sz w:val="30"/>
          <w:szCs w:val="30"/>
        </w:rPr>
        <w:t>354</w:t>
      </w:r>
      <w:r w:rsidR="0095796C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พันบาท</w:t>
      </w:r>
    </w:p>
    <w:p w14:paraId="74932C26" w14:textId="77777777" w:rsidR="00734267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75427EC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9CEEB34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BB70878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743BDC6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412E1BA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8715B5C" w14:textId="726B8DA7" w:rsidR="00110823" w:rsidRDefault="00110823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  <w:r w:rsidR="00E26E10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สุทธิ</w:t>
      </w:r>
    </w:p>
    <w:p w14:paraId="7780CFB4" w14:textId="77777777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1609772" w14:textId="6F36DC43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D3E8E">
        <w:rPr>
          <w:rFonts w:asciiTheme="majorBidi" w:hAnsiTheme="majorBidi" w:hint="cs"/>
          <w:sz w:val="30"/>
          <w:szCs w:val="30"/>
          <w:cs/>
        </w:rPr>
        <w:t>รายการเคลื่อนไหวของที่ดิน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="00E26E10">
        <w:rPr>
          <w:rFonts w:asciiTheme="majorBidi" w:hAnsiTheme="majorBidi"/>
          <w:sz w:val="30"/>
          <w:szCs w:val="30"/>
        </w:rPr>
        <w:t>-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hint="cs"/>
          <w:sz w:val="30"/>
          <w:szCs w:val="30"/>
          <w:cs/>
        </w:rPr>
        <w:t>สุทธิสำหรับงวด</w:t>
      </w:r>
      <w:r w:rsidR="007632E7">
        <w:rPr>
          <w:rFonts w:asciiTheme="majorBidi" w:hAnsiTheme="majorBidi" w:hint="cs"/>
          <w:sz w:val="30"/>
          <w:szCs w:val="30"/>
          <w:cs/>
        </w:rPr>
        <w:t>เก้า</w:t>
      </w:r>
      <w:r w:rsidRPr="006D3E8E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cstheme="majorBidi"/>
          <w:sz w:val="30"/>
          <w:szCs w:val="30"/>
        </w:rPr>
        <w:t xml:space="preserve">30 </w:t>
      </w:r>
      <w:r w:rsidR="007632E7">
        <w:rPr>
          <w:rFonts w:asciiTheme="majorBidi" w:hAnsiTheme="majorBidi" w:hint="cs"/>
          <w:sz w:val="30"/>
          <w:szCs w:val="30"/>
          <w:cs/>
        </w:rPr>
        <w:t>กันยา</w:t>
      </w:r>
      <w:r w:rsidRPr="006D3E8E">
        <w:rPr>
          <w:rFonts w:asciiTheme="majorBidi" w:hAnsiTheme="majorBidi" w:hint="cs"/>
          <w:sz w:val="30"/>
          <w:szCs w:val="30"/>
          <w:cs/>
        </w:rPr>
        <w:t>ยน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cstheme="majorBidi"/>
          <w:sz w:val="30"/>
          <w:szCs w:val="30"/>
        </w:rPr>
        <w:t xml:space="preserve">2567 </w:t>
      </w:r>
      <w:r w:rsidRPr="006D3E8E">
        <w:rPr>
          <w:rFonts w:asciiTheme="majorBidi" w:hAnsiTheme="majorBidi" w:hint="cs"/>
          <w:sz w:val="30"/>
          <w:szCs w:val="30"/>
          <w:cs/>
        </w:rPr>
        <w:t>มีรายละเอียดดังนี้</w:t>
      </w:r>
      <w:r w:rsidRPr="006D3E8E">
        <w:rPr>
          <w:rFonts w:asciiTheme="majorBidi" w:hAnsiTheme="majorBidi"/>
          <w:sz w:val="30"/>
          <w:szCs w:val="30"/>
          <w:cs/>
        </w:rPr>
        <w:t xml:space="preserve">                              </w:t>
      </w:r>
    </w:p>
    <w:p w14:paraId="3B817B94" w14:textId="77777777" w:rsidR="00A52F47" w:rsidRPr="0032009C" w:rsidRDefault="00A52F47" w:rsidP="00A52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95" w:type="dxa"/>
        <w:tblLayout w:type="fixed"/>
        <w:tblLook w:val="04A0" w:firstRow="1" w:lastRow="0" w:firstColumn="1" w:lastColumn="0" w:noHBand="0" w:noVBand="1"/>
      </w:tblPr>
      <w:tblGrid>
        <w:gridCol w:w="5556"/>
        <w:gridCol w:w="1928"/>
        <w:gridCol w:w="283"/>
        <w:gridCol w:w="1928"/>
      </w:tblGrid>
      <w:tr w:rsidR="00A42C0D" w:rsidRPr="009F5805" w14:paraId="21644212" w14:textId="77777777" w:rsidTr="00A42C0D">
        <w:trPr>
          <w:tblHeader/>
        </w:trPr>
        <w:tc>
          <w:tcPr>
            <w:tcW w:w="5556" w:type="dxa"/>
            <w:vAlign w:val="bottom"/>
          </w:tcPr>
          <w:p w14:paraId="6187AE6C" w14:textId="77777777" w:rsidR="00A42C0D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7563E" w14:textId="74E8C863" w:rsidR="00A42C0D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42C0D" w:rsidRPr="009F5805" w14:paraId="54DCA3FA" w14:textId="77777777" w:rsidTr="00A42C0D">
        <w:trPr>
          <w:tblHeader/>
        </w:trPr>
        <w:tc>
          <w:tcPr>
            <w:tcW w:w="5556" w:type="dxa"/>
            <w:vAlign w:val="bottom"/>
          </w:tcPr>
          <w:p w14:paraId="716EB0E8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5B3CF" w14:textId="0679E4FB" w:rsidR="00A52F47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4FEC09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D4F5" w14:textId="392FBF99" w:rsidR="00A52F47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0D" w:rsidRPr="009F5805" w14:paraId="0E612C14" w14:textId="77777777" w:rsidTr="00A42C0D">
        <w:tc>
          <w:tcPr>
            <w:tcW w:w="5556" w:type="dxa"/>
            <w:vAlign w:val="bottom"/>
          </w:tcPr>
          <w:p w14:paraId="2F8B9A05" w14:textId="0A4A6FDB" w:rsidR="00A52F47" w:rsidRPr="009F5805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ณ วันที่ 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มกราคม 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4725EC"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7062" w14:textId="34390EB2" w:rsidR="00A52F47" w:rsidRPr="009F5805" w:rsidRDefault="00DD4C9E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819,329</w:t>
            </w:r>
          </w:p>
        </w:tc>
        <w:tc>
          <w:tcPr>
            <w:tcW w:w="283" w:type="dxa"/>
            <w:shd w:val="clear" w:color="auto" w:fill="auto"/>
          </w:tcPr>
          <w:p w14:paraId="3B042CC7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2A36AB95" w14:textId="0FBEE062" w:rsidR="00A52F47" w:rsidRPr="009F5805" w:rsidRDefault="00DD4C9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813,421</w:t>
            </w:r>
          </w:p>
        </w:tc>
      </w:tr>
      <w:tr w:rsidR="0095796C" w:rsidRPr="009F5805" w14:paraId="43299AAC" w14:textId="77777777" w:rsidTr="007B2B45">
        <w:tc>
          <w:tcPr>
            <w:tcW w:w="5556" w:type="dxa"/>
            <w:vAlign w:val="bottom"/>
          </w:tcPr>
          <w:p w14:paraId="40E4B08A" w14:textId="77777777" w:rsidR="0095796C" w:rsidRPr="009F5805" w:rsidRDefault="0095796C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20557D98" w14:textId="3B0FA2F3" w:rsidR="0095796C" w:rsidRPr="009F5805" w:rsidRDefault="00735B36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2B1DC2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83" w:type="dxa"/>
            <w:shd w:val="clear" w:color="auto" w:fill="auto"/>
          </w:tcPr>
          <w:p w14:paraId="0ABFF36F" w14:textId="77777777" w:rsidR="0095796C" w:rsidRPr="009F5805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0EA9A2F" w14:textId="315C5345" w:rsidR="0095796C" w:rsidRPr="009F5805" w:rsidRDefault="004211EA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2B1DC2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4211EA" w:rsidRPr="009F5805" w14:paraId="1CB85E75" w14:textId="77777777" w:rsidTr="007B2B45">
        <w:tc>
          <w:tcPr>
            <w:tcW w:w="5556" w:type="dxa"/>
            <w:vAlign w:val="bottom"/>
          </w:tcPr>
          <w:p w14:paraId="648FC090" w14:textId="767915C2" w:rsidR="004211EA" w:rsidRPr="009F5805" w:rsidRDefault="004211EA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จำหน่ายและตัดจำหน่าย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79DB3B7C" w14:textId="46B2826E" w:rsidR="004211EA" w:rsidRPr="009F5805" w:rsidRDefault="00735B36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83" w:type="dxa"/>
            <w:shd w:val="clear" w:color="auto" w:fill="auto"/>
          </w:tcPr>
          <w:p w14:paraId="6A8608D1" w14:textId="77777777" w:rsidR="004211EA" w:rsidRPr="009F5805" w:rsidRDefault="004211EA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30D3509" w14:textId="3A947B8F" w:rsidR="004211EA" w:rsidRPr="009F5805" w:rsidRDefault="002B1DC2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11E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3490" w:rsidRPr="009F5805" w14:paraId="553C9E9B" w14:textId="77777777" w:rsidTr="007B2B45">
        <w:tc>
          <w:tcPr>
            <w:tcW w:w="5556" w:type="dxa"/>
            <w:vAlign w:val="bottom"/>
          </w:tcPr>
          <w:p w14:paraId="5D483B1E" w14:textId="3D5E16FF" w:rsidR="003E3490" w:rsidRPr="009F5805" w:rsidRDefault="00E26E10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รับ</w:t>
            </w:r>
            <w:r w:rsidR="003E349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710DB12" w14:textId="7101072E" w:rsidR="003E3490" w:rsidRPr="009F5805" w:rsidRDefault="007632E7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83" w:type="dxa"/>
            <w:shd w:val="clear" w:color="auto" w:fill="auto"/>
          </w:tcPr>
          <w:p w14:paraId="1CB10DF8" w14:textId="77777777" w:rsidR="003E3490" w:rsidRPr="009F5805" w:rsidRDefault="003E3490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4F71A10F" w14:textId="23DECDF3" w:rsidR="003E3490" w:rsidRPr="009F5805" w:rsidRDefault="007632E7" w:rsidP="00E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95796C" w:rsidRPr="009F5805" w14:paraId="72FE5CF1" w14:textId="77777777" w:rsidTr="007B2B45">
        <w:tc>
          <w:tcPr>
            <w:tcW w:w="5556" w:type="dxa"/>
            <w:vAlign w:val="bottom"/>
          </w:tcPr>
          <w:p w14:paraId="420E605F" w14:textId="575C5BD9" w:rsidR="0095796C" w:rsidRPr="009F5805" w:rsidRDefault="0095796C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3EB1D" w14:textId="3320CD95" w:rsidR="0095796C" w:rsidRPr="009F5805" w:rsidRDefault="00735B36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(25,396)</w:t>
            </w:r>
          </w:p>
        </w:tc>
        <w:tc>
          <w:tcPr>
            <w:tcW w:w="283" w:type="dxa"/>
            <w:shd w:val="clear" w:color="auto" w:fill="auto"/>
          </w:tcPr>
          <w:p w14:paraId="11AF7FC5" w14:textId="77777777" w:rsidR="0095796C" w:rsidRPr="009F5805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55FF1" w14:textId="0CE0A20B" w:rsidR="0095796C" w:rsidRPr="009F5805" w:rsidRDefault="004211EA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(25,37</w:t>
            </w:r>
            <w:r w:rsidR="00D8632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2C0D" w:rsidRPr="009F5805" w14:paraId="271C4D8E" w14:textId="77777777" w:rsidTr="00A42C0D">
        <w:tc>
          <w:tcPr>
            <w:tcW w:w="5556" w:type="dxa"/>
            <w:vAlign w:val="bottom"/>
          </w:tcPr>
          <w:p w14:paraId="234072D4" w14:textId="4234E8F8" w:rsidR="00A52F47" w:rsidRPr="009F5805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มูลค่าตามบัญชี 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93C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A621CD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7632E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</w:t>
            </w:r>
            <w:r w:rsidR="00A621CD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ยน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4725EC"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1EA6E" w14:textId="5392AD94" w:rsidR="00A52F47" w:rsidRPr="009F5805" w:rsidRDefault="004211EA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885,166</w:t>
            </w:r>
          </w:p>
        </w:tc>
        <w:tc>
          <w:tcPr>
            <w:tcW w:w="283" w:type="dxa"/>
            <w:shd w:val="clear" w:color="auto" w:fill="auto"/>
          </w:tcPr>
          <w:p w14:paraId="650B7FBC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04038" w14:textId="5511FBC5" w:rsidR="00A52F47" w:rsidRPr="009F5805" w:rsidRDefault="004211EA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879,231</w:t>
            </w:r>
          </w:p>
        </w:tc>
      </w:tr>
    </w:tbl>
    <w:p w14:paraId="1717A289" w14:textId="77777777" w:rsidR="003E3490" w:rsidRPr="00873648" w:rsidRDefault="003E3490" w:rsidP="00873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C3279B4" w14:textId="5BA11119" w:rsidR="000A637D" w:rsidRDefault="000A637D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สินทรัพย์สิทธิการใช้ </w:t>
      </w:r>
      <w:r w:rsidR="00E26E10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สุทธิ</w:t>
      </w:r>
    </w:p>
    <w:p w14:paraId="487DEC0F" w14:textId="77777777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68F87D5" w14:textId="7832D91D" w:rsidR="006D3E8E" w:rsidRDefault="006D3E8E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D3E8E">
        <w:rPr>
          <w:rFonts w:ascii="Angsana New" w:hAnsi="Angsana New" w:hint="cs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 </w:t>
      </w:r>
      <w:r w:rsidR="00E26E10">
        <w:rPr>
          <w:rFonts w:ascii="Angsana New" w:hAnsi="Angsana New"/>
          <w:sz w:val="30"/>
          <w:szCs w:val="30"/>
        </w:rPr>
        <w:t>-</w:t>
      </w:r>
      <w:r w:rsidRPr="006D3E8E">
        <w:rPr>
          <w:rFonts w:ascii="Angsana New" w:hAnsi="Angsana New"/>
          <w:sz w:val="30"/>
          <w:szCs w:val="30"/>
          <w:cs/>
        </w:rPr>
        <w:t xml:space="preserve"> </w:t>
      </w:r>
      <w:r w:rsidRPr="006D3E8E">
        <w:rPr>
          <w:rFonts w:ascii="Angsana New" w:hAnsi="Angsana New" w:hint="cs"/>
          <w:sz w:val="30"/>
          <w:szCs w:val="30"/>
          <w:cs/>
        </w:rPr>
        <w:t>สุทธิสำหรับงวด</w:t>
      </w:r>
      <w:r w:rsidR="007632E7">
        <w:rPr>
          <w:rFonts w:ascii="Angsana New" w:hAnsi="Angsana New" w:hint="cs"/>
          <w:sz w:val="30"/>
          <w:szCs w:val="30"/>
          <w:cs/>
        </w:rPr>
        <w:t>เก้า</w:t>
      </w:r>
      <w:r w:rsidRPr="006D3E8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D3E8E">
        <w:rPr>
          <w:rFonts w:ascii="Angsana New" w:hAnsi="Angsana New"/>
          <w:sz w:val="30"/>
          <w:szCs w:val="30"/>
          <w:cs/>
        </w:rPr>
        <w:t xml:space="preserve"> </w:t>
      </w:r>
      <w:r w:rsidRPr="006D3E8E">
        <w:rPr>
          <w:rFonts w:ascii="Angsana New" w:hAnsi="Angsana New"/>
          <w:sz w:val="30"/>
          <w:szCs w:val="30"/>
        </w:rPr>
        <w:t xml:space="preserve">30 </w:t>
      </w:r>
      <w:r w:rsidR="007632E7">
        <w:rPr>
          <w:rFonts w:ascii="Angsana New" w:hAnsi="Angsana New" w:hint="cs"/>
          <w:sz w:val="30"/>
          <w:szCs w:val="30"/>
          <w:cs/>
        </w:rPr>
        <w:t>กันยา</w:t>
      </w:r>
      <w:r w:rsidRPr="006D3E8E">
        <w:rPr>
          <w:rFonts w:ascii="Angsana New" w:hAnsi="Angsana New" w:hint="cs"/>
          <w:sz w:val="30"/>
          <w:szCs w:val="30"/>
          <w:cs/>
        </w:rPr>
        <w:t>ยน</w:t>
      </w:r>
      <w:r w:rsidRPr="006D3E8E">
        <w:rPr>
          <w:rFonts w:ascii="Angsana New" w:hAnsi="Angsana New"/>
          <w:sz w:val="30"/>
          <w:szCs w:val="30"/>
          <w:cs/>
        </w:rPr>
        <w:t xml:space="preserve"> </w:t>
      </w:r>
      <w:r w:rsidRPr="006D3E8E">
        <w:rPr>
          <w:rFonts w:ascii="Angsana New" w:hAnsi="Angsana New"/>
          <w:sz w:val="30"/>
          <w:szCs w:val="30"/>
        </w:rPr>
        <w:t xml:space="preserve">2567 </w:t>
      </w:r>
      <w:r w:rsidRPr="006D3E8E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  <w:r w:rsidRPr="006D3E8E">
        <w:rPr>
          <w:rFonts w:ascii="Angsana New" w:hAnsi="Angsana New"/>
          <w:sz w:val="30"/>
          <w:szCs w:val="30"/>
          <w:cs/>
        </w:rPr>
        <w:t xml:space="preserve">      </w:t>
      </w:r>
    </w:p>
    <w:p w14:paraId="6E95606A" w14:textId="2A6B0445" w:rsidR="000A637D" w:rsidRPr="006D3E8E" w:rsidRDefault="006D3E8E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D3E8E">
        <w:rPr>
          <w:rFonts w:ascii="Angsana New" w:hAnsi="Angsana New"/>
          <w:sz w:val="30"/>
          <w:szCs w:val="30"/>
          <w:cs/>
        </w:rPr>
        <w:t xml:space="preserve">                        </w:t>
      </w:r>
    </w:p>
    <w:tbl>
      <w:tblPr>
        <w:tblW w:w="9695" w:type="dxa"/>
        <w:tblLayout w:type="fixed"/>
        <w:tblLook w:val="04A0" w:firstRow="1" w:lastRow="0" w:firstColumn="1" w:lastColumn="0" w:noHBand="0" w:noVBand="1"/>
      </w:tblPr>
      <w:tblGrid>
        <w:gridCol w:w="5556"/>
        <w:gridCol w:w="1928"/>
        <w:gridCol w:w="283"/>
        <w:gridCol w:w="1928"/>
      </w:tblGrid>
      <w:tr w:rsidR="000A637D" w:rsidRPr="003E3490" w14:paraId="401AF188" w14:textId="77777777" w:rsidTr="004E6A5F">
        <w:trPr>
          <w:tblHeader/>
        </w:trPr>
        <w:tc>
          <w:tcPr>
            <w:tcW w:w="5556" w:type="dxa"/>
            <w:vAlign w:val="bottom"/>
          </w:tcPr>
          <w:p w14:paraId="73A0C435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40F46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A637D" w:rsidRPr="003E3490" w14:paraId="1A8E8D1A" w14:textId="77777777" w:rsidTr="004E6A5F">
        <w:trPr>
          <w:tblHeader/>
        </w:trPr>
        <w:tc>
          <w:tcPr>
            <w:tcW w:w="5556" w:type="dxa"/>
            <w:vAlign w:val="bottom"/>
          </w:tcPr>
          <w:p w14:paraId="64B0C70B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0ECA0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12AB17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59AA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37D" w:rsidRPr="003E3490" w14:paraId="5DA27BFC" w14:textId="77777777" w:rsidTr="004E6A5F">
        <w:tc>
          <w:tcPr>
            <w:tcW w:w="5556" w:type="dxa"/>
            <w:vAlign w:val="bottom"/>
          </w:tcPr>
          <w:p w14:paraId="69C7D6B7" w14:textId="4F8168F8" w:rsidR="000A637D" w:rsidRPr="003E3490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มูลค่าตามบัญชี </w:t>
            </w:r>
            <w:r w:rsidR="000A637D"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0A637D" w:rsidRPr="003E3490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0A637D"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มกราคม </w:t>
            </w:r>
            <w:r w:rsidR="000A637D" w:rsidRPr="003E3490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1421" w14:textId="16B226E1" w:rsidR="000A637D" w:rsidRPr="003E3490" w:rsidRDefault="00352382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37,827</w:t>
            </w:r>
          </w:p>
        </w:tc>
        <w:tc>
          <w:tcPr>
            <w:tcW w:w="283" w:type="dxa"/>
            <w:shd w:val="clear" w:color="auto" w:fill="auto"/>
          </w:tcPr>
          <w:p w14:paraId="3662142D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BACC22F" w14:textId="4447711B" w:rsidR="000A637D" w:rsidRPr="003E3490" w:rsidRDefault="00352382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37,827</w:t>
            </w:r>
          </w:p>
        </w:tc>
      </w:tr>
      <w:tr w:rsidR="000A637D" w:rsidRPr="003E3490" w14:paraId="790BEAB4" w14:textId="77777777" w:rsidTr="00190AAA">
        <w:tc>
          <w:tcPr>
            <w:tcW w:w="5556" w:type="dxa"/>
            <w:vAlign w:val="bottom"/>
          </w:tcPr>
          <w:p w14:paraId="3D7B5694" w14:textId="77777777" w:rsidR="000A637D" w:rsidRPr="003E3490" w:rsidRDefault="000A637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FB5320C" w14:textId="20D77042" w:rsidR="000A637D" w:rsidRPr="003E3490" w:rsidRDefault="003B4E91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5,522</w:t>
            </w:r>
          </w:p>
        </w:tc>
        <w:tc>
          <w:tcPr>
            <w:tcW w:w="283" w:type="dxa"/>
            <w:shd w:val="clear" w:color="auto" w:fill="auto"/>
          </w:tcPr>
          <w:p w14:paraId="254DDEBD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766AD1C" w14:textId="0F812503" w:rsidR="000A637D" w:rsidRPr="003E3490" w:rsidRDefault="003B4E91" w:rsidP="006A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5,522</w:t>
            </w:r>
          </w:p>
        </w:tc>
      </w:tr>
      <w:tr w:rsidR="00B15005" w:rsidRPr="003E3490" w14:paraId="230846AD" w14:textId="77777777" w:rsidTr="00C51E7D">
        <w:tc>
          <w:tcPr>
            <w:tcW w:w="5556" w:type="dxa"/>
            <w:vAlign w:val="bottom"/>
          </w:tcPr>
          <w:p w14:paraId="61083364" w14:textId="7979DAD1" w:rsidR="00B15005" w:rsidRPr="003E3490" w:rsidRDefault="00B15005" w:rsidP="00B1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</w:t>
            </w:r>
            <w:r w:rsidR="00E26E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ไปที่ดิน อาคารและอุปกรณ์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12A8638A" w14:textId="50AD8301" w:rsidR="00B15005" w:rsidRPr="003E3490" w:rsidRDefault="00E26E10" w:rsidP="00B1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(317)</w:t>
            </w:r>
          </w:p>
        </w:tc>
        <w:tc>
          <w:tcPr>
            <w:tcW w:w="283" w:type="dxa"/>
            <w:shd w:val="clear" w:color="auto" w:fill="auto"/>
          </w:tcPr>
          <w:p w14:paraId="60FF614C" w14:textId="77777777" w:rsidR="00B15005" w:rsidRPr="003E3490" w:rsidRDefault="00B15005" w:rsidP="00B1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</w:tcPr>
          <w:p w14:paraId="40449B58" w14:textId="326D2DA5" w:rsidR="00B15005" w:rsidRPr="00B15005" w:rsidRDefault="00E26E10" w:rsidP="00E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(317)</w:t>
            </w:r>
          </w:p>
        </w:tc>
      </w:tr>
      <w:tr w:rsidR="000A637D" w:rsidRPr="003E3490" w14:paraId="3FA64A21" w14:textId="77777777" w:rsidTr="00190AAA">
        <w:tc>
          <w:tcPr>
            <w:tcW w:w="5556" w:type="dxa"/>
            <w:vAlign w:val="bottom"/>
          </w:tcPr>
          <w:p w14:paraId="1E089005" w14:textId="106A1C95" w:rsidR="000A637D" w:rsidRPr="003E3490" w:rsidRDefault="000A637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</w:t>
            </w:r>
            <w:r w:rsidR="00B51FC1"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BF9F" w14:textId="265CB968" w:rsidR="000A637D" w:rsidRPr="003E3490" w:rsidRDefault="003B4E91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(6,949)</w:t>
            </w:r>
          </w:p>
        </w:tc>
        <w:tc>
          <w:tcPr>
            <w:tcW w:w="283" w:type="dxa"/>
            <w:shd w:val="clear" w:color="auto" w:fill="auto"/>
          </w:tcPr>
          <w:p w14:paraId="44890C41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FD1E" w14:textId="4C332F1F" w:rsidR="000A637D" w:rsidRPr="003E3490" w:rsidRDefault="003B4E91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(6,949)</w:t>
            </w:r>
          </w:p>
        </w:tc>
      </w:tr>
      <w:tr w:rsidR="000A637D" w:rsidRPr="003E3490" w14:paraId="3AC0E293" w14:textId="77777777" w:rsidTr="004E6A5F">
        <w:tc>
          <w:tcPr>
            <w:tcW w:w="5556" w:type="dxa"/>
            <w:vAlign w:val="bottom"/>
          </w:tcPr>
          <w:p w14:paraId="6976B2D8" w14:textId="5BA1DE0B" w:rsidR="000A637D" w:rsidRPr="003E3490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มูลค่าตามบัญชี </w:t>
            </w:r>
            <w:r w:rsidR="000A637D"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621CD" w:rsidRPr="003E3490">
              <w:rPr>
                <w:rFonts w:ascii="Angsana New" w:hAnsi="Angsana New"/>
                <w:sz w:val="30"/>
                <w:szCs w:val="30"/>
              </w:rPr>
              <w:t>30</w:t>
            </w:r>
            <w:r w:rsidR="00A621CD" w:rsidRPr="003E34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32E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A621CD" w:rsidRPr="003E3490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A621CD" w:rsidRPr="003E3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637D" w:rsidRPr="003E349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80707" w14:textId="781DABF1" w:rsidR="000A637D" w:rsidRPr="003E3490" w:rsidRDefault="003B4E91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36,083</w:t>
            </w:r>
          </w:p>
        </w:tc>
        <w:tc>
          <w:tcPr>
            <w:tcW w:w="283" w:type="dxa"/>
            <w:shd w:val="clear" w:color="auto" w:fill="auto"/>
          </w:tcPr>
          <w:p w14:paraId="73F24300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13E54" w14:textId="34D90E8D" w:rsidR="000A637D" w:rsidRPr="003E3490" w:rsidRDefault="003B4E91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36,083</w:t>
            </w:r>
          </w:p>
        </w:tc>
      </w:tr>
    </w:tbl>
    <w:p w14:paraId="482699EF" w14:textId="77777777" w:rsidR="003E3490" w:rsidRDefault="003E349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DF1666" w14:textId="77777777" w:rsidR="00873648" w:rsidRDefault="00873648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2F67AC" w14:textId="77777777" w:rsidR="00E26E10" w:rsidRDefault="00E26E1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83F61C" w14:textId="77777777" w:rsidR="00E26E10" w:rsidRPr="007632E7" w:rsidRDefault="00E26E1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6CAB67" w14:textId="08588D04" w:rsidR="000841C6" w:rsidRPr="003E3490" w:rsidRDefault="00E151B7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E3490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เจ้าหนี้อื่น - บุคคลและกิจการอื่น</w:t>
      </w:r>
    </w:p>
    <w:p w14:paraId="62F851C7" w14:textId="77777777" w:rsidR="00F92539" w:rsidRPr="003E3490" w:rsidRDefault="00F92539" w:rsidP="004A5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 w:firstRow="1" w:lastRow="1" w:firstColumn="1" w:lastColumn="1" w:noHBand="0" w:noVBand="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7916BA" w:rsidRPr="003E3490" w14:paraId="7F72D821" w14:textId="77777777" w:rsidTr="006356D4">
        <w:tc>
          <w:tcPr>
            <w:tcW w:w="3528" w:type="dxa"/>
            <w:vAlign w:val="bottom"/>
          </w:tcPr>
          <w:p w14:paraId="6B662472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14:paraId="48910B7F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16BA" w:rsidRPr="003E3490" w14:paraId="2AFD6762" w14:textId="77777777" w:rsidTr="006356D4">
        <w:tc>
          <w:tcPr>
            <w:tcW w:w="3528" w:type="dxa"/>
            <w:vAlign w:val="bottom"/>
          </w:tcPr>
          <w:p w14:paraId="73DA77C0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0F411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40FF8A2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22B20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FED" w:rsidRPr="003E3490" w14:paraId="1BE6A066" w14:textId="77777777" w:rsidTr="00331DBC">
        <w:tc>
          <w:tcPr>
            <w:tcW w:w="3528" w:type="dxa"/>
            <w:vAlign w:val="bottom"/>
          </w:tcPr>
          <w:p w14:paraId="5673DEA3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7F82" w14:textId="1575ECA6" w:rsidR="00115FED" w:rsidRPr="003E3490" w:rsidRDefault="004A5FA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30</w:t>
            </w:r>
            <w:r w:rsidRPr="003E34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11B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3630EA5B" w14:textId="573D548D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0D9B886B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A4C1D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22CD1ECE" w14:textId="7DAEE814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14:paraId="32238593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110D46E" w14:textId="443CA8E6" w:rsidR="00115FED" w:rsidRPr="003E3490" w:rsidRDefault="004A5FA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30</w:t>
            </w:r>
            <w:r w:rsidRPr="003E34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11B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17C82FD9" w14:textId="1DB241E6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75E04A55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5E74B5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3890890E" w14:textId="44B033EC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125759" w:rsidRPr="003E3490" w14:paraId="50B81098" w14:textId="77777777" w:rsidTr="00125759">
        <w:tc>
          <w:tcPr>
            <w:tcW w:w="3528" w:type="dxa"/>
            <w:vAlign w:val="bottom"/>
          </w:tcPr>
          <w:p w14:paraId="3A17B1EB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A114615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35,382</w:t>
            </w:r>
          </w:p>
        </w:tc>
        <w:tc>
          <w:tcPr>
            <w:tcW w:w="285" w:type="dxa"/>
            <w:vAlign w:val="bottom"/>
          </w:tcPr>
          <w:p w14:paraId="43BA78EF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3BE327A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39,832</w:t>
            </w:r>
          </w:p>
        </w:tc>
        <w:tc>
          <w:tcPr>
            <w:tcW w:w="283" w:type="dxa"/>
            <w:vAlign w:val="bottom"/>
          </w:tcPr>
          <w:p w14:paraId="12A3615E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0DB0DF8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29,774</w:t>
            </w:r>
          </w:p>
        </w:tc>
        <w:tc>
          <w:tcPr>
            <w:tcW w:w="283" w:type="dxa"/>
            <w:vAlign w:val="bottom"/>
          </w:tcPr>
          <w:p w14:paraId="0EB3AD20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E0569C9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33,815</w:t>
            </w:r>
          </w:p>
        </w:tc>
      </w:tr>
      <w:tr w:rsidR="00115FED" w:rsidRPr="003E3490" w14:paraId="754E9340" w14:textId="77777777" w:rsidTr="00125759">
        <w:tc>
          <w:tcPr>
            <w:tcW w:w="3528" w:type="dxa"/>
            <w:vAlign w:val="bottom"/>
          </w:tcPr>
          <w:p w14:paraId="24A7330A" w14:textId="738E47D2" w:rsidR="00115FED" w:rsidRPr="003E3490" w:rsidRDefault="00115FE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เงินรับล่วงหน้าค่าหุ้นรอชำระคืน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D5DD7C8" w14:textId="0ECDDF40" w:rsidR="00115FED" w:rsidRPr="003E3490" w:rsidRDefault="0012575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25,613</w:t>
            </w:r>
          </w:p>
        </w:tc>
        <w:tc>
          <w:tcPr>
            <w:tcW w:w="285" w:type="dxa"/>
            <w:vAlign w:val="bottom"/>
          </w:tcPr>
          <w:p w14:paraId="542BE2A1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2A22590" w14:textId="5E9E606F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25,613</w:t>
            </w:r>
          </w:p>
        </w:tc>
        <w:tc>
          <w:tcPr>
            <w:tcW w:w="283" w:type="dxa"/>
            <w:vAlign w:val="bottom"/>
          </w:tcPr>
          <w:p w14:paraId="1187CE72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207A9AE" w14:textId="14337A89" w:rsidR="00115FED" w:rsidRPr="003E3490" w:rsidRDefault="00884196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B054FE1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5D63225" w14:textId="08F12A46" w:rsidR="00115FED" w:rsidRPr="003E3490" w:rsidRDefault="00620D89" w:rsidP="00620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196" w:rsidRPr="003E3490" w14:paraId="6AD5A66D" w14:textId="77777777" w:rsidTr="009530D3">
        <w:tc>
          <w:tcPr>
            <w:tcW w:w="3528" w:type="dxa"/>
            <w:vAlign w:val="bottom"/>
          </w:tcPr>
          <w:p w14:paraId="1AB70B31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B3526F9" w14:textId="707CB584" w:rsidR="00884196" w:rsidRPr="003E3490" w:rsidRDefault="00125759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15,704</w:t>
            </w:r>
          </w:p>
        </w:tc>
        <w:tc>
          <w:tcPr>
            <w:tcW w:w="285" w:type="dxa"/>
            <w:vAlign w:val="bottom"/>
          </w:tcPr>
          <w:p w14:paraId="412505EF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46175D2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25,015</w:t>
            </w:r>
          </w:p>
        </w:tc>
        <w:tc>
          <w:tcPr>
            <w:tcW w:w="283" w:type="dxa"/>
            <w:vAlign w:val="bottom"/>
          </w:tcPr>
          <w:p w14:paraId="69F1C484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B0CE3E0" w14:textId="1BA68BD3" w:rsidR="00884196" w:rsidRPr="003E3490" w:rsidRDefault="00125759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15,70</w:t>
            </w:r>
            <w:r w:rsidR="00405CFA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83" w:type="dxa"/>
            <w:vAlign w:val="bottom"/>
          </w:tcPr>
          <w:p w14:paraId="388F061B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1EA0BDA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25,015</w:t>
            </w:r>
          </w:p>
        </w:tc>
      </w:tr>
      <w:tr w:rsidR="00125759" w:rsidRPr="003E3490" w14:paraId="2FA6C393" w14:textId="77777777" w:rsidTr="00864B7E">
        <w:tc>
          <w:tcPr>
            <w:tcW w:w="3528" w:type="dxa"/>
            <w:vAlign w:val="bottom"/>
          </w:tcPr>
          <w:p w14:paraId="68FFDEDD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B15A46B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13,366</w:t>
            </w:r>
          </w:p>
        </w:tc>
        <w:tc>
          <w:tcPr>
            <w:tcW w:w="285" w:type="dxa"/>
            <w:vAlign w:val="bottom"/>
          </w:tcPr>
          <w:p w14:paraId="4851786F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88612D0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8,198</w:t>
            </w:r>
          </w:p>
        </w:tc>
        <w:tc>
          <w:tcPr>
            <w:tcW w:w="283" w:type="dxa"/>
            <w:vAlign w:val="bottom"/>
          </w:tcPr>
          <w:p w14:paraId="4A8CA342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05FF1D2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4,497</w:t>
            </w:r>
          </w:p>
        </w:tc>
        <w:tc>
          <w:tcPr>
            <w:tcW w:w="283" w:type="dxa"/>
            <w:vAlign w:val="bottom"/>
          </w:tcPr>
          <w:p w14:paraId="4BCCCCC5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AD88659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5,512</w:t>
            </w:r>
          </w:p>
        </w:tc>
      </w:tr>
      <w:tr w:rsidR="00884196" w:rsidRPr="003E3490" w14:paraId="6F6A5AE0" w14:textId="77777777" w:rsidTr="009530D3">
        <w:tc>
          <w:tcPr>
            <w:tcW w:w="3528" w:type="dxa"/>
            <w:vAlign w:val="bottom"/>
          </w:tcPr>
          <w:p w14:paraId="20DE7816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B1B9F0" w14:textId="1CD5A60C" w:rsidR="00884196" w:rsidRPr="003E3490" w:rsidRDefault="00125759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10,829</w:t>
            </w:r>
          </w:p>
        </w:tc>
        <w:tc>
          <w:tcPr>
            <w:tcW w:w="285" w:type="dxa"/>
            <w:vAlign w:val="bottom"/>
          </w:tcPr>
          <w:p w14:paraId="6A36ECC6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82657CC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13,101</w:t>
            </w:r>
          </w:p>
        </w:tc>
        <w:tc>
          <w:tcPr>
            <w:tcW w:w="283" w:type="dxa"/>
            <w:vAlign w:val="bottom"/>
          </w:tcPr>
          <w:p w14:paraId="52030E37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A453D67" w14:textId="2DCB8D4B" w:rsidR="00884196" w:rsidRPr="003E3490" w:rsidRDefault="00125759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10,395</w:t>
            </w:r>
          </w:p>
        </w:tc>
        <w:tc>
          <w:tcPr>
            <w:tcW w:w="283" w:type="dxa"/>
            <w:vAlign w:val="bottom"/>
          </w:tcPr>
          <w:p w14:paraId="2D518810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BDD9A04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12,462</w:t>
            </w:r>
          </w:p>
        </w:tc>
      </w:tr>
      <w:tr w:rsidR="00115FED" w:rsidRPr="003E3490" w14:paraId="758333C4" w14:textId="77777777" w:rsidTr="006356D4">
        <w:tc>
          <w:tcPr>
            <w:tcW w:w="3528" w:type="dxa"/>
            <w:vAlign w:val="bottom"/>
          </w:tcPr>
          <w:p w14:paraId="74A6CF8A" w14:textId="2F40EE15" w:rsidR="00115FED" w:rsidRPr="003E3490" w:rsidRDefault="00115FE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="00D508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3490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74E921" w14:textId="585B9647" w:rsidR="00115FED" w:rsidRPr="003E3490" w:rsidRDefault="0012575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7,067</w:t>
            </w:r>
          </w:p>
        </w:tc>
        <w:tc>
          <w:tcPr>
            <w:tcW w:w="285" w:type="dxa"/>
            <w:vAlign w:val="bottom"/>
          </w:tcPr>
          <w:p w14:paraId="2620648A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3BDDBE6" w14:textId="31A51D82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4,534</w:t>
            </w:r>
          </w:p>
        </w:tc>
        <w:tc>
          <w:tcPr>
            <w:tcW w:w="283" w:type="dxa"/>
            <w:vAlign w:val="bottom"/>
          </w:tcPr>
          <w:p w14:paraId="65A9D142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ECDAE7D" w14:textId="2AE553DE" w:rsidR="00115FED" w:rsidRPr="003E3490" w:rsidRDefault="0012575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7,027</w:t>
            </w:r>
          </w:p>
        </w:tc>
        <w:tc>
          <w:tcPr>
            <w:tcW w:w="283" w:type="dxa"/>
            <w:vAlign w:val="bottom"/>
          </w:tcPr>
          <w:p w14:paraId="73ABBF42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ED53C9E" w14:textId="2174DFBE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4,494</w:t>
            </w:r>
          </w:p>
        </w:tc>
      </w:tr>
      <w:tr w:rsidR="00125759" w:rsidRPr="003E3490" w14:paraId="59EB7629" w14:textId="77777777" w:rsidTr="00864B7E">
        <w:tc>
          <w:tcPr>
            <w:tcW w:w="3528" w:type="dxa"/>
            <w:vAlign w:val="bottom"/>
          </w:tcPr>
          <w:p w14:paraId="55849912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AF132FC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4,403</w:t>
            </w:r>
          </w:p>
        </w:tc>
        <w:tc>
          <w:tcPr>
            <w:tcW w:w="285" w:type="dxa"/>
            <w:vAlign w:val="bottom"/>
          </w:tcPr>
          <w:p w14:paraId="723DD984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9CE9357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  <w:tc>
          <w:tcPr>
            <w:tcW w:w="283" w:type="dxa"/>
            <w:vAlign w:val="bottom"/>
          </w:tcPr>
          <w:p w14:paraId="14F74A26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DE4499A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4,403</w:t>
            </w:r>
          </w:p>
        </w:tc>
        <w:tc>
          <w:tcPr>
            <w:tcW w:w="283" w:type="dxa"/>
            <w:vAlign w:val="bottom"/>
          </w:tcPr>
          <w:p w14:paraId="69E882D1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7EF7F18" w14:textId="77777777" w:rsidR="00125759" w:rsidRPr="003E3490" w:rsidRDefault="00125759" w:rsidP="0086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3,885</w:t>
            </w:r>
          </w:p>
        </w:tc>
      </w:tr>
      <w:tr w:rsidR="00884196" w:rsidRPr="003E3490" w14:paraId="4812E5BB" w14:textId="77777777" w:rsidTr="009530D3">
        <w:tc>
          <w:tcPr>
            <w:tcW w:w="3528" w:type="dxa"/>
            <w:vAlign w:val="bottom"/>
          </w:tcPr>
          <w:p w14:paraId="41010255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EC3536A" w14:textId="376D2A03" w:rsidR="00884196" w:rsidRPr="003E3490" w:rsidRDefault="00125759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3,294</w:t>
            </w:r>
          </w:p>
        </w:tc>
        <w:tc>
          <w:tcPr>
            <w:tcW w:w="285" w:type="dxa"/>
            <w:vAlign w:val="bottom"/>
          </w:tcPr>
          <w:p w14:paraId="0663EFDD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2F5A968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4,482</w:t>
            </w:r>
          </w:p>
        </w:tc>
        <w:tc>
          <w:tcPr>
            <w:tcW w:w="283" w:type="dxa"/>
            <w:vAlign w:val="bottom"/>
          </w:tcPr>
          <w:p w14:paraId="6570D67E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4E18634" w14:textId="04CC44A0" w:rsidR="00884196" w:rsidRPr="003E3490" w:rsidRDefault="00125759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3,294</w:t>
            </w:r>
          </w:p>
        </w:tc>
        <w:tc>
          <w:tcPr>
            <w:tcW w:w="283" w:type="dxa"/>
            <w:vAlign w:val="bottom"/>
          </w:tcPr>
          <w:p w14:paraId="4AE637FB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CFE6FC5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4,482</w:t>
            </w:r>
          </w:p>
        </w:tc>
      </w:tr>
      <w:tr w:rsidR="00115FED" w:rsidRPr="003E3490" w14:paraId="433584D0" w14:textId="77777777" w:rsidTr="006356D4">
        <w:tc>
          <w:tcPr>
            <w:tcW w:w="3528" w:type="dxa"/>
            <w:vAlign w:val="bottom"/>
          </w:tcPr>
          <w:p w14:paraId="776AF55A" w14:textId="78C6C4D8" w:rsidR="00115FED" w:rsidRPr="003E3490" w:rsidRDefault="00115FE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537F9F" w14:textId="03FEF513" w:rsidR="00115FED" w:rsidRPr="003E3490" w:rsidRDefault="0012575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10,106</w:t>
            </w:r>
          </w:p>
        </w:tc>
        <w:tc>
          <w:tcPr>
            <w:tcW w:w="285" w:type="dxa"/>
            <w:vAlign w:val="bottom"/>
          </w:tcPr>
          <w:p w14:paraId="6753CF66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54877B0" w14:textId="0C8D56D8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7,237</w:t>
            </w:r>
          </w:p>
        </w:tc>
        <w:tc>
          <w:tcPr>
            <w:tcW w:w="283" w:type="dxa"/>
            <w:vAlign w:val="bottom"/>
          </w:tcPr>
          <w:p w14:paraId="1824698A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7F19B5D" w14:textId="6E496A31" w:rsidR="00115FED" w:rsidRPr="003E3490" w:rsidRDefault="0012575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7,75</w:t>
            </w:r>
            <w:r w:rsidR="00405CFA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83" w:type="dxa"/>
            <w:vAlign w:val="bottom"/>
          </w:tcPr>
          <w:p w14:paraId="1AE21C86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F6CFD12" w14:textId="7721DA50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4,956</w:t>
            </w:r>
          </w:p>
        </w:tc>
      </w:tr>
      <w:tr w:rsidR="00115FED" w:rsidRPr="003E3490" w14:paraId="6CA1DDDC" w14:textId="77777777" w:rsidTr="006356D4">
        <w:tc>
          <w:tcPr>
            <w:tcW w:w="3528" w:type="dxa"/>
            <w:vAlign w:val="bottom"/>
          </w:tcPr>
          <w:p w14:paraId="54E8AB7C" w14:textId="77777777" w:rsidR="00115FED" w:rsidRPr="003E3490" w:rsidRDefault="00115FED" w:rsidP="00997CC6">
            <w:pPr>
              <w:spacing w:line="216" w:lineRule="auto"/>
              <w:ind w:left="-10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79F7E" w14:textId="72DB9881" w:rsidR="00115FED" w:rsidRPr="003E3490" w:rsidRDefault="0012575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125,764</w:t>
            </w:r>
          </w:p>
        </w:tc>
        <w:tc>
          <w:tcPr>
            <w:tcW w:w="285" w:type="dxa"/>
            <w:vAlign w:val="bottom"/>
          </w:tcPr>
          <w:p w14:paraId="287E90BF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3BF7D" w14:textId="7409A181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131,897</w:t>
            </w:r>
          </w:p>
        </w:tc>
        <w:tc>
          <w:tcPr>
            <w:tcW w:w="283" w:type="dxa"/>
            <w:vAlign w:val="bottom"/>
          </w:tcPr>
          <w:p w14:paraId="4B55D88E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197A1" w14:textId="63CF8DFB" w:rsidR="00115FED" w:rsidRPr="003E3490" w:rsidRDefault="0012575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82,848</w:t>
            </w:r>
          </w:p>
        </w:tc>
        <w:tc>
          <w:tcPr>
            <w:tcW w:w="283" w:type="dxa"/>
            <w:vAlign w:val="bottom"/>
          </w:tcPr>
          <w:p w14:paraId="3602BF60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48F15" w14:textId="169F446F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94,621</w:t>
            </w:r>
          </w:p>
        </w:tc>
      </w:tr>
    </w:tbl>
    <w:p w14:paraId="5665541C" w14:textId="77777777" w:rsidR="003E3490" w:rsidRPr="009F5805" w:rsidRDefault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AE2C53B" w14:textId="77777777" w:rsidR="00F63DD6" w:rsidRPr="009F5805" w:rsidRDefault="00F63DD6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68B5700D" w14:textId="77777777" w:rsidR="001C4538" w:rsidRPr="009F5805" w:rsidRDefault="001C4538" w:rsidP="0082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1" w:type="dxa"/>
        <w:tblLook w:val="04A0" w:firstRow="1" w:lastRow="0" w:firstColumn="1" w:lastColumn="0" w:noHBand="0" w:noVBand="1"/>
      </w:tblPr>
      <w:tblGrid>
        <w:gridCol w:w="5613"/>
        <w:gridCol w:w="270"/>
        <w:gridCol w:w="1587"/>
        <w:gridCol w:w="283"/>
        <w:gridCol w:w="1588"/>
      </w:tblGrid>
      <w:tr w:rsidR="006356D4" w:rsidRPr="009F5805" w14:paraId="14BD1663" w14:textId="77777777" w:rsidTr="00C96811">
        <w:tc>
          <w:tcPr>
            <w:tcW w:w="5613" w:type="dxa"/>
          </w:tcPr>
          <w:p w14:paraId="13989A3C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1BEC5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000000"/>
            </w:tcBorders>
          </w:tcPr>
          <w:p w14:paraId="20E076A4" w14:textId="77777777" w:rsidR="006356D4" w:rsidRPr="009F5805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14:paraId="5E343AB5" w14:textId="77777777" w:rsidR="006356D4" w:rsidRPr="009F5805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6356D4" w:rsidRPr="009F5805" w14:paraId="2D5BA034" w14:textId="77777777" w:rsidTr="00C96811">
        <w:trPr>
          <w:trHeight w:val="328"/>
        </w:trPr>
        <w:tc>
          <w:tcPr>
            <w:tcW w:w="5613" w:type="dxa"/>
          </w:tcPr>
          <w:p w14:paraId="35108545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56F79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5D4970A6" w14:textId="4F11FB3B" w:rsidR="004A5FA0" w:rsidRPr="009F5805" w:rsidRDefault="004A5FA0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711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2252C4" w14:textId="646A4E44" w:rsidR="006356D4" w:rsidRPr="009F5805" w:rsidRDefault="00F505C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6B69" w:rsidRPr="009F58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000000"/>
            </w:tcBorders>
          </w:tcPr>
          <w:p w14:paraId="57CE12ED" w14:textId="77777777" w:rsidR="006356D4" w:rsidRPr="009F5805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</w:tcPr>
          <w:p w14:paraId="1CD35ACE" w14:textId="77777777" w:rsidR="00276B69" w:rsidRPr="009F5805" w:rsidRDefault="00276B6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17B8F354" w14:textId="7A6C039B" w:rsidR="006356D4" w:rsidRPr="009F5805" w:rsidRDefault="00F505C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6B69"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0A90" w:rsidRPr="009F5805" w14:paraId="54FCF067" w14:textId="77777777" w:rsidTr="00C96811">
        <w:tc>
          <w:tcPr>
            <w:tcW w:w="5613" w:type="dxa"/>
          </w:tcPr>
          <w:p w14:paraId="2F1DB7B2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221CE21C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91B19B9" w14:textId="6332C2FD" w:rsidR="00900A90" w:rsidRPr="009F5805" w:rsidRDefault="00B66082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986,025</w:t>
            </w:r>
          </w:p>
        </w:tc>
        <w:tc>
          <w:tcPr>
            <w:tcW w:w="283" w:type="dxa"/>
          </w:tcPr>
          <w:p w14:paraId="2FB6A7F9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D56C62A" w14:textId="78BDC356" w:rsidR="00900A90" w:rsidRPr="009F5805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1,206,500</w:t>
            </w:r>
          </w:p>
        </w:tc>
      </w:tr>
      <w:tr w:rsidR="00900A90" w:rsidRPr="009F5805" w14:paraId="5583AE2C" w14:textId="77777777" w:rsidTr="00C96811">
        <w:tc>
          <w:tcPr>
            <w:tcW w:w="5613" w:type="dxa"/>
          </w:tcPr>
          <w:p w14:paraId="069F93A3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14:paraId="32EF7D20" w14:textId="4A0EFB49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28A01536" w14:textId="24D725E1" w:rsidR="00900A90" w:rsidRPr="009F5805" w:rsidRDefault="003E48DE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(8,613)</w:t>
            </w:r>
          </w:p>
        </w:tc>
        <w:tc>
          <w:tcPr>
            <w:tcW w:w="283" w:type="dxa"/>
          </w:tcPr>
          <w:p w14:paraId="205A7144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000000"/>
            </w:tcBorders>
          </w:tcPr>
          <w:p w14:paraId="48B7FD78" w14:textId="2BFE050C" w:rsidR="00900A90" w:rsidRPr="009F5805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(9,595)</w:t>
            </w:r>
          </w:p>
        </w:tc>
      </w:tr>
      <w:tr w:rsidR="00900A90" w:rsidRPr="009F5805" w14:paraId="1F7EEF92" w14:textId="77777777" w:rsidTr="00C96811">
        <w:tc>
          <w:tcPr>
            <w:tcW w:w="5613" w:type="dxa"/>
          </w:tcPr>
          <w:p w14:paraId="37BDB610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3FE42C2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C53AFC4" w14:textId="0697D168" w:rsidR="00900A90" w:rsidRPr="009F5805" w:rsidRDefault="003E48DE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977,412</w:t>
            </w:r>
          </w:p>
        </w:tc>
        <w:tc>
          <w:tcPr>
            <w:tcW w:w="283" w:type="dxa"/>
          </w:tcPr>
          <w:p w14:paraId="418AE13F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</w:tcBorders>
          </w:tcPr>
          <w:p w14:paraId="07F00F13" w14:textId="6993A12C" w:rsidR="00900A90" w:rsidRPr="009F5805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1,196,905</w:t>
            </w:r>
          </w:p>
        </w:tc>
      </w:tr>
      <w:tr w:rsidR="00900A90" w:rsidRPr="009F5805" w14:paraId="76036820" w14:textId="77777777" w:rsidTr="00C96811">
        <w:tc>
          <w:tcPr>
            <w:tcW w:w="5613" w:type="dxa"/>
          </w:tcPr>
          <w:p w14:paraId="63B97932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14:paraId="5D6B661A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C38E5B5" w14:textId="0ED5438A" w:rsidR="00900A90" w:rsidRPr="009F5805" w:rsidRDefault="003E48DE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(876,997)</w:t>
            </w:r>
          </w:p>
        </w:tc>
        <w:tc>
          <w:tcPr>
            <w:tcW w:w="283" w:type="dxa"/>
          </w:tcPr>
          <w:p w14:paraId="2DD15108" w14:textId="77777777" w:rsidR="00900A90" w:rsidRPr="009F5805" w:rsidRDefault="00900A90" w:rsidP="00900A90">
            <w:pPr>
              <w:pStyle w:val="NoSpacing"/>
              <w:spacing w:line="240" w:lineRule="atLeast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21E788C" w14:textId="4B1477B9" w:rsidR="00900A90" w:rsidRPr="009F5805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(606,042)</w:t>
            </w:r>
          </w:p>
        </w:tc>
      </w:tr>
      <w:tr w:rsidR="00900A90" w:rsidRPr="009F5805" w14:paraId="4D7473F3" w14:textId="77777777" w:rsidTr="00C96811">
        <w:tc>
          <w:tcPr>
            <w:tcW w:w="5613" w:type="dxa"/>
          </w:tcPr>
          <w:p w14:paraId="7BBE8896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78AD129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</w:tcPr>
          <w:p w14:paraId="0386F6AD" w14:textId="28EF927A" w:rsidR="00900A90" w:rsidRPr="009F5805" w:rsidRDefault="003E48DE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100,415</w:t>
            </w:r>
          </w:p>
        </w:tc>
        <w:tc>
          <w:tcPr>
            <w:tcW w:w="283" w:type="dxa"/>
          </w:tcPr>
          <w:p w14:paraId="6BB20A16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</w:tcPr>
          <w:p w14:paraId="2839D386" w14:textId="76C2C246" w:rsidR="00900A90" w:rsidRPr="009F5805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590,863</w:t>
            </w:r>
          </w:p>
        </w:tc>
      </w:tr>
    </w:tbl>
    <w:p w14:paraId="30B18176" w14:textId="77777777" w:rsidR="00DE54B1" w:rsidRPr="003E3490" w:rsidRDefault="00DE54B1" w:rsidP="006356D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A2A444D" w14:textId="08E87936" w:rsidR="009443EC" w:rsidRDefault="009443EC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บริษัทได้ออกหุ้นกู้ชนิดระบุชื่อผู้ถือ ไม่ด้อยสิทธิ แก่ผู้</w:t>
      </w: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>ลงทุนสถาบัน</w:t>
      </w:r>
      <w:r w:rsidR="00B64CF1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หรือผู้ลงทุนรายใหญ่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โดยมูลค่าที่ตราไว้หน่วยละ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1,000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ยกเว้น </w:t>
      </w:r>
      <w:r w:rsidRPr="00AF06A7">
        <w:rPr>
          <w:rFonts w:asciiTheme="majorBidi" w:hAnsiTheme="majorBidi" w:cstheme="majorBidi"/>
          <w:spacing w:val="-2"/>
          <w:sz w:val="30"/>
          <w:szCs w:val="30"/>
        </w:rPr>
        <w:t>ECF</w:t>
      </w:r>
      <w:r w:rsidR="00AF06A7" w:rsidRPr="00AF06A7">
        <w:rPr>
          <w:rFonts w:asciiTheme="majorBidi" w:hAnsiTheme="majorBidi"/>
          <w:spacing w:val="-2"/>
          <w:sz w:val="30"/>
          <w:szCs w:val="30"/>
        </w:rPr>
        <w:t>246</w:t>
      </w:r>
      <w:r w:rsidRPr="00AF06A7">
        <w:rPr>
          <w:rFonts w:asciiTheme="majorBidi" w:hAnsiTheme="majorBidi" w:cstheme="majorBidi"/>
          <w:spacing w:val="-2"/>
          <w:sz w:val="30"/>
          <w:szCs w:val="30"/>
        </w:rPr>
        <w:t>A</w:t>
      </w:r>
      <w:r w:rsidRPr="00E5411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มูลค่าที่ตราไว้คงเหลือหน่วยละ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950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 (ดูคำอธิบาย </w:t>
      </w:r>
      <w:r>
        <w:rPr>
          <w:rFonts w:asciiTheme="majorBidi" w:hAnsiTheme="majorBidi" w:cstheme="majorBidi"/>
          <w:spacing w:val="-2"/>
          <w:sz w:val="30"/>
          <w:szCs w:val="30"/>
        </w:rPr>
        <w:t>*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)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ดอกเบี้ยครบกำหนดชำระทุก </w:t>
      </w:r>
      <w:r w:rsidRPr="009F5805">
        <w:rPr>
          <w:rFonts w:asciiTheme="majorBidi" w:hAnsiTheme="majorBidi" w:cstheme="majorBidi"/>
          <w:sz w:val="30"/>
          <w:szCs w:val="30"/>
        </w:rPr>
        <w:t>3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9F5805">
        <w:rPr>
          <w:rFonts w:asciiTheme="majorBidi" w:hAnsiTheme="majorBidi" w:cstheme="majorBidi"/>
          <w:sz w:val="30"/>
          <w:szCs w:val="30"/>
        </w:rPr>
        <w:t>4</w:t>
      </w:r>
      <w:r w:rsidRPr="009F5805">
        <w:rPr>
          <w:rFonts w:asciiTheme="majorBidi" w:hAnsiTheme="majorBidi" w:cstheme="majorBidi"/>
          <w:sz w:val="30"/>
          <w:szCs w:val="30"/>
          <w:cs/>
        </w:rPr>
        <w:t>:</w:t>
      </w:r>
      <w:r w:rsidRPr="009F5805">
        <w:rPr>
          <w:rFonts w:asciiTheme="majorBidi" w:hAnsiTheme="majorBidi" w:cstheme="majorBidi"/>
          <w:sz w:val="30"/>
          <w:szCs w:val="30"/>
        </w:rPr>
        <w:t>1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14B3E3" w14:textId="77777777" w:rsidR="009443EC" w:rsidRPr="003A69B3" w:rsidRDefault="009443EC" w:rsidP="009443EC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1B97D" w14:textId="00AD051A" w:rsidR="009443EC" w:rsidRPr="009F5805" w:rsidRDefault="009443EC" w:rsidP="009443EC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ค่าใช้จ่ายที่เกี่ยวข้องโดยตรงกับการออกหุ้นกู้ได้แก่ค่าธรรมเนียมการจัดจำหน่าย</w:t>
      </w:r>
      <w:r w:rsidR="00FB1FD8">
        <w:rPr>
          <w:rFonts w:asciiTheme="majorBidi" w:hAnsiTheme="majorBidi" w:cstheme="majorBidi" w:hint="cs"/>
          <w:sz w:val="30"/>
          <w:szCs w:val="30"/>
          <w:cs/>
        </w:rPr>
        <w:t>และค่าธรรมเนียมอื่นๆ</w:t>
      </w:r>
      <w:r w:rsidR="008E46D7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ซึ่งบริษัทบันทึกเป็นรายการรอตัดบัญชีและทยอยรับรู้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3BD5A6FA" w14:textId="77777777" w:rsidR="009443EC" w:rsidRDefault="009443EC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0611C60" w14:textId="7C02419E" w:rsidR="003942D1" w:rsidRPr="003A69B3" w:rsidRDefault="003942D1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942D1">
        <w:rPr>
          <w:rFonts w:asciiTheme="majorBidi" w:hAnsiTheme="majorBidi" w:cstheme="majorBidi"/>
          <w:sz w:val="30"/>
          <w:szCs w:val="30"/>
        </w:rPr>
        <w:t xml:space="preserve">*  </w:t>
      </w:r>
      <w:r w:rsidRPr="003942D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30 </w:t>
      </w:r>
      <w:r w:rsidRPr="003942D1">
        <w:rPr>
          <w:rFonts w:asciiTheme="majorBidi" w:hAnsiTheme="majorBidi" w:hint="cs"/>
          <w:sz w:val="30"/>
          <w:szCs w:val="30"/>
          <w:cs/>
        </w:rPr>
        <w:t>เมษายน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 </w:t>
      </w:r>
      <w:r w:rsidRPr="003942D1">
        <w:rPr>
          <w:rFonts w:asciiTheme="majorBidi" w:hAnsiTheme="majorBidi" w:hint="cs"/>
          <w:sz w:val="30"/>
          <w:szCs w:val="30"/>
          <w:cs/>
        </w:rPr>
        <w:t>บริษัทมีการประชุมผู้ถือหุ้นกู้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ECF246A </w:t>
      </w:r>
      <w:r w:rsidRPr="003942D1">
        <w:rPr>
          <w:rFonts w:asciiTheme="majorBidi" w:hAnsiTheme="majorBidi" w:hint="cs"/>
          <w:sz w:val="30"/>
          <w:szCs w:val="30"/>
          <w:cs/>
        </w:rPr>
        <w:t>โดยมีมติอนุมัติให้ขยายระยะเวลาครบกำหนดไถ่ถอนหุ้นกู้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ECF246A </w:t>
      </w:r>
      <w:r w:rsidRPr="003942D1">
        <w:rPr>
          <w:rFonts w:asciiTheme="majorBidi" w:hAnsiTheme="majorBidi" w:hint="cs"/>
          <w:sz w:val="30"/>
          <w:szCs w:val="30"/>
          <w:cs/>
        </w:rPr>
        <w:t>ออกไปอีก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1 </w:t>
      </w:r>
      <w:r w:rsidRPr="003942D1">
        <w:rPr>
          <w:rFonts w:asciiTheme="majorBidi" w:hAnsiTheme="majorBidi" w:hint="cs"/>
          <w:sz w:val="30"/>
          <w:szCs w:val="30"/>
          <w:cs/>
        </w:rPr>
        <w:t>ปีโดยแก้ไขวันครบกำหนดไถ่ถอนหุ้นกู้จากเดิมวันที่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</w:t>
      </w:r>
      <w:r w:rsidRPr="003942D1">
        <w:rPr>
          <w:rFonts w:asciiTheme="majorBidi" w:hAnsiTheme="majorBidi" w:hint="cs"/>
          <w:sz w:val="30"/>
          <w:szCs w:val="30"/>
          <w:cs/>
        </w:rPr>
        <w:t>เป็น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2568 </w:t>
      </w:r>
      <w:r w:rsidRPr="003942D1">
        <w:rPr>
          <w:rFonts w:asciiTheme="majorBidi" w:hAnsiTheme="majorBidi" w:hint="cs"/>
          <w:sz w:val="30"/>
          <w:szCs w:val="30"/>
          <w:cs/>
        </w:rPr>
        <w:t>และอนุมัติการแบ่งชำระคืนเงินต้นหุ้นกู้ให้แก่ผู้ถือหุ้นกู้บางส่วน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โดยการลดมูลค่าที่ตราไว้ต่อหน่วยลงจำนวนรวมร้อยละ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5 </w:t>
      </w:r>
      <w:r w:rsidRPr="003942D1">
        <w:rPr>
          <w:rFonts w:asciiTheme="majorBidi" w:hAnsiTheme="majorBidi" w:hint="cs"/>
          <w:sz w:val="30"/>
          <w:szCs w:val="30"/>
          <w:cs/>
        </w:rPr>
        <w:t>ของมูลค่าหุ้นกู้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ณ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วันออกหุ้นกู้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คิดเป็นเงินต้นหุ้นกู้ที่ชำระคืนจำนวน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>20,475</w:t>
      </w:r>
      <w:r w:rsidR="006D3E8E">
        <w:rPr>
          <w:rFonts w:asciiTheme="majorBidi" w:hAnsiTheme="majorBidi" w:cstheme="majorBidi"/>
          <w:sz w:val="30"/>
          <w:szCs w:val="30"/>
        </w:rPr>
        <w:t>,000</w:t>
      </w:r>
      <w:r w:rsidRPr="003942D1">
        <w:rPr>
          <w:rFonts w:asciiTheme="majorBidi" w:hAnsiTheme="majorBidi" w:cstheme="majorBidi"/>
          <w:sz w:val="30"/>
          <w:szCs w:val="30"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บาท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โดยกำหนดชำระในวันที่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</w:t>
      </w:r>
      <w:r w:rsidRPr="003942D1">
        <w:rPr>
          <w:rFonts w:asciiTheme="majorBidi" w:hAnsiTheme="majorBidi" w:hint="cs"/>
          <w:sz w:val="30"/>
          <w:szCs w:val="30"/>
          <w:cs/>
        </w:rPr>
        <w:t>ซึ่งเป็นวันครบกำหนดไถ่ถอนหุ้นกู้เดิมและเงินต้นหุ้นกู้ส่วนที่เหลือจะชำระคืนในวันที่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2568 </w:t>
      </w:r>
      <w:r w:rsidRPr="003942D1">
        <w:rPr>
          <w:rFonts w:asciiTheme="majorBidi" w:hAnsiTheme="majorBidi" w:hint="cs"/>
          <w:sz w:val="30"/>
          <w:szCs w:val="30"/>
          <w:cs/>
        </w:rPr>
        <w:t>ซึ่งเป็นวันครบกำหนดไถ่ถอนหุ้นกู้ที่ได้ขอขยายออกไป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และมีมติอนุมัติให้แก้ไขเปลี่ยนแปลงอัตราดอกเบี้ยของหุ้นกู้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จากเดิม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ร้อยละ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7.15 </w:t>
      </w:r>
      <w:r w:rsidRPr="003942D1">
        <w:rPr>
          <w:rFonts w:asciiTheme="majorBidi" w:hAnsiTheme="majorBidi" w:hint="cs"/>
          <w:sz w:val="30"/>
          <w:szCs w:val="30"/>
          <w:cs/>
        </w:rPr>
        <w:t>ต่อปี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เป็น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ร้อยละ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7.40  </w:t>
      </w:r>
      <w:r w:rsidRPr="003942D1">
        <w:rPr>
          <w:rFonts w:asciiTheme="majorBidi" w:hAnsiTheme="majorBidi" w:hint="cs"/>
          <w:sz w:val="30"/>
          <w:szCs w:val="30"/>
          <w:cs/>
        </w:rPr>
        <w:t>ต่อปี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ตั้งแต่วันที่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</w:t>
      </w:r>
      <w:r w:rsidRPr="003942D1">
        <w:rPr>
          <w:rFonts w:asciiTheme="majorBidi" w:hAnsiTheme="majorBidi" w:hint="cs"/>
          <w:sz w:val="30"/>
          <w:szCs w:val="30"/>
          <w:cs/>
        </w:rPr>
        <w:t>จนถึง</w:t>
      </w:r>
      <w:r w:rsidRPr="003942D1">
        <w:rPr>
          <w:rFonts w:asciiTheme="majorBidi" w:hAnsiTheme="majorBidi"/>
          <w:sz w:val="30"/>
          <w:szCs w:val="30"/>
          <w:cs/>
        </w:rPr>
        <w:t xml:space="preserve"> (</w:t>
      </w:r>
      <w:r w:rsidRPr="003942D1">
        <w:rPr>
          <w:rFonts w:asciiTheme="majorBidi" w:hAnsiTheme="majorBidi" w:hint="cs"/>
          <w:sz w:val="30"/>
          <w:szCs w:val="30"/>
          <w:cs/>
        </w:rPr>
        <w:t>แต่ไม่นับรวม</w:t>
      </w:r>
      <w:r w:rsidRPr="003942D1">
        <w:rPr>
          <w:rFonts w:asciiTheme="majorBidi" w:hAnsiTheme="majorBidi"/>
          <w:sz w:val="30"/>
          <w:szCs w:val="30"/>
          <w:cs/>
        </w:rPr>
        <w:t xml:space="preserve">) </w:t>
      </w:r>
      <w:r w:rsidRPr="003942D1">
        <w:rPr>
          <w:rFonts w:asciiTheme="majorBidi" w:hAnsiTheme="majorBidi" w:hint="cs"/>
          <w:sz w:val="30"/>
          <w:szCs w:val="30"/>
          <w:cs/>
        </w:rPr>
        <w:t>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2568 </w:t>
      </w:r>
      <w:r w:rsidRPr="003942D1">
        <w:rPr>
          <w:rFonts w:asciiTheme="majorBidi" w:hAnsiTheme="majorBidi" w:hint="cs"/>
          <w:sz w:val="30"/>
          <w:szCs w:val="30"/>
          <w:cs/>
        </w:rPr>
        <w:t>ในช่วงเวลาที่ขอขยายอายุหุ้นกู้ออกไปรวมทั้งอนุมัติให้แก้ไขข้อกำหนดสิทธิ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ใบหุ้นกู้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ชื่อหุ้นกู้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และเอกสารที่เกี่ยวข้องให้สอดคล้องกับการแก้ไขเปลี่ยนแปลงดังกล่าว</w:t>
      </w:r>
    </w:p>
    <w:p w14:paraId="56005EB7" w14:textId="77777777" w:rsidR="003942D1" w:rsidRDefault="003942D1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="Angsana New" w:hAnsi="Angsana New"/>
          <w:sz w:val="30"/>
          <w:szCs w:val="30"/>
        </w:rPr>
      </w:pPr>
    </w:p>
    <w:p w14:paraId="01C8DC6D" w14:textId="61325DE3" w:rsidR="003E3490" w:rsidRDefault="003E3490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3E349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E3490">
        <w:rPr>
          <w:rFonts w:ascii="Angsana New" w:hAnsi="Angsana New"/>
          <w:sz w:val="30"/>
          <w:szCs w:val="30"/>
        </w:rPr>
        <w:t xml:space="preserve">30 </w:t>
      </w:r>
      <w:r w:rsidR="0076307F">
        <w:rPr>
          <w:rFonts w:ascii="Angsana New" w:hAnsi="Angsana New" w:hint="cs"/>
          <w:sz w:val="30"/>
          <w:szCs w:val="30"/>
          <w:cs/>
        </w:rPr>
        <w:t>กันยายน</w:t>
      </w:r>
      <w:r w:rsidRPr="003E3490">
        <w:rPr>
          <w:rFonts w:ascii="Angsana New" w:hAnsi="Angsana New"/>
          <w:sz w:val="30"/>
          <w:szCs w:val="30"/>
          <w:cs/>
        </w:rPr>
        <w:t xml:space="preserve"> </w:t>
      </w:r>
      <w:r w:rsidRPr="003E3490">
        <w:rPr>
          <w:rFonts w:ascii="Angsana New" w:hAnsi="Angsana New"/>
          <w:sz w:val="30"/>
          <w:szCs w:val="30"/>
        </w:rPr>
        <w:t>2567</w:t>
      </w:r>
      <w:r w:rsidRPr="003E349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E3490">
        <w:rPr>
          <w:rFonts w:ascii="Angsana New" w:hAnsi="Angsana New"/>
          <w:sz w:val="30"/>
          <w:szCs w:val="30"/>
        </w:rPr>
        <w:t>31</w:t>
      </w:r>
      <w:r w:rsidRPr="003E34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E3490">
        <w:rPr>
          <w:rFonts w:ascii="Angsana New" w:hAnsi="Angsana New"/>
          <w:sz w:val="30"/>
          <w:szCs w:val="30"/>
        </w:rPr>
        <w:t>2566</w:t>
      </w:r>
      <w:r w:rsidRPr="003E3490">
        <w:rPr>
          <w:rFonts w:ascii="Angsana New" w:hAnsi="Angsana New"/>
          <w:sz w:val="30"/>
          <w:szCs w:val="30"/>
          <w:cs/>
        </w:rPr>
        <w:t xml:space="preserve"> หุ้นกู้ดังกล่าวมีมูลค่ายุติธรรมรวมประมาณ</w:t>
      </w:r>
      <w:r w:rsidR="00E26E10">
        <w:rPr>
          <w:rFonts w:ascii="Angsana New" w:hAnsi="Angsana New"/>
          <w:sz w:val="30"/>
          <w:szCs w:val="30"/>
        </w:rPr>
        <w:t xml:space="preserve"> </w:t>
      </w:r>
      <w:r w:rsidR="00AF06A7">
        <w:rPr>
          <w:rFonts w:ascii="Angsana New" w:hAnsi="Angsana New"/>
          <w:sz w:val="30"/>
          <w:szCs w:val="30"/>
        </w:rPr>
        <w:t>983.</w:t>
      </w:r>
      <w:r w:rsidR="00F832C8">
        <w:rPr>
          <w:rFonts w:ascii="Angsana New" w:hAnsi="Angsana New"/>
          <w:sz w:val="30"/>
          <w:szCs w:val="30"/>
        </w:rPr>
        <w:t>1</w:t>
      </w:r>
      <w:r w:rsidR="0076307F">
        <w:rPr>
          <w:rFonts w:ascii="Angsana New" w:hAnsi="Angsana New"/>
          <w:sz w:val="30"/>
          <w:szCs w:val="30"/>
        </w:rPr>
        <w:t xml:space="preserve"> </w:t>
      </w:r>
      <w:r w:rsidRPr="003E3490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3E3490">
        <w:rPr>
          <w:rFonts w:ascii="Angsana New" w:hAnsi="Angsana New"/>
          <w:sz w:val="30"/>
          <w:szCs w:val="30"/>
        </w:rPr>
        <w:t>1,201.6</w:t>
      </w:r>
      <w:r w:rsidRPr="003E3490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3E3490">
        <w:rPr>
          <w:rFonts w:ascii="Angsana New" w:hAnsi="Angsana New"/>
          <w:color w:val="FFFFFF" w:themeColor="background1"/>
          <w:sz w:val="30"/>
          <w:szCs w:val="30"/>
        </w:rPr>
        <w:t xml:space="preserve"> </w:t>
      </w:r>
      <w:r w:rsidRPr="003E3490">
        <w:rPr>
          <w:rFonts w:ascii="Angsana New" w:hAnsi="Angsana New"/>
          <w:sz w:val="30"/>
          <w:szCs w:val="30"/>
          <w:cs/>
        </w:rPr>
        <w:t>มูลค่ายุติธรรม</w:t>
      </w:r>
      <w:r w:rsidR="00BD510E">
        <w:rPr>
          <w:rFonts w:ascii="Angsana New" w:hAnsi="Angsana New" w:hint="cs"/>
          <w:sz w:val="30"/>
          <w:szCs w:val="30"/>
          <w:cs/>
        </w:rPr>
        <w:t xml:space="preserve">ของปี </w:t>
      </w:r>
      <w:r w:rsidR="00BD510E">
        <w:rPr>
          <w:rFonts w:ascii="Angsana New" w:hAnsi="Angsana New"/>
          <w:sz w:val="30"/>
          <w:szCs w:val="30"/>
        </w:rPr>
        <w:t xml:space="preserve">2566 </w:t>
      </w:r>
      <w:r w:rsidRPr="003E3490">
        <w:rPr>
          <w:rFonts w:ascii="Angsana New" w:hAnsi="Angsana New"/>
          <w:sz w:val="30"/>
          <w:szCs w:val="30"/>
          <w:cs/>
        </w:rPr>
        <w:t xml:space="preserve">เป็นข้อมูลระดับ </w:t>
      </w:r>
      <w:r w:rsidRPr="003E3490">
        <w:rPr>
          <w:rFonts w:ascii="Angsana New" w:hAnsi="Angsana New"/>
          <w:sz w:val="30"/>
          <w:szCs w:val="30"/>
        </w:rPr>
        <w:t>2</w:t>
      </w:r>
      <w:r w:rsidRPr="003E3490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C14329">
        <w:rPr>
          <w:rFonts w:ascii="Angsana New" w:hAnsi="Angsana New" w:hint="cs"/>
          <w:sz w:val="30"/>
          <w:szCs w:val="30"/>
          <w:cs/>
        </w:rPr>
        <w:t xml:space="preserve"> ส่วนปี </w:t>
      </w:r>
      <w:r w:rsidR="00C14329">
        <w:rPr>
          <w:rFonts w:ascii="Angsana New" w:hAnsi="Angsana New"/>
          <w:sz w:val="30"/>
          <w:szCs w:val="30"/>
        </w:rPr>
        <w:t xml:space="preserve">2567 </w:t>
      </w:r>
      <w:r w:rsidR="00C1432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F06A7">
        <w:rPr>
          <w:rFonts w:ascii="Angsana New" w:hAnsi="Angsana New"/>
          <w:sz w:val="30"/>
          <w:szCs w:val="30"/>
        </w:rPr>
        <w:t>592.9</w:t>
      </w:r>
      <w:r w:rsidR="00C14329">
        <w:rPr>
          <w:rFonts w:ascii="Angsana New" w:hAnsi="Angsana New"/>
          <w:sz w:val="30"/>
          <w:szCs w:val="30"/>
        </w:rPr>
        <w:t xml:space="preserve"> </w:t>
      </w:r>
      <w:r w:rsidR="00C14329">
        <w:rPr>
          <w:rFonts w:ascii="Angsana New" w:hAnsi="Angsana New" w:hint="cs"/>
          <w:sz w:val="30"/>
          <w:szCs w:val="30"/>
          <w:cs/>
        </w:rPr>
        <w:t xml:space="preserve">ล้านบาท เป็นข้อมูลระดับ </w:t>
      </w:r>
      <w:r w:rsidR="00C14329">
        <w:rPr>
          <w:rFonts w:ascii="Angsana New" w:hAnsi="Angsana New"/>
          <w:sz w:val="30"/>
          <w:szCs w:val="30"/>
        </w:rPr>
        <w:t xml:space="preserve">2 </w:t>
      </w:r>
      <w:r w:rsidR="00C14329" w:rsidRPr="003E3490">
        <w:rPr>
          <w:rFonts w:ascii="Angsana New" w:hAnsi="Angsana New"/>
          <w:sz w:val="30"/>
          <w:szCs w:val="30"/>
          <w:cs/>
        </w:rPr>
        <w:t>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 และจำนวน </w:t>
      </w:r>
      <w:r w:rsidR="00AF06A7">
        <w:rPr>
          <w:rFonts w:ascii="Angsana New" w:eastAsia="Calibri" w:hAnsi="Angsana New"/>
          <w:sz w:val="30"/>
          <w:szCs w:val="30"/>
        </w:rPr>
        <w:t>390.</w:t>
      </w:r>
      <w:r w:rsidR="00F832C8">
        <w:rPr>
          <w:rFonts w:ascii="Angsana New" w:eastAsia="Calibri" w:hAnsi="Angsana New"/>
          <w:sz w:val="30"/>
          <w:szCs w:val="30"/>
        </w:rPr>
        <w:t>2</w:t>
      </w:r>
      <w:r w:rsidR="0076307F">
        <w:rPr>
          <w:rFonts w:ascii="Angsana New" w:eastAsia="Calibri" w:hAnsi="Angsana New"/>
          <w:sz w:val="30"/>
          <w:szCs w:val="30"/>
        </w:rPr>
        <w:t xml:space="preserve">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ล้านบาท เป็นข้อมูลระดับ </w:t>
      </w:r>
      <w:r w:rsidR="00C14329">
        <w:rPr>
          <w:rFonts w:ascii="Angsana New" w:eastAsia="Calibri" w:hAnsi="Angsana New"/>
          <w:sz w:val="30"/>
          <w:szCs w:val="30"/>
        </w:rPr>
        <w:t xml:space="preserve">3 </w:t>
      </w:r>
      <w:r w:rsidR="00C14329">
        <w:rPr>
          <w:rFonts w:ascii="Angsana New" w:eastAsia="Calibri" w:hAnsi="Angsana New" w:hint="cs"/>
          <w:sz w:val="30"/>
          <w:szCs w:val="30"/>
          <w:cs/>
        </w:rPr>
        <w:t>ของลำดับชั้นของมูลค่ายุติธรรมซึ่งเป็นประมาณการกระแสเงินสดคิดลดที่คำนวณโดยบริษัทผู้เชี่ยวชาญอิสระภายนอก ทั้งนี้ สมมติฐานที่สำคัญสำหรับประมาณการดังกล่าว ได้แก่ อัตราคิดลดร้อย</w:t>
      </w:r>
      <w:r w:rsidR="00C14329" w:rsidRPr="00C14329">
        <w:rPr>
          <w:rFonts w:ascii="Angsana New" w:eastAsia="Calibri" w:hAnsi="Angsana New" w:hint="cs"/>
          <w:sz w:val="30"/>
          <w:szCs w:val="30"/>
          <w:cs/>
        </w:rPr>
        <w:t xml:space="preserve">ละ </w:t>
      </w:r>
      <w:r w:rsidR="00C14329" w:rsidRPr="00C14329">
        <w:rPr>
          <w:rFonts w:ascii="Angsana New" w:eastAsia="Calibri" w:hAnsi="Angsana New"/>
          <w:sz w:val="30"/>
          <w:szCs w:val="30"/>
        </w:rPr>
        <w:t>7.42</w:t>
      </w:r>
      <w:r w:rsidR="00C14329">
        <w:rPr>
          <w:rFonts w:ascii="Angsana New" w:eastAsia="Calibri" w:hAnsi="Angsana New"/>
          <w:sz w:val="30"/>
          <w:szCs w:val="30"/>
        </w:rPr>
        <w:t xml:space="preserve">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ซึ่งหากอัตราคิดลดเพิ่มขึ้นหรือลดลงร้อยละ </w:t>
      </w:r>
      <w:r w:rsidR="00C14329">
        <w:rPr>
          <w:rFonts w:ascii="Angsana New" w:eastAsia="Calibri" w:hAnsi="Angsana New"/>
          <w:sz w:val="30"/>
          <w:szCs w:val="30"/>
        </w:rPr>
        <w:t xml:space="preserve">1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มูลค่ายุติธรรมข้างต้นจะลดลงหรือเพิ่มขึ้นประมาณ </w:t>
      </w:r>
      <w:r w:rsidR="006816B9">
        <w:rPr>
          <w:rFonts w:ascii="Angsana New" w:eastAsia="Calibri" w:hAnsi="Angsana New"/>
          <w:sz w:val="30"/>
          <w:szCs w:val="30"/>
        </w:rPr>
        <w:t>3.3</w:t>
      </w:r>
      <w:r w:rsidR="00C14329">
        <w:rPr>
          <w:rFonts w:ascii="Angsana New" w:eastAsia="Calibri" w:hAnsi="Angsana New"/>
          <w:sz w:val="30"/>
          <w:szCs w:val="30"/>
        </w:rPr>
        <w:t xml:space="preserve">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ล้านบาท หรือ </w:t>
      </w:r>
      <w:r w:rsidR="006816B9">
        <w:rPr>
          <w:rFonts w:ascii="Angsana New" w:eastAsia="Calibri" w:hAnsi="Angsana New"/>
          <w:sz w:val="30"/>
          <w:szCs w:val="30"/>
        </w:rPr>
        <w:t>3.4</w:t>
      </w:r>
      <w:r w:rsidR="00C14329">
        <w:rPr>
          <w:rFonts w:ascii="Angsana New" w:eastAsia="Calibri" w:hAnsi="Angsana New"/>
          <w:sz w:val="30"/>
          <w:szCs w:val="30"/>
        </w:rPr>
        <w:t xml:space="preserve"> </w:t>
      </w:r>
      <w:r w:rsidR="00C14329"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</w:p>
    <w:p w14:paraId="7F0D7563" w14:textId="77777777" w:rsidR="008254E2" w:rsidRPr="008254E2" w:rsidRDefault="008254E2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B138B80" w14:textId="27917985" w:rsidR="008254E2" w:rsidRPr="008254E2" w:rsidRDefault="008254E2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254E2" w:rsidRPr="008254E2" w:rsidSect="00E14FEB">
          <w:footerReference w:type="first" r:id="rId14"/>
          <w:pgSz w:w="11909" w:h="16834" w:code="9"/>
          <w:pgMar w:top="1219" w:right="1134" w:bottom="567" w:left="1440" w:header="992" w:footer="283" w:gutter="0"/>
          <w:pgNumType w:chapStyle="1"/>
          <w:cols w:space="720"/>
          <w:docGrid w:linePitch="245"/>
        </w:sectPr>
      </w:pPr>
      <w:r w:rsidRPr="008254E2">
        <w:rPr>
          <w:rFonts w:asciiTheme="majorBidi" w:hAnsiTheme="majorBidi" w:cstheme="majorBidi" w:hint="cs"/>
          <w:sz w:val="30"/>
          <w:szCs w:val="30"/>
          <w:cs/>
        </w:rPr>
        <w:t xml:space="preserve">หุ้นกู้คงเหลือ </w:t>
      </w:r>
      <w:r w:rsidRPr="008254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254E2">
        <w:rPr>
          <w:rFonts w:asciiTheme="majorBidi" w:hAnsiTheme="majorBidi" w:cstheme="majorBidi"/>
          <w:sz w:val="30"/>
          <w:szCs w:val="30"/>
        </w:rPr>
        <w:t xml:space="preserve">30 </w:t>
      </w:r>
      <w:r w:rsidRPr="008254E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254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54E2">
        <w:rPr>
          <w:rFonts w:asciiTheme="majorBidi" w:hAnsiTheme="majorBidi" w:cstheme="majorBidi"/>
          <w:sz w:val="30"/>
          <w:szCs w:val="30"/>
        </w:rPr>
        <w:t>2567</w:t>
      </w:r>
      <w:r w:rsidRPr="008254E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8254E2">
        <w:rPr>
          <w:rFonts w:asciiTheme="majorBidi" w:hAnsiTheme="majorBidi" w:cstheme="majorBidi"/>
          <w:sz w:val="30"/>
          <w:szCs w:val="30"/>
        </w:rPr>
        <w:t>31</w:t>
      </w:r>
      <w:r w:rsidRPr="008254E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254E2">
        <w:rPr>
          <w:rFonts w:asciiTheme="majorBidi" w:hAnsiTheme="majorBidi" w:cstheme="majorBidi"/>
          <w:sz w:val="30"/>
          <w:szCs w:val="30"/>
        </w:rPr>
        <w:t>2566</w:t>
      </w:r>
      <w:r w:rsidRPr="008254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54E2">
        <w:rPr>
          <w:rFonts w:asciiTheme="majorBidi" w:hAnsiTheme="majorBidi" w:cstheme="majorBidi"/>
          <w:sz w:val="30"/>
          <w:szCs w:val="30"/>
        </w:rPr>
        <w:t xml:space="preserve"> </w:t>
      </w:r>
      <w:r w:rsidRPr="008254E2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8254E2">
        <w:rPr>
          <w:rFonts w:asciiTheme="majorBidi" w:hAnsiTheme="majorBidi" w:cstheme="majorBidi" w:hint="cs"/>
          <w:sz w:val="30"/>
          <w:szCs w:val="30"/>
          <w:cs/>
        </w:rPr>
        <w:t>รายการดังต่อไปนี้</w:t>
      </w:r>
    </w:p>
    <w:tbl>
      <w:tblPr>
        <w:tblStyle w:val="TableGrid"/>
        <w:tblpPr w:leftFromText="180" w:rightFromText="180" w:vertAnchor="text" w:horzAnchor="margin" w:tblpX="-142" w:tblpY="-105"/>
        <w:tblW w:w="15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18"/>
        <w:gridCol w:w="1842"/>
        <w:gridCol w:w="265"/>
        <w:gridCol w:w="2165"/>
        <w:gridCol w:w="305"/>
        <w:gridCol w:w="1585"/>
        <w:gridCol w:w="240"/>
        <w:gridCol w:w="1302"/>
        <w:gridCol w:w="241"/>
        <w:gridCol w:w="1007"/>
        <w:gridCol w:w="236"/>
        <w:gridCol w:w="1181"/>
        <w:gridCol w:w="236"/>
        <w:gridCol w:w="1426"/>
        <w:gridCol w:w="241"/>
        <w:gridCol w:w="1424"/>
      </w:tblGrid>
      <w:tr w:rsidR="008254E2" w:rsidRPr="003E3490" w14:paraId="672EAA84" w14:textId="77777777" w:rsidTr="008254E2">
        <w:tc>
          <w:tcPr>
            <w:tcW w:w="15094" w:type="dxa"/>
            <w:gridSpan w:val="17"/>
            <w:tcBorders>
              <w:bottom w:val="single" w:sz="4" w:space="0" w:color="auto"/>
            </w:tcBorders>
          </w:tcPr>
          <w:p w14:paraId="11FB0D01" w14:textId="77777777" w:rsidR="008254E2" w:rsidRPr="00367046" w:rsidRDefault="008254E2" w:rsidP="008254E2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bookmarkStart w:id="1" w:name="_Hlk173176870"/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งบการเงินรวมและงบการเงินเฉพาะกิจกา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ร</w:t>
            </w:r>
          </w:p>
        </w:tc>
      </w:tr>
      <w:tr w:rsidR="008254E2" w:rsidRPr="003E3490" w14:paraId="7CE447B9" w14:textId="77777777" w:rsidTr="008254E2">
        <w:tc>
          <w:tcPr>
            <w:tcW w:w="1080" w:type="dxa"/>
            <w:tcBorders>
              <w:top w:val="single" w:sz="4" w:space="0" w:color="auto"/>
            </w:tcBorders>
          </w:tcPr>
          <w:p w14:paraId="04506AEA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1C224822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A3611DF" w14:textId="77777777" w:rsidR="008254E2" w:rsidRPr="008254E2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375889D4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5AAC607B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วันที่ครบ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14:paraId="21FE400D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31EC05BF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6A52DC1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9D915E3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82977F6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9EBF1AE" w14:textId="77777777" w:rsidR="008254E2" w:rsidRPr="00367046" w:rsidRDefault="008254E2" w:rsidP="008254E2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ระยะเวลา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A38DD5" w14:textId="77777777" w:rsidR="008254E2" w:rsidRPr="00367046" w:rsidRDefault="008254E2" w:rsidP="008254E2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C84F440" w14:textId="77777777" w:rsidR="008254E2" w:rsidRPr="00367046" w:rsidRDefault="008254E2" w:rsidP="008254E2">
            <w:pPr>
              <w:pStyle w:val="NoSpacing"/>
              <w:ind w:right="-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9B2D37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227B63" w14:textId="77777777" w:rsidR="008254E2" w:rsidRPr="00367046" w:rsidRDefault="008254E2" w:rsidP="008254E2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พันบาท</w:t>
            </w:r>
          </w:p>
        </w:tc>
      </w:tr>
      <w:tr w:rsidR="008254E2" w:rsidRPr="003E3490" w14:paraId="3E773F97" w14:textId="77777777" w:rsidTr="008254E2">
        <w:tc>
          <w:tcPr>
            <w:tcW w:w="1080" w:type="dxa"/>
            <w:tcBorders>
              <w:bottom w:val="single" w:sz="4" w:space="0" w:color="auto"/>
            </w:tcBorders>
          </w:tcPr>
          <w:p w14:paraId="5CA07E57" w14:textId="77777777" w:rsidR="008254E2" w:rsidRPr="00367046" w:rsidRDefault="008254E2" w:rsidP="008254E2">
            <w:pPr>
              <w:pStyle w:val="NoSpacing"/>
              <w:ind w:left="35" w:hanging="3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318" w:type="dxa"/>
          </w:tcPr>
          <w:p w14:paraId="141BAC72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4B346EB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วันที่ออก</w:t>
            </w:r>
          </w:p>
        </w:tc>
        <w:tc>
          <w:tcPr>
            <w:tcW w:w="265" w:type="dxa"/>
          </w:tcPr>
          <w:p w14:paraId="6CB44D01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5BFB22F0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กำหนดไถ่ถอน</w:t>
            </w:r>
          </w:p>
        </w:tc>
        <w:tc>
          <w:tcPr>
            <w:tcW w:w="305" w:type="dxa"/>
          </w:tcPr>
          <w:p w14:paraId="4C782987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8DDFFCD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หลักประกัน</w:t>
            </w:r>
          </w:p>
        </w:tc>
        <w:tc>
          <w:tcPr>
            <w:tcW w:w="240" w:type="dxa"/>
          </w:tcPr>
          <w:p w14:paraId="37AB3A8F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EF246AF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ต่อปี (ร้อยละ)</w:t>
            </w:r>
          </w:p>
        </w:tc>
        <w:tc>
          <w:tcPr>
            <w:tcW w:w="241" w:type="dxa"/>
          </w:tcPr>
          <w:p w14:paraId="6F8E6D08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5F9B45B" w14:textId="77777777" w:rsidR="008254E2" w:rsidRPr="00367046" w:rsidRDefault="008254E2" w:rsidP="008254E2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ปี)</w:t>
            </w:r>
          </w:p>
        </w:tc>
        <w:tc>
          <w:tcPr>
            <w:tcW w:w="236" w:type="dxa"/>
          </w:tcPr>
          <w:p w14:paraId="1788E8FE" w14:textId="77777777" w:rsidR="008254E2" w:rsidRPr="00367046" w:rsidRDefault="008254E2" w:rsidP="008254E2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A5F1B42" w14:textId="77777777" w:rsidR="008254E2" w:rsidRPr="00367046" w:rsidRDefault="008254E2" w:rsidP="008254E2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จำนวนหน่วย</w:t>
            </w:r>
          </w:p>
        </w:tc>
        <w:tc>
          <w:tcPr>
            <w:tcW w:w="236" w:type="dxa"/>
          </w:tcPr>
          <w:p w14:paraId="2DA59BA7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5512611" w14:textId="77777777" w:rsidR="008254E2" w:rsidRPr="00367046" w:rsidRDefault="008254E2" w:rsidP="008254E2">
            <w:pPr>
              <w:pStyle w:val="NoSpacing"/>
              <w:ind w:left="-126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กันยายน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 2567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52E3031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7FBB5B8" w14:textId="77777777" w:rsidR="008254E2" w:rsidRPr="00367046" w:rsidRDefault="008254E2" w:rsidP="008254E2">
            <w:pPr>
              <w:pStyle w:val="NoSpacing"/>
              <w:ind w:left="-125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8254E2" w:rsidRPr="003E3490" w14:paraId="1E91F138" w14:textId="77777777" w:rsidTr="008254E2">
        <w:tc>
          <w:tcPr>
            <w:tcW w:w="1080" w:type="dxa"/>
            <w:tcBorders>
              <w:top w:val="single" w:sz="4" w:space="0" w:color="auto"/>
            </w:tcBorders>
          </w:tcPr>
          <w:p w14:paraId="7FCF6555" w14:textId="77777777" w:rsidR="008254E2" w:rsidRPr="00367046" w:rsidRDefault="008254E2" w:rsidP="008254E2">
            <w:pPr>
              <w:pStyle w:val="NoSpacing"/>
              <w:tabs>
                <w:tab w:val="clear" w:pos="907"/>
                <w:tab w:val="left" w:pos="789"/>
              </w:tabs>
              <w:ind w:left="35" w:right="-111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ECF246A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*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318" w:type="dxa"/>
          </w:tcPr>
          <w:p w14:paraId="526F7A25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9ADB87B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65" w:type="dxa"/>
          </w:tcPr>
          <w:p w14:paraId="388B14C2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4AA83AA8" w14:textId="77777777" w:rsidR="008254E2" w:rsidRPr="00367046" w:rsidRDefault="008254E2" w:rsidP="008254E2">
            <w:pPr>
              <w:pStyle w:val="NoSpacing"/>
              <w:tabs>
                <w:tab w:val="clear" w:pos="1644"/>
              </w:tabs>
              <w:ind w:left="-126" w:right="-1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2567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และ </w:t>
            </w:r>
            <w:r>
              <w:rPr>
                <w:rFonts w:ascii="Angsana New" w:hAnsi="Angsana New" w:cs="Angsana New"/>
                <w:sz w:val="29"/>
                <w:szCs w:val="29"/>
              </w:rPr>
              <w:t>2568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*</w:t>
            </w:r>
          </w:p>
        </w:tc>
        <w:tc>
          <w:tcPr>
            <w:tcW w:w="305" w:type="dxa"/>
          </w:tcPr>
          <w:p w14:paraId="32DF1340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32F25E62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171BB12B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C6870C0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7.15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และ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7.40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*</w:t>
            </w:r>
          </w:p>
        </w:tc>
        <w:tc>
          <w:tcPr>
            <w:tcW w:w="241" w:type="dxa"/>
          </w:tcPr>
          <w:p w14:paraId="6DBA3D14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CC62579" w14:textId="77777777" w:rsidR="008254E2" w:rsidRPr="00367046" w:rsidRDefault="008254E2" w:rsidP="008254E2">
            <w:pPr>
              <w:pStyle w:val="NoSpacing"/>
              <w:tabs>
                <w:tab w:val="clear" w:pos="680"/>
                <w:tab w:val="left" w:pos="537"/>
              </w:tabs>
              <w:ind w:right="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3.00</w:t>
            </w:r>
            <w:r>
              <w:rPr>
                <w:rFonts w:ascii="Angsana New" w:hAnsi="Angsana New" w:cs="Angsana New"/>
                <w:sz w:val="29"/>
                <w:szCs w:val="29"/>
              </w:rPr>
              <w:t>*</w:t>
            </w:r>
          </w:p>
        </w:tc>
        <w:tc>
          <w:tcPr>
            <w:tcW w:w="236" w:type="dxa"/>
          </w:tcPr>
          <w:p w14:paraId="78985A83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7D53F57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1"/>
              </w:tabs>
              <w:ind w:right="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409,500</w:t>
            </w:r>
            <w:r>
              <w:rPr>
                <w:rFonts w:ascii="Angsana New" w:hAnsi="Angsana New" w:cs="Angsana New"/>
                <w:sz w:val="29"/>
                <w:szCs w:val="29"/>
              </w:rPr>
              <w:t>*</w:t>
            </w:r>
          </w:p>
        </w:tc>
        <w:tc>
          <w:tcPr>
            <w:tcW w:w="236" w:type="dxa"/>
          </w:tcPr>
          <w:p w14:paraId="1AEBA7E0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D9409D9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389,025*</w:t>
            </w:r>
          </w:p>
        </w:tc>
        <w:tc>
          <w:tcPr>
            <w:tcW w:w="241" w:type="dxa"/>
          </w:tcPr>
          <w:p w14:paraId="134AC2FE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6275919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409,500</w:t>
            </w:r>
          </w:p>
        </w:tc>
      </w:tr>
      <w:tr w:rsidR="008254E2" w:rsidRPr="003E3490" w14:paraId="2E4AE510" w14:textId="77777777" w:rsidTr="008254E2">
        <w:tc>
          <w:tcPr>
            <w:tcW w:w="1080" w:type="dxa"/>
          </w:tcPr>
          <w:p w14:paraId="5FDFC2B7" w14:textId="77777777" w:rsidR="008254E2" w:rsidRPr="00367046" w:rsidRDefault="008254E2" w:rsidP="008254E2">
            <w:pPr>
              <w:pStyle w:val="NoSpacing"/>
              <w:ind w:left="35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ECF256A</w:t>
            </w:r>
          </w:p>
        </w:tc>
        <w:tc>
          <w:tcPr>
            <w:tcW w:w="318" w:type="dxa"/>
          </w:tcPr>
          <w:p w14:paraId="263DCA5D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2B890A22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65" w:type="dxa"/>
          </w:tcPr>
          <w:p w14:paraId="4356849B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692A085F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05" w:type="dxa"/>
          </w:tcPr>
          <w:p w14:paraId="0C900B18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0D063E63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439404F3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208EC5D5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7.30</w:t>
            </w:r>
          </w:p>
        </w:tc>
        <w:tc>
          <w:tcPr>
            <w:tcW w:w="241" w:type="dxa"/>
          </w:tcPr>
          <w:p w14:paraId="204830E8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0C88F46C" w14:textId="77777777" w:rsidR="008254E2" w:rsidRPr="00367046" w:rsidRDefault="008254E2" w:rsidP="008254E2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3.00</w:t>
            </w:r>
          </w:p>
        </w:tc>
        <w:tc>
          <w:tcPr>
            <w:tcW w:w="236" w:type="dxa"/>
          </w:tcPr>
          <w:p w14:paraId="7D15994A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40A6A5B7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240,500</w:t>
            </w:r>
          </w:p>
        </w:tc>
        <w:tc>
          <w:tcPr>
            <w:tcW w:w="236" w:type="dxa"/>
          </w:tcPr>
          <w:p w14:paraId="543044CE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5ACC7F2E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240,500</w:t>
            </w:r>
          </w:p>
        </w:tc>
        <w:tc>
          <w:tcPr>
            <w:tcW w:w="241" w:type="dxa"/>
          </w:tcPr>
          <w:p w14:paraId="7237FA93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6894C4B3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240,500</w:t>
            </w:r>
          </w:p>
        </w:tc>
      </w:tr>
      <w:tr w:rsidR="008254E2" w:rsidRPr="003E3490" w14:paraId="2CA05887" w14:textId="77777777" w:rsidTr="008254E2">
        <w:tc>
          <w:tcPr>
            <w:tcW w:w="1080" w:type="dxa"/>
          </w:tcPr>
          <w:p w14:paraId="0A426F15" w14:textId="77777777" w:rsidR="008254E2" w:rsidRPr="00367046" w:rsidRDefault="008254E2" w:rsidP="008254E2">
            <w:pPr>
              <w:pStyle w:val="NoSpacing"/>
              <w:ind w:left="35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ECF245A</w:t>
            </w:r>
          </w:p>
        </w:tc>
        <w:tc>
          <w:tcPr>
            <w:tcW w:w="318" w:type="dxa"/>
          </w:tcPr>
          <w:p w14:paraId="31AC2B0F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34FC9B4B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59DE529A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4113CD4A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305" w:type="dxa"/>
          </w:tcPr>
          <w:p w14:paraId="2FB76693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29E6F550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1C5DC4B9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5450ABB2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6.85</w:t>
            </w:r>
          </w:p>
        </w:tc>
        <w:tc>
          <w:tcPr>
            <w:tcW w:w="241" w:type="dxa"/>
          </w:tcPr>
          <w:p w14:paraId="35D7B83C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2FC3B734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25824D4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0A8991D1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200,000</w:t>
            </w:r>
          </w:p>
        </w:tc>
        <w:tc>
          <w:tcPr>
            <w:tcW w:w="236" w:type="dxa"/>
          </w:tcPr>
          <w:p w14:paraId="5AABA644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0616570A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3"/>
              </w:tabs>
              <w:ind w:right="-10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2215C4BF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38298A03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200,000</w:t>
            </w:r>
          </w:p>
        </w:tc>
      </w:tr>
      <w:tr w:rsidR="008254E2" w:rsidRPr="003E3490" w14:paraId="44200BB7" w14:textId="77777777" w:rsidTr="008254E2">
        <w:tc>
          <w:tcPr>
            <w:tcW w:w="1080" w:type="dxa"/>
          </w:tcPr>
          <w:p w14:paraId="1E70F8CE" w14:textId="77777777" w:rsidR="008254E2" w:rsidRPr="00367046" w:rsidRDefault="008254E2" w:rsidP="008254E2">
            <w:pPr>
              <w:pStyle w:val="NoSpacing"/>
              <w:ind w:left="35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ECF255A</w:t>
            </w:r>
          </w:p>
        </w:tc>
        <w:tc>
          <w:tcPr>
            <w:tcW w:w="318" w:type="dxa"/>
          </w:tcPr>
          <w:p w14:paraId="6F05AE6E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4801A99F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02D515C0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43B02A30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05" w:type="dxa"/>
          </w:tcPr>
          <w:p w14:paraId="584F3932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72522820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54DA4238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542B3C14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7.05</w:t>
            </w:r>
          </w:p>
        </w:tc>
        <w:tc>
          <w:tcPr>
            <w:tcW w:w="241" w:type="dxa"/>
          </w:tcPr>
          <w:p w14:paraId="19ACAE06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109CDF18" w14:textId="77777777" w:rsidR="008254E2" w:rsidRPr="00367046" w:rsidRDefault="008254E2" w:rsidP="008254E2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2.00</w:t>
            </w:r>
          </w:p>
        </w:tc>
        <w:tc>
          <w:tcPr>
            <w:tcW w:w="236" w:type="dxa"/>
          </w:tcPr>
          <w:p w14:paraId="6D27570F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1943D542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74,800</w:t>
            </w:r>
          </w:p>
        </w:tc>
        <w:tc>
          <w:tcPr>
            <w:tcW w:w="236" w:type="dxa"/>
          </w:tcPr>
          <w:p w14:paraId="5A5913BA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26569CBD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74,800</w:t>
            </w:r>
          </w:p>
        </w:tc>
        <w:tc>
          <w:tcPr>
            <w:tcW w:w="241" w:type="dxa"/>
          </w:tcPr>
          <w:p w14:paraId="63C7D427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0422BFAD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74,800</w:t>
            </w:r>
          </w:p>
        </w:tc>
      </w:tr>
      <w:tr w:rsidR="008254E2" w:rsidRPr="003E3490" w14:paraId="3358BA59" w14:textId="77777777" w:rsidTr="008254E2">
        <w:tc>
          <w:tcPr>
            <w:tcW w:w="1080" w:type="dxa"/>
          </w:tcPr>
          <w:p w14:paraId="1C6E4A58" w14:textId="77777777" w:rsidR="008254E2" w:rsidRPr="00367046" w:rsidRDefault="008254E2" w:rsidP="008254E2">
            <w:pPr>
              <w:pStyle w:val="NoSpacing"/>
              <w:ind w:left="35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ECF265A </w:t>
            </w:r>
          </w:p>
        </w:tc>
        <w:tc>
          <w:tcPr>
            <w:tcW w:w="318" w:type="dxa"/>
          </w:tcPr>
          <w:p w14:paraId="4E26C3CC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40323AEE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620BA3C9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7397425D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05" w:type="dxa"/>
          </w:tcPr>
          <w:p w14:paraId="0CD9DCA7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1CF2B7AE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267D4CDA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2FFA1B57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7.15</w:t>
            </w:r>
          </w:p>
        </w:tc>
        <w:tc>
          <w:tcPr>
            <w:tcW w:w="241" w:type="dxa"/>
          </w:tcPr>
          <w:p w14:paraId="28F7B1C6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416BB240" w14:textId="77777777" w:rsidR="008254E2" w:rsidRPr="00367046" w:rsidRDefault="008254E2" w:rsidP="008254E2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3.00</w:t>
            </w:r>
          </w:p>
        </w:tc>
        <w:tc>
          <w:tcPr>
            <w:tcW w:w="236" w:type="dxa"/>
          </w:tcPr>
          <w:p w14:paraId="5BA2195D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74B3F600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25,200</w:t>
            </w:r>
          </w:p>
        </w:tc>
        <w:tc>
          <w:tcPr>
            <w:tcW w:w="236" w:type="dxa"/>
          </w:tcPr>
          <w:p w14:paraId="36F14973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619B8689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25,200</w:t>
            </w:r>
          </w:p>
        </w:tc>
        <w:tc>
          <w:tcPr>
            <w:tcW w:w="241" w:type="dxa"/>
          </w:tcPr>
          <w:p w14:paraId="268513BB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5A52BE3B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25,200</w:t>
            </w:r>
          </w:p>
        </w:tc>
      </w:tr>
      <w:tr w:rsidR="008254E2" w:rsidRPr="003E3490" w14:paraId="17155F2B" w14:textId="77777777" w:rsidTr="008254E2">
        <w:tc>
          <w:tcPr>
            <w:tcW w:w="1080" w:type="dxa"/>
          </w:tcPr>
          <w:p w14:paraId="6DF1A4CC" w14:textId="77777777" w:rsidR="008254E2" w:rsidRPr="00367046" w:rsidRDefault="008254E2" w:rsidP="008254E2">
            <w:pPr>
              <w:pStyle w:val="NoSpacing"/>
              <w:ind w:left="35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ECF255B </w:t>
            </w:r>
          </w:p>
        </w:tc>
        <w:tc>
          <w:tcPr>
            <w:tcW w:w="318" w:type="dxa"/>
          </w:tcPr>
          <w:p w14:paraId="6A4C165A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0402586F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690756B7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599693C1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05" w:type="dxa"/>
          </w:tcPr>
          <w:p w14:paraId="00AF34D3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5C8A30BB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3C7C6AF9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0C20AD20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7.30</w:t>
            </w:r>
          </w:p>
        </w:tc>
        <w:tc>
          <w:tcPr>
            <w:tcW w:w="241" w:type="dxa"/>
          </w:tcPr>
          <w:p w14:paraId="5C9E4FDB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406A7D58" w14:textId="77777777" w:rsidR="008254E2" w:rsidRPr="00367046" w:rsidRDefault="008254E2" w:rsidP="008254E2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1.50</w:t>
            </w:r>
          </w:p>
        </w:tc>
        <w:tc>
          <w:tcPr>
            <w:tcW w:w="236" w:type="dxa"/>
          </w:tcPr>
          <w:p w14:paraId="50576B50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44BCCDCE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36" w:type="dxa"/>
          </w:tcPr>
          <w:p w14:paraId="1A302756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4461DD5E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179</w:t>
            </w:r>
            <w:r w:rsidRPr="00B66082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B66082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41" w:type="dxa"/>
          </w:tcPr>
          <w:p w14:paraId="797631CB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46611FFF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</w:tr>
      <w:tr w:rsidR="008254E2" w:rsidRPr="003E3490" w14:paraId="633AC05F" w14:textId="77777777" w:rsidTr="008254E2">
        <w:tc>
          <w:tcPr>
            <w:tcW w:w="1080" w:type="dxa"/>
          </w:tcPr>
          <w:p w14:paraId="29F0ACD2" w14:textId="77777777" w:rsidR="008254E2" w:rsidRPr="00367046" w:rsidRDefault="008254E2" w:rsidP="008254E2">
            <w:pPr>
              <w:pStyle w:val="NoSpacing"/>
              <w:ind w:left="35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ECF262A </w:t>
            </w:r>
          </w:p>
        </w:tc>
        <w:tc>
          <w:tcPr>
            <w:tcW w:w="318" w:type="dxa"/>
          </w:tcPr>
          <w:p w14:paraId="1122B09C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7ADE0C9C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3396C8DD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3AA49A6E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กุมภาพันธ์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05" w:type="dxa"/>
          </w:tcPr>
          <w:p w14:paraId="57C54720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4646764F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18358CD1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5967F8C7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7.60</w:t>
            </w:r>
          </w:p>
        </w:tc>
        <w:tc>
          <w:tcPr>
            <w:tcW w:w="241" w:type="dxa"/>
          </w:tcPr>
          <w:p w14:paraId="04BFD5BE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4E779FA2" w14:textId="77777777" w:rsidR="008254E2" w:rsidRPr="00367046" w:rsidRDefault="008254E2" w:rsidP="008254E2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2.25</w:t>
            </w:r>
          </w:p>
        </w:tc>
        <w:tc>
          <w:tcPr>
            <w:tcW w:w="236" w:type="dxa"/>
          </w:tcPr>
          <w:p w14:paraId="5E33D9E0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063A3FEB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36" w:type="dxa"/>
          </w:tcPr>
          <w:p w14:paraId="03B2D02C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7DE8EB7E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Pr="00B66082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B66082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41" w:type="dxa"/>
          </w:tcPr>
          <w:p w14:paraId="6B9F33DC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55957F20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</w:tr>
      <w:tr w:rsidR="008254E2" w:rsidRPr="003E3490" w14:paraId="73773AC4" w14:textId="77777777" w:rsidTr="008254E2">
        <w:tc>
          <w:tcPr>
            <w:tcW w:w="1080" w:type="dxa"/>
          </w:tcPr>
          <w:p w14:paraId="5FF2DCDE" w14:textId="77777777" w:rsidR="008254E2" w:rsidRPr="00367046" w:rsidRDefault="008254E2" w:rsidP="008254E2">
            <w:pPr>
              <w:pStyle w:val="NoSpacing"/>
              <w:ind w:left="35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ECF28NA</w:t>
            </w:r>
          </w:p>
        </w:tc>
        <w:tc>
          <w:tcPr>
            <w:tcW w:w="318" w:type="dxa"/>
          </w:tcPr>
          <w:p w14:paraId="0310211F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1CD34807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707EFD00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52BCCC47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2571</w:t>
            </w:r>
          </w:p>
        </w:tc>
        <w:tc>
          <w:tcPr>
            <w:tcW w:w="305" w:type="dxa"/>
          </w:tcPr>
          <w:p w14:paraId="2FF5B38F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7FF640C6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251FE53E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53AA31FF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7.30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ถึง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 9.00</w:t>
            </w:r>
          </w:p>
        </w:tc>
        <w:tc>
          <w:tcPr>
            <w:tcW w:w="241" w:type="dxa"/>
          </w:tcPr>
          <w:p w14:paraId="434CDF80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7726FF7F" w14:textId="77777777" w:rsidR="008254E2" w:rsidRPr="00367046" w:rsidRDefault="008254E2" w:rsidP="008254E2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5.01</w:t>
            </w:r>
          </w:p>
        </w:tc>
        <w:tc>
          <w:tcPr>
            <w:tcW w:w="236" w:type="dxa"/>
          </w:tcPr>
          <w:p w14:paraId="2E24AEB6" w14:textId="77777777" w:rsidR="008254E2" w:rsidRPr="00367046" w:rsidRDefault="008254E2" w:rsidP="008254E2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504F5475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500</w:t>
            </w:r>
          </w:p>
        </w:tc>
        <w:tc>
          <w:tcPr>
            <w:tcW w:w="236" w:type="dxa"/>
          </w:tcPr>
          <w:p w14:paraId="0E67EC44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3DFA56D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Pr="00B66082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B66082">
              <w:rPr>
                <w:rFonts w:ascii="Angsana New" w:hAnsi="Angsana New" w:cs="Angsana New"/>
                <w:sz w:val="29"/>
                <w:szCs w:val="29"/>
              </w:rPr>
              <w:t>500</w:t>
            </w:r>
          </w:p>
        </w:tc>
        <w:tc>
          <w:tcPr>
            <w:tcW w:w="241" w:type="dxa"/>
          </w:tcPr>
          <w:p w14:paraId="75DA0D54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493E3B56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500</w:t>
            </w:r>
          </w:p>
        </w:tc>
      </w:tr>
      <w:tr w:rsidR="008254E2" w:rsidRPr="003E3490" w14:paraId="6AC825DE" w14:textId="77777777" w:rsidTr="008254E2">
        <w:tc>
          <w:tcPr>
            <w:tcW w:w="1080" w:type="dxa"/>
          </w:tcPr>
          <w:p w14:paraId="401659F4" w14:textId="77777777" w:rsidR="008254E2" w:rsidRPr="00367046" w:rsidRDefault="008254E2" w:rsidP="008254E2">
            <w:pPr>
              <w:pStyle w:val="NoSpacing"/>
              <w:ind w:left="-126" w:right="-10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8" w:type="dxa"/>
          </w:tcPr>
          <w:p w14:paraId="3485BD15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09B3A77F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5" w:type="dxa"/>
          </w:tcPr>
          <w:p w14:paraId="4C2D76F2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07390A85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5" w:type="dxa"/>
          </w:tcPr>
          <w:p w14:paraId="3255334F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099E30E0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14C5A651" w14:textId="77777777" w:rsidR="008254E2" w:rsidRPr="00367046" w:rsidRDefault="008254E2" w:rsidP="008254E2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7D8A39F4" w14:textId="77777777" w:rsidR="008254E2" w:rsidRPr="00367046" w:rsidRDefault="008254E2" w:rsidP="008254E2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3ADE3F40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7B2D4C98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13E054F7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20283105" w14:textId="77777777" w:rsidR="008254E2" w:rsidRPr="00367046" w:rsidRDefault="008254E2" w:rsidP="008254E2">
            <w:pPr>
              <w:pStyle w:val="NoSpacing"/>
              <w:ind w:right="17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0ED4384" w14:textId="77777777" w:rsidR="008254E2" w:rsidRPr="00367046" w:rsidRDefault="008254E2" w:rsidP="008254E2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6943E95B" w14:textId="77777777" w:rsidR="008254E2" w:rsidRPr="00B66082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6082">
              <w:rPr>
                <w:rFonts w:ascii="Angsana New" w:hAnsi="Angsana New" w:cs="Angsana New"/>
                <w:sz w:val="29"/>
                <w:szCs w:val="29"/>
              </w:rPr>
              <w:t>986,025</w:t>
            </w:r>
          </w:p>
        </w:tc>
        <w:tc>
          <w:tcPr>
            <w:tcW w:w="241" w:type="dxa"/>
          </w:tcPr>
          <w:p w14:paraId="6D5C300E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04AC8DCA" w14:textId="77777777" w:rsidR="008254E2" w:rsidRPr="00367046" w:rsidRDefault="008254E2" w:rsidP="008254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1,206,500</w:t>
            </w:r>
          </w:p>
        </w:tc>
      </w:tr>
    </w:tbl>
    <w:p w14:paraId="77DB79EC" w14:textId="7EC54CF4" w:rsidR="00227B8C" w:rsidRPr="003E3490" w:rsidRDefault="00227B8C" w:rsidP="008254E2">
      <w:pPr>
        <w:pStyle w:val="NoSpacing"/>
        <w:jc w:val="thaiDistribute"/>
        <w:rPr>
          <w:rFonts w:ascii="Angsana New" w:hAnsi="Angsana New" w:cs="Angsana New"/>
          <w:sz w:val="29"/>
          <w:szCs w:val="29"/>
        </w:rPr>
        <w:sectPr w:rsidR="00227B8C" w:rsidRPr="003E3490" w:rsidSect="00E53193">
          <w:pgSz w:w="16834" w:h="11909" w:orient="landscape" w:code="9"/>
          <w:pgMar w:top="1134" w:right="851" w:bottom="851" w:left="1134" w:header="992" w:footer="283" w:gutter="0"/>
          <w:pgNumType w:chapStyle="1"/>
          <w:cols w:space="720"/>
          <w:docGrid w:linePitch="245"/>
        </w:sectPr>
      </w:pPr>
    </w:p>
    <w:bookmarkEnd w:id="1"/>
    <w:p w14:paraId="3334079F" w14:textId="63442D36" w:rsidR="007A1AD1" w:rsidRPr="009F5805" w:rsidRDefault="00881AF0" w:rsidP="00B76BB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</w:t>
      </w:r>
      <w:r w:rsidR="00A57FA9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  <w:r w:rsidR="00A57FA9" w:rsidRPr="009F580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หนี้สินภาษีเงินได้รอการตัดบัญชี</w:t>
      </w:r>
      <w:r w:rsidR="00A57FA9" w:rsidRPr="009F580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="007A1AD1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8AB7FD6" w14:textId="77777777" w:rsidR="00881AF0" w:rsidRPr="00493C5A" w:rsidRDefault="00881AF0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F61B77A" w14:textId="4ED85F6D" w:rsidR="00881AF0" w:rsidRPr="009F5805" w:rsidRDefault="00881AF0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สินทรัพย์และหนี้สินภาษีเงินได้รอการตัดบัญชีที่แสดงในงบฐานะการเงิน ณ วันที่</w:t>
      </w:r>
      <w:r w:rsidRPr="009F5805">
        <w:rPr>
          <w:rFonts w:asciiTheme="majorBidi" w:hAnsiTheme="majorBidi" w:cstheme="majorBidi"/>
          <w:sz w:val="30"/>
          <w:szCs w:val="30"/>
        </w:rPr>
        <w:t xml:space="preserve"> 30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608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 xml:space="preserve">2567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F5805">
        <w:rPr>
          <w:rFonts w:asciiTheme="majorBidi" w:hAnsiTheme="majorBidi" w:cstheme="majorBidi"/>
          <w:sz w:val="30"/>
          <w:szCs w:val="30"/>
        </w:rPr>
        <w:t xml:space="preserve">2566 </w:t>
      </w:r>
      <w:r w:rsidRPr="009F5805">
        <w:rPr>
          <w:rFonts w:asciiTheme="majorBidi" w:hAnsiTheme="majorBidi" w:cstheme="majorBidi"/>
          <w:sz w:val="30"/>
          <w:szCs w:val="30"/>
          <w:cs/>
        </w:rPr>
        <w:t>ประกอบด้วยรายการดังต่อไปนี้</w:t>
      </w:r>
    </w:p>
    <w:p w14:paraId="72C8AB3E" w14:textId="77777777" w:rsidR="00881AF0" w:rsidRPr="00493C5A" w:rsidRDefault="00881AF0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0007" w:type="dxa"/>
        <w:tblInd w:w="-18" w:type="dxa"/>
        <w:tblLook w:val="0000" w:firstRow="0" w:lastRow="0" w:firstColumn="0" w:lastColumn="0" w:noHBand="0" w:noVBand="0"/>
      </w:tblPr>
      <w:tblGrid>
        <w:gridCol w:w="4252"/>
        <w:gridCol w:w="1247"/>
        <w:gridCol w:w="255"/>
        <w:gridCol w:w="1248"/>
        <w:gridCol w:w="255"/>
        <w:gridCol w:w="1247"/>
        <w:gridCol w:w="255"/>
        <w:gridCol w:w="1248"/>
      </w:tblGrid>
      <w:tr w:rsidR="00881AF0" w:rsidRPr="009F5805" w14:paraId="2FBBFB44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75E6742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BFAAA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881AF0" w:rsidRPr="009F5805" w14:paraId="57737582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9A31952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F52C7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77D07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43C21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0" w:rsidRPr="009F5805" w14:paraId="7D93AD7D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36FECED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3CE2D" w14:textId="44EF70E9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660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3C49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A8F3E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20A60562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3B7F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827C1" w14:textId="714B5F86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660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E411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F288F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2AE3BB42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881AF0" w:rsidRPr="009F5805" w14:paraId="42DEDA2E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5737E70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96" w:right="-43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9F5805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4310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3079562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A788A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7EF18DC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686C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A47A911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D9CA2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2A231978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A64DCC4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96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A76450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6435198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0F9E209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0542754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775946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4CA6FC1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52E3E9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14484FD8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F94CD70" w14:textId="77777777" w:rsidR="00881AF0" w:rsidRPr="009F5805" w:rsidRDefault="00881AF0" w:rsidP="00881AF0">
            <w:pPr>
              <w:tabs>
                <w:tab w:val="left" w:pos="1440"/>
                <w:tab w:val="left" w:pos="2160"/>
              </w:tabs>
              <w:ind w:left="-96" w:right="-64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A9A080C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2337D56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C5C494C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B74C898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A403CD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D6B0B33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6E999078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0A94D0C5" w14:textId="77777777" w:rsidTr="008E51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52BDBE0" w14:textId="5F9F0031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ค่าเผื่อการลดลงของมูลค่าสินค้าคงเหลือที่เคลื่อนไหวช้าและเสื่อมสภาพ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60516B6C" w14:textId="2B139B76" w:rsidR="00E26E10" w:rsidRPr="009F5805" w:rsidRDefault="008E51C0" w:rsidP="008E51C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12,541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E93027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58D1C50D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11,608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281644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1E359" w14:textId="1D842185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12,541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2AB8D1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A50D8A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11,608</w:t>
            </w:r>
          </w:p>
        </w:tc>
      </w:tr>
      <w:tr w:rsidR="00881AF0" w:rsidRPr="009F5805" w14:paraId="38203344" w14:textId="77777777" w:rsidTr="008E51C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A19D556" w14:textId="6288776D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114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ค่าเผื่อการด้อยค่าของลูกหนี้และเงินลงทุนใน</w:t>
            </w:r>
            <w:r w:rsidR="008E51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="008E51C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 w:rsidR="00B56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28D15B95" w14:textId="0748CEC0" w:rsidR="00E26E10" w:rsidRPr="009F5805" w:rsidRDefault="008E51C0" w:rsidP="008E51C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2B3221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D2ED63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8,397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8DC04D8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2CAA8" w14:textId="19941EBF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5154FF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DAAAF9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7,571</w:t>
            </w:r>
          </w:p>
        </w:tc>
      </w:tr>
      <w:tr w:rsidR="00881AF0" w:rsidRPr="009F5805" w14:paraId="5183233F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65B7CA3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EC95740" w14:textId="4892B105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D250A8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11142B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E3A563B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ADBCB" w14:textId="59A61D43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E9EC3B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BC78D4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881AF0" w:rsidRPr="009F5805" w14:paraId="0E7F7685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EEC14E9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1EAED23" w14:textId="456BFF96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D1295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C981DED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2C0C825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5,441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8CAEC0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D0E3F" w14:textId="2829BD73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4A87AF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3E81A40E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5,441</w:t>
            </w:r>
          </w:p>
        </w:tc>
      </w:tr>
      <w:tr w:rsidR="00881AF0" w:rsidRPr="009F5805" w14:paraId="10670249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AF28017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5428DFE6" w14:textId="02D2D38C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F2269D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642936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31CADE7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86390" w14:textId="1BD52C0B" w:rsidR="00881AF0" w:rsidRPr="009F5805" w:rsidRDefault="008E51C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A2073B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6A0301C0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3,207</w:t>
            </w:r>
          </w:p>
        </w:tc>
      </w:tr>
      <w:tr w:rsidR="00881AF0" w:rsidRPr="009F5805" w14:paraId="6CF7A6F1" w14:textId="77777777" w:rsidTr="00DD1295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ACF74B2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63BCCA1F" w14:textId="46E22724" w:rsidR="00881AF0" w:rsidRPr="009F5805" w:rsidRDefault="006006F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26,494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CA2F1F5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229370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27,165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2308DB0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86EE2" w14:textId="27216310" w:rsidR="00881AF0" w:rsidRPr="009F5805" w:rsidRDefault="006006F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26,494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D8294B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558F13CE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27,165</w:t>
            </w:r>
          </w:p>
        </w:tc>
      </w:tr>
      <w:tr w:rsidR="00DD1295" w:rsidRPr="009F5805" w14:paraId="50A9C07E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6C541D6" w14:textId="4583CCD9" w:rsidR="00DD1295" w:rsidRPr="009F5805" w:rsidRDefault="00DD1295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อื่นๆ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BB5B1" w14:textId="4B2BBB7C" w:rsidR="00DD1295" w:rsidRDefault="00DD129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CF60006" w14:textId="77777777" w:rsidR="00DD1295" w:rsidRPr="009F5805" w:rsidRDefault="00DD129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BACE9" w14:textId="67C46C92" w:rsidR="00DD1295" w:rsidRPr="00DD1295" w:rsidRDefault="00DD1295" w:rsidP="00DD1295">
            <w:pPr>
              <w:pStyle w:val="NoSpacing"/>
              <w:tabs>
                <w:tab w:val="left" w:pos="683"/>
              </w:tabs>
              <w:spacing w:line="240" w:lineRule="atLeast"/>
              <w:ind w:right="-10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D1295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1D55277" w14:textId="77777777" w:rsidR="00DD1295" w:rsidRPr="009F5805" w:rsidRDefault="00DD129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987AF" w14:textId="1F69034B" w:rsidR="00DD1295" w:rsidRPr="00DD1295" w:rsidRDefault="00DD1295" w:rsidP="00DD1295">
            <w:pPr>
              <w:pStyle w:val="NoSpacing"/>
              <w:tabs>
                <w:tab w:val="left" w:pos="683"/>
              </w:tabs>
              <w:spacing w:line="240" w:lineRule="atLeast"/>
              <w:ind w:right="-10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166FFFE" w14:textId="77777777" w:rsidR="00DD1295" w:rsidRPr="009F5805" w:rsidRDefault="00DD129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78EB0" w14:textId="1AB01C8E" w:rsidR="00DD1295" w:rsidRPr="00DD1295" w:rsidRDefault="00DD1295" w:rsidP="00DD1295">
            <w:pPr>
              <w:pStyle w:val="NoSpacing"/>
              <w:tabs>
                <w:tab w:val="left" w:pos="683"/>
              </w:tabs>
              <w:spacing w:line="240" w:lineRule="atLeast"/>
              <w:ind w:right="-10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D1295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881AF0" w:rsidRPr="009F5805" w14:paraId="4DD91827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3CC54F9" w14:textId="77777777" w:rsidR="00881AF0" w:rsidRPr="009F5805" w:rsidRDefault="00881AF0" w:rsidP="0088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-9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4C42E" w14:textId="5DE64F0F" w:rsidR="00881AF0" w:rsidRPr="009F5805" w:rsidRDefault="006006F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58,687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346C597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72A7E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57,123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CC5F3A5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0F2E9" w14:textId="16F95C64" w:rsidR="00881AF0" w:rsidRPr="009F5805" w:rsidRDefault="006006F5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57,224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81392C2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20C92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56,084</w:t>
            </w:r>
          </w:p>
        </w:tc>
      </w:tr>
      <w:tr w:rsidR="00881AF0" w:rsidRPr="009F5805" w14:paraId="62662939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4B7A8AE" w14:textId="3AF00548" w:rsidR="00881AF0" w:rsidRPr="009F5805" w:rsidRDefault="00881AF0" w:rsidP="00997CC6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-124" w:right="-43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EC97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5C12D0A9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BD0B7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03E2D6D9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58F88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6044427D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7AC9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C5A" w:rsidRPr="009F5805" w14:paraId="33A0923E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EA3B0F8" w14:textId="250765C9" w:rsidR="00493C5A" w:rsidRPr="009F5805" w:rsidRDefault="00493C5A" w:rsidP="00997CC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8C8F0C8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FCA2EED" w14:textId="77777777" w:rsidR="00493C5A" w:rsidRPr="009F5805" w:rsidRDefault="00493C5A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A77271F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68248EC0" w14:textId="77777777" w:rsidR="00493C5A" w:rsidRPr="009F5805" w:rsidRDefault="00493C5A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5D854852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D345332" w14:textId="77777777" w:rsidR="00493C5A" w:rsidRPr="009F5805" w:rsidRDefault="00493C5A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B688419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768716A4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4486B45" w14:textId="77777777" w:rsidR="00881AF0" w:rsidRPr="009F5805" w:rsidRDefault="00881AF0" w:rsidP="00997CC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6947D755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41CCA99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5F95069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32A420A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734778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2D9BC6C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261E614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35A5D76E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77C8BB6" w14:textId="77777777" w:rsidR="00881AF0" w:rsidRPr="009F5805" w:rsidRDefault="00881AF0" w:rsidP="00997CC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ค่าใช้จ่ายทางบัญชีหรือรายได้ทางภาษี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4008A1F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639E981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6BFC7DE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663467F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9944E7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9937E15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7A58A45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E10" w:rsidRPr="009F5805" w14:paraId="7D713780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6465C6C" w14:textId="77777777" w:rsidR="00E26E10" w:rsidRPr="009F5805" w:rsidRDefault="00E26E10" w:rsidP="00E26E1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302"/>
                <w:tab w:val="left" w:pos="2160"/>
              </w:tabs>
              <w:ind w:left="-124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45D52" w14:textId="3E04C7BC" w:rsidR="00E26E10" w:rsidRPr="009F5805" w:rsidRDefault="008E51C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CF491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F6075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6,516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40CB1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7D83E" w14:textId="2EFC6F02" w:rsidR="00E26E10" w:rsidRPr="009F5805" w:rsidRDefault="008E51C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CF7DCA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9A23A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6,516</w:t>
            </w:r>
          </w:p>
        </w:tc>
      </w:tr>
      <w:tr w:rsidR="00E26E10" w:rsidRPr="009F5805" w14:paraId="40F0AA80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B6B1EAF" w14:textId="77777777" w:rsidR="00E26E10" w:rsidRPr="009F5805" w:rsidRDefault="00E26E10" w:rsidP="00E26E1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302"/>
                <w:tab w:val="left" w:pos="2160"/>
              </w:tabs>
              <w:ind w:left="-124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52312" w14:textId="395E06BA" w:rsidR="00E26E10" w:rsidRPr="009F5805" w:rsidRDefault="008E51C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F615A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67E2E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3854D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DA59A" w14:textId="354853CE" w:rsidR="00E26E10" w:rsidRPr="009F5805" w:rsidRDefault="008E51C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6DB7D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F1C61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</w:tr>
      <w:tr w:rsidR="00E26E10" w:rsidRPr="009F5805" w14:paraId="60B727BF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BC9D49A" w14:textId="77777777" w:rsidR="00E26E10" w:rsidRPr="009F5805" w:rsidRDefault="00E26E10" w:rsidP="00E26E10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-124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EE0B8F" w14:textId="533B5258" w:rsidR="00E26E10" w:rsidRPr="009F5805" w:rsidRDefault="008E51C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7,773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1F3E5148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C0F2F3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69352C2B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EC49EF" w14:textId="5F2C79F8" w:rsidR="00E26E10" w:rsidRPr="009F5805" w:rsidRDefault="008E51C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7,773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7EDD2745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86CEB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</w:tr>
    </w:tbl>
    <w:p w14:paraId="6E153A9F" w14:textId="77777777" w:rsidR="007A1AD1" w:rsidRPr="009F5805" w:rsidRDefault="007A1AD1" w:rsidP="007A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F76DA20" w14:textId="4528C68D" w:rsidR="007A1AD1" w:rsidRDefault="007A1AD1" w:rsidP="007A1AD1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</w:t>
      </w:r>
      <w:r w:rsidRPr="00705D00">
        <w:rPr>
          <w:rFonts w:asciiTheme="majorBidi" w:hAnsiTheme="majorBidi" w:cstheme="majorBidi"/>
          <w:sz w:val="30"/>
          <w:szCs w:val="30"/>
          <w:cs/>
        </w:rPr>
        <w:t>ได้นิติบุคคลที่บันทึกเป็นรายได้สำหรับ</w:t>
      </w:r>
      <w:r w:rsidR="003616DC" w:rsidRPr="00705D00">
        <w:rPr>
          <w:rFonts w:asciiTheme="majorBidi" w:hAnsiTheme="majorBidi" w:cstheme="majorBidi"/>
          <w:sz w:val="30"/>
          <w:szCs w:val="30"/>
          <w:cs/>
        </w:rPr>
        <w:t>งวดสามเดือนและ</w:t>
      </w:r>
      <w:r w:rsidRPr="00705D00">
        <w:rPr>
          <w:rFonts w:asciiTheme="majorBidi" w:hAnsiTheme="majorBidi" w:cstheme="majorBidi"/>
          <w:sz w:val="30"/>
          <w:szCs w:val="30"/>
          <w:cs/>
        </w:rPr>
        <w:t>งวด</w:t>
      </w:r>
      <w:r w:rsidR="00B66082" w:rsidRPr="00705D0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05D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705D00">
        <w:rPr>
          <w:rFonts w:asciiTheme="majorBidi" w:hAnsiTheme="majorBidi" w:cstheme="majorBidi"/>
          <w:sz w:val="30"/>
          <w:szCs w:val="30"/>
        </w:rPr>
        <w:t>3</w:t>
      </w:r>
      <w:r w:rsidR="003616DC" w:rsidRPr="00705D00">
        <w:rPr>
          <w:rFonts w:asciiTheme="majorBidi" w:hAnsiTheme="majorBidi" w:cstheme="majorBidi"/>
          <w:sz w:val="30"/>
          <w:szCs w:val="30"/>
        </w:rPr>
        <w:t>0</w:t>
      </w:r>
      <w:r w:rsidRPr="00705D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6082" w:rsidRPr="00705D0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3616DC" w:rsidRPr="00705D00">
        <w:rPr>
          <w:rFonts w:asciiTheme="majorBidi" w:hAnsiTheme="majorBidi" w:cstheme="majorBidi"/>
          <w:sz w:val="30"/>
          <w:szCs w:val="30"/>
          <w:cs/>
        </w:rPr>
        <w:t>ยน</w:t>
      </w:r>
      <w:r w:rsidRPr="00705D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5D00">
        <w:rPr>
          <w:rFonts w:asciiTheme="majorBidi" w:hAnsiTheme="majorBidi" w:cstheme="majorBidi"/>
          <w:sz w:val="30"/>
          <w:szCs w:val="30"/>
        </w:rPr>
        <w:t>2567</w:t>
      </w:r>
      <w:r w:rsidRPr="00705D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05D00">
        <w:rPr>
          <w:rFonts w:asciiTheme="majorBidi" w:hAnsiTheme="majorBidi" w:cstheme="majorBidi"/>
          <w:sz w:val="30"/>
          <w:szCs w:val="30"/>
        </w:rPr>
        <w:t xml:space="preserve">2566 </w:t>
      </w:r>
      <w:r w:rsidRPr="00705D00">
        <w:rPr>
          <w:rFonts w:asciiTheme="majorBidi" w:hAnsiTheme="majorBidi" w:cstheme="majorBidi"/>
          <w:sz w:val="30"/>
          <w:szCs w:val="30"/>
          <w:cs/>
        </w:rPr>
        <w:t>ประกอบด้วยรายการดั</w:t>
      </w:r>
      <w:r w:rsidRPr="009F5805">
        <w:rPr>
          <w:rFonts w:asciiTheme="majorBidi" w:hAnsiTheme="majorBidi" w:cstheme="majorBidi"/>
          <w:sz w:val="30"/>
          <w:szCs w:val="30"/>
          <w:cs/>
        </w:rPr>
        <w:t>งต่อไปนี้</w:t>
      </w:r>
    </w:p>
    <w:p w14:paraId="4305F131" w14:textId="77777777" w:rsidR="00460B44" w:rsidRPr="009F5805" w:rsidRDefault="00460B44" w:rsidP="007A1AD1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1191"/>
        <w:gridCol w:w="236"/>
        <w:gridCol w:w="1191"/>
        <w:gridCol w:w="236"/>
        <w:gridCol w:w="1191"/>
        <w:gridCol w:w="238"/>
        <w:gridCol w:w="1191"/>
      </w:tblGrid>
      <w:tr w:rsidR="00D8472A" w14:paraId="65CF14C7" w14:textId="77777777" w:rsidTr="00D8472A">
        <w:tc>
          <w:tcPr>
            <w:tcW w:w="4309" w:type="dxa"/>
          </w:tcPr>
          <w:p w14:paraId="1381F597" w14:textId="77777777" w:rsidR="00D8472A" w:rsidRDefault="00D8472A" w:rsidP="007A1AD1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14:paraId="72FCC2EE" w14:textId="4121B02E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 (พันบาท)</w:t>
            </w:r>
          </w:p>
        </w:tc>
      </w:tr>
      <w:tr w:rsidR="00D8472A" w14:paraId="6FF483B9" w14:textId="1B607FCB" w:rsidTr="00EF1A60">
        <w:tc>
          <w:tcPr>
            <w:tcW w:w="4309" w:type="dxa"/>
          </w:tcPr>
          <w:p w14:paraId="6B9B52D8" w14:textId="77777777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553F7" w14:textId="1B00A1E6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C2E386" w14:textId="77777777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625D" w14:textId="024FB898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72A" w14:paraId="64733BDA" w14:textId="62B17EE5" w:rsidTr="00D8472A">
        <w:tc>
          <w:tcPr>
            <w:tcW w:w="4309" w:type="dxa"/>
          </w:tcPr>
          <w:p w14:paraId="6EC0033D" w14:textId="77777777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7493BF6" w14:textId="717F6959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56B8B5" w14:textId="77777777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8E2F80" w14:textId="1E7B180F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CC100E3" w14:textId="77777777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34BF7EF" w14:textId="1A610817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D4DAC9C" w14:textId="77777777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5E13B9" w14:textId="484809F5" w:rsidR="00D8472A" w:rsidRDefault="00D8472A" w:rsidP="00D8472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57D2F" w14:paraId="2FD1A8A2" w14:textId="77777777" w:rsidTr="00D8472A">
        <w:tc>
          <w:tcPr>
            <w:tcW w:w="4309" w:type="dxa"/>
          </w:tcPr>
          <w:p w14:paraId="7CF895B2" w14:textId="20257211" w:rsidR="00357D2F" w:rsidRDefault="00357D2F" w:rsidP="00357D2F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793B8F6" w14:textId="0F847459" w:rsidR="00357D2F" w:rsidRDefault="00357D2F" w:rsidP="00A07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396</w:t>
            </w:r>
          </w:p>
        </w:tc>
        <w:tc>
          <w:tcPr>
            <w:tcW w:w="236" w:type="dxa"/>
            <w:vAlign w:val="bottom"/>
          </w:tcPr>
          <w:p w14:paraId="4B80D5FD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92B9367" w14:textId="1C8ABE58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428</w:t>
            </w:r>
          </w:p>
        </w:tc>
        <w:tc>
          <w:tcPr>
            <w:tcW w:w="236" w:type="dxa"/>
            <w:vAlign w:val="bottom"/>
          </w:tcPr>
          <w:p w14:paraId="07C2AEB0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2B4485D" w14:textId="7D852922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24E5A43" w14:textId="77777777" w:rsidR="00357D2F" w:rsidRDefault="00357D2F" w:rsidP="00357D2F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948FAFD" w14:textId="4BFDDDD6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(77)</w:t>
            </w:r>
          </w:p>
        </w:tc>
      </w:tr>
      <w:tr w:rsidR="00357D2F" w14:paraId="4D9D14E7" w14:textId="77777777" w:rsidTr="00394E33">
        <w:tc>
          <w:tcPr>
            <w:tcW w:w="4309" w:type="dxa"/>
            <w:vAlign w:val="bottom"/>
          </w:tcPr>
          <w:p w14:paraId="4EA66458" w14:textId="171DF9BE" w:rsidR="00357D2F" w:rsidRDefault="00357D2F" w:rsidP="00357D2F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FC6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91" w:type="dxa"/>
          </w:tcPr>
          <w:p w14:paraId="60646C1E" w14:textId="5401E52E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302E8E">
              <w:rPr>
                <w:rFonts w:asciiTheme="majorBidi" w:hAnsiTheme="majorBidi" w:cstheme="majorBidi"/>
                <w:sz w:val="30"/>
                <w:szCs w:val="30"/>
              </w:rPr>
              <w:t>15,625</w:t>
            </w:r>
          </w:p>
        </w:tc>
        <w:tc>
          <w:tcPr>
            <w:tcW w:w="236" w:type="dxa"/>
          </w:tcPr>
          <w:p w14:paraId="0794A72C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CDE0884" w14:textId="77DCB98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4,653</w:t>
            </w:r>
          </w:p>
        </w:tc>
        <w:tc>
          <w:tcPr>
            <w:tcW w:w="236" w:type="dxa"/>
          </w:tcPr>
          <w:p w14:paraId="1CF99F60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F63DD40" w14:textId="2B8473D6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02E8E">
              <w:rPr>
                <w:rFonts w:asciiTheme="majorBidi" w:hAnsiTheme="majorBidi" w:cstheme="majorBidi"/>
                <w:sz w:val="30"/>
                <w:szCs w:val="30"/>
              </w:rPr>
              <w:t>15,914</w:t>
            </w:r>
          </w:p>
        </w:tc>
        <w:tc>
          <w:tcPr>
            <w:tcW w:w="238" w:type="dxa"/>
          </w:tcPr>
          <w:p w14:paraId="252B9CA5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52528DB" w14:textId="6B10A7FC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4,772</w:t>
            </w:r>
          </w:p>
        </w:tc>
      </w:tr>
      <w:tr w:rsidR="00357D2F" w14:paraId="287998B2" w14:textId="77777777" w:rsidTr="00394E33">
        <w:tc>
          <w:tcPr>
            <w:tcW w:w="4309" w:type="dxa"/>
            <w:vAlign w:val="bottom"/>
          </w:tcPr>
          <w:p w14:paraId="5FD4E7FD" w14:textId="409B827F" w:rsidR="00357D2F" w:rsidRDefault="00357D2F" w:rsidP="00357D2F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  <w:r w:rsidR="00FC6A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5D4B02D" w14:textId="79828AF5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(792)</w:t>
            </w:r>
          </w:p>
        </w:tc>
        <w:tc>
          <w:tcPr>
            <w:tcW w:w="236" w:type="dxa"/>
          </w:tcPr>
          <w:p w14:paraId="4B776AF7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F4F5D8C" w14:textId="54B1E3C2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1,613</w:t>
            </w:r>
          </w:p>
        </w:tc>
        <w:tc>
          <w:tcPr>
            <w:tcW w:w="236" w:type="dxa"/>
          </w:tcPr>
          <w:p w14:paraId="62C49933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B363576" w14:textId="5C06F359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(792)</w:t>
            </w:r>
          </w:p>
        </w:tc>
        <w:tc>
          <w:tcPr>
            <w:tcW w:w="238" w:type="dxa"/>
          </w:tcPr>
          <w:p w14:paraId="59ADB3FA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7DE5BED" w14:textId="13E2DD83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1,613</w:t>
            </w:r>
          </w:p>
        </w:tc>
      </w:tr>
      <w:tr w:rsidR="00357D2F" w14:paraId="4DE1237D" w14:textId="77777777" w:rsidTr="00D8472A">
        <w:tc>
          <w:tcPr>
            <w:tcW w:w="4309" w:type="dxa"/>
            <w:vAlign w:val="bottom"/>
          </w:tcPr>
          <w:p w14:paraId="06F96D74" w14:textId="77777777" w:rsidR="00357D2F" w:rsidRPr="009F5805" w:rsidRDefault="00357D2F" w:rsidP="00357D2F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76C5EEC6" w14:textId="29E89FC8" w:rsidR="00357D2F" w:rsidRDefault="00357D2F" w:rsidP="00357D2F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6273B" w14:textId="4D5FC758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302E8E">
              <w:rPr>
                <w:rFonts w:asciiTheme="majorBidi" w:hAnsiTheme="majorBidi" w:cstheme="majorBidi"/>
                <w:sz w:val="30"/>
                <w:szCs w:val="30"/>
              </w:rPr>
              <w:t>15,229</w:t>
            </w:r>
          </w:p>
        </w:tc>
        <w:tc>
          <w:tcPr>
            <w:tcW w:w="236" w:type="dxa"/>
          </w:tcPr>
          <w:p w14:paraId="5522D4DD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BBB4E" w14:textId="5F28FC40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6,694</w:t>
            </w:r>
          </w:p>
        </w:tc>
        <w:tc>
          <w:tcPr>
            <w:tcW w:w="236" w:type="dxa"/>
          </w:tcPr>
          <w:p w14:paraId="2B4D7402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82DF1" w14:textId="47EF2948" w:rsidR="00357D2F" w:rsidRDefault="00357D2F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302E8E">
              <w:rPr>
                <w:rFonts w:asciiTheme="majorBidi" w:hAnsiTheme="majorBidi" w:cstheme="majorBidi"/>
                <w:sz w:val="30"/>
                <w:szCs w:val="30"/>
              </w:rPr>
              <w:t>15,122</w:t>
            </w:r>
          </w:p>
        </w:tc>
        <w:tc>
          <w:tcPr>
            <w:tcW w:w="238" w:type="dxa"/>
          </w:tcPr>
          <w:p w14:paraId="40AFD3E2" w14:textId="77777777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75FC1" w14:textId="33A265B8" w:rsidR="00357D2F" w:rsidRDefault="00357D2F" w:rsidP="0035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6,308</w:t>
            </w:r>
          </w:p>
        </w:tc>
      </w:tr>
    </w:tbl>
    <w:p w14:paraId="2B88C8B0" w14:textId="77777777" w:rsidR="00D8472A" w:rsidRPr="009F5805" w:rsidRDefault="00D8472A" w:rsidP="00D8472A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1191"/>
        <w:gridCol w:w="236"/>
        <w:gridCol w:w="1191"/>
        <w:gridCol w:w="236"/>
        <w:gridCol w:w="1191"/>
        <w:gridCol w:w="238"/>
        <w:gridCol w:w="1191"/>
      </w:tblGrid>
      <w:tr w:rsidR="00D8472A" w14:paraId="0C4C946B" w14:textId="77777777" w:rsidTr="008C78CA">
        <w:tc>
          <w:tcPr>
            <w:tcW w:w="4309" w:type="dxa"/>
          </w:tcPr>
          <w:p w14:paraId="3987DB69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14:paraId="2BF90BF6" w14:textId="3F941325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เดือน (พันบาท)</w:t>
            </w:r>
          </w:p>
        </w:tc>
      </w:tr>
      <w:tr w:rsidR="00D8472A" w14:paraId="339A850C" w14:textId="77777777" w:rsidTr="008C78CA">
        <w:tc>
          <w:tcPr>
            <w:tcW w:w="4309" w:type="dxa"/>
          </w:tcPr>
          <w:p w14:paraId="70E67B40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30CC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C43E756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EB74B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72A" w14:paraId="162E4483" w14:textId="77777777" w:rsidTr="008C78CA">
        <w:tc>
          <w:tcPr>
            <w:tcW w:w="4309" w:type="dxa"/>
          </w:tcPr>
          <w:p w14:paraId="49EEFE2B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099852B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96C2BF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BA0A9A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235A164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E7D654C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BA40AFF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F46B22D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8472A" w14:paraId="7DB1C8B8" w14:textId="77777777" w:rsidTr="008C78CA">
        <w:tc>
          <w:tcPr>
            <w:tcW w:w="4309" w:type="dxa"/>
          </w:tcPr>
          <w:p w14:paraId="0807191B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135AC72D" w14:textId="0BC2278A" w:rsidR="00D8472A" w:rsidRDefault="00D8472A" w:rsidP="0077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72C60"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236" w:type="dxa"/>
            <w:vAlign w:val="bottom"/>
          </w:tcPr>
          <w:p w14:paraId="1C97BCD3" w14:textId="77777777" w:rsidR="00D8472A" w:rsidRDefault="00D8472A" w:rsidP="008C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433BC54" w14:textId="06256B50" w:rsidR="00D8472A" w:rsidRDefault="00D00923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1,513</w:t>
            </w:r>
          </w:p>
        </w:tc>
        <w:tc>
          <w:tcPr>
            <w:tcW w:w="236" w:type="dxa"/>
            <w:vAlign w:val="bottom"/>
          </w:tcPr>
          <w:p w14:paraId="4FCC958B" w14:textId="77777777" w:rsidR="00D8472A" w:rsidRDefault="00D8472A" w:rsidP="008C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7691C3B8" w14:textId="6C20A3F5" w:rsidR="00D8472A" w:rsidRDefault="000916DC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10E5BF5" w14:textId="77777777" w:rsidR="00D8472A" w:rsidRDefault="00D8472A" w:rsidP="008C78C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EEAB86C" w14:textId="0C6F270F" w:rsidR="00D8472A" w:rsidRDefault="00CE34DC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</w:tr>
      <w:tr w:rsidR="00424C78" w14:paraId="2C5370BD" w14:textId="77777777" w:rsidTr="00780A55">
        <w:tc>
          <w:tcPr>
            <w:tcW w:w="4309" w:type="dxa"/>
            <w:vAlign w:val="bottom"/>
          </w:tcPr>
          <w:p w14:paraId="286E319B" w14:textId="77777777" w:rsidR="00424C78" w:rsidRDefault="00424C78" w:rsidP="00424C7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91" w:type="dxa"/>
          </w:tcPr>
          <w:p w14:paraId="2671DD67" w14:textId="51089389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="006006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06F5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4786F1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10B32D" w14:textId="0956A8BC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(28,320)</w:t>
            </w:r>
          </w:p>
        </w:tc>
        <w:tc>
          <w:tcPr>
            <w:tcW w:w="236" w:type="dxa"/>
          </w:tcPr>
          <w:p w14:paraId="43B6A747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13C3824" w14:textId="1B274897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06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06F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38" w:type="dxa"/>
          </w:tcPr>
          <w:p w14:paraId="0E42A5C2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DDDAD70" w14:textId="2D94C903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(28,321)</w:t>
            </w:r>
          </w:p>
        </w:tc>
      </w:tr>
      <w:tr w:rsidR="00424C78" w14:paraId="3BA3C923" w14:textId="77777777" w:rsidTr="005C22A2">
        <w:tc>
          <w:tcPr>
            <w:tcW w:w="4309" w:type="dxa"/>
            <w:vAlign w:val="bottom"/>
          </w:tcPr>
          <w:p w14:paraId="1818CE57" w14:textId="75EA3781" w:rsidR="00424C78" w:rsidRDefault="00424C78" w:rsidP="00424C7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AB0A49E" w14:textId="1EC760AC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(662)</w:t>
            </w:r>
          </w:p>
        </w:tc>
        <w:tc>
          <w:tcPr>
            <w:tcW w:w="236" w:type="dxa"/>
          </w:tcPr>
          <w:p w14:paraId="35A8000A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91653C8" w14:textId="507B2C02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1,478</w:t>
            </w:r>
          </w:p>
        </w:tc>
        <w:tc>
          <w:tcPr>
            <w:tcW w:w="236" w:type="dxa"/>
          </w:tcPr>
          <w:p w14:paraId="3898D275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9CEB230" w14:textId="2B31155D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(662)</w:t>
            </w:r>
          </w:p>
        </w:tc>
        <w:tc>
          <w:tcPr>
            <w:tcW w:w="238" w:type="dxa"/>
          </w:tcPr>
          <w:p w14:paraId="6996B38D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5731970" w14:textId="473D1465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</w:tr>
      <w:tr w:rsidR="00424C78" w14:paraId="1D8FD48B" w14:textId="77777777" w:rsidTr="008C78CA">
        <w:tc>
          <w:tcPr>
            <w:tcW w:w="4309" w:type="dxa"/>
            <w:vAlign w:val="bottom"/>
          </w:tcPr>
          <w:p w14:paraId="15680953" w14:textId="77777777" w:rsidR="00424C78" w:rsidRPr="009F5805" w:rsidRDefault="00424C78" w:rsidP="00424C7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533A852D" w14:textId="77777777" w:rsidR="00424C78" w:rsidRDefault="00424C78" w:rsidP="00424C7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E8E4" w14:textId="13006E07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="006006F5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1DA28A1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56C00" w14:textId="22261AEA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(25,329)</w:t>
            </w:r>
          </w:p>
        </w:tc>
        <w:tc>
          <w:tcPr>
            <w:tcW w:w="236" w:type="dxa"/>
          </w:tcPr>
          <w:p w14:paraId="6D1D08B9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4A16A" w14:textId="795DE0F5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="006006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06F5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38" w:type="dxa"/>
          </w:tcPr>
          <w:p w14:paraId="17110AE5" w14:textId="77777777" w:rsidR="00424C78" w:rsidRDefault="00424C78" w:rsidP="0042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BAD31" w14:textId="7006DDAA" w:rsidR="00424C78" w:rsidRDefault="00424C78" w:rsidP="0009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(26,920)</w:t>
            </w:r>
          </w:p>
        </w:tc>
      </w:tr>
    </w:tbl>
    <w:p w14:paraId="41286006" w14:textId="77777777" w:rsidR="00D8472A" w:rsidRDefault="00D8472A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914B4" w14:textId="7E00DC58" w:rsidR="00902C19" w:rsidRPr="009F5805" w:rsidRDefault="00902C19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335F" w:rsidRPr="009F5805">
        <w:rPr>
          <w:rFonts w:asciiTheme="majorBidi" w:hAnsiTheme="majorBidi" w:cstheme="majorBidi"/>
          <w:sz w:val="30"/>
          <w:szCs w:val="30"/>
        </w:rPr>
        <w:t xml:space="preserve">30 </w:t>
      </w:r>
      <w:r w:rsidR="00257C9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บริษัทมีผลขาดทุนสะสมทางภาษียกไปเป็นจำนวนเงินรวมประมาณ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772C60">
        <w:rPr>
          <w:rFonts w:asciiTheme="majorBidi" w:hAnsiTheme="majorBidi" w:cstheme="majorBidi"/>
          <w:sz w:val="30"/>
          <w:szCs w:val="30"/>
        </w:rPr>
        <w:t>250.4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ล้านบาท โดยผลขาดทุนสะสมดังกล่าวจะใช้เป็นเครดิตภาษีได้ในระหว่างปี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Pr="009F5805">
        <w:rPr>
          <w:rFonts w:asciiTheme="majorBidi" w:hAnsiTheme="majorBidi" w:cstheme="majorBidi"/>
          <w:sz w:val="30"/>
          <w:szCs w:val="30"/>
        </w:rPr>
        <w:t>2572</w:t>
      </w:r>
    </w:p>
    <w:p w14:paraId="545C1189" w14:textId="77777777" w:rsidR="00902C19" w:rsidRPr="009F5805" w:rsidRDefault="00902C19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98DEF" w14:textId="52EB05A3" w:rsidR="00902C19" w:rsidRPr="009F5805" w:rsidRDefault="00902C19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335F" w:rsidRPr="009F5805">
        <w:rPr>
          <w:rFonts w:asciiTheme="majorBidi" w:hAnsiTheme="majorBidi" w:cstheme="majorBidi"/>
          <w:sz w:val="30"/>
          <w:szCs w:val="30"/>
        </w:rPr>
        <w:t xml:space="preserve">30 </w:t>
      </w:r>
      <w:r w:rsidR="00257C9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6335F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บริษัท อีซีเอฟ โฮล</w:t>
      </w:r>
      <w:proofErr w:type="spellStart"/>
      <w:r w:rsidRPr="009F5805">
        <w:rPr>
          <w:rFonts w:asciiTheme="majorBidi" w:hAnsiTheme="majorBidi" w:cstheme="majorBidi"/>
          <w:sz w:val="30"/>
          <w:szCs w:val="30"/>
          <w:cs/>
        </w:rPr>
        <w:t>ดิ้งส์</w:t>
      </w:r>
      <w:proofErr w:type="spellEnd"/>
      <w:r w:rsidRPr="009F5805">
        <w:rPr>
          <w:rFonts w:asciiTheme="majorBidi" w:hAnsiTheme="majorBidi" w:cstheme="majorBidi"/>
          <w:sz w:val="30"/>
          <w:szCs w:val="30"/>
          <w:cs/>
        </w:rPr>
        <w:t xml:space="preserve"> จำกัด มีผลขาดทุนสะสมทางภาษียกไปเป็นจำนวนเงินรวมประมาณ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2C60">
        <w:rPr>
          <w:rFonts w:asciiTheme="majorBidi" w:hAnsiTheme="majorBidi" w:cstheme="majorBidi"/>
          <w:sz w:val="30"/>
          <w:szCs w:val="30"/>
        </w:rPr>
        <w:t>24.</w:t>
      </w:r>
      <w:r w:rsidR="00F832C8">
        <w:rPr>
          <w:rFonts w:asciiTheme="majorBidi" w:hAnsiTheme="majorBidi" w:cstheme="majorBidi"/>
          <w:sz w:val="30"/>
          <w:szCs w:val="30"/>
        </w:rPr>
        <w:t>0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ล้านบาท โดยผลขาดทุนสะสมดังกล่าวจะใช้เป็นเครดิตภาษีได้ในระหว่างปี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Pr="009F5805">
        <w:rPr>
          <w:rFonts w:asciiTheme="majorBidi" w:hAnsiTheme="majorBidi" w:cstheme="majorBidi"/>
          <w:sz w:val="30"/>
          <w:szCs w:val="30"/>
        </w:rPr>
        <w:t>2572</w:t>
      </w:r>
    </w:p>
    <w:p w14:paraId="7D8E96BD" w14:textId="77777777" w:rsidR="007C1CC4" w:rsidRDefault="007C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8E99513" w14:textId="77777777" w:rsidR="007540BC" w:rsidRDefault="00754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202A68C" w14:textId="77777777" w:rsidR="0015657B" w:rsidRPr="009F5805" w:rsidRDefault="001A0C77" w:rsidP="0086335F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ประโยชน์</w:t>
      </w:r>
      <w:r w:rsidR="00082435"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ของ</w:t>
      </w:r>
      <w:r w:rsidR="0015657B"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14:paraId="1ABC4505" w14:textId="77777777" w:rsidR="004719C9" w:rsidRPr="009F5805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08378" w14:textId="75BB9F5A" w:rsidR="00FC7DDC" w:rsidRPr="009F5805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73846659"/>
      <w:r w:rsidRPr="009F5805">
        <w:rPr>
          <w:rFonts w:asciiTheme="majorBidi" w:hAnsiTheme="majorBidi" w:cstheme="majorBidi"/>
          <w:sz w:val="30"/>
          <w:szCs w:val="30"/>
          <w:cs/>
        </w:rPr>
        <w:t>รายการเคลื่อนไห</w:t>
      </w:r>
      <w:r w:rsidR="006D3E8E">
        <w:rPr>
          <w:rFonts w:asciiTheme="majorBidi" w:hAnsiTheme="majorBidi" w:cstheme="majorBidi" w:hint="cs"/>
          <w:sz w:val="30"/>
          <w:szCs w:val="30"/>
          <w:cs/>
        </w:rPr>
        <w:t>วของ</w:t>
      </w:r>
      <w:r w:rsidR="006D3E8E" w:rsidRPr="006D3E8E">
        <w:rPr>
          <w:rFonts w:asciiTheme="majorBidi" w:hAnsiTheme="majorBidi" w:hint="cs"/>
          <w:sz w:val="30"/>
          <w:szCs w:val="30"/>
          <w:cs/>
        </w:rPr>
        <w:t>หนี้สินผลประโยชน์ของพนักงานหลังออกจากงาน</w:t>
      </w:r>
      <w:r w:rsidR="007C1CC4" w:rsidRPr="009F580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24E5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C1CC4" w:rsidRPr="009F580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6335F" w:rsidRPr="009F5805">
        <w:rPr>
          <w:rFonts w:asciiTheme="majorBidi" w:hAnsiTheme="majorBidi" w:cstheme="majorBidi"/>
          <w:sz w:val="30"/>
          <w:szCs w:val="30"/>
        </w:rPr>
        <w:t xml:space="preserve">30 </w:t>
      </w:r>
      <w:r w:rsidR="00724E5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6335F" w:rsidRPr="009F5805">
        <w:rPr>
          <w:rFonts w:asciiTheme="majorBidi" w:hAnsiTheme="majorBidi" w:cstheme="majorBidi"/>
          <w:sz w:val="30"/>
          <w:szCs w:val="30"/>
          <w:cs/>
        </w:rPr>
        <w:t>ยน</w:t>
      </w:r>
      <w:r w:rsidR="007C1CC4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1CC4" w:rsidRPr="009F5805">
        <w:rPr>
          <w:rFonts w:asciiTheme="majorBidi" w:hAnsiTheme="majorBidi" w:cstheme="majorBidi"/>
          <w:sz w:val="30"/>
          <w:szCs w:val="30"/>
        </w:rPr>
        <w:t>2567</w:t>
      </w:r>
      <w:r w:rsidR="007E682E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bookmarkEnd w:id="2"/>
    <w:p w14:paraId="65B06457" w14:textId="77777777" w:rsidR="00745CE0" w:rsidRPr="00251872" w:rsidRDefault="00745CE0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7" w:type="dxa"/>
        <w:tblLook w:val="04A0" w:firstRow="1" w:lastRow="0" w:firstColumn="1" w:lastColumn="0" w:noHBand="0" w:noVBand="1"/>
      </w:tblPr>
      <w:tblGrid>
        <w:gridCol w:w="5272"/>
        <w:gridCol w:w="1928"/>
        <w:gridCol w:w="243"/>
        <w:gridCol w:w="1928"/>
        <w:gridCol w:w="6"/>
      </w:tblGrid>
      <w:tr w:rsidR="00093EB2" w:rsidRPr="009F5805" w14:paraId="718AC63B" w14:textId="77777777" w:rsidTr="00DA25C5">
        <w:tc>
          <w:tcPr>
            <w:tcW w:w="5272" w:type="dxa"/>
            <w:vAlign w:val="bottom"/>
          </w:tcPr>
          <w:p w14:paraId="06428FE4" w14:textId="77777777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05" w:type="dxa"/>
            <w:gridSpan w:val="4"/>
            <w:tcBorders>
              <w:bottom w:val="single" w:sz="4" w:space="0" w:color="auto"/>
            </w:tcBorders>
          </w:tcPr>
          <w:p w14:paraId="5AA7C704" w14:textId="31292C92" w:rsidR="00093EB2" w:rsidRPr="009F5805" w:rsidRDefault="00093EB2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93EB2" w:rsidRPr="009F5805" w14:paraId="4EAF21F3" w14:textId="77777777" w:rsidTr="00DA25C5">
        <w:trPr>
          <w:gridAfter w:val="1"/>
          <w:wAfter w:w="6" w:type="dxa"/>
        </w:trPr>
        <w:tc>
          <w:tcPr>
            <w:tcW w:w="5272" w:type="dxa"/>
            <w:vAlign w:val="bottom"/>
          </w:tcPr>
          <w:p w14:paraId="6660E81D" w14:textId="319EB8ED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2EB582B1" w14:textId="3E8B4FA8" w:rsidR="00093EB2" w:rsidRPr="009F5805" w:rsidRDefault="00093EB2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4639832" w14:textId="77777777" w:rsidR="00093EB2" w:rsidRPr="009F5805" w:rsidRDefault="00093EB2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7391C" w14:textId="4F2E33C0" w:rsidR="00093EB2" w:rsidRPr="009F5805" w:rsidRDefault="00093EB2" w:rsidP="00C43875">
            <w:pPr>
              <w:pStyle w:val="BodyText2"/>
              <w:tabs>
                <w:tab w:val="left" w:pos="984"/>
              </w:tabs>
              <w:ind w:left="-121" w:right="-5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EB2" w:rsidRPr="009F5805" w14:paraId="3B8D43D2" w14:textId="77777777" w:rsidTr="00DA25C5">
        <w:trPr>
          <w:gridAfter w:val="1"/>
          <w:wAfter w:w="6" w:type="dxa"/>
        </w:trPr>
        <w:tc>
          <w:tcPr>
            <w:tcW w:w="5272" w:type="dxa"/>
            <w:vAlign w:val="bottom"/>
          </w:tcPr>
          <w:p w14:paraId="2FB635BB" w14:textId="294FE6D1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A04CAF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C380139" w14:textId="53E0EE4F" w:rsidR="00093EB2" w:rsidRPr="009F5805" w:rsidRDefault="00093EB2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17,483</w:t>
            </w:r>
          </w:p>
        </w:tc>
        <w:tc>
          <w:tcPr>
            <w:tcW w:w="243" w:type="dxa"/>
          </w:tcPr>
          <w:p w14:paraId="0B93F40D" w14:textId="77777777" w:rsidR="00093EB2" w:rsidRPr="009F5805" w:rsidRDefault="00093EB2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F5E4" w14:textId="2E20FA89" w:rsidR="00093EB2" w:rsidRPr="009F5805" w:rsidRDefault="00093EB2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</w:tr>
      <w:tr w:rsidR="00093EB2" w:rsidRPr="009F5805" w14:paraId="091F7C80" w14:textId="77777777" w:rsidTr="00DA25C5">
        <w:trPr>
          <w:gridAfter w:val="1"/>
          <w:wAfter w:w="6" w:type="dxa"/>
          <w:trHeight w:val="206"/>
        </w:trPr>
        <w:tc>
          <w:tcPr>
            <w:tcW w:w="5272" w:type="dxa"/>
            <w:vAlign w:val="bottom"/>
          </w:tcPr>
          <w:p w14:paraId="142F666C" w14:textId="2DD9FB7B" w:rsidR="00093EB2" w:rsidRPr="009F5805" w:rsidRDefault="00F13EE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28" w:type="dxa"/>
            <w:shd w:val="clear" w:color="auto" w:fill="auto"/>
          </w:tcPr>
          <w:p w14:paraId="797907EF" w14:textId="3E270719" w:rsidR="00093EB2" w:rsidRPr="001812E8" w:rsidRDefault="00D7497A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6,658</w:t>
            </w:r>
          </w:p>
        </w:tc>
        <w:tc>
          <w:tcPr>
            <w:tcW w:w="243" w:type="dxa"/>
          </w:tcPr>
          <w:p w14:paraId="33325FB3" w14:textId="77777777" w:rsidR="00093EB2" w:rsidRPr="009F5805" w:rsidRDefault="00093EB2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vAlign w:val="bottom"/>
          </w:tcPr>
          <w:p w14:paraId="7D6ED9AB" w14:textId="22E23720" w:rsidR="00093EB2" w:rsidRPr="009F5805" w:rsidRDefault="00D7497A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5,898</w:t>
            </w:r>
          </w:p>
        </w:tc>
      </w:tr>
      <w:tr w:rsidR="00093EB2" w:rsidRPr="009F5805" w14:paraId="7958B7D5" w14:textId="77777777" w:rsidTr="00DA25C5">
        <w:trPr>
          <w:gridAfter w:val="1"/>
          <w:wAfter w:w="6" w:type="dxa"/>
        </w:trPr>
        <w:tc>
          <w:tcPr>
            <w:tcW w:w="5272" w:type="dxa"/>
            <w:vAlign w:val="bottom"/>
          </w:tcPr>
          <w:p w14:paraId="17F7FC5D" w14:textId="77777777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1F9948AA" w14:textId="61EA6882" w:rsidR="00093EB2" w:rsidRPr="001812E8" w:rsidRDefault="003A7C09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43" w:type="dxa"/>
          </w:tcPr>
          <w:p w14:paraId="5685632B" w14:textId="77777777" w:rsidR="00093EB2" w:rsidRPr="009F5805" w:rsidRDefault="00093EB2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27450B7D" w14:textId="3CE07B0A" w:rsidR="00093EB2" w:rsidRPr="009F5805" w:rsidRDefault="003A7C09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093EB2" w:rsidRPr="009F5805" w14:paraId="380C968F" w14:textId="77777777" w:rsidTr="00D7497A">
        <w:trPr>
          <w:gridAfter w:val="1"/>
          <w:wAfter w:w="6" w:type="dxa"/>
        </w:trPr>
        <w:tc>
          <w:tcPr>
            <w:tcW w:w="5272" w:type="dxa"/>
            <w:vAlign w:val="bottom"/>
          </w:tcPr>
          <w:p w14:paraId="1D680591" w14:textId="77777777" w:rsidR="00C43875" w:rsidRDefault="00093EB2" w:rsidP="00FD1862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  <w:p w14:paraId="5B915306" w14:textId="6695AB61" w:rsidR="00093EB2" w:rsidRPr="009F5805" w:rsidRDefault="00093EB2" w:rsidP="00FD1862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AF5B4" w14:textId="540E3CAB" w:rsidR="00093EB2" w:rsidRPr="001812E8" w:rsidRDefault="00D7497A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7,022</w:t>
            </w:r>
          </w:p>
        </w:tc>
        <w:tc>
          <w:tcPr>
            <w:tcW w:w="243" w:type="dxa"/>
          </w:tcPr>
          <w:p w14:paraId="1820E325" w14:textId="77777777" w:rsidR="00093EB2" w:rsidRPr="009F5805" w:rsidRDefault="00093EB2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bottom"/>
          </w:tcPr>
          <w:p w14:paraId="121FA4E3" w14:textId="223B26C6" w:rsidR="00093EB2" w:rsidRPr="009F5805" w:rsidRDefault="00D7497A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6,226</w:t>
            </w:r>
          </w:p>
        </w:tc>
      </w:tr>
      <w:tr w:rsidR="00D7497A" w:rsidRPr="009F5805" w14:paraId="080B15C8" w14:textId="77777777" w:rsidTr="00D7497A">
        <w:trPr>
          <w:gridAfter w:val="1"/>
          <w:wAfter w:w="6" w:type="dxa"/>
        </w:trPr>
        <w:tc>
          <w:tcPr>
            <w:tcW w:w="5272" w:type="dxa"/>
            <w:vAlign w:val="bottom"/>
          </w:tcPr>
          <w:p w14:paraId="5E389C66" w14:textId="418539C7" w:rsidR="00D7497A" w:rsidRPr="009F5805" w:rsidRDefault="00D7497A" w:rsidP="00FD1862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4D1BE" w14:textId="532963A3" w:rsidR="00D7497A" w:rsidRDefault="00D7497A" w:rsidP="00D7497A">
            <w:pPr>
              <w:pStyle w:val="BodyText2"/>
              <w:tabs>
                <w:tab w:val="left" w:pos="652"/>
              </w:tabs>
              <w:ind w:left="0" w:right="227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(376)</w:t>
            </w:r>
          </w:p>
        </w:tc>
        <w:tc>
          <w:tcPr>
            <w:tcW w:w="243" w:type="dxa"/>
          </w:tcPr>
          <w:p w14:paraId="4B7F33F3" w14:textId="77777777" w:rsidR="00D7497A" w:rsidRPr="009F5805" w:rsidRDefault="00D7497A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69F8C784" w14:textId="3CEE10F6" w:rsidR="00D7497A" w:rsidRDefault="00D7497A" w:rsidP="00D7497A">
            <w:pPr>
              <w:pStyle w:val="BodyText2"/>
              <w:tabs>
                <w:tab w:val="left" w:pos="652"/>
              </w:tabs>
              <w:ind w:left="0" w:right="227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(376)</w:t>
            </w:r>
          </w:p>
        </w:tc>
      </w:tr>
      <w:tr w:rsidR="00093EB2" w:rsidRPr="009F5805" w14:paraId="13040D35" w14:textId="77777777" w:rsidTr="00D7497A">
        <w:trPr>
          <w:gridAfter w:val="1"/>
          <w:wAfter w:w="6" w:type="dxa"/>
        </w:trPr>
        <w:tc>
          <w:tcPr>
            <w:tcW w:w="5272" w:type="dxa"/>
            <w:vAlign w:val="bottom"/>
          </w:tcPr>
          <w:p w14:paraId="55F8B740" w14:textId="54BC8039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24E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A04CAF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B0125" w14:textId="04C48DF9" w:rsidR="00093EB2" w:rsidRPr="001812E8" w:rsidRDefault="00F13EE2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2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497A">
              <w:rPr>
                <w:rFonts w:asciiTheme="majorBidi" w:hAnsiTheme="majorBidi" w:cstheme="majorBidi"/>
                <w:sz w:val="30"/>
                <w:szCs w:val="30"/>
              </w:rPr>
              <w:t>4,129</w:t>
            </w:r>
          </w:p>
        </w:tc>
        <w:tc>
          <w:tcPr>
            <w:tcW w:w="243" w:type="dxa"/>
          </w:tcPr>
          <w:p w14:paraId="7287BBAF" w14:textId="77777777" w:rsidR="00093EB2" w:rsidRPr="009F5805" w:rsidRDefault="00093EB2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E74E9" w14:textId="6EE31242" w:rsidR="00093EB2" w:rsidRPr="009F5805" w:rsidRDefault="00F13EE2" w:rsidP="00DA25C5">
            <w:pPr>
              <w:pStyle w:val="BodyText2"/>
              <w:tabs>
                <w:tab w:val="left" w:pos="652"/>
              </w:tabs>
              <w:ind w:left="0" w:right="288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7C0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7497A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</w:tbl>
    <w:p w14:paraId="27E4B220" w14:textId="77777777" w:rsidR="00430440" w:rsidRDefault="00430440" w:rsidP="0047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6073F6B" w14:textId="77777777" w:rsidR="00D40DF0" w:rsidRPr="009F5805" w:rsidRDefault="00D40DF0" w:rsidP="00473FA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เงินกู้ยืมระยะสั้นจากบุคคลอื่น</w:t>
      </w:r>
    </w:p>
    <w:p w14:paraId="173B5EA6" w14:textId="77777777" w:rsidR="00D40DF0" w:rsidRPr="00B82937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50358" w14:textId="398D7517" w:rsidR="001D167C" w:rsidRPr="009F5805" w:rsidRDefault="00A6707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73FAE" w:rsidRPr="009F5805">
        <w:rPr>
          <w:rFonts w:asciiTheme="majorBidi" w:hAnsiTheme="majorBidi" w:cstheme="majorBidi"/>
          <w:sz w:val="30"/>
          <w:szCs w:val="30"/>
        </w:rPr>
        <w:t>30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89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73FAE" w:rsidRPr="009F5805">
        <w:rPr>
          <w:rFonts w:asciiTheme="majorBidi" w:hAnsiTheme="majorBidi" w:cstheme="majorBidi"/>
          <w:sz w:val="30"/>
          <w:szCs w:val="30"/>
          <w:cs/>
        </w:rPr>
        <w:t>ยน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D167C" w:rsidRPr="009F5805">
        <w:rPr>
          <w:rFonts w:asciiTheme="majorBidi" w:hAnsiTheme="majorBidi" w:cstheme="majorBidi"/>
          <w:sz w:val="30"/>
          <w:szCs w:val="30"/>
        </w:rPr>
        <w:t>31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D167C" w:rsidRPr="009F5805">
        <w:rPr>
          <w:rFonts w:asciiTheme="majorBidi" w:hAnsiTheme="majorBidi" w:cstheme="majorBidi"/>
          <w:sz w:val="30"/>
          <w:szCs w:val="30"/>
        </w:rPr>
        <w:t>2566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บัญชีนี้เป็นเงินกู้ยืมระยะสั้นประเภทสัญญากู้ยืมเงิน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ส่วนหนึ่งของยอดคงเหลือที่แสดงในงบการเงินรวมจำนวน </w:t>
      </w:r>
      <w:r w:rsidR="003846F8">
        <w:rPr>
          <w:rFonts w:asciiTheme="majorBidi" w:hAnsiTheme="majorBidi" w:cstheme="majorBidi"/>
          <w:sz w:val="30"/>
          <w:szCs w:val="30"/>
        </w:rPr>
        <w:t>19.8</w:t>
      </w:r>
      <w:r w:rsidR="00912DFA">
        <w:rPr>
          <w:rFonts w:asciiTheme="majorBidi" w:hAnsiTheme="majorBidi" w:cstheme="majorBidi"/>
          <w:sz w:val="30"/>
          <w:szCs w:val="30"/>
        </w:rPr>
        <w:t xml:space="preserve"> 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="001D167C" w:rsidRPr="009F5805">
        <w:rPr>
          <w:rFonts w:asciiTheme="majorBidi" w:hAnsiTheme="majorBidi" w:cstheme="majorBidi"/>
          <w:sz w:val="30"/>
          <w:szCs w:val="30"/>
        </w:rPr>
        <w:t>40</w:t>
      </w:r>
      <w:r w:rsidR="003846F8">
        <w:rPr>
          <w:rFonts w:asciiTheme="majorBidi" w:hAnsiTheme="majorBidi" w:cstheme="majorBidi"/>
          <w:sz w:val="30"/>
          <w:szCs w:val="30"/>
        </w:rPr>
        <w:t>.0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</w:t>
      </w:r>
      <w:r w:rsidR="00485E14">
        <w:rPr>
          <w:rFonts w:asciiTheme="majorBidi" w:hAnsiTheme="majorBidi" w:cstheme="majorBidi"/>
          <w:sz w:val="30"/>
          <w:szCs w:val="30"/>
        </w:rPr>
        <w:t>1</w:t>
      </w:r>
      <w:r w:rsidR="000442C8">
        <w:rPr>
          <w:rFonts w:asciiTheme="majorBidi" w:hAnsiTheme="majorBidi" w:cstheme="majorBidi"/>
          <w:sz w:val="30"/>
          <w:szCs w:val="30"/>
        </w:rPr>
        <w:t>1</w:t>
      </w:r>
      <w:r w:rsidR="00912DFA">
        <w:rPr>
          <w:rFonts w:asciiTheme="majorBidi" w:hAnsiTheme="majorBidi" w:cstheme="majorBidi"/>
          <w:sz w:val="30"/>
          <w:szCs w:val="30"/>
        </w:rPr>
        <w:t>.</w:t>
      </w:r>
      <w:r w:rsidR="000442C8">
        <w:rPr>
          <w:rFonts w:asciiTheme="majorBidi" w:hAnsiTheme="majorBidi" w:cstheme="majorBidi"/>
          <w:sz w:val="30"/>
          <w:szCs w:val="30"/>
        </w:rPr>
        <w:t>2</w:t>
      </w:r>
      <w:r w:rsidR="00912DFA">
        <w:rPr>
          <w:rFonts w:asciiTheme="majorBidi" w:hAnsiTheme="majorBidi" w:cstheme="majorBidi"/>
          <w:sz w:val="30"/>
          <w:szCs w:val="30"/>
        </w:rPr>
        <w:t xml:space="preserve"> 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ล้านหุ้นและ </w:t>
      </w:r>
      <w:r w:rsidR="001D167C" w:rsidRPr="009F5805">
        <w:rPr>
          <w:rFonts w:asciiTheme="majorBidi" w:hAnsiTheme="majorBidi" w:cstheme="majorBidi"/>
          <w:sz w:val="30"/>
          <w:szCs w:val="30"/>
        </w:rPr>
        <w:t>22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>.</w:t>
      </w:r>
      <w:r w:rsidR="001D167C" w:rsidRPr="009F5805">
        <w:rPr>
          <w:rFonts w:asciiTheme="majorBidi" w:hAnsiTheme="majorBidi" w:cstheme="majorBidi"/>
          <w:sz w:val="30"/>
          <w:szCs w:val="30"/>
        </w:rPr>
        <w:t>4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E2B23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7E2B23">
        <w:rPr>
          <w:rFonts w:asciiTheme="majorBidi" w:hAnsiTheme="majorBidi" w:cstheme="majorBidi"/>
          <w:sz w:val="30"/>
          <w:szCs w:val="30"/>
        </w:rPr>
        <w:t xml:space="preserve"> 30 </w:t>
      </w:r>
      <w:r w:rsidR="0016089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E2B23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7E2B23">
        <w:rPr>
          <w:rFonts w:asciiTheme="majorBidi" w:hAnsiTheme="majorBidi" w:cstheme="majorBidi"/>
          <w:sz w:val="30"/>
          <w:szCs w:val="30"/>
        </w:rPr>
        <w:t xml:space="preserve">2567 </w:t>
      </w:r>
      <w:r w:rsidR="00455EEE" w:rsidRPr="009F5805">
        <w:rPr>
          <w:rFonts w:asciiTheme="majorBidi" w:hAnsiTheme="majorBidi" w:cstheme="majorBidi"/>
          <w:sz w:val="30"/>
          <w:szCs w:val="30"/>
          <w:cs/>
        </w:rPr>
        <w:t>ส่วนหนึ่งของ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>ยอดคงเหลือที่แสดง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55EEE">
        <w:rPr>
          <w:rFonts w:asciiTheme="majorBidi" w:hAnsiTheme="majorBidi" w:cstheme="majorBidi"/>
          <w:sz w:val="30"/>
          <w:szCs w:val="30"/>
        </w:rPr>
        <w:t xml:space="preserve">200 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>ล้านบาท มีหลักประกันเป็นหุ้นสามัญของบริษัทย่อยแห่งหนึ่งซึ่งถือโดยบริษัท</w:t>
      </w:r>
      <w:r w:rsidR="0020332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416A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0332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D416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6A9">
        <w:rPr>
          <w:rFonts w:asciiTheme="majorBidi" w:hAnsiTheme="majorBidi" w:cstheme="majorBidi"/>
          <w:sz w:val="30"/>
          <w:szCs w:val="30"/>
        </w:rPr>
        <w:t xml:space="preserve">40 </w:t>
      </w:r>
      <w:r w:rsidR="00D416A9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 ซึ่งมีอัตราดอกเบี้ยระหว่างร้อยละ </w:t>
      </w:r>
      <w:r w:rsidR="00F13EE2">
        <w:rPr>
          <w:rFonts w:asciiTheme="majorBidi" w:hAnsiTheme="majorBidi" w:cstheme="majorBidi"/>
          <w:sz w:val="30"/>
          <w:szCs w:val="30"/>
        </w:rPr>
        <w:t>5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ต่อปีถึงร้อยละ </w:t>
      </w:r>
      <w:r w:rsidR="00753134" w:rsidRPr="009F5805">
        <w:rPr>
          <w:rFonts w:asciiTheme="majorBidi" w:hAnsiTheme="majorBidi" w:cstheme="majorBidi"/>
          <w:sz w:val="30"/>
          <w:szCs w:val="30"/>
        </w:rPr>
        <w:t xml:space="preserve">15 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>ต่อปีโดยมีระยะเวลาครบกำหนดไม่เกินเก้าเดือน</w:t>
      </w:r>
    </w:p>
    <w:p w14:paraId="20CACC3F" w14:textId="77777777" w:rsidR="00430440" w:rsidRDefault="00430440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5EEF00A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C6A85C4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9AF1C32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083DFD4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B2CE0F3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49F3994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E2E816D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9B823D3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EA51506" w14:textId="1D1A9B76" w:rsidR="00333AE4" w:rsidRPr="009F5805" w:rsidRDefault="00333AE4" w:rsidP="00473FA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ใบสำคัญแสดงสิทธิและ</w:t>
      </w:r>
      <w:r w:rsidR="006D3E8E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ทุนเรือนหุ้น </w:t>
      </w:r>
    </w:p>
    <w:p w14:paraId="7E247087" w14:textId="77777777" w:rsidR="00333AE4" w:rsidRPr="0043044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5BC54D2" w14:textId="150EBDDB" w:rsidR="00C542C7" w:rsidRPr="009F5805" w:rsidRDefault="00C542C7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ใบสำคัญแสดงสิทธิ</w:t>
      </w:r>
    </w:p>
    <w:p w14:paraId="29120536" w14:textId="77777777" w:rsidR="00C542C7" w:rsidRPr="00430440" w:rsidRDefault="00C542C7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6FDD3B7" w14:textId="6C9AC15E" w:rsidR="008B6D32" w:rsidRPr="009F5805" w:rsidRDefault="008B6D32" w:rsidP="008B6D32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 w:rsidRPr="009F5805">
        <w:rPr>
          <w:rFonts w:asciiTheme="majorBidi" w:hAnsiTheme="majorBidi" w:cstheme="majorBidi"/>
          <w:cs/>
        </w:rPr>
        <w:t xml:space="preserve">เมื่อวันที่ </w:t>
      </w:r>
      <w:r w:rsidR="00F505C9" w:rsidRPr="009F5805">
        <w:rPr>
          <w:rFonts w:asciiTheme="majorBidi" w:hAnsiTheme="majorBidi" w:cstheme="majorBidi"/>
          <w:lang w:val="en-US"/>
        </w:rPr>
        <w:t>2</w:t>
      </w:r>
      <w:r w:rsidRPr="009F5805">
        <w:rPr>
          <w:rFonts w:asciiTheme="majorBidi" w:hAnsiTheme="majorBidi" w:cstheme="majorBidi"/>
          <w:cs/>
        </w:rPr>
        <w:t xml:space="preserve"> มิถุนายน </w:t>
      </w:r>
      <w:r w:rsidR="00F505C9" w:rsidRPr="009F5805">
        <w:rPr>
          <w:rFonts w:asciiTheme="majorBidi" w:hAnsiTheme="majorBidi" w:cstheme="majorBidi"/>
          <w:lang w:val="en-US"/>
        </w:rPr>
        <w:t>2564</w:t>
      </w:r>
      <w:r w:rsidRPr="009F5805">
        <w:rPr>
          <w:rFonts w:asciiTheme="majorBidi" w:hAnsiTheme="majorBidi" w:cstheme="majorBidi"/>
          <w:cs/>
        </w:rPr>
        <w:t xml:space="preserve"> </w:t>
      </w:r>
      <w:r w:rsidRPr="009F5805">
        <w:rPr>
          <w:rFonts w:asciiTheme="majorBidi" w:eastAsia="Cordia New" w:hAnsiTheme="majorBidi" w:cstheme="majorBidi"/>
          <w:cs/>
        </w:rPr>
        <w:t>บริษัทได้</w:t>
      </w:r>
      <w:r w:rsidRPr="009F5805">
        <w:rPr>
          <w:rFonts w:asciiTheme="majorBidi" w:hAnsiTheme="majorBidi" w:cstheme="majorBidi"/>
          <w:cs/>
        </w:rPr>
        <w:t>ออกและเสนอขายใบสำคัญแสดงสิทธิซื้อหุ้นสามัญเพิ่มทุนของบริษัท (“ECF-W</w:t>
      </w:r>
      <w:r w:rsidR="00F505C9" w:rsidRPr="009F5805">
        <w:rPr>
          <w:rFonts w:asciiTheme="majorBidi" w:hAnsiTheme="majorBidi" w:cstheme="majorBidi"/>
          <w:lang w:val="en-US"/>
        </w:rPr>
        <w:t>4</w:t>
      </w:r>
      <w:r w:rsidRPr="009F5805">
        <w:rPr>
          <w:rFonts w:asciiTheme="majorBidi" w:hAnsiTheme="majorBidi" w:cstheme="majorBidi"/>
          <w:cs/>
        </w:rPr>
        <w:t xml:space="preserve">”) จำนวน </w:t>
      </w:r>
      <w:r w:rsidRPr="009F5805">
        <w:rPr>
          <w:rFonts w:asciiTheme="majorBidi" w:hAnsiTheme="majorBidi" w:cstheme="majorBidi"/>
          <w:lang w:val="en-US"/>
        </w:rPr>
        <w:t>191,894,988</w:t>
      </w:r>
      <w:r w:rsidRPr="009F5805">
        <w:rPr>
          <w:rFonts w:asciiTheme="majorBidi" w:hAnsiTheme="majorBidi" w:cstheme="majorBidi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9F5805">
        <w:rPr>
          <w:rFonts w:asciiTheme="majorBidi" w:hAnsiTheme="majorBidi" w:cstheme="majorBidi"/>
          <w:lang w:val="en-US"/>
        </w:rPr>
        <w:t>5</w:t>
      </w:r>
      <w:r w:rsidRPr="009F5805">
        <w:rPr>
          <w:rFonts w:asciiTheme="majorBidi" w:hAnsiTheme="majorBidi" w:cstheme="majorBidi"/>
          <w:cs/>
        </w:rPr>
        <w:t xml:space="preserve"> หุ้นต่อใบสำคัญแสดงสิทธิ </w:t>
      </w:r>
      <w:r w:rsidR="00F505C9" w:rsidRPr="009F5805">
        <w:rPr>
          <w:rFonts w:asciiTheme="majorBidi" w:hAnsiTheme="majorBidi" w:cstheme="majorBidi"/>
          <w:lang w:val="en-US"/>
        </w:rPr>
        <w:t>1</w:t>
      </w:r>
      <w:r w:rsidRPr="009F5805">
        <w:rPr>
          <w:rFonts w:asciiTheme="majorBidi" w:hAnsiTheme="majorBidi" w:cstheme="majorBidi"/>
          <w:cs/>
        </w:rPr>
        <w:t xml:space="preserve"> หน่วยโดยมีรายละเอียดของใบสำคัญแสดงสิทธิดังนี้</w:t>
      </w:r>
    </w:p>
    <w:p w14:paraId="62B00A3D" w14:textId="77777777" w:rsidR="008B6D32" w:rsidRPr="00430440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538"/>
        <w:gridCol w:w="6960"/>
      </w:tblGrid>
      <w:tr w:rsidR="008B6D32" w:rsidRPr="009F5805" w14:paraId="20ABDC79" w14:textId="77777777" w:rsidTr="00225129">
        <w:tc>
          <w:tcPr>
            <w:tcW w:w="2538" w:type="dxa"/>
          </w:tcPr>
          <w:p w14:paraId="1685C28B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อัตราการใช้สิทธิ</w:t>
            </w:r>
          </w:p>
        </w:tc>
        <w:tc>
          <w:tcPr>
            <w:tcW w:w="6960" w:type="dxa"/>
          </w:tcPr>
          <w:p w14:paraId="2485160E" w14:textId="18D8C217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ใบสำคัญแสดงสิทธิ 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1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หุ้น </w:t>
            </w:r>
          </w:p>
        </w:tc>
      </w:tr>
      <w:tr w:rsidR="008B6D32" w:rsidRPr="009F5805" w14:paraId="78B790DF" w14:textId="77777777" w:rsidTr="00225129">
        <w:tc>
          <w:tcPr>
            <w:tcW w:w="2538" w:type="dxa"/>
          </w:tcPr>
          <w:p w14:paraId="7C35C912" w14:textId="77777777" w:rsidR="008B6D32" w:rsidRPr="004477CE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60" w:type="dxa"/>
          </w:tcPr>
          <w:p w14:paraId="366FC3CE" w14:textId="77777777" w:rsidR="008B6D32" w:rsidRPr="004477CE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8B6D32" w:rsidRPr="009F5805" w14:paraId="5663F4F7" w14:textId="77777777" w:rsidTr="00225129">
        <w:tc>
          <w:tcPr>
            <w:tcW w:w="2538" w:type="dxa"/>
          </w:tcPr>
          <w:p w14:paraId="353DAF74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ราคาใช้สิทธิ</w:t>
            </w:r>
          </w:p>
        </w:tc>
        <w:tc>
          <w:tcPr>
            <w:tcW w:w="6960" w:type="dxa"/>
          </w:tcPr>
          <w:p w14:paraId="1A80B31C" w14:textId="77777777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lang w:val="en-US"/>
              </w:rPr>
              <w:t>2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บาทต่อหุ้น </w:t>
            </w:r>
          </w:p>
        </w:tc>
      </w:tr>
      <w:tr w:rsidR="008B6D32" w:rsidRPr="009F5805" w14:paraId="59EB5159" w14:textId="77777777" w:rsidTr="00225129">
        <w:tc>
          <w:tcPr>
            <w:tcW w:w="2538" w:type="dxa"/>
          </w:tcPr>
          <w:p w14:paraId="53B97F9F" w14:textId="77777777" w:rsidR="008B6D32" w:rsidRPr="004477CE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60" w:type="dxa"/>
          </w:tcPr>
          <w:p w14:paraId="0E61D314" w14:textId="77777777" w:rsidR="008B6D32" w:rsidRPr="004477CE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B6D32" w:rsidRPr="009F5805" w14:paraId="64195599" w14:textId="77777777" w:rsidTr="00225129">
        <w:tc>
          <w:tcPr>
            <w:tcW w:w="2538" w:type="dxa"/>
          </w:tcPr>
          <w:p w14:paraId="339CAE2E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6960" w:type="dxa"/>
          </w:tcPr>
          <w:p w14:paraId="1CD2F54D" w14:textId="5A2BD8E1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9F5805">
              <w:rPr>
                <w:rFonts w:asciiTheme="majorBidi" w:hAnsiTheme="majorBidi" w:cstheme="majorBidi"/>
                <w:lang w:val="en-US"/>
              </w:rPr>
              <w:t>20</w:t>
            </w:r>
            <w:r w:rsidR="009368C8" w:rsidRPr="009F5805">
              <w:rPr>
                <w:rFonts w:asciiTheme="majorBidi" w:hAnsiTheme="majorBidi" w:cstheme="majorBidi"/>
                <w:cs/>
                <w:lang w:val="en-US"/>
              </w:rPr>
              <w:t xml:space="preserve"> กรกฎ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าคม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64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9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ครั้ง ซึ่งจะตรงกับวันที่ 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20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>ขอ</w:t>
            </w:r>
            <w:r w:rsidR="00601296" w:rsidRPr="009F5805">
              <w:rPr>
                <w:rFonts w:asciiTheme="majorBidi" w:hAnsiTheme="majorBidi" w:cstheme="majorBidi"/>
                <w:cs/>
                <w:lang w:val="en-US"/>
              </w:rPr>
              <w:t xml:space="preserve">งเดือนพฤศจิกายน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2564</w:t>
            </w:r>
            <w:r w:rsidR="00601296" w:rsidRPr="009F5805">
              <w:rPr>
                <w:rFonts w:asciiTheme="majorBidi" w:hAnsiTheme="majorBidi" w:cstheme="majorBidi"/>
                <w:cs/>
                <w:lang w:val="en-US"/>
              </w:rPr>
              <w:t xml:space="preserve"> มีนาคม กรกฎาคม พฤศจิกายน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2565</w:t>
            </w:r>
            <w:r w:rsidR="00601296" w:rsidRPr="009F5805">
              <w:rPr>
                <w:rFonts w:asciiTheme="majorBidi" w:hAnsiTheme="majorBidi" w:cstheme="majorBidi"/>
                <w:cs/>
                <w:lang w:val="en-US"/>
              </w:rPr>
              <w:t xml:space="preserve"> มีนาคม กรกฎ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าคม พฤศจิกายน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2566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2567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="003302C0" w:rsidRPr="009F5805">
              <w:rPr>
                <w:rFonts w:asciiTheme="majorBidi" w:hAnsiTheme="majorBidi" w:cstheme="majorBidi"/>
                <w:lang w:val="en-US"/>
              </w:rPr>
              <w:t>31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302C0" w:rsidRPr="009F5805">
              <w:rPr>
                <w:rFonts w:asciiTheme="majorBidi" w:hAnsiTheme="majorBidi" w:cstheme="majorBidi"/>
                <w:cs/>
                <w:lang w:val="en-US"/>
              </w:rPr>
              <w:t>พฤษภาคม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 2567</w:t>
            </w:r>
          </w:p>
        </w:tc>
      </w:tr>
      <w:tr w:rsidR="008B6D32" w:rsidRPr="009F5805" w14:paraId="5B5B1A80" w14:textId="77777777" w:rsidTr="00225129">
        <w:tc>
          <w:tcPr>
            <w:tcW w:w="2538" w:type="dxa"/>
          </w:tcPr>
          <w:p w14:paraId="3AF5CB7D" w14:textId="77777777" w:rsidR="008B6D32" w:rsidRPr="004477CE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60" w:type="dxa"/>
          </w:tcPr>
          <w:p w14:paraId="028C4C63" w14:textId="77777777" w:rsidR="008B6D32" w:rsidRPr="004477CE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8B6D32" w:rsidRPr="009F5805" w14:paraId="1E44F981" w14:textId="77777777" w:rsidTr="00225129">
        <w:tc>
          <w:tcPr>
            <w:tcW w:w="2538" w:type="dxa"/>
          </w:tcPr>
          <w:p w14:paraId="5114849B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960" w:type="dxa"/>
          </w:tcPr>
          <w:p w14:paraId="1B301291" w14:textId="77777777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57247F83" w14:textId="77777777" w:rsidR="008B6D32" w:rsidRPr="004477CE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2E3CA087" w14:textId="743E0884" w:rsidR="001A0C77" w:rsidRDefault="008B6D32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21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505C9" w:rsidRPr="009F5805">
        <w:rPr>
          <w:rFonts w:asciiTheme="majorBidi" w:hAnsiTheme="majorBidi" w:cstheme="majorBidi"/>
          <w:sz w:val="30"/>
          <w:szCs w:val="30"/>
        </w:rPr>
        <w:t>2564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</w:t>
      </w:r>
      <w:r w:rsidR="00334FF2" w:rsidRPr="009F5805">
        <w:rPr>
          <w:rFonts w:asciiTheme="majorBidi" w:hAnsiTheme="majorBidi" w:cstheme="majorBidi"/>
          <w:sz w:val="30"/>
          <w:szCs w:val="30"/>
          <w:cs/>
        </w:rPr>
        <w:t>ิทธิซื้อหุ้นสามัญของบริษัท</w:t>
      </w:r>
      <w:r w:rsidR="00093E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B2" w:rsidRPr="009F5805">
        <w:rPr>
          <w:rFonts w:asciiTheme="majorBidi" w:hAnsiTheme="majorBidi" w:cstheme="majorBidi"/>
          <w:sz w:val="30"/>
          <w:szCs w:val="30"/>
          <w:cs/>
        </w:rPr>
        <w:t>(ECF-W</w:t>
      </w:r>
      <w:r w:rsidR="00093EB2" w:rsidRPr="009F5805">
        <w:rPr>
          <w:rFonts w:asciiTheme="majorBidi" w:hAnsiTheme="majorBidi" w:cstheme="majorBidi"/>
          <w:sz w:val="30"/>
          <w:szCs w:val="30"/>
        </w:rPr>
        <w:t>4</w:t>
      </w:r>
      <w:r w:rsidR="00093EB2" w:rsidRPr="009F580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334FF2" w:rsidRPr="009F580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505C9" w:rsidRPr="009F5805">
        <w:rPr>
          <w:rFonts w:asciiTheme="majorBidi" w:hAnsiTheme="majorBidi" w:cstheme="majorBidi"/>
          <w:sz w:val="30"/>
          <w:szCs w:val="30"/>
        </w:rPr>
        <w:t>191</w:t>
      </w:r>
      <w:r w:rsidRPr="009F5805">
        <w:rPr>
          <w:rFonts w:asciiTheme="majorBidi" w:hAnsiTheme="majorBidi" w:cstheme="majorBidi"/>
          <w:sz w:val="30"/>
          <w:szCs w:val="30"/>
        </w:rPr>
        <w:t>,894,988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9F5805">
        <w:rPr>
          <w:rFonts w:asciiTheme="majorBidi" w:hAnsiTheme="majorBidi" w:cstheme="majorBidi"/>
          <w:sz w:val="30"/>
          <w:szCs w:val="30"/>
        </w:rPr>
        <w:t xml:space="preserve">22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505C9" w:rsidRPr="009F5805">
        <w:rPr>
          <w:rFonts w:asciiTheme="majorBidi" w:hAnsiTheme="majorBidi" w:cstheme="majorBidi"/>
          <w:sz w:val="30"/>
          <w:szCs w:val="30"/>
        </w:rPr>
        <w:t>2564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เป็นต้นไป </w:t>
      </w:r>
      <w:r w:rsidR="00364B2E" w:rsidRPr="009F5805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รายละเอียดการใช้ใบสำคัญแสดงสิทธิ </w:t>
      </w:r>
      <w:r w:rsidR="00364B2E" w:rsidRPr="009F5805">
        <w:rPr>
          <w:rFonts w:asciiTheme="majorBidi" w:hAnsiTheme="majorBidi" w:cstheme="majorBidi"/>
          <w:sz w:val="30"/>
          <w:szCs w:val="30"/>
        </w:rPr>
        <w:t xml:space="preserve">ECF-W4 </w:t>
      </w:r>
      <w:r w:rsidR="00364B2E" w:rsidRPr="009F580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53F0180" w14:textId="77777777" w:rsidR="00B47A76" w:rsidRPr="004477CE" w:rsidRDefault="00B47A76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89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69"/>
        <w:gridCol w:w="236"/>
        <w:gridCol w:w="1209"/>
        <w:gridCol w:w="236"/>
        <w:gridCol w:w="1077"/>
        <w:gridCol w:w="236"/>
        <w:gridCol w:w="907"/>
        <w:gridCol w:w="236"/>
        <w:gridCol w:w="909"/>
        <w:gridCol w:w="236"/>
        <w:gridCol w:w="1315"/>
        <w:gridCol w:w="236"/>
        <w:gridCol w:w="1587"/>
      </w:tblGrid>
      <w:tr w:rsidR="00364B2E" w:rsidRPr="00FB1CFE" w14:paraId="5B5DAD4D" w14:textId="77777777" w:rsidTr="005B31DA">
        <w:trPr>
          <w:trHeight w:val="1247"/>
        </w:trPr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9BC2E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3225096D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51E776D5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37C6BA39" w14:textId="77777777" w:rsidR="00364B2E" w:rsidRPr="00FB1CFE" w:rsidRDefault="00364B2E" w:rsidP="008E36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2E550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64840846" w14:textId="77777777" w:rsidR="00364B2E" w:rsidRPr="00FB1CFE" w:rsidRDefault="00364B2E" w:rsidP="008E365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E59F2" w14:textId="77777777" w:rsidR="00364B2E" w:rsidRPr="00FB1CFE" w:rsidRDefault="00364B2E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จำนวนใบสำคัญแสดงสิทธิที่นำมาซื้อหุ้นสามัญ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หน่วย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0D5DB3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6C20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เงินรับจาก</w:t>
            </w:r>
          </w:p>
          <w:p w14:paraId="08D0E823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การใช้ใบสำคัญ</w:t>
            </w:r>
          </w:p>
          <w:p w14:paraId="51663864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แสดงสิทธิ</w:t>
            </w:r>
          </w:p>
          <w:p w14:paraId="598E3E93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บาท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1037CF9" w14:textId="77777777" w:rsidR="00364B2E" w:rsidRPr="00FB1CFE" w:rsidRDefault="00364B2E" w:rsidP="00BF45D2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E21B1" w14:textId="77777777" w:rsidR="00364B2E" w:rsidRPr="00FB1CFE" w:rsidRDefault="00364B2E" w:rsidP="00BF45D2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BF56D9" w14:textId="77777777" w:rsidR="00364B2E" w:rsidRPr="00FB1CFE" w:rsidRDefault="00364B2E" w:rsidP="00BF45D2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38A9E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ทุนที่ชำระแล้ว</w:t>
            </w:r>
          </w:p>
          <w:p w14:paraId="6B998352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บาท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B4FDC45" w14:textId="77777777" w:rsidR="00364B2E" w:rsidRPr="00FB1CFE" w:rsidRDefault="00364B2E" w:rsidP="00BF45D2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35A2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5290575A" w14:textId="77777777" w:rsidR="00364B2E" w:rsidRPr="00FB1CFE" w:rsidRDefault="00364B2E" w:rsidP="00BF45D2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73E6D3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ส่วนเกินมูลค่าหุ้น</w:t>
            </w:r>
          </w:p>
          <w:p w14:paraId="276AD8F0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บาท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9113013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2E48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24F250C8" w14:textId="77777777" w:rsidR="00364B2E" w:rsidRPr="00FB1CFE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</w:t>
            </w:r>
          </w:p>
          <w:p w14:paraId="7F11CD36" w14:textId="77777777" w:rsidR="00364B2E" w:rsidRPr="00FB1CFE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ยังไม่ได้ถูก</w:t>
            </w:r>
          </w:p>
          <w:p w14:paraId="68FA9889" w14:textId="25EB64FE" w:rsidR="00364B2E" w:rsidRPr="00FB1CFE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ใช้สิทธิ</w:t>
            </w:r>
            <w:r w:rsidR="008B3898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 xml:space="preserve"> (หน่วย)</w:t>
            </w:r>
          </w:p>
        </w:tc>
        <w:tc>
          <w:tcPr>
            <w:tcW w:w="236" w:type="dxa"/>
            <w:vAlign w:val="bottom"/>
          </w:tcPr>
          <w:p w14:paraId="70BAACCA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3A63D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098D3885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วันที่จดทะเบียน</w:t>
            </w:r>
          </w:p>
          <w:p w14:paraId="09BE0F4D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364B2E" w:rsidRPr="00FB1CFE" w14:paraId="3ACF2024" w14:textId="77777777" w:rsidTr="005B31DA">
        <w:trPr>
          <w:trHeight w:val="322"/>
        </w:trPr>
        <w:tc>
          <w:tcPr>
            <w:tcW w:w="1569" w:type="dxa"/>
            <w:shd w:val="clear" w:color="auto" w:fill="auto"/>
          </w:tcPr>
          <w:p w14:paraId="6E2F710D" w14:textId="7B9560FE" w:rsidR="00364B2E" w:rsidRPr="00FB1CFE" w:rsidRDefault="00CB70EA" w:rsidP="00935AB4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</w:t>
            </w:r>
            <w:r w:rsidR="000661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D110240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09014EA" w14:textId="5B8921EE" w:rsidR="00364B2E" w:rsidRPr="00FB1CFE" w:rsidRDefault="00CB70EA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18,000</w:t>
            </w:r>
          </w:p>
        </w:tc>
        <w:tc>
          <w:tcPr>
            <w:tcW w:w="236" w:type="dxa"/>
          </w:tcPr>
          <w:p w14:paraId="327F094F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E94ED4C" w14:textId="0B987E47" w:rsidR="00364B2E" w:rsidRPr="00FB1CFE" w:rsidRDefault="00CB70EA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36,000</w:t>
            </w:r>
          </w:p>
        </w:tc>
        <w:tc>
          <w:tcPr>
            <w:tcW w:w="236" w:type="dxa"/>
          </w:tcPr>
          <w:p w14:paraId="42605A88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57DF45E" w14:textId="29E518DF" w:rsidR="00364B2E" w:rsidRPr="00FB1CFE" w:rsidRDefault="00CB70EA" w:rsidP="00CB70EA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49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4,500</w:t>
            </w:r>
          </w:p>
        </w:tc>
        <w:tc>
          <w:tcPr>
            <w:tcW w:w="236" w:type="dxa"/>
          </w:tcPr>
          <w:p w14:paraId="4C146F46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6FDA1F4" w14:textId="3A2DC99C" w:rsidR="00364B2E" w:rsidRPr="00FB1CFE" w:rsidRDefault="00CB70EA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31,500</w:t>
            </w:r>
          </w:p>
        </w:tc>
        <w:tc>
          <w:tcPr>
            <w:tcW w:w="236" w:type="dxa"/>
          </w:tcPr>
          <w:p w14:paraId="0B3AD919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6BA7442F" w14:textId="182C1145" w:rsidR="00364B2E" w:rsidRPr="00FB1CFE" w:rsidRDefault="00D90822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191,876,988</w:t>
            </w:r>
          </w:p>
        </w:tc>
        <w:tc>
          <w:tcPr>
            <w:tcW w:w="236" w:type="dxa"/>
          </w:tcPr>
          <w:p w14:paraId="0AEFB072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850B226" w14:textId="77EF65CC" w:rsidR="00364B2E" w:rsidRPr="00FB1CFE" w:rsidRDefault="00CB70EA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2566</w:t>
            </w:r>
          </w:p>
        </w:tc>
      </w:tr>
      <w:tr w:rsidR="00AA37C3" w:rsidRPr="00FB1CFE" w14:paraId="05DBE591" w14:textId="77777777" w:rsidTr="005B31DA">
        <w:trPr>
          <w:trHeight w:val="322"/>
        </w:trPr>
        <w:tc>
          <w:tcPr>
            <w:tcW w:w="1569" w:type="dxa"/>
            <w:shd w:val="clear" w:color="auto" w:fill="auto"/>
          </w:tcPr>
          <w:p w14:paraId="6F8AB398" w14:textId="5EF14B5E" w:rsidR="00AA37C3" w:rsidRPr="00FB1CFE" w:rsidRDefault="009D1047" w:rsidP="00935AB4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31</w:t>
            </w:r>
            <w:r w:rsidR="00AA37C3"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 </w:t>
            </w:r>
            <w:r w:rsidR="00AA37C3"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</w:t>
            </w:r>
            <w:r w:rsidR="00935AB4"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718D457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E96ECD7" w14:textId="0D835271" w:rsidR="00AA37C3" w:rsidRPr="00FB1CFE" w:rsidRDefault="00E97F97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0F08C8C7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F0B3782" w14:textId="1F42213D" w:rsidR="00AA37C3" w:rsidRPr="00FB1CFE" w:rsidRDefault="00E97F97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4C5D5F6D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522B356" w14:textId="13FE3F95" w:rsidR="00AA37C3" w:rsidRPr="00FB1CFE" w:rsidRDefault="00E97F97" w:rsidP="00CB70EA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49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0F46C2D0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8AC4D80" w14:textId="0FF50C33" w:rsidR="00AA37C3" w:rsidRPr="00FB1CFE" w:rsidRDefault="00E97F97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101</w:t>
            </w:r>
          </w:p>
        </w:tc>
        <w:tc>
          <w:tcPr>
            <w:tcW w:w="236" w:type="dxa"/>
          </w:tcPr>
          <w:p w14:paraId="7525FA38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4CFD2490" w14:textId="6080C777" w:rsidR="00AA37C3" w:rsidRPr="00FB1CFE" w:rsidRDefault="00AA37C3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191,876,930</w:t>
            </w:r>
          </w:p>
        </w:tc>
        <w:tc>
          <w:tcPr>
            <w:tcW w:w="236" w:type="dxa"/>
          </w:tcPr>
          <w:p w14:paraId="267089A5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65D56E8" w14:textId="0FFA9726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14 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มิถุนายน 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2567</w:t>
            </w:r>
          </w:p>
        </w:tc>
      </w:tr>
    </w:tbl>
    <w:p w14:paraId="4A635C77" w14:textId="77777777" w:rsidR="004477CE" w:rsidRPr="004477CE" w:rsidRDefault="004477CE" w:rsidP="00093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00A8113" w14:textId="37797AA8" w:rsidR="00FB1CFE" w:rsidRPr="00093EB2" w:rsidRDefault="003D130A" w:rsidP="00093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93EB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48E" w:rsidRPr="00093EB2">
        <w:rPr>
          <w:rFonts w:asciiTheme="majorBidi" w:hAnsiTheme="majorBidi" w:cstheme="majorBidi"/>
          <w:sz w:val="30"/>
          <w:szCs w:val="30"/>
        </w:rPr>
        <w:t>31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48E" w:rsidRPr="00093EB2">
        <w:rPr>
          <w:rFonts w:asciiTheme="majorBidi" w:hAnsiTheme="majorBidi" w:cstheme="majorBidi"/>
          <w:sz w:val="30"/>
          <w:szCs w:val="30"/>
        </w:rPr>
        <w:t>2567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เป็นวันใช้สิทธิครั้งสุดท้ายของ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/>
          <w:sz w:val="30"/>
          <w:szCs w:val="30"/>
        </w:rPr>
        <w:t>ECF-W</w:t>
      </w:r>
      <w:r w:rsidR="0086348E" w:rsidRPr="00093EB2">
        <w:rPr>
          <w:rFonts w:asciiTheme="majorBidi" w:hAnsiTheme="majorBidi" w:cstheme="majorBidi"/>
          <w:sz w:val="30"/>
          <w:szCs w:val="30"/>
        </w:rPr>
        <w:t>4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/>
          <w:sz w:val="30"/>
          <w:szCs w:val="30"/>
        </w:rPr>
        <w:t>ECF-W</w:t>
      </w:r>
      <w:r w:rsidR="0086348E" w:rsidRPr="00093EB2">
        <w:rPr>
          <w:rFonts w:asciiTheme="majorBidi" w:hAnsiTheme="majorBidi" w:cstheme="majorBidi"/>
          <w:sz w:val="30"/>
          <w:szCs w:val="30"/>
        </w:rPr>
        <w:t>4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ส่วนที่ยังไม่ใช้สิทธิจำนวน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48E" w:rsidRPr="00093EB2">
        <w:rPr>
          <w:rFonts w:asciiTheme="majorBidi" w:hAnsiTheme="majorBidi" w:cstheme="majorBidi"/>
          <w:sz w:val="30"/>
          <w:szCs w:val="30"/>
        </w:rPr>
        <w:t>191</w:t>
      </w:r>
      <w:r w:rsidRPr="00093EB2">
        <w:rPr>
          <w:rFonts w:asciiTheme="majorBidi" w:hAnsiTheme="majorBidi" w:cstheme="majorBidi"/>
          <w:sz w:val="30"/>
          <w:szCs w:val="30"/>
        </w:rPr>
        <w:t>,</w:t>
      </w:r>
      <w:r w:rsidRPr="00093EB2">
        <w:rPr>
          <w:rFonts w:asciiTheme="majorBidi" w:hAnsiTheme="majorBidi" w:cstheme="majorBidi"/>
          <w:sz w:val="30"/>
          <w:szCs w:val="30"/>
          <w:cs/>
        </w:rPr>
        <w:t>876</w:t>
      </w:r>
      <w:r w:rsidRPr="00093EB2">
        <w:rPr>
          <w:rFonts w:asciiTheme="majorBidi" w:hAnsiTheme="majorBidi" w:cstheme="majorBidi"/>
          <w:sz w:val="30"/>
          <w:szCs w:val="30"/>
        </w:rPr>
        <w:t>,</w:t>
      </w:r>
      <w:r w:rsidR="00F52765" w:rsidRPr="00093EB2">
        <w:rPr>
          <w:rFonts w:asciiTheme="majorBidi" w:hAnsiTheme="majorBidi" w:cstheme="majorBidi"/>
          <w:sz w:val="30"/>
          <w:szCs w:val="30"/>
        </w:rPr>
        <w:t>930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หน่วย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เอ็ม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เอ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ไอ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ผู้ถือหลักทรัพย์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/>
          <w:sz w:val="30"/>
          <w:szCs w:val="30"/>
        </w:rPr>
        <w:t>ECF-W</w:t>
      </w:r>
      <w:r w:rsidR="00F52765" w:rsidRPr="00093EB2">
        <w:rPr>
          <w:rFonts w:asciiTheme="majorBidi" w:hAnsiTheme="majorBidi" w:cstheme="majorBidi"/>
          <w:sz w:val="30"/>
          <w:szCs w:val="30"/>
        </w:rPr>
        <w:t>4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ไม่สามารถใช้สิทธิใดๆ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ได้อีก</w:t>
      </w:r>
    </w:p>
    <w:p w14:paraId="49D85000" w14:textId="502E93C0" w:rsidR="006D3E8E" w:rsidRPr="00CD7641" w:rsidRDefault="004477CE" w:rsidP="008B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CD7641">
        <w:rPr>
          <w:rFonts w:asciiTheme="majorBidi" w:hAnsiTheme="majorBidi" w:cstheme="majorBidi" w:hint="cs"/>
          <w:sz w:val="28"/>
          <w:szCs w:val="28"/>
          <w:cs/>
        </w:rPr>
        <w:lastRenderedPageBreak/>
        <w:t>ต่อมาเมื่อวันที่</w:t>
      </w:r>
      <w:r w:rsidR="00225129" w:rsidRPr="00CD7641">
        <w:rPr>
          <w:rFonts w:asciiTheme="majorBidi" w:hAnsiTheme="majorBidi" w:cstheme="majorBidi"/>
          <w:sz w:val="28"/>
          <w:szCs w:val="28"/>
        </w:rPr>
        <w:t xml:space="preserve"> 30</w:t>
      </w:r>
      <w:r w:rsidR="00225129" w:rsidRPr="00CD7641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225129" w:rsidRPr="00CD7641">
        <w:rPr>
          <w:rFonts w:asciiTheme="majorBidi" w:hAnsiTheme="majorBidi" w:cstheme="majorBidi"/>
          <w:sz w:val="28"/>
          <w:szCs w:val="28"/>
        </w:rPr>
        <w:t xml:space="preserve">2567 </w:t>
      </w:r>
      <w:r w:rsidR="00225129" w:rsidRPr="00CD7641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บริษัทได้ออกและเสนอขายใบสำคัญแสดงสิทธิซื้อหุ้นสามัญเพิ่มทุนของบริษัท </w:t>
      </w:r>
      <w:r w:rsidR="00225129" w:rsidRPr="00CD7641">
        <w:rPr>
          <w:rFonts w:asciiTheme="majorBidi" w:hAnsiTheme="majorBidi" w:cstheme="majorBidi"/>
          <w:sz w:val="28"/>
          <w:szCs w:val="28"/>
        </w:rPr>
        <w:t xml:space="preserve">(“ECF-W5”) </w:t>
      </w:r>
      <w:r w:rsidR="00225129" w:rsidRPr="00CD7641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225129" w:rsidRPr="00CD7641">
        <w:rPr>
          <w:rFonts w:asciiTheme="majorBidi" w:hAnsiTheme="majorBidi" w:cstheme="majorBidi"/>
          <w:sz w:val="28"/>
          <w:szCs w:val="28"/>
        </w:rPr>
        <w:t xml:space="preserve">479,742,753 </w:t>
      </w:r>
      <w:r w:rsidR="00225129" w:rsidRPr="00CD7641">
        <w:rPr>
          <w:rFonts w:asciiTheme="majorBidi" w:hAnsiTheme="majorBidi" w:cstheme="majorBidi" w:hint="cs"/>
          <w:sz w:val="28"/>
          <w:szCs w:val="28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="00225129" w:rsidRPr="00CD7641">
        <w:rPr>
          <w:rFonts w:asciiTheme="majorBidi" w:hAnsiTheme="majorBidi" w:cstheme="majorBidi"/>
          <w:sz w:val="28"/>
          <w:szCs w:val="28"/>
        </w:rPr>
        <w:t xml:space="preserve">2 </w:t>
      </w:r>
      <w:r w:rsidR="00225129" w:rsidRPr="00CD7641">
        <w:rPr>
          <w:rFonts w:asciiTheme="majorBidi" w:hAnsiTheme="majorBidi" w:cstheme="majorBidi" w:hint="cs"/>
          <w:sz w:val="28"/>
          <w:szCs w:val="28"/>
          <w:cs/>
        </w:rPr>
        <w:t xml:space="preserve">หุ้นต่อใบสำคัญแสดงสิทธิ </w:t>
      </w:r>
      <w:r w:rsidR="00225129" w:rsidRPr="00CD7641">
        <w:rPr>
          <w:rFonts w:asciiTheme="majorBidi" w:hAnsiTheme="majorBidi" w:cstheme="majorBidi"/>
          <w:sz w:val="28"/>
          <w:szCs w:val="28"/>
        </w:rPr>
        <w:t xml:space="preserve">1 </w:t>
      </w:r>
      <w:r w:rsidR="00225129" w:rsidRPr="00CD7641">
        <w:rPr>
          <w:rFonts w:asciiTheme="majorBidi" w:hAnsiTheme="majorBidi" w:cstheme="majorBidi" w:hint="cs"/>
          <w:sz w:val="28"/>
          <w:szCs w:val="28"/>
          <w:cs/>
        </w:rPr>
        <w:t>หน่วยโดยมีรายละเอียดของใบสำคัญแสดงสิทธิดังนี้</w:t>
      </w:r>
    </w:p>
    <w:p w14:paraId="14D5493D" w14:textId="77777777" w:rsidR="00225129" w:rsidRPr="00CD7641" w:rsidRDefault="00225129" w:rsidP="00225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538"/>
        <w:gridCol w:w="6960"/>
      </w:tblGrid>
      <w:tr w:rsidR="00225129" w:rsidRPr="009F5805" w14:paraId="2AED3F39" w14:textId="77777777" w:rsidTr="00225129">
        <w:tc>
          <w:tcPr>
            <w:tcW w:w="2538" w:type="dxa"/>
          </w:tcPr>
          <w:p w14:paraId="55676C25" w14:textId="77777777" w:rsidR="00225129" w:rsidRPr="00CD7641" w:rsidRDefault="00225129" w:rsidP="008C78CA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6960" w:type="dxa"/>
          </w:tcPr>
          <w:p w14:paraId="7BACB01D" w14:textId="77777777" w:rsidR="00225129" w:rsidRPr="00CD7641" w:rsidRDefault="00225129" w:rsidP="008C78C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ใบสำคัญแสดงสิทธิ  </w:t>
            </w:r>
            <w:r w:rsidRPr="00CD76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CD76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หุ้น </w:t>
            </w:r>
          </w:p>
        </w:tc>
      </w:tr>
      <w:tr w:rsidR="00225129" w:rsidRPr="009F5805" w14:paraId="3A8E858A" w14:textId="77777777" w:rsidTr="00225129">
        <w:tc>
          <w:tcPr>
            <w:tcW w:w="2538" w:type="dxa"/>
          </w:tcPr>
          <w:p w14:paraId="6A9F3CC1" w14:textId="77777777" w:rsidR="00225129" w:rsidRPr="004477CE" w:rsidRDefault="00225129" w:rsidP="008C78CA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60" w:type="dxa"/>
          </w:tcPr>
          <w:p w14:paraId="79EAAA27" w14:textId="77777777" w:rsidR="00225129" w:rsidRPr="004477CE" w:rsidRDefault="00225129" w:rsidP="008C78C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225129" w:rsidRPr="009F5805" w14:paraId="6D44C8FA" w14:textId="77777777" w:rsidTr="00225129">
        <w:tc>
          <w:tcPr>
            <w:tcW w:w="2538" w:type="dxa"/>
          </w:tcPr>
          <w:p w14:paraId="08A5E437" w14:textId="77777777" w:rsidR="00225129" w:rsidRPr="00CD7641" w:rsidRDefault="00225129" w:rsidP="008C78CA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ราคาใช้สิทธิ</w:t>
            </w:r>
          </w:p>
        </w:tc>
        <w:tc>
          <w:tcPr>
            <w:tcW w:w="6960" w:type="dxa"/>
          </w:tcPr>
          <w:p w14:paraId="5F30C6BA" w14:textId="0C83A166" w:rsidR="00225129" w:rsidRPr="00CD7641" w:rsidRDefault="00225129" w:rsidP="008C78C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0.55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บาทต่อหุ้น </w:t>
            </w:r>
          </w:p>
        </w:tc>
      </w:tr>
      <w:tr w:rsidR="00225129" w:rsidRPr="009F5805" w14:paraId="486BA33C" w14:textId="77777777" w:rsidTr="00225129">
        <w:tc>
          <w:tcPr>
            <w:tcW w:w="2538" w:type="dxa"/>
          </w:tcPr>
          <w:p w14:paraId="02DEFEE2" w14:textId="77777777" w:rsidR="00225129" w:rsidRPr="004477CE" w:rsidRDefault="00225129" w:rsidP="008C78CA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60" w:type="dxa"/>
          </w:tcPr>
          <w:p w14:paraId="3FE4D27C" w14:textId="77777777" w:rsidR="00225129" w:rsidRPr="004477CE" w:rsidRDefault="00225129" w:rsidP="008C78C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225129" w:rsidRPr="009F5805" w14:paraId="751CA1DD" w14:textId="77777777" w:rsidTr="00225129">
        <w:tc>
          <w:tcPr>
            <w:tcW w:w="2538" w:type="dxa"/>
          </w:tcPr>
          <w:p w14:paraId="64620A83" w14:textId="77777777" w:rsidR="00225129" w:rsidRPr="00CD7641" w:rsidRDefault="00225129" w:rsidP="008C78CA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6960" w:type="dxa"/>
          </w:tcPr>
          <w:p w14:paraId="203A3C00" w14:textId="14211341" w:rsidR="00225129" w:rsidRPr="00CD7641" w:rsidRDefault="00225129" w:rsidP="008C78CA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764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CD764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D76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CD7641">
              <w:rPr>
                <w:rFonts w:ascii="Angsana New" w:hAnsi="Angsana New"/>
                <w:sz w:val="28"/>
                <w:szCs w:val="28"/>
                <w:lang w:val="en-US"/>
              </w:rPr>
              <w:t xml:space="preserve">2567 </w:t>
            </w:r>
            <w:r w:rsidRPr="00CD76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CD7641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CD76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 ซึ่งจะตรงกับวันที่ </w:t>
            </w:r>
            <w:r w:rsidRPr="00CD764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D76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Pr="00CD7641">
              <w:rPr>
                <w:rFonts w:ascii="Angsana New" w:hAnsi="Angsana New"/>
                <w:sz w:val="28"/>
                <w:szCs w:val="28"/>
                <w:lang w:val="en-US"/>
              </w:rPr>
              <w:t xml:space="preserve"> 2568 </w:t>
            </w:r>
            <w:r w:rsidRPr="00CD76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และวันใช้สิทธิครั้งสุดท้ายคือวันที่ </w:t>
            </w:r>
            <w:r w:rsidRPr="00CD7641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CD76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กรกฎาคม</w:t>
            </w:r>
            <w:r w:rsidRPr="00CD7641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</w:tr>
      <w:tr w:rsidR="00225129" w:rsidRPr="009F5805" w14:paraId="16B7B5ED" w14:textId="77777777" w:rsidTr="00225129">
        <w:tc>
          <w:tcPr>
            <w:tcW w:w="2538" w:type="dxa"/>
          </w:tcPr>
          <w:p w14:paraId="667AA1A1" w14:textId="77777777" w:rsidR="00225129" w:rsidRPr="004477CE" w:rsidRDefault="00225129" w:rsidP="008C78CA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60" w:type="dxa"/>
          </w:tcPr>
          <w:p w14:paraId="0997918E" w14:textId="77777777" w:rsidR="00225129" w:rsidRPr="004477CE" w:rsidRDefault="00225129" w:rsidP="008C78C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225129" w:rsidRPr="009F5805" w14:paraId="6A65F96C" w14:textId="77777777" w:rsidTr="00225129">
        <w:tc>
          <w:tcPr>
            <w:tcW w:w="2538" w:type="dxa"/>
          </w:tcPr>
          <w:p w14:paraId="20CB0790" w14:textId="77777777" w:rsidR="00225129" w:rsidRPr="00CD7641" w:rsidRDefault="00225129" w:rsidP="008C78CA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960" w:type="dxa"/>
          </w:tcPr>
          <w:p w14:paraId="27EDD736" w14:textId="3123CC2E" w:rsidR="00225129" w:rsidRPr="00CD7641" w:rsidRDefault="00225129" w:rsidP="008C78C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411E16AF" w14:textId="77777777" w:rsidR="004477CE" w:rsidRPr="00CD7641" w:rsidRDefault="004477CE" w:rsidP="008B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5309BA18" w14:textId="77777777" w:rsidR="006D3E8E" w:rsidRPr="00CD7641" w:rsidRDefault="006D3E8E" w:rsidP="00093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D7641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14:paraId="144F3354" w14:textId="77777777" w:rsidR="00093EB2" w:rsidRPr="00CD7641" w:rsidRDefault="00093EB2" w:rsidP="00093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</w:rPr>
      </w:pPr>
    </w:p>
    <w:p w14:paraId="3734FA4B" w14:textId="2E93FD9D" w:rsidR="006D3E8E" w:rsidRPr="00CD7641" w:rsidRDefault="00093EB2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28"/>
          <w:szCs w:val="28"/>
        </w:rPr>
      </w:pPr>
      <w:r w:rsidRPr="00CD7641">
        <w:rPr>
          <w:rFonts w:asciiTheme="majorBidi" w:hAnsiTheme="majorBidi" w:hint="cs"/>
          <w:color w:val="000000"/>
          <w:sz w:val="28"/>
          <w:szCs w:val="28"/>
          <w:cs/>
        </w:rPr>
        <w:t>รายการเคลื่อนไหวของทุนเรือนหุ้นสำหรับงวด</w:t>
      </w:r>
      <w:r w:rsidR="006A6871">
        <w:rPr>
          <w:rFonts w:asciiTheme="majorBidi" w:hAnsiTheme="majorBidi" w:hint="cs"/>
          <w:color w:val="000000"/>
          <w:sz w:val="28"/>
          <w:szCs w:val="28"/>
          <w:cs/>
        </w:rPr>
        <w:t>เก้า</w:t>
      </w:r>
      <w:r w:rsidRPr="00CD7641">
        <w:rPr>
          <w:rFonts w:asciiTheme="majorBidi" w:hAnsiTheme="majorBidi" w:hint="cs"/>
          <w:color w:val="000000"/>
          <w:sz w:val="28"/>
          <w:szCs w:val="28"/>
          <w:cs/>
        </w:rPr>
        <w:t>เดือนสิ้นสุดวันที่</w:t>
      </w:r>
      <w:r w:rsidRPr="00CD7641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CD7641">
        <w:rPr>
          <w:rFonts w:asciiTheme="majorBidi" w:hAnsiTheme="majorBidi"/>
          <w:color w:val="000000"/>
          <w:sz w:val="28"/>
          <w:szCs w:val="28"/>
        </w:rPr>
        <w:t xml:space="preserve">30 </w:t>
      </w:r>
      <w:r w:rsidR="006A6871">
        <w:rPr>
          <w:rFonts w:asciiTheme="majorBidi" w:hAnsiTheme="majorBidi" w:hint="cs"/>
          <w:color w:val="000000"/>
          <w:sz w:val="28"/>
          <w:szCs w:val="28"/>
          <w:cs/>
        </w:rPr>
        <w:t>กันยา</w:t>
      </w:r>
      <w:r w:rsidRPr="00CD7641">
        <w:rPr>
          <w:rFonts w:asciiTheme="majorBidi" w:hAnsiTheme="majorBidi" w:hint="cs"/>
          <w:color w:val="000000"/>
          <w:sz w:val="28"/>
          <w:szCs w:val="28"/>
          <w:cs/>
        </w:rPr>
        <w:t>ยน</w:t>
      </w:r>
      <w:r w:rsidRPr="00CD7641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CD7641">
        <w:rPr>
          <w:rFonts w:asciiTheme="majorBidi" w:hAnsiTheme="majorBidi"/>
          <w:color w:val="000000"/>
          <w:sz w:val="28"/>
          <w:szCs w:val="28"/>
        </w:rPr>
        <w:t xml:space="preserve">2567 </w:t>
      </w:r>
      <w:r w:rsidRPr="00CD7641">
        <w:rPr>
          <w:rFonts w:asciiTheme="majorBidi" w:hAnsiTheme="majorBidi" w:hint="cs"/>
          <w:color w:val="000000"/>
          <w:sz w:val="28"/>
          <w:szCs w:val="28"/>
          <w:cs/>
        </w:rPr>
        <w:t>มีดังนี้</w:t>
      </w:r>
    </w:p>
    <w:p w14:paraId="2F27CE41" w14:textId="77777777" w:rsidR="00093EB2" w:rsidRPr="00CD7641" w:rsidRDefault="00093EB2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</w:rPr>
      </w:pPr>
    </w:p>
    <w:tbl>
      <w:tblPr>
        <w:tblW w:w="936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2"/>
        <w:gridCol w:w="1530"/>
        <w:gridCol w:w="283"/>
        <w:gridCol w:w="1517"/>
        <w:gridCol w:w="270"/>
        <w:gridCol w:w="1517"/>
      </w:tblGrid>
      <w:tr w:rsidR="008B3898" w:rsidRPr="009F5805" w14:paraId="76846BA2" w14:textId="77777777" w:rsidTr="00CD7641">
        <w:trPr>
          <w:tblHeader/>
        </w:trPr>
        <w:tc>
          <w:tcPr>
            <w:tcW w:w="4252" w:type="dxa"/>
          </w:tcPr>
          <w:p w14:paraId="5B98A59E" w14:textId="77777777" w:rsidR="008B3898" w:rsidRPr="00CD7641" w:rsidRDefault="008B3898" w:rsidP="003B39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1678EA" w14:textId="3DA44D91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83" w:type="dxa"/>
          </w:tcPr>
          <w:p w14:paraId="1B296CAC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14:paraId="00D495D3" w14:textId="7AB0E467" w:rsidR="008B3898" w:rsidRPr="00CD7641" w:rsidRDefault="008B3898" w:rsidP="008B3898">
            <w:pPr>
              <w:ind w:left="-107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B3898" w:rsidRPr="009F5805" w14:paraId="33AF383A" w14:textId="06D8292E" w:rsidTr="00CD7641">
        <w:trPr>
          <w:tblHeader/>
        </w:trPr>
        <w:tc>
          <w:tcPr>
            <w:tcW w:w="4252" w:type="dxa"/>
          </w:tcPr>
          <w:p w14:paraId="7C4732C7" w14:textId="7ADF1945" w:rsidR="008B3898" w:rsidRPr="00CD7641" w:rsidRDefault="008B3898" w:rsidP="003B392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899C724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4E799707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29A3D76A" w14:textId="62FA7736" w:rsidR="008B3898" w:rsidRPr="00CD7641" w:rsidRDefault="002D38E6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9D0C59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2DB07249" w14:textId="580708B6" w:rsidR="008B3898" w:rsidRPr="00CD7641" w:rsidRDefault="008B3898" w:rsidP="008B3898">
            <w:pPr>
              <w:ind w:left="-107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ส่วนเกินมูลค่าหุ้น</w:t>
            </w:r>
          </w:p>
        </w:tc>
      </w:tr>
      <w:tr w:rsidR="008B3898" w:rsidRPr="009F5805" w14:paraId="68E0A0BD" w14:textId="77777777" w:rsidTr="00CD7641">
        <w:tc>
          <w:tcPr>
            <w:tcW w:w="4252" w:type="dxa"/>
          </w:tcPr>
          <w:p w14:paraId="31BD7C30" w14:textId="488DFD8B" w:rsidR="008B3898" w:rsidRPr="00CD7641" w:rsidRDefault="008B3898" w:rsidP="003B392D">
            <w:pPr>
              <w:ind w:left="-10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หุ้นสามัญ (มูลค่าที่ตราไว้ </w:t>
            </w:r>
            <w:r w:rsidRPr="00CD76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0.25</w:t>
            </w:r>
            <w:r w:rsidRPr="00CD76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บาทต่อหุ้น)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52000C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DD8B88E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E2D0483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130922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75521445" w14:textId="77777777" w:rsidR="008B3898" w:rsidRPr="00CD7641" w:rsidRDefault="008B3898" w:rsidP="003B39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B3898" w:rsidRPr="009F5805" w14:paraId="114B2A81" w14:textId="2F0CDEB0" w:rsidTr="00CD7641">
        <w:tc>
          <w:tcPr>
            <w:tcW w:w="4252" w:type="dxa"/>
          </w:tcPr>
          <w:p w14:paraId="04417E52" w14:textId="78DC339A" w:rsidR="008B3898" w:rsidRPr="00CD7641" w:rsidRDefault="008B3898" w:rsidP="003B392D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D7641">
              <w:rPr>
                <w:rFonts w:asciiTheme="majorBidi" w:hAnsiTheme="majorBidi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065127E" w14:textId="77777777" w:rsidR="008B3898" w:rsidRPr="00CD7641" w:rsidRDefault="008B3898" w:rsidP="003B392D">
            <w:pPr>
              <w:tabs>
                <w:tab w:val="clear" w:pos="907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1,151,385</w:t>
            </w:r>
          </w:p>
        </w:tc>
        <w:tc>
          <w:tcPr>
            <w:tcW w:w="283" w:type="dxa"/>
          </w:tcPr>
          <w:p w14:paraId="30832971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14:paraId="32D99A56" w14:textId="77777777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287,846</w:t>
            </w:r>
          </w:p>
        </w:tc>
        <w:tc>
          <w:tcPr>
            <w:tcW w:w="270" w:type="dxa"/>
          </w:tcPr>
          <w:p w14:paraId="5EDDDD6D" w14:textId="77777777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1BC7C33B" w14:textId="1D1D0596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898" w:rsidRPr="009F5805" w14:paraId="109E8F70" w14:textId="77777777" w:rsidTr="00CD7641">
        <w:tc>
          <w:tcPr>
            <w:tcW w:w="4252" w:type="dxa"/>
          </w:tcPr>
          <w:p w14:paraId="7301DFE0" w14:textId="77777777" w:rsidR="008B3898" w:rsidRPr="00CD7641" w:rsidRDefault="008B3898" w:rsidP="008B3898">
            <w:pPr>
              <w:tabs>
                <w:tab w:val="left" w:pos="267"/>
              </w:tabs>
              <w:ind w:left="-100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9F68E23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72B78EA2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7" w:type="dxa"/>
          </w:tcPr>
          <w:p w14:paraId="06E7C65B" w14:textId="77777777" w:rsidR="008B3898" w:rsidRPr="00CD7641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4B13AF3" w14:textId="77777777" w:rsidR="008B3898" w:rsidRPr="00CD7641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7" w:type="dxa"/>
          </w:tcPr>
          <w:p w14:paraId="1E2F1DFF" w14:textId="77777777" w:rsidR="008B3898" w:rsidRPr="00CD7641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</w:rPr>
            </w:pPr>
          </w:p>
        </w:tc>
      </w:tr>
      <w:tr w:rsidR="008B3898" w:rsidRPr="009F5805" w14:paraId="1973F80D" w14:textId="5999783D" w:rsidTr="00CD7641">
        <w:tc>
          <w:tcPr>
            <w:tcW w:w="4252" w:type="dxa"/>
          </w:tcPr>
          <w:p w14:paraId="0BAA5B34" w14:textId="4EAF230C" w:rsidR="008B3898" w:rsidRPr="00CD7641" w:rsidRDefault="008B3898" w:rsidP="008B3898">
            <w:pPr>
              <w:tabs>
                <w:tab w:val="left" w:pos="267"/>
              </w:tabs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ทุนที่ออกและชำระแล้ว</w:t>
            </w:r>
          </w:p>
        </w:tc>
        <w:tc>
          <w:tcPr>
            <w:tcW w:w="1530" w:type="dxa"/>
          </w:tcPr>
          <w:p w14:paraId="5A5C24EC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C014AC0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89D797E" w14:textId="77777777" w:rsidR="008B3898" w:rsidRPr="00CD7641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BF1351" w14:textId="77777777" w:rsidR="008B3898" w:rsidRPr="00CD7641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6FA692C6" w14:textId="77777777" w:rsidR="008B3898" w:rsidRPr="00CD7641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898" w:rsidRPr="009F5805" w14:paraId="1471AB90" w14:textId="3DCF90C1" w:rsidTr="00CD7641">
        <w:tc>
          <w:tcPr>
            <w:tcW w:w="4252" w:type="dxa"/>
          </w:tcPr>
          <w:p w14:paraId="0AF96301" w14:textId="31F7CABF" w:rsidR="008B3898" w:rsidRPr="00CD7641" w:rsidRDefault="008B3898" w:rsidP="003B392D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D764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D764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4E69EEC" w14:textId="77777777" w:rsidR="008B3898" w:rsidRPr="00CD7641" w:rsidRDefault="008B3898" w:rsidP="003B392D">
            <w:pPr>
              <w:tabs>
                <w:tab w:val="clear" w:pos="907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959,506</w:t>
            </w:r>
          </w:p>
        </w:tc>
        <w:tc>
          <w:tcPr>
            <w:tcW w:w="283" w:type="dxa"/>
          </w:tcPr>
          <w:p w14:paraId="1E6B8633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1E080A6D" w14:textId="77777777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239,876</w:t>
            </w:r>
          </w:p>
        </w:tc>
        <w:tc>
          <w:tcPr>
            <w:tcW w:w="270" w:type="dxa"/>
          </w:tcPr>
          <w:p w14:paraId="11156B3D" w14:textId="77777777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5EF101B8" w14:textId="5DB7B1F9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768,374</w:t>
            </w:r>
          </w:p>
        </w:tc>
      </w:tr>
      <w:tr w:rsidR="008B3898" w:rsidRPr="009F5805" w14:paraId="7913B6B0" w14:textId="5EDBE63B" w:rsidTr="00CD7641">
        <w:tc>
          <w:tcPr>
            <w:tcW w:w="4252" w:type="dxa"/>
          </w:tcPr>
          <w:p w14:paraId="1D1CA8BC" w14:textId="4295F322" w:rsidR="008B3898" w:rsidRPr="00CD7641" w:rsidRDefault="008B3898" w:rsidP="008B3898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บวก 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การใช้ใบสำคัญแสดงสิทธิซื้อหุ้นสามัญ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90FDB0" w14:textId="77777777" w:rsidR="008B3898" w:rsidRPr="00CD7641" w:rsidRDefault="008B3898" w:rsidP="003B392D">
            <w:pPr>
              <w:tabs>
                <w:tab w:val="clear" w:pos="907"/>
              </w:tabs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7613056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507A454" w14:textId="77777777" w:rsidR="008B3898" w:rsidRPr="00CD7641" w:rsidRDefault="008B3898" w:rsidP="003B392D">
            <w:pPr>
              <w:tabs>
                <w:tab w:val="clear" w:pos="907"/>
              </w:tabs>
              <w:ind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9FDC6D" w14:textId="77777777" w:rsidR="008B3898" w:rsidRPr="00CD7641" w:rsidRDefault="008B3898" w:rsidP="003B392D">
            <w:pPr>
              <w:tabs>
                <w:tab w:val="clear" w:pos="907"/>
              </w:tabs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351C3EF9" w14:textId="35277276" w:rsidR="008B3898" w:rsidRPr="00CD7641" w:rsidRDefault="008B3898" w:rsidP="008B3898">
            <w:pPr>
              <w:tabs>
                <w:tab w:val="clear" w:pos="907"/>
              </w:tabs>
              <w:ind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3898" w:rsidRPr="009F5805" w14:paraId="77D202E5" w14:textId="52A9E728" w:rsidTr="00CD7641">
        <w:tc>
          <w:tcPr>
            <w:tcW w:w="4252" w:type="dxa"/>
          </w:tcPr>
          <w:p w14:paraId="29DA513B" w14:textId="47653711" w:rsidR="008B3898" w:rsidRPr="00CD7641" w:rsidRDefault="008B3898" w:rsidP="003B392D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D76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A687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CD76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Pr="00CD764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584E96" w14:textId="77777777" w:rsidR="008B3898" w:rsidRPr="00CD7641" w:rsidRDefault="008B3898" w:rsidP="003B392D">
            <w:pPr>
              <w:tabs>
                <w:tab w:val="clear" w:pos="907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959,506</w:t>
            </w:r>
          </w:p>
        </w:tc>
        <w:tc>
          <w:tcPr>
            <w:tcW w:w="283" w:type="dxa"/>
          </w:tcPr>
          <w:p w14:paraId="73CBA4C9" w14:textId="77777777" w:rsidR="008B3898" w:rsidRPr="00CD7641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14:paraId="667D9A1E" w14:textId="77777777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239,876</w:t>
            </w:r>
          </w:p>
        </w:tc>
        <w:tc>
          <w:tcPr>
            <w:tcW w:w="270" w:type="dxa"/>
            <w:tcBorders>
              <w:bottom w:val="nil"/>
            </w:tcBorders>
          </w:tcPr>
          <w:p w14:paraId="1751A7B4" w14:textId="77777777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14:paraId="5B15C35E" w14:textId="6FEA125A" w:rsidR="008B3898" w:rsidRPr="00CD7641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641">
              <w:rPr>
                <w:rFonts w:asciiTheme="majorBidi" w:hAnsiTheme="majorBidi" w:cstheme="majorBidi"/>
                <w:sz w:val="28"/>
                <w:szCs w:val="28"/>
              </w:rPr>
              <w:t>768,374</w:t>
            </w:r>
          </w:p>
        </w:tc>
      </w:tr>
    </w:tbl>
    <w:p w14:paraId="36256112" w14:textId="77777777" w:rsidR="006D3E8E" w:rsidRPr="00CD7641" w:rsidRDefault="006D3E8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24D4B251" w14:textId="3D0F3798" w:rsidR="008B3898" w:rsidRPr="00CD7641" w:rsidRDefault="004477CE" w:rsidP="00667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D7641">
        <w:rPr>
          <w:rFonts w:asciiTheme="majorBidi" w:hAnsiTheme="majorBidi" w:cstheme="majorBidi" w:hint="cs"/>
          <w:sz w:val="28"/>
          <w:szCs w:val="28"/>
          <w:cs/>
        </w:rPr>
        <w:t>ในที่ประชุม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วิสามัญผู้ถือหุ้นเมื่อวันที่ </w:t>
      </w:r>
      <w:r w:rsidR="0066751E" w:rsidRPr="00CD7641">
        <w:rPr>
          <w:rFonts w:asciiTheme="majorBidi" w:hAnsiTheme="majorBidi" w:cstheme="majorBidi"/>
          <w:sz w:val="28"/>
          <w:szCs w:val="28"/>
        </w:rPr>
        <w:t xml:space="preserve">11 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66751E" w:rsidRPr="00CD7641">
        <w:rPr>
          <w:rFonts w:asciiTheme="majorBidi" w:hAnsiTheme="majorBidi" w:cstheme="majorBidi"/>
          <w:sz w:val="28"/>
          <w:szCs w:val="28"/>
        </w:rPr>
        <w:t xml:space="preserve">2567 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ผู้ถือหุ้นได้มีมติอนุมัติ (ก) การลดทุนจดทะเบียนของบริษัทจำนวน </w:t>
      </w:r>
      <w:r w:rsidR="0066751E" w:rsidRPr="00CD7641">
        <w:rPr>
          <w:rFonts w:asciiTheme="majorBidi" w:hAnsiTheme="majorBidi" w:cstheme="majorBidi"/>
          <w:sz w:val="28"/>
          <w:szCs w:val="28"/>
        </w:rPr>
        <w:t xml:space="preserve">47,969,865 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="0066751E" w:rsidRPr="00CD7641">
        <w:rPr>
          <w:rFonts w:ascii="Angsana New" w:hAnsi="Angsana New" w:hint="cs"/>
          <w:spacing w:val="-2"/>
          <w:sz w:val="28"/>
          <w:szCs w:val="28"/>
          <w:cs/>
          <w:lang w:val="th-TH"/>
        </w:rPr>
        <w:t>(</w:t>
      </w:r>
      <w:r w:rsidR="0066751E" w:rsidRPr="00CD764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โดยการตัดหุ้นสามัญที่ยังไม่ได้ออกจำหน่ายจำนวน </w:t>
      </w:r>
      <w:r w:rsidR="0066751E" w:rsidRPr="00CD7641">
        <w:rPr>
          <w:rFonts w:ascii="Angsana New" w:hAnsi="Angsana New"/>
          <w:spacing w:val="-2"/>
          <w:sz w:val="28"/>
          <w:szCs w:val="28"/>
        </w:rPr>
        <w:t>191</w:t>
      </w:r>
      <w:r w:rsidR="0066751E" w:rsidRPr="00CD7641">
        <w:rPr>
          <w:rFonts w:ascii="Angsana New" w:hAnsi="Angsana New"/>
          <w:spacing w:val="-2"/>
          <w:sz w:val="28"/>
          <w:szCs w:val="28"/>
          <w:lang w:val="th-TH"/>
        </w:rPr>
        <w:t>,</w:t>
      </w:r>
      <w:r w:rsidR="0066751E" w:rsidRPr="00CD7641">
        <w:rPr>
          <w:rFonts w:ascii="Angsana New" w:hAnsi="Angsana New"/>
          <w:spacing w:val="-2"/>
          <w:sz w:val="28"/>
          <w:szCs w:val="28"/>
        </w:rPr>
        <w:t>879</w:t>
      </w:r>
      <w:r w:rsidR="0066751E" w:rsidRPr="00CD7641">
        <w:rPr>
          <w:rFonts w:ascii="Angsana New" w:hAnsi="Angsana New"/>
          <w:spacing w:val="-2"/>
          <w:sz w:val="28"/>
          <w:szCs w:val="28"/>
          <w:lang w:val="th-TH"/>
        </w:rPr>
        <w:t>,</w:t>
      </w:r>
      <w:r w:rsidR="0066751E" w:rsidRPr="00CD7641">
        <w:rPr>
          <w:rFonts w:ascii="Angsana New" w:hAnsi="Angsana New"/>
          <w:spacing w:val="-2"/>
          <w:sz w:val="28"/>
          <w:szCs w:val="28"/>
        </w:rPr>
        <w:t>460</w:t>
      </w:r>
      <w:r w:rsidR="0066751E" w:rsidRPr="00CD764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หุ้น มูลค่าหุ้นละ </w:t>
      </w:r>
      <w:r w:rsidR="0066751E" w:rsidRPr="00CD7641">
        <w:rPr>
          <w:rFonts w:ascii="Angsana New" w:hAnsi="Angsana New"/>
          <w:spacing w:val="-2"/>
          <w:sz w:val="28"/>
          <w:szCs w:val="28"/>
        </w:rPr>
        <w:t>0</w:t>
      </w:r>
      <w:r w:rsidR="0066751E" w:rsidRPr="00CD7641">
        <w:rPr>
          <w:rFonts w:ascii="Angsana New" w:hAnsi="Angsana New"/>
          <w:spacing w:val="-2"/>
          <w:sz w:val="28"/>
          <w:szCs w:val="28"/>
          <w:cs/>
          <w:lang w:val="th-TH"/>
        </w:rPr>
        <w:t>.</w:t>
      </w:r>
      <w:r w:rsidR="0066751E" w:rsidRPr="00CD7641">
        <w:rPr>
          <w:rFonts w:ascii="Angsana New" w:hAnsi="Angsana New"/>
          <w:spacing w:val="-2"/>
          <w:sz w:val="28"/>
          <w:szCs w:val="28"/>
        </w:rPr>
        <w:t>25</w:t>
      </w:r>
      <w:r w:rsidR="0066751E" w:rsidRPr="00CD764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บาท</w:t>
      </w:r>
      <w:r w:rsidR="0066751E" w:rsidRPr="00CD7641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="0066751E" w:rsidRPr="00CD764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จากเดิม </w:t>
      </w:r>
      <w:r w:rsidR="0066751E" w:rsidRPr="00CD7641">
        <w:rPr>
          <w:rFonts w:ascii="Angsana New" w:hAnsi="Angsana New"/>
          <w:spacing w:val="-2"/>
          <w:sz w:val="28"/>
          <w:szCs w:val="28"/>
        </w:rPr>
        <w:t>287,846,277</w:t>
      </w:r>
      <w:r w:rsidR="0066751E" w:rsidRPr="00CD764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บาทเป็น </w:t>
      </w:r>
      <w:r w:rsidR="0066751E" w:rsidRPr="00CD7641">
        <w:rPr>
          <w:rFonts w:ascii="Angsana New" w:hAnsi="Angsana New"/>
          <w:spacing w:val="-2"/>
          <w:sz w:val="28"/>
          <w:szCs w:val="28"/>
        </w:rPr>
        <w:t>239</w:t>
      </w:r>
      <w:r w:rsidR="0066751E" w:rsidRPr="00CD7641">
        <w:rPr>
          <w:rFonts w:ascii="Angsana New" w:hAnsi="Angsana New"/>
          <w:spacing w:val="-2"/>
          <w:sz w:val="28"/>
          <w:szCs w:val="28"/>
          <w:lang w:val="th-TH"/>
        </w:rPr>
        <w:t>,</w:t>
      </w:r>
      <w:r w:rsidR="0066751E" w:rsidRPr="00CD7641">
        <w:rPr>
          <w:rFonts w:ascii="Angsana New" w:hAnsi="Angsana New"/>
          <w:spacing w:val="-2"/>
          <w:sz w:val="28"/>
          <w:szCs w:val="28"/>
        </w:rPr>
        <w:t>876</w:t>
      </w:r>
      <w:r w:rsidR="0066751E" w:rsidRPr="00CD7641">
        <w:rPr>
          <w:rFonts w:ascii="Angsana New" w:hAnsi="Angsana New"/>
          <w:spacing w:val="-2"/>
          <w:sz w:val="28"/>
          <w:szCs w:val="28"/>
          <w:lang w:val="th-TH"/>
        </w:rPr>
        <w:t>,</w:t>
      </w:r>
      <w:r w:rsidR="0066751E" w:rsidRPr="00CD7641">
        <w:rPr>
          <w:rFonts w:ascii="Angsana New" w:hAnsi="Angsana New"/>
          <w:spacing w:val="-2"/>
          <w:sz w:val="28"/>
          <w:szCs w:val="28"/>
        </w:rPr>
        <w:t>412</w:t>
      </w:r>
      <w:r w:rsidR="0066751E" w:rsidRPr="00CD7641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บาท</w:t>
      </w:r>
      <w:r w:rsidR="0066751E" w:rsidRPr="00CD7641">
        <w:rPr>
          <w:rFonts w:ascii="Angsana New" w:hAnsi="Angsana New"/>
          <w:spacing w:val="-2"/>
          <w:sz w:val="28"/>
          <w:szCs w:val="28"/>
        </w:rPr>
        <w:t xml:space="preserve"> </w:t>
      </w:r>
      <w:r w:rsidR="0066751E" w:rsidRPr="00CD7641">
        <w:rPr>
          <w:rFonts w:ascii="Angsana New" w:hAnsi="Angsana New" w:hint="cs"/>
          <w:spacing w:val="-2"/>
          <w:sz w:val="28"/>
          <w:szCs w:val="28"/>
          <w:cs/>
        </w:rPr>
        <w:t xml:space="preserve">แบ่งออกเป็นหุ้นสามัญจำนวน </w:t>
      </w:r>
      <w:r w:rsidR="0066751E" w:rsidRPr="00CD7641">
        <w:rPr>
          <w:rFonts w:ascii="Angsana New" w:hAnsi="Angsana New"/>
          <w:spacing w:val="-2"/>
          <w:sz w:val="28"/>
          <w:szCs w:val="28"/>
        </w:rPr>
        <w:t>959</w:t>
      </w:r>
      <w:r w:rsidR="0066751E" w:rsidRPr="00CD7641">
        <w:rPr>
          <w:rFonts w:ascii="Angsana New" w:hAnsi="Angsana New" w:hint="cs"/>
          <w:spacing w:val="-2"/>
          <w:sz w:val="28"/>
          <w:szCs w:val="28"/>
          <w:cs/>
        </w:rPr>
        <w:t>,</w:t>
      </w:r>
      <w:r w:rsidR="0066751E" w:rsidRPr="00CD7641">
        <w:rPr>
          <w:rFonts w:ascii="Angsana New" w:hAnsi="Angsana New"/>
          <w:spacing w:val="-2"/>
          <w:sz w:val="28"/>
          <w:szCs w:val="28"/>
        </w:rPr>
        <w:t>505</w:t>
      </w:r>
      <w:r w:rsidR="0066751E" w:rsidRPr="00CD7641">
        <w:rPr>
          <w:rFonts w:ascii="Angsana New" w:hAnsi="Angsana New" w:hint="cs"/>
          <w:spacing w:val="-2"/>
          <w:sz w:val="28"/>
          <w:szCs w:val="28"/>
          <w:cs/>
        </w:rPr>
        <w:t>,</w:t>
      </w:r>
      <w:r w:rsidR="0066751E" w:rsidRPr="00CD7641">
        <w:rPr>
          <w:rFonts w:ascii="Angsana New" w:hAnsi="Angsana New"/>
          <w:spacing w:val="-2"/>
          <w:sz w:val="28"/>
          <w:szCs w:val="28"/>
        </w:rPr>
        <w:t>648</w:t>
      </w:r>
      <w:r w:rsidR="0066751E" w:rsidRPr="00CD7641">
        <w:rPr>
          <w:rFonts w:ascii="Angsana New" w:hAnsi="Angsana New" w:hint="cs"/>
          <w:spacing w:val="-2"/>
          <w:sz w:val="28"/>
          <w:szCs w:val="28"/>
          <w:cs/>
        </w:rPr>
        <w:t xml:space="preserve"> หุ้น มูลค่าหุ้นละ </w:t>
      </w:r>
      <w:r w:rsidR="0066751E" w:rsidRPr="00CD7641">
        <w:rPr>
          <w:rFonts w:ascii="Angsana New" w:hAnsi="Angsana New"/>
          <w:spacing w:val="-2"/>
          <w:sz w:val="28"/>
          <w:szCs w:val="28"/>
        </w:rPr>
        <w:t>0.25</w:t>
      </w:r>
      <w:r w:rsidR="0066751E" w:rsidRPr="00CD7641">
        <w:rPr>
          <w:rFonts w:ascii="Angsana New" w:hAnsi="Angsana New" w:hint="cs"/>
          <w:spacing w:val="-2"/>
          <w:sz w:val="28"/>
          <w:szCs w:val="28"/>
          <w:cs/>
        </w:rPr>
        <w:t xml:space="preserve"> บาท</w:t>
      </w:r>
      <w:r w:rsidR="00F16DF5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 (ข) การเพิ่มทุนจดทะเบียน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 xml:space="preserve">ของบริษัทจำนวน </w:t>
      </w:r>
      <w:r w:rsidR="0066751E" w:rsidRPr="00CD7641">
        <w:rPr>
          <w:rFonts w:ascii="Angsana New" w:hAnsi="Angsana New"/>
          <w:sz w:val="28"/>
          <w:szCs w:val="28"/>
        </w:rPr>
        <w:t>119</w:t>
      </w:r>
      <w:r w:rsidR="0066751E" w:rsidRPr="00CD7641">
        <w:rPr>
          <w:rFonts w:ascii="Angsana New" w:hAnsi="Angsana New"/>
          <w:sz w:val="28"/>
          <w:szCs w:val="28"/>
          <w:lang w:val="th-TH"/>
        </w:rPr>
        <w:t>,</w:t>
      </w:r>
      <w:r w:rsidR="0066751E" w:rsidRPr="00CD7641">
        <w:rPr>
          <w:rFonts w:ascii="Angsana New" w:hAnsi="Angsana New"/>
          <w:sz w:val="28"/>
          <w:szCs w:val="28"/>
        </w:rPr>
        <w:t>938</w:t>
      </w:r>
      <w:r w:rsidR="0066751E" w:rsidRPr="00CD7641">
        <w:rPr>
          <w:rFonts w:ascii="Angsana New" w:hAnsi="Angsana New"/>
          <w:sz w:val="28"/>
          <w:szCs w:val="28"/>
          <w:lang w:val="th-TH"/>
        </w:rPr>
        <w:t>,</w:t>
      </w:r>
      <w:r w:rsidR="0066751E" w:rsidRPr="00CD7641">
        <w:rPr>
          <w:rFonts w:ascii="Angsana New" w:hAnsi="Angsana New"/>
          <w:sz w:val="28"/>
          <w:szCs w:val="28"/>
        </w:rPr>
        <w:t>206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 xml:space="preserve"> บาท (จากเดิม</w:t>
      </w:r>
      <w:r w:rsidR="0066751E" w:rsidRPr="00CD7641">
        <w:rPr>
          <w:rFonts w:ascii="Angsana New" w:hAnsi="Angsana New"/>
          <w:sz w:val="28"/>
          <w:szCs w:val="28"/>
        </w:rPr>
        <w:t xml:space="preserve"> 239,876,412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 xml:space="preserve"> บาทเป็น </w:t>
      </w:r>
      <w:r w:rsidR="0066751E" w:rsidRPr="00CD7641">
        <w:rPr>
          <w:rFonts w:ascii="Angsana New" w:hAnsi="Angsana New"/>
          <w:sz w:val="28"/>
          <w:szCs w:val="28"/>
        </w:rPr>
        <w:t>359,814,618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 xml:space="preserve"> บาท) โดย</w:t>
      </w:r>
      <w:r w:rsidR="0066751E" w:rsidRPr="00CD7641">
        <w:rPr>
          <w:rFonts w:ascii="Angsana New" w:hAnsi="Angsana New" w:hint="cs"/>
          <w:sz w:val="28"/>
          <w:szCs w:val="28"/>
          <w:cs/>
        </w:rPr>
        <w:t>การ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>ออกหุ้นสามัญ</w:t>
      </w:r>
      <w:r w:rsidR="0066751E" w:rsidRPr="00CD7641">
        <w:rPr>
          <w:rFonts w:ascii="Angsana New" w:hAnsi="Angsana New" w:hint="cs"/>
          <w:sz w:val="28"/>
          <w:szCs w:val="28"/>
          <w:cs/>
          <w:lang w:val="th-TH"/>
        </w:rPr>
        <w:t>เพิ่มทุน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 xml:space="preserve">จำนวน </w:t>
      </w:r>
      <w:r w:rsidR="0066751E" w:rsidRPr="00CD7641">
        <w:rPr>
          <w:rFonts w:ascii="Angsana New" w:hAnsi="Angsana New"/>
          <w:sz w:val="28"/>
          <w:szCs w:val="28"/>
        </w:rPr>
        <w:t>479,752,824</w:t>
      </w:r>
      <w:r w:rsidR="0066751E" w:rsidRPr="00CD7641">
        <w:rPr>
          <w:rFonts w:ascii="Angsana New" w:hAnsi="Angsana New"/>
          <w:sz w:val="28"/>
          <w:szCs w:val="28"/>
          <w:cs/>
        </w:rPr>
        <w:t xml:space="preserve"> 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 xml:space="preserve">หุ้น มูลค่าหุ้นละ </w:t>
      </w:r>
      <w:r w:rsidR="0066751E" w:rsidRPr="00CD7641">
        <w:rPr>
          <w:rFonts w:ascii="Angsana New" w:hAnsi="Angsana New"/>
          <w:sz w:val="28"/>
          <w:szCs w:val="28"/>
        </w:rPr>
        <w:t>0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>.</w:t>
      </w:r>
      <w:r w:rsidR="0066751E" w:rsidRPr="00CD7641">
        <w:rPr>
          <w:rFonts w:ascii="Angsana New" w:hAnsi="Angsana New"/>
          <w:sz w:val="28"/>
          <w:szCs w:val="28"/>
        </w:rPr>
        <w:t>25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 xml:space="preserve"> บาท</w:t>
      </w:r>
      <w:r w:rsidR="0066751E" w:rsidRPr="00CD7641">
        <w:rPr>
          <w:rFonts w:ascii="Angsana New" w:hAnsi="Angsana New"/>
          <w:sz w:val="28"/>
          <w:szCs w:val="28"/>
          <w:cs/>
        </w:rPr>
        <w:t xml:space="preserve"> และจัดสรรหุ้นสามัญเพิ่มทุนดังกล่าวเพื่อรองรับการออกใบสำคัญแสดงสิทธิซื้อหุ้นสามัญ </w:t>
      </w:r>
      <w:r w:rsidR="0066751E" w:rsidRPr="00CD7641">
        <w:rPr>
          <w:rFonts w:ascii="Angsana New" w:hAnsi="Angsana New"/>
          <w:sz w:val="28"/>
          <w:szCs w:val="28"/>
        </w:rPr>
        <w:t>ECF-W5</w:t>
      </w:r>
      <w:r w:rsidR="0066751E" w:rsidRPr="00CD7641">
        <w:rPr>
          <w:rFonts w:ascii="Angsana New" w:hAnsi="Angsana New"/>
          <w:sz w:val="28"/>
          <w:szCs w:val="28"/>
          <w:cs/>
        </w:rPr>
        <w:t xml:space="preserve"> จำนวน </w:t>
      </w:r>
      <w:r w:rsidR="0066751E" w:rsidRPr="00CD7641">
        <w:rPr>
          <w:rFonts w:ascii="Angsana New" w:hAnsi="Angsana New"/>
          <w:sz w:val="28"/>
          <w:szCs w:val="28"/>
        </w:rPr>
        <w:t>479,752,824</w:t>
      </w:r>
      <w:r w:rsidR="0066751E" w:rsidRPr="00CD7641">
        <w:rPr>
          <w:rFonts w:ascii="Angsana New" w:hAnsi="Angsana New"/>
          <w:sz w:val="28"/>
          <w:szCs w:val="28"/>
          <w:cs/>
        </w:rPr>
        <w:t xml:space="preserve"> </w:t>
      </w:r>
      <w:r w:rsidR="0066751E" w:rsidRPr="00CD7641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="0066751E" w:rsidRPr="00CD7641">
        <w:rPr>
          <w:rFonts w:ascii="Angsana New" w:hAnsi="Angsana New" w:hint="cs"/>
          <w:sz w:val="28"/>
          <w:szCs w:val="28"/>
          <w:cs/>
          <w:lang w:val="th-TH"/>
        </w:rPr>
        <w:t>ตามที่กล่าว</w:t>
      </w:r>
      <w:r w:rsidR="00CD7641" w:rsidRPr="00CD7641">
        <w:rPr>
          <w:rFonts w:ascii="Angsana New" w:hAnsi="Angsana New" w:hint="cs"/>
          <w:sz w:val="28"/>
          <w:szCs w:val="28"/>
          <w:cs/>
          <w:lang w:val="th-TH"/>
        </w:rPr>
        <w:t>ไว้ข้างต้น</w:t>
      </w:r>
      <w:r w:rsidR="0066751E" w:rsidRPr="00CD7641">
        <w:rPr>
          <w:rFonts w:asciiTheme="majorBidi" w:hAnsiTheme="majorBidi" w:cstheme="majorBidi"/>
          <w:sz w:val="28"/>
          <w:szCs w:val="28"/>
        </w:rPr>
        <w:t xml:space="preserve"> 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บริษัทได้จดทะเบียนการลดทุนและการเพิ่มทุนจดทะเบียนกับกระทรวงพาณิชย์เมื่อวันที่ </w:t>
      </w:r>
      <w:r w:rsidR="0066751E" w:rsidRPr="00CD7641">
        <w:rPr>
          <w:rFonts w:asciiTheme="majorBidi" w:hAnsiTheme="majorBidi" w:cstheme="majorBidi"/>
          <w:sz w:val="28"/>
          <w:szCs w:val="28"/>
        </w:rPr>
        <w:t xml:space="preserve">18 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66751E" w:rsidRPr="00CD7641">
        <w:rPr>
          <w:rFonts w:asciiTheme="majorBidi" w:hAnsiTheme="majorBidi" w:cstheme="majorBidi"/>
          <w:sz w:val="28"/>
          <w:szCs w:val="28"/>
        </w:rPr>
        <w:t xml:space="preserve">2567 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="0066751E" w:rsidRPr="00CD7641">
        <w:rPr>
          <w:rFonts w:asciiTheme="majorBidi" w:hAnsiTheme="majorBidi" w:cstheme="majorBidi"/>
          <w:sz w:val="28"/>
          <w:szCs w:val="28"/>
        </w:rPr>
        <w:t>19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 กรกฎาคม</w:t>
      </w:r>
      <w:r w:rsidR="0066751E" w:rsidRPr="00CD7641">
        <w:rPr>
          <w:rFonts w:asciiTheme="majorBidi" w:hAnsiTheme="majorBidi" w:cstheme="majorBidi"/>
          <w:sz w:val="28"/>
          <w:szCs w:val="28"/>
        </w:rPr>
        <w:t xml:space="preserve"> 2567</w:t>
      </w:r>
      <w:r w:rsidR="0066751E" w:rsidRPr="00CD7641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="008B3898" w:rsidRPr="00CD764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AECEB0" w14:textId="5F533554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D3E8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15.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20DB4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 (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920DB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) </w:t>
      </w:r>
      <w:r w:rsidRPr="006D3E8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851FC1E" w14:textId="77777777" w:rsidR="006D3E8E" w:rsidRPr="008A0E77" w:rsidRDefault="006D3E8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9241CE" w14:textId="68E13F99" w:rsidR="00406946" w:rsidRPr="006A6871" w:rsidRDefault="00920DB4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 (</w:t>
      </w:r>
      <w:r w:rsidR="00C32892" w:rsidRPr="006A6871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) </w:t>
      </w:r>
      <w:r w:rsidR="00406946" w:rsidRPr="006A6871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</w:p>
    <w:p w14:paraId="05F321C1" w14:textId="77777777" w:rsidR="00406946" w:rsidRPr="008A0E77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629924" w14:textId="7099C4BB" w:rsidR="00A64C50" w:rsidRPr="006A6871" w:rsidRDefault="00920DB4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 (</w:t>
      </w:r>
      <w:r w:rsidR="00C32892" w:rsidRPr="006A6871">
        <w:rPr>
          <w:rFonts w:asciiTheme="majorBidi" w:hAnsiTheme="majorBidi" w:cstheme="majorBidi"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97175E" w:rsidRPr="006A6871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ต่อหุ้นขั้นพื้นฐานสำหรับงวดสามเดือน</w:t>
      </w:r>
      <w:r w:rsidR="00387BB9" w:rsidRPr="006A6871">
        <w:rPr>
          <w:rFonts w:asciiTheme="majorBidi" w:hAnsiTheme="majorBidi" w:cstheme="majorBidi"/>
          <w:sz w:val="30"/>
          <w:szCs w:val="30"/>
          <w:cs/>
        </w:rPr>
        <w:t>และ</w:t>
      </w:r>
      <w:r w:rsidR="006A687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87BB9" w:rsidRPr="006A6871">
        <w:rPr>
          <w:rFonts w:asciiTheme="majorBidi" w:hAnsiTheme="majorBidi" w:cstheme="majorBidi"/>
          <w:sz w:val="30"/>
          <w:szCs w:val="30"/>
          <w:cs/>
        </w:rPr>
        <w:t>เดือน</w:t>
      </w:r>
      <w:r w:rsidR="00406946" w:rsidRPr="006A68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542C7" w:rsidRPr="006A6871">
        <w:rPr>
          <w:rFonts w:asciiTheme="majorBidi" w:hAnsiTheme="majorBidi" w:cstheme="majorBidi"/>
          <w:sz w:val="30"/>
          <w:szCs w:val="30"/>
        </w:rPr>
        <w:t xml:space="preserve">30 </w:t>
      </w:r>
      <w:r w:rsidR="006A6871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C542C7" w:rsidRPr="006A6871">
        <w:rPr>
          <w:rFonts w:asciiTheme="majorBidi" w:hAnsiTheme="majorBidi" w:cstheme="majorBidi"/>
          <w:sz w:val="30"/>
          <w:szCs w:val="30"/>
          <w:cs/>
        </w:rPr>
        <w:t>ยน</w:t>
      </w:r>
      <w:r w:rsidR="00FF2E1B" w:rsidRPr="006A6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6A6871">
        <w:rPr>
          <w:rFonts w:asciiTheme="majorBidi" w:hAnsiTheme="majorBidi" w:cstheme="majorBidi"/>
          <w:sz w:val="30"/>
          <w:szCs w:val="30"/>
        </w:rPr>
        <w:t>256</w:t>
      </w:r>
      <w:r w:rsidR="00F00711" w:rsidRPr="006A6871">
        <w:rPr>
          <w:rFonts w:asciiTheme="majorBidi" w:hAnsiTheme="majorBidi" w:cstheme="majorBidi"/>
          <w:sz w:val="30"/>
          <w:szCs w:val="30"/>
        </w:rPr>
        <w:t>7</w:t>
      </w:r>
      <w:r w:rsidR="00557BCC" w:rsidRPr="006A687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505C9" w:rsidRPr="006A6871">
        <w:rPr>
          <w:rFonts w:asciiTheme="majorBidi" w:hAnsiTheme="majorBidi" w:cstheme="majorBidi"/>
          <w:sz w:val="30"/>
          <w:szCs w:val="30"/>
        </w:rPr>
        <w:t>256</w:t>
      </w:r>
      <w:r w:rsidR="00F00711" w:rsidRPr="006A6871">
        <w:rPr>
          <w:rFonts w:asciiTheme="majorBidi" w:hAnsiTheme="majorBidi" w:cstheme="majorBidi"/>
          <w:sz w:val="30"/>
          <w:szCs w:val="30"/>
        </w:rPr>
        <w:t>6</w:t>
      </w:r>
      <w:r w:rsidR="00406946" w:rsidRPr="006A6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5B0E" w:rsidRPr="006A6871">
        <w:rPr>
          <w:rFonts w:asciiTheme="majorBidi" w:hAnsiTheme="majorBidi" w:cstheme="majorBidi"/>
          <w:sz w:val="30"/>
          <w:szCs w:val="30"/>
          <w:cs/>
        </w:rPr>
        <w:t>คำนวณโดยการหาร</w:t>
      </w:r>
      <w:r w:rsidR="00DD3B45">
        <w:rPr>
          <w:rFonts w:asciiTheme="majorBidi" w:hAnsiTheme="majorBidi" w:cstheme="majorBidi" w:hint="cs"/>
          <w:sz w:val="30"/>
          <w:szCs w:val="30"/>
          <w:cs/>
        </w:rPr>
        <w:t>กำไร (</w:t>
      </w:r>
      <w:r w:rsidR="00C32892" w:rsidRPr="006A6871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DD3B45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BB5B0E" w:rsidRPr="006A6871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6A6871">
        <w:rPr>
          <w:rFonts w:asciiTheme="majorBidi" w:hAnsiTheme="majorBidi" w:cstheme="majorBidi"/>
          <w:sz w:val="30"/>
          <w:szCs w:val="30"/>
          <w:cs/>
        </w:rPr>
        <w:t>ใน</w:t>
      </w:r>
      <w:r w:rsidR="00BB5B0E" w:rsidRPr="006A6871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D343A6" w:rsidRPr="006A6871">
        <w:rPr>
          <w:rFonts w:asciiTheme="majorBidi" w:hAnsiTheme="majorBidi" w:cstheme="majorBidi"/>
          <w:sz w:val="30"/>
          <w:szCs w:val="30"/>
          <w:cs/>
        </w:rPr>
        <w:t>ซึ่ง</w:t>
      </w:r>
      <w:r w:rsidR="00BB5B0E" w:rsidRPr="006A6871">
        <w:rPr>
          <w:rFonts w:asciiTheme="majorBidi" w:hAnsiTheme="majorBidi" w:cstheme="majorBidi"/>
          <w:sz w:val="30"/>
          <w:szCs w:val="30"/>
          <w:cs/>
        </w:rPr>
        <w:t>แสดงการคำนวณ</w:t>
      </w:r>
      <w:r w:rsidR="00D343A6" w:rsidRPr="006A6871">
        <w:rPr>
          <w:rFonts w:asciiTheme="majorBidi" w:hAnsiTheme="majorBidi" w:cstheme="majorBidi"/>
          <w:sz w:val="30"/>
          <w:szCs w:val="30"/>
          <w:cs/>
        </w:rPr>
        <w:t>ได้</w:t>
      </w:r>
      <w:r w:rsidR="00BB5B0E" w:rsidRPr="006A687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099EFF8" w14:textId="77777777" w:rsidR="007476F7" w:rsidRPr="008A0E77" w:rsidRDefault="007476F7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020"/>
        <w:gridCol w:w="284"/>
        <w:gridCol w:w="1020"/>
        <w:gridCol w:w="283"/>
        <w:gridCol w:w="1020"/>
        <w:gridCol w:w="283"/>
        <w:gridCol w:w="1021"/>
      </w:tblGrid>
      <w:tr w:rsidR="007F0702" w:rsidRPr="0021277F" w14:paraId="5EF03F5B" w14:textId="77777777" w:rsidTr="0021277F">
        <w:trPr>
          <w:cantSplit/>
        </w:trPr>
        <w:tc>
          <w:tcPr>
            <w:tcW w:w="4932" w:type="dxa"/>
          </w:tcPr>
          <w:p w14:paraId="4665C8AA" w14:textId="77777777" w:rsidR="007F0702" w:rsidRPr="0021277F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5451BDEE" w14:textId="05BC163E" w:rsidR="007F0702" w:rsidRPr="0021277F" w:rsidRDefault="007F0702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</w:tr>
      <w:tr w:rsidR="00B711E8" w:rsidRPr="0021277F" w14:paraId="5290C959" w14:textId="77777777" w:rsidTr="0021277F">
        <w:trPr>
          <w:cantSplit/>
        </w:trPr>
        <w:tc>
          <w:tcPr>
            <w:tcW w:w="4932" w:type="dxa"/>
          </w:tcPr>
          <w:p w14:paraId="5C9801A4" w14:textId="77777777" w:rsidR="00B711E8" w:rsidRPr="0021277F" w:rsidRDefault="00B711E8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4E83D6DB" w14:textId="77777777" w:rsidR="00B711E8" w:rsidRPr="0021277F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2D66713" w14:textId="77777777" w:rsidR="00B711E8" w:rsidRPr="0021277F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63D23BC" w14:textId="77777777" w:rsidR="00B711E8" w:rsidRPr="0021277F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711" w:rsidRPr="0021277F" w14:paraId="0D17F877" w14:textId="77777777" w:rsidTr="0021277F">
        <w:trPr>
          <w:cantSplit/>
        </w:trPr>
        <w:tc>
          <w:tcPr>
            <w:tcW w:w="4932" w:type="dxa"/>
          </w:tcPr>
          <w:p w14:paraId="1789444F" w14:textId="77777777" w:rsidR="00F00711" w:rsidRPr="0021277F" w:rsidRDefault="00F00711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0E5089" w14:textId="05FBBCF1" w:rsidR="00F00711" w:rsidRPr="0021277F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8345656" w14:textId="77777777" w:rsidR="00F00711" w:rsidRPr="0021277F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AE0EE6A" w14:textId="1C932D0A" w:rsidR="00F00711" w:rsidRPr="0021277F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2275C29" w14:textId="77777777" w:rsidR="00F00711" w:rsidRPr="0021277F" w:rsidRDefault="00F00711" w:rsidP="00F007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B0749EA" w14:textId="09739C0A" w:rsidR="00F00711" w:rsidRPr="0021277F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41AB789D" w14:textId="77777777" w:rsidR="00F00711" w:rsidRPr="0021277F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A3EFA5F" w14:textId="3318562C" w:rsidR="00F00711" w:rsidRPr="0021277F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87BB9" w:rsidRPr="0021277F" w14:paraId="741D35D0" w14:textId="77777777" w:rsidTr="0021277F">
        <w:trPr>
          <w:cantSplit/>
        </w:trPr>
        <w:tc>
          <w:tcPr>
            <w:tcW w:w="4932" w:type="dxa"/>
          </w:tcPr>
          <w:p w14:paraId="6BA39A8F" w14:textId="6CF5A368" w:rsidR="00387BB9" w:rsidRPr="0021277F" w:rsidRDefault="00920DB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387BB9"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127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F24C3C" w:rsidRPr="0021277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387BB9"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="00387BB9" w:rsidRPr="002127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7BB9"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="00387BB9" w:rsidRPr="002127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6D5C07" w14:textId="30F3CF90" w:rsidR="00387BB9" w:rsidRPr="0021277F" w:rsidRDefault="000A0D85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02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61,993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47070F4" w14:textId="77777777" w:rsidR="00387BB9" w:rsidRPr="0021277F" w:rsidRDefault="00387BB9" w:rsidP="002127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28AA1696" w14:textId="3FAA6B51" w:rsidR="00387BB9" w:rsidRPr="0021277F" w:rsidRDefault="00416AF7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26,917</w:t>
            </w:r>
          </w:p>
        </w:tc>
        <w:tc>
          <w:tcPr>
            <w:tcW w:w="283" w:type="dxa"/>
            <w:vAlign w:val="bottom"/>
          </w:tcPr>
          <w:p w14:paraId="20313915" w14:textId="77777777" w:rsidR="00387BB9" w:rsidRPr="0021277F" w:rsidRDefault="00387BB9" w:rsidP="002127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1B67A423" w14:textId="5DDFA2F1" w:rsidR="00387BB9" w:rsidRPr="0021277F" w:rsidRDefault="000A0D85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2117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2117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2108D75" w14:textId="77777777" w:rsidR="00387BB9" w:rsidRPr="0021277F" w:rsidRDefault="00387BB9" w:rsidP="002127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000FAAEF" w14:textId="2FF1A03A" w:rsidR="00387BB9" w:rsidRPr="0021277F" w:rsidRDefault="00416AF7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25,723</w:t>
            </w:r>
          </w:p>
        </w:tc>
      </w:tr>
      <w:tr w:rsidR="00387BB9" w:rsidRPr="0021277F" w14:paraId="4F2F9204" w14:textId="77777777" w:rsidTr="0021277F">
        <w:trPr>
          <w:cantSplit/>
          <w:trHeight w:val="170"/>
        </w:trPr>
        <w:tc>
          <w:tcPr>
            <w:tcW w:w="4932" w:type="dxa"/>
          </w:tcPr>
          <w:p w14:paraId="1FA6661A" w14:textId="77777777" w:rsidR="00387BB9" w:rsidRPr="0021277F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DA7A62C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339EBEB3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C06B543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5864BC2E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B941FD5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6C95F02A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F2B6787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87BB9" w:rsidRPr="0021277F" w14:paraId="2750013C" w14:textId="77777777" w:rsidTr="0021277F">
        <w:trPr>
          <w:cantSplit/>
        </w:trPr>
        <w:tc>
          <w:tcPr>
            <w:tcW w:w="4932" w:type="dxa"/>
          </w:tcPr>
          <w:p w14:paraId="6F017379" w14:textId="77777777" w:rsidR="00387BB9" w:rsidRPr="0021277F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2127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2127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25B7E8DD" w14:textId="433F7BC8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1B6D1C29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DE1B60" w14:textId="3D841389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3ACCFA7B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64B21AE5" w14:textId="34F129FC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1FBEB7B5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29A5F89" w14:textId="2E692C3E" w:rsidR="00387BB9" w:rsidRPr="0021277F" w:rsidRDefault="00387BB9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</w:tr>
      <w:tr w:rsidR="00387BB9" w:rsidRPr="0021277F" w14:paraId="6DEC781F" w14:textId="77777777" w:rsidTr="0021277F">
        <w:trPr>
          <w:cantSplit/>
        </w:trPr>
        <w:tc>
          <w:tcPr>
            <w:tcW w:w="4932" w:type="dxa"/>
          </w:tcPr>
          <w:p w14:paraId="434C1504" w14:textId="77777777" w:rsidR="00387BB9" w:rsidRPr="0021277F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8CF1976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84" w:type="dxa"/>
          </w:tcPr>
          <w:p w14:paraId="1C10A9FF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6566537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7B75D70D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2C81963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0182DAFD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1417BE4E" w14:textId="77777777" w:rsidR="00387BB9" w:rsidRPr="0021277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87BB9" w:rsidRPr="0021277F" w14:paraId="0538BB8B" w14:textId="77777777" w:rsidTr="0021277F">
        <w:trPr>
          <w:cantSplit/>
        </w:trPr>
        <w:tc>
          <w:tcPr>
            <w:tcW w:w="4932" w:type="dxa"/>
          </w:tcPr>
          <w:p w14:paraId="23C93509" w14:textId="63F271D7" w:rsidR="00387BB9" w:rsidRPr="0021277F" w:rsidRDefault="00E3712D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387BB9"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387BB9"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9046E90" w14:textId="11C57074" w:rsidR="00387BB9" w:rsidRPr="0021277F" w:rsidRDefault="000A0D85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</w:t>
            </w:r>
            <w:r w:rsidR="00A2117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12716A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095C6F2" w14:textId="5100ADD8" w:rsidR="00387BB9" w:rsidRPr="0021277F" w:rsidRDefault="00416AF7" w:rsidP="00416AF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0.0281</w:t>
            </w:r>
          </w:p>
        </w:tc>
        <w:tc>
          <w:tcPr>
            <w:tcW w:w="283" w:type="dxa"/>
            <w:shd w:val="clear" w:color="auto" w:fill="auto"/>
          </w:tcPr>
          <w:p w14:paraId="3CFE3125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EB01C66" w14:textId="070DC07F" w:rsidR="00387BB9" w:rsidRPr="0021277F" w:rsidRDefault="000A0D85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</w:t>
            </w:r>
            <w:r w:rsidR="00A2117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53E6B97" w14:textId="77777777" w:rsidR="00387BB9" w:rsidRPr="0021277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06B2677C" w14:textId="0A8689EE" w:rsidR="00387BB9" w:rsidRPr="0021277F" w:rsidRDefault="00416AF7" w:rsidP="00416AF7">
            <w:pPr>
              <w:pStyle w:val="acctfourfigures"/>
              <w:tabs>
                <w:tab w:val="clear" w:pos="765"/>
              </w:tabs>
              <w:spacing w:line="240" w:lineRule="atLeast"/>
              <w:ind w:left="-97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0.0268</w:t>
            </w:r>
          </w:p>
        </w:tc>
      </w:tr>
    </w:tbl>
    <w:p w14:paraId="1FAEA59C" w14:textId="77777777" w:rsidR="005B31DA" w:rsidRPr="0021277F" w:rsidRDefault="005B31DA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8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020"/>
        <w:gridCol w:w="284"/>
        <w:gridCol w:w="1020"/>
        <w:gridCol w:w="283"/>
        <w:gridCol w:w="1020"/>
        <w:gridCol w:w="283"/>
        <w:gridCol w:w="1021"/>
      </w:tblGrid>
      <w:tr w:rsidR="007F0702" w:rsidRPr="0021277F" w14:paraId="3AD47ACE" w14:textId="77777777" w:rsidTr="0021277F">
        <w:trPr>
          <w:cantSplit/>
        </w:trPr>
        <w:tc>
          <w:tcPr>
            <w:tcW w:w="4932" w:type="dxa"/>
          </w:tcPr>
          <w:p w14:paraId="514265E8" w14:textId="77777777" w:rsidR="007F0702" w:rsidRPr="0021277F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7B4C57E2" w14:textId="7ECE9116" w:rsidR="007F0702" w:rsidRPr="0021277F" w:rsidRDefault="007F0702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งวด</w:t>
            </w:r>
            <w:r w:rsidR="006A6871" w:rsidRPr="0021277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เก้า</w:t>
            </w:r>
            <w:r w:rsidRPr="0021277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7F0702" w:rsidRPr="0021277F" w14:paraId="4CC79BB7" w14:textId="77777777" w:rsidTr="0021277F">
        <w:trPr>
          <w:cantSplit/>
        </w:trPr>
        <w:tc>
          <w:tcPr>
            <w:tcW w:w="4932" w:type="dxa"/>
          </w:tcPr>
          <w:p w14:paraId="0477F480" w14:textId="77777777" w:rsidR="007F0702" w:rsidRPr="0021277F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08EB86CE" w14:textId="77777777" w:rsidR="007F0702" w:rsidRPr="0021277F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E9F3812" w14:textId="77777777" w:rsidR="007F0702" w:rsidRPr="0021277F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4D36DCF6" w14:textId="77777777" w:rsidR="007F0702" w:rsidRPr="0021277F" w:rsidRDefault="007F0702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702" w:rsidRPr="0021277F" w14:paraId="6AAB9E03" w14:textId="77777777" w:rsidTr="0021277F">
        <w:trPr>
          <w:cantSplit/>
        </w:trPr>
        <w:tc>
          <w:tcPr>
            <w:tcW w:w="4932" w:type="dxa"/>
          </w:tcPr>
          <w:p w14:paraId="20AD86DC" w14:textId="77777777" w:rsidR="007F0702" w:rsidRPr="0021277F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C1B756C" w14:textId="77777777" w:rsidR="007F0702" w:rsidRPr="0021277F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4747F5D" w14:textId="77777777" w:rsidR="007F0702" w:rsidRPr="0021277F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446BF12" w14:textId="77777777" w:rsidR="007F0702" w:rsidRPr="0021277F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91CD66E" w14:textId="77777777" w:rsidR="007F0702" w:rsidRPr="0021277F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5AF8FA" w14:textId="77777777" w:rsidR="007F0702" w:rsidRPr="0021277F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70E5F72" w14:textId="77777777" w:rsidR="007F0702" w:rsidRPr="0021277F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D705CF9" w14:textId="77777777" w:rsidR="007F0702" w:rsidRPr="0021277F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E6294" w:rsidRPr="0021277F" w14:paraId="30236CF5" w14:textId="77777777" w:rsidTr="0021277F">
        <w:trPr>
          <w:cantSplit/>
        </w:trPr>
        <w:tc>
          <w:tcPr>
            <w:tcW w:w="4932" w:type="dxa"/>
          </w:tcPr>
          <w:p w14:paraId="360D2716" w14:textId="77777777" w:rsidR="00920DB4" w:rsidRPr="0021277F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24C3C" w:rsidRPr="0021277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ที่เป็นส่วนของผู้ถือหุ้นของบริษัท</w:t>
            </w:r>
          </w:p>
          <w:p w14:paraId="54D9C5F6" w14:textId="7391A8FF" w:rsidR="008E6294" w:rsidRPr="0021277F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127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8C4549" w14:textId="286C3835" w:rsidR="008E6294" w:rsidRPr="0021277F" w:rsidRDefault="000A0D85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02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115,184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3D4ACFF8" w14:textId="77777777" w:rsidR="008E6294" w:rsidRPr="0021277F" w:rsidRDefault="008E6294" w:rsidP="002127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7A193DBF" w14:textId="3DAB0DBA" w:rsidR="008E6294" w:rsidRPr="0021277F" w:rsidRDefault="008E6294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DB4"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85,536</w:t>
            </w: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3562D4BA" w14:textId="77777777" w:rsidR="008E6294" w:rsidRPr="0021277F" w:rsidRDefault="008E6294" w:rsidP="002127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2B87C5A7" w14:textId="7F57C0DD" w:rsidR="008E6294" w:rsidRPr="0021277F" w:rsidRDefault="000A0D85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302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02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83" w:type="dxa"/>
            <w:vAlign w:val="bottom"/>
          </w:tcPr>
          <w:p w14:paraId="12B66898" w14:textId="77777777" w:rsidR="008E6294" w:rsidRPr="0021277F" w:rsidRDefault="008E6294" w:rsidP="0021277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7AD74949" w14:textId="1820BD27" w:rsidR="008E6294" w:rsidRPr="0021277F" w:rsidRDefault="008E6294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DB4"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108,082</w:t>
            </w: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E6294" w:rsidRPr="0021277F" w14:paraId="71D9D3C2" w14:textId="77777777" w:rsidTr="0021277F">
        <w:trPr>
          <w:cantSplit/>
          <w:trHeight w:val="170"/>
        </w:trPr>
        <w:tc>
          <w:tcPr>
            <w:tcW w:w="4932" w:type="dxa"/>
          </w:tcPr>
          <w:p w14:paraId="5A17BB29" w14:textId="77777777" w:rsidR="008E6294" w:rsidRPr="0021277F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B73EAA9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08FE3C46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C5B0BF8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6BE6E7F5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45D8B0E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63AC6509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67ACF903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E6294" w:rsidRPr="0021277F" w14:paraId="2CA96F09" w14:textId="77777777" w:rsidTr="0021277F">
        <w:trPr>
          <w:cantSplit/>
        </w:trPr>
        <w:tc>
          <w:tcPr>
            <w:tcW w:w="4932" w:type="dxa"/>
          </w:tcPr>
          <w:p w14:paraId="4C9DBA5A" w14:textId="77777777" w:rsidR="008E6294" w:rsidRPr="0021277F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2127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2127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A02F8B8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3F0C8582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E6A9DD2" w14:textId="0C39B8A0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959,498</w:t>
            </w:r>
          </w:p>
        </w:tc>
        <w:tc>
          <w:tcPr>
            <w:tcW w:w="283" w:type="dxa"/>
          </w:tcPr>
          <w:p w14:paraId="3B357A13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D98FD40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41384BA1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27BA2EFD" w14:textId="2C569916" w:rsidR="008E6294" w:rsidRPr="0021277F" w:rsidRDefault="008E6294" w:rsidP="00AC64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959,498</w:t>
            </w:r>
          </w:p>
        </w:tc>
      </w:tr>
      <w:tr w:rsidR="008E6294" w:rsidRPr="0021277F" w14:paraId="49AD5608" w14:textId="77777777" w:rsidTr="0021277F">
        <w:trPr>
          <w:cantSplit/>
        </w:trPr>
        <w:tc>
          <w:tcPr>
            <w:tcW w:w="4932" w:type="dxa"/>
          </w:tcPr>
          <w:p w14:paraId="7B157EEA" w14:textId="77777777" w:rsidR="008E6294" w:rsidRPr="0021277F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02B2BE43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1E39CF82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ADA666D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179836EC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57FAE9C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4E5A7D53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0086AD27" w14:textId="77777777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E6294" w:rsidRPr="0021277F" w14:paraId="2635500E" w14:textId="77777777" w:rsidTr="0021277F">
        <w:trPr>
          <w:cantSplit/>
        </w:trPr>
        <w:tc>
          <w:tcPr>
            <w:tcW w:w="4932" w:type="dxa"/>
          </w:tcPr>
          <w:p w14:paraId="19CA58D6" w14:textId="794DC529" w:rsidR="008E6294" w:rsidRPr="0021277F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2BEC637" w14:textId="3316FA0C" w:rsidR="008E6294" w:rsidRPr="0021277F" w:rsidRDefault="000A0D85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</w:t>
            </w:r>
            <w:r w:rsidR="003F10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302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BC6CF7E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51318B9" w14:textId="4F570F24" w:rsidR="008E6294" w:rsidRPr="0021277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920DB4"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0891</w:t>
            </w: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8A85D08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E05BDFE" w14:textId="01378D91" w:rsidR="008E6294" w:rsidRPr="0021277F" w:rsidRDefault="000A0D85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</w:t>
            </w:r>
            <w:r w:rsidR="00302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D569B0D" w14:textId="77777777" w:rsidR="008E6294" w:rsidRPr="0021277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7E87437F" w14:textId="64E57FDA" w:rsidR="008E6294" w:rsidRPr="0021277F" w:rsidRDefault="008E6294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920DB4"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1126</w:t>
            </w:r>
            <w:r w:rsidRPr="002127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2523289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70A506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7BDF649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14F364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4BB162" w14:textId="72C9230D" w:rsidR="00406946" w:rsidRPr="009F5805" w:rsidRDefault="00D63965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</w:t>
      </w:r>
      <w:r w:rsidR="00721295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) </w:t>
      </w:r>
      <w:r w:rsidR="00406946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ต่อหุ้นปรับลด</w:t>
      </w:r>
    </w:p>
    <w:p w14:paraId="5CE0F2E9" w14:textId="77777777" w:rsidR="00BB5B0E" w:rsidRPr="005B5B85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3CD3CDA7" w14:textId="072E931F" w:rsidR="000F1BB0" w:rsidRPr="009F5805" w:rsidRDefault="00D63965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กำไร (</w:t>
      </w:r>
      <w:r w:rsidR="00721295" w:rsidRPr="009F5805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) </w:t>
      </w:r>
      <w:r w:rsidR="00406946" w:rsidRPr="009F5805">
        <w:rPr>
          <w:rFonts w:asciiTheme="majorBidi" w:hAnsiTheme="majorBidi" w:cstheme="majorBidi"/>
          <w:spacing w:val="-4"/>
          <w:sz w:val="30"/>
          <w:szCs w:val="30"/>
          <w:cs/>
        </w:rPr>
        <w:t>ต่อหุ้นปรับลดสำหรับ</w:t>
      </w:r>
      <w:r w:rsidR="003D7AF6" w:rsidRPr="009F5805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1D7F53" w:rsidRPr="009F580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1D7F53" w:rsidRPr="009F580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0504D0" w:rsidRPr="009F5805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สิ้นสุดวันที่</w:t>
      </w:r>
      <w:r w:rsidR="000504D0" w:rsidRPr="009F5805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="001D7F53" w:rsidRPr="009F5805">
        <w:rPr>
          <w:rFonts w:asciiTheme="majorBidi" w:eastAsia="Cordia New" w:hAnsiTheme="majorBidi" w:cstheme="majorBidi"/>
          <w:sz w:val="30"/>
          <w:szCs w:val="30"/>
        </w:rPr>
        <w:t>30</w:t>
      </w:r>
      <w:r w:rsidR="001C52C6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>กันยา</w:t>
      </w:r>
      <w:r w:rsidR="001D7F53" w:rsidRPr="009F5805">
        <w:rPr>
          <w:rFonts w:asciiTheme="majorBidi" w:eastAsia="Cordia New" w:hAnsiTheme="majorBidi" w:cstheme="majorBidi"/>
          <w:sz w:val="30"/>
          <w:szCs w:val="30"/>
          <w:cs/>
        </w:rPr>
        <w:t>ยน</w:t>
      </w:r>
      <w:r w:rsidR="00FF2E1B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90822" w:rsidRPr="009F5805">
        <w:rPr>
          <w:rFonts w:asciiTheme="majorBidi" w:eastAsia="Cordia New" w:hAnsiTheme="majorBidi" w:cstheme="majorBidi"/>
          <w:sz w:val="30"/>
          <w:szCs w:val="30"/>
        </w:rPr>
        <w:t>256</w:t>
      </w:r>
      <w:r w:rsidR="00DD6928" w:rsidRPr="009F5805">
        <w:rPr>
          <w:rFonts w:asciiTheme="majorBidi" w:eastAsia="Cordia New" w:hAnsiTheme="majorBidi" w:cstheme="majorBidi"/>
          <w:sz w:val="30"/>
          <w:szCs w:val="30"/>
        </w:rPr>
        <w:t>7</w:t>
      </w:r>
      <w:r w:rsidR="00557BCC" w:rsidRPr="009F5805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557BCC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57BCC" w:rsidRPr="009F5805">
        <w:rPr>
          <w:rFonts w:asciiTheme="majorBidi" w:eastAsia="Cordia New" w:hAnsiTheme="majorBidi" w:cstheme="majorBidi"/>
          <w:sz w:val="30"/>
          <w:szCs w:val="30"/>
        </w:rPr>
        <w:t>256</w:t>
      </w:r>
      <w:r w:rsidR="00DD6928" w:rsidRPr="009F5805">
        <w:rPr>
          <w:rFonts w:asciiTheme="majorBidi" w:eastAsia="Cordia New" w:hAnsiTheme="majorBidi" w:cstheme="majorBidi"/>
          <w:sz w:val="30"/>
          <w:szCs w:val="30"/>
        </w:rPr>
        <w:t>6</w:t>
      </w:r>
      <w:r w:rsidR="00406946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คำนวณโดยการหาร</w:t>
      </w:r>
      <w:r w:rsidR="00DD3B45">
        <w:rPr>
          <w:rFonts w:asciiTheme="majorBidi" w:hAnsiTheme="majorBidi" w:cstheme="majorBidi" w:hint="cs"/>
          <w:sz w:val="30"/>
          <w:szCs w:val="30"/>
          <w:cs/>
        </w:rPr>
        <w:t>กำไร (</w:t>
      </w:r>
      <w:r w:rsidR="00721295" w:rsidRPr="009F5805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DD3B45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B5B0E" w:rsidRPr="009F5805">
        <w:rPr>
          <w:rFonts w:asciiTheme="majorBidi" w:hAnsiTheme="majorBidi" w:cstheme="majorBidi"/>
          <w:sz w:val="30"/>
          <w:szCs w:val="30"/>
          <w:cs/>
        </w:rPr>
        <w:t>งวดที่เป็นส่วนของผู้ถือหุ้นของบริษัท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9F5805">
        <w:rPr>
          <w:rFonts w:asciiTheme="majorBidi" w:hAnsiTheme="majorBidi" w:cstheme="majorBidi"/>
          <w:sz w:val="30"/>
          <w:szCs w:val="30"/>
          <w:cs/>
        </w:rPr>
        <w:t>ใน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9F5805">
        <w:rPr>
          <w:rFonts w:asciiTheme="majorBidi" w:hAnsiTheme="majorBidi" w:cstheme="majorBidi"/>
          <w:sz w:val="30"/>
          <w:szCs w:val="30"/>
          <w:cs/>
        </w:rPr>
        <w:t>ตราสารที่อาจเปลี่ยนเป็นหุ้น</w:t>
      </w:r>
      <w:r w:rsidR="00064528" w:rsidRPr="009F5805">
        <w:rPr>
          <w:rFonts w:asciiTheme="majorBidi" w:hAnsiTheme="majorBidi" w:cstheme="majorBidi"/>
          <w:sz w:val="30"/>
          <w:szCs w:val="30"/>
          <w:cs/>
        </w:rPr>
        <w:t>สามัญ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ปรับลด</w:t>
      </w:r>
      <w:r w:rsidR="00387D7A" w:rsidRPr="009F5805">
        <w:rPr>
          <w:rFonts w:asciiTheme="majorBidi" w:hAnsiTheme="majorBidi" w:cstheme="majorBidi"/>
          <w:sz w:val="30"/>
          <w:szCs w:val="30"/>
          <w:cs/>
        </w:rPr>
        <w:t>ซึ่ง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แสดงการคำนวณ</w:t>
      </w:r>
      <w:r w:rsidR="00F936E0" w:rsidRPr="009F5805">
        <w:rPr>
          <w:rFonts w:asciiTheme="majorBidi" w:hAnsiTheme="majorBidi" w:cstheme="majorBidi"/>
          <w:sz w:val="30"/>
          <w:szCs w:val="30"/>
          <w:cs/>
        </w:rPr>
        <w:t>ได้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B2BE531" w14:textId="77777777" w:rsidR="00F24C3C" w:rsidRPr="005B5B85" w:rsidRDefault="00F24C3C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9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22"/>
        <w:gridCol w:w="1020"/>
        <w:gridCol w:w="284"/>
        <w:gridCol w:w="1020"/>
        <w:gridCol w:w="283"/>
        <w:gridCol w:w="1020"/>
        <w:gridCol w:w="284"/>
        <w:gridCol w:w="1020"/>
      </w:tblGrid>
      <w:tr w:rsidR="00555C06" w:rsidRPr="009F5805" w14:paraId="1E278720" w14:textId="77777777" w:rsidTr="00F24C3C">
        <w:trPr>
          <w:cantSplit/>
        </w:trPr>
        <w:tc>
          <w:tcPr>
            <w:tcW w:w="5022" w:type="dxa"/>
          </w:tcPr>
          <w:p w14:paraId="54AC3E0F" w14:textId="77777777" w:rsidR="00555C06" w:rsidRPr="009F5805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2AFF45DA" w14:textId="6783C454" w:rsidR="00555C06" w:rsidRPr="009F5805" w:rsidRDefault="00555C06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งวดสามเดือน</w:t>
            </w:r>
          </w:p>
        </w:tc>
      </w:tr>
      <w:tr w:rsidR="000504D0" w:rsidRPr="009F5805" w14:paraId="1268129D" w14:textId="77777777" w:rsidTr="00F24C3C">
        <w:trPr>
          <w:cantSplit/>
        </w:trPr>
        <w:tc>
          <w:tcPr>
            <w:tcW w:w="5022" w:type="dxa"/>
          </w:tcPr>
          <w:p w14:paraId="2CCA2AC0" w14:textId="77777777" w:rsidR="000504D0" w:rsidRPr="009F5805" w:rsidRDefault="000504D0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2D6D85F" w14:textId="77777777" w:rsidR="000504D0" w:rsidRPr="009F5805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379F6F" w14:textId="77777777" w:rsidR="000504D0" w:rsidRPr="009F5805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BEC46E1" w14:textId="77777777" w:rsidR="000504D0" w:rsidRPr="009F5805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D6928" w:rsidRPr="009F5805" w14:paraId="1D16E0C6" w14:textId="77777777" w:rsidTr="00F24C3C">
        <w:trPr>
          <w:cantSplit/>
        </w:trPr>
        <w:tc>
          <w:tcPr>
            <w:tcW w:w="5022" w:type="dxa"/>
          </w:tcPr>
          <w:p w14:paraId="3D9EC197" w14:textId="77777777" w:rsidR="00DD6928" w:rsidRPr="009F5805" w:rsidRDefault="00DD6928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E758C4F" w14:textId="0F175CA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4E946CFE" w14:textId="77777777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263241" w14:textId="5EDDBC7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762A341" w14:textId="77777777" w:rsidR="00DD6928" w:rsidRPr="009F5805" w:rsidRDefault="00DD6928" w:rsidP="00DD692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E1DE4EE" w14:textId="7AB863F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BE46303" w14:textId="77777777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3B76127" w14:textId="593F567E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D6928" w:rsidRPr="009F5805" w14:paraId="624F4DB1" w14:textId="77777777" w:rsidTr="005B5B85">
        <w:trPr>
          <w:cantSplit/>
        </w:trPr>
        <w:tc>
          <w:tcPr>
            <w:tcW w:w="5022" w:type="dxa"/>
          </w:tcPr>
          <w:p w14:paraId="11B9C9F9" w14:textId="7607C352" w:rsidR="00DD6928" w:rsidRPr="009F5805" w:rsidRDefault="005B5B85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C32892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F24C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="00C32892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าท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61838" w14:textId="495D1ED9" w:rsidR="00DD6928" w:rsidRPr="00D307BF" w:rsidRDefault="00934545" w:rsidP="005B5B85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61,993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65BF01C" w14:textId="77777777" w:rsidR="00DD6928" w:rsidRPr="00D307BF" w:rsidRDefault="00DD6928" w:rsidP="005B5B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0176539" w14:textId="14495CE5" w:rsidR="00DD6928" w:rsidRPr="00D307BF" w:rsidRDefault="0021277F" w:rsidP="005B5B8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26,917</w:t>
            </w:r>
          </w:p>
        </w:tc>
        <w:tc>
          <w:tcPr>
            <w:tcW w:w="283" w:type="dxa"/>
            <w:vAlign w:val="bottom"/>
          </w:tcPr>
          <w:p w14:paraId="5C9309B5" w14:textId="77777777" w:rsidR="00DD6928" w:rsidRPr="00D307BF" w:rsidRDefault="00DD6928" w:rsidP="005B5B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FE841F8" w14:textId="3E6E0421" w:rsidR="00DD6928" w:rsidRPr="00D307BF" w:rsidRDefault="00934545" w:rsidP="005B5B85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67,189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5C377912" w14:textId="77777777" w:rsidR="00DD6928" w:rsidRPr="009F5805" w:rsidRDefault="00DD6928" w:rsidP="005B5B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72C874C" w14:textId="6B2962C1" w:rsidR="00DD6928" w:rsidRPr="009F5805" w:rsidRDefault="0021277F" w:rsidP="005B5B8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25,723</w:t>
            </w:r>
          </w:p>
        </w:tc>
      </w:tr>
      <w:tr w:rsidR="00DD6928" w:rsidRPr="009F5805" w14:paraId="11062C64" w14:textId="77777777" w:rsidTr="00F24C3C">
        <w:trPr>
          <w:cantSplit/>
        </w:trPr>
        <w:tc>
          <w:tcPr>
            <w:tcW w:w="5022" w:type="dxa"/>
          </w:tcPr>
          <w:p w14:paraId="17646C66" w14:textId="77777777" w:rsidR="00DD6928" w:rsidRPr="00DD3B4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29F4A84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33FA6C0A" w14:textId="77777777" w:rsidR="00DD6928" w:rsidRPr="00DD3B4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90F9D6B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5716DDEC" w14:textId="77777777" w:rsidR="00DD6928" w:rsidRPr="00DD3B4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34C8E96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4B06E0E4" w14:textId="77777777" w:rsidR="00DD6928" w:rsidRPr="00DD3B4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1EE60D8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D6928" w:rsidRPr="009F5805" w14:paraId="728C948C" w14:textId="77777777" w:rsidTr="00F24C3C">
        <w:trPr>
          <w:cantSplit/>
        </w:trPr>
        <w:tc>
          <w:tcPr>
            <w:tcW w:w="5022" w:type="dxa"/>
          </w:tcPr>
          <w:p w14:paraId="34E1BDB6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5337D099" w14:textId="300CF4BA" w:rsidR="00DD6928" w:rsidRPr="00D307BF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1F4A637D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03D76717" w14:textId="699B0C1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5C06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3" w:type="dxa"/>
          </w:tcPr>
          <w:p w14:paraId="799A8510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37EFC15B" w14:textId="139A99AD" w:rsidR="00DD6928" w:rsidRPr="00D307BF" w:rsidRDefault="00FE187E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  <w:r w:rsidR="00C3289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4" w:type="dxa"/>
          </w:tcPr>
          <w:p w14:paraId="03D9945B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4D1D27CC" w14:textId="7B98AA79" w:rsidR="00DD6928" w:rsidRPr="009F580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5C06"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</w:tr>
      <w:tr w:rsidR="00DD6928" w:rsidRPr="009F5805" w14:paraId="6E78D91B" w14:textId="77777777" w:rsidTr="00F24C3C">
        <w:trPr>
          <w:cantSplit/>
        </w:trPr>
        <w:tc>
          <w:tcPr>
            <w:tcW w:w="5022" w:type="dxa"/>
          </w:tcPr>
          <w:p w14:paraId="162BBE17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27283C51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D9EBF99" w14:textId="3AE35501" w:rsidR="00DD6928" w:rsidRPr="00D307BF" w:rsidRDefault="00C32892" w:rsidP="00C3289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E29380E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E586B5E" w14:textId="4498EBA9" w:rsidR="00DD6928" w:rsidRPr="00D307BF" w:rsidRDefault="00DD6928" w:rsidP="00DD69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511BDFC5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56474B0" w14:textId="3E40D1FE" w:rsidR="00DD6928" w:rsidRPr="00D307BF" w:rsidRDefault="00C32892" w:rsidP="00C3289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9DD61E5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D0185D9" w14:textId="71B2103B" w:rsidR="00DD6928" w:rsidRPr="009F5805" w:rsidRDefault="00DD6928" w:rsidP="00DD69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DD6928" w:rsidRPr="009F5805" w14:paraId="219A9B90" w14:textId="77777777" w:rsidTr="00F24C3C">
        <w:trPr>
          <w:cantSplit/>
        </w:trPr>
        <w:tc>
          <w:tcPr>
            <w:tcW w:w="5022" w:type="dxa"/>
          </w:tcPr>
          <w:p w14:paraId="2D2DC3A4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FB73488" w14:textId="28FA461D" w:rsidR="00DD6928" w:rsidRPr="00D307BF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426729F6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19312" w14:textId="7CD8E52A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5C06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3" w:type="dxa"/>
            <w:shd w:val="clear" w:color="auto" w:fill="auto"/>
          </w:tcPr>
          <w:p w14:paraId="3F33BEB4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7DCD4" w14:textId="24609FA0" w:rsidR="00DD6928" w:rsidRPr="00D307BF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  <w:shd w:val="clear" w:color="auto" w:fill="auto"/>
          </w:tcPr>
          <w:p w14:paraId="774F77E5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785F3" w14:textId="357603A7" w:rsidR="00DD6928" w:rsidRPr="009F580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3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</w:tr>
      <w:tr w:rsidR="00DD6928" w:rsidRPr="009F5805" w14:paraId="57C3A535" w14:textId="77777777" w:rsidTr="00F24C3C">
        <w:trPr>
          <w:cantSplit/>
        </w:trPr>
        <w:tc>
          <w:tcPr>
            <w:tcW w:w="5022" w:type="dxa"/>
          </w:tcPr>
          <w:p w14:paraId="434EA673" w14:textId="77777777" w:rsidR="00DD6928" w:rsidRPr="00DD3B4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B545A07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2E0E86A0" w14:textId="77777777" w:rsidR="00DD6928" w:rsidRPr="00DD3B4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7E4F77EC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49B883BB" w14:textId="77777777" w:rsidR="00DD6928" w:rsidRPr="00DD3B4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6A28575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63E6C240" w14:textId="77777777" w:rsidR="00DD6928" w:rsidRPr="00DD3B4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6B70EE8" w14:textId="77777777" w:rsidR="00DD6928" w:rsidRPr="00DD3B4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D6928" w:rsidRPr="009F5805" w14:paraId="5FBF001C" w14:textId="77777777" w:rsidTr="00F24C3C">
        <w:trPr>
          <w:cantSplit/>
        </w:trPr>
        <w:tc>
          <w:tcPr>
            <w:tcW w:w="5022" w:type="dxa"/>
          </w:tcPr>
          <w:p w14:paraId="07A5D4AC" w14:textId="05B73991" w:rsidR="00DD6928" w:rsidRPr="009F5805" w:rsidRDefault="00E3712D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C32892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FDC8BF8" w14:textId="1BA49FCF" w:rsidR="00DD6928" w:rsidRPr="00D307BF" w:rsidRDefault="00934545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AF29FDB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8EB6AA6" w14:textId="693BD162" w:rsidR="00DD6928" w:rsidRPr="00D307BF" w:rsidRDefault="0021277F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0.0281</w:t>
            </w:r>
          </w:p>
        </w:tc>
        <w:tc>
          <w:tcPr>
            <w:tcW w:w="283" w:type="dxa"/>
            <w:shd w:val="clear" w:color="auto" w:fill="auto"/>
          </w:tcPr>
          <w:p w14:paraId="5A675731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988DA6D" w14:textId="2DE1EE17" w:rsidR="00DD6928" w:rsidRPr="00D307BF" w:rsidRDefault="00934545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2306975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64A6986" w14:textId="302DF464" w:rsidR="00DD6928" w:rsidRPr="009F5805" w:rsidRDefault="0021277F" w:rsidP="002127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0.0268</w:t>
            </w:r>
          </w:p>
        </w:tc>
      </w:tr>
    </w:tbl>
    <w:p w14:paraId="24BB65C8" w14:textId="77777777" w:rsidR="007540BC" w:rsidRPr="009F5805" w:rsidRDefault="007540B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9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22"/>
        <w:gridCol w:w="1020"/>
        <w:gridCol w:w="284"/>
        <w:gridCol w:w="1020"/>
        <w:gridCol w:w="283"/>
        <w:gridCol w:w="1020"/>
        <w:gridCol w:w="284"/>
        <w:gridCol w:w="1020"/>
      </w:tblGrid>
      <w:tr w:rsidR="00555C06" w:rsidRPr="00654F81" w14:paraId="325F53FD" w14:textId="77777777" w:rsidTr="00F24C3C">
        <w:trPr>
          <w:cantSplit/>
        </w:trPr>
        <w:tc>
          <w:tcPr>
            <w:tcW w:w="5022" w:type="dxa"/>
          </w:tcPr>
          <w:p w14:paraId="32360403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5D44C5A6" w14:textId="5278E3D9" w:rsidR="00555C06" w:rsidRPr="00654F81" w:rsidRDefault="00555C06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 w:rsidR="00DD3B4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เก้า</w:t>
            </w:r>
            <w:r w:rsidRPr="00654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</w:tr>
      <w:tr w:rsidR="00555C06" w:rsidRPr="00654F81" w14:paraId="520C894B" w14:textId="77777777" w:rsidTr="00F24C3C">
        <w:trPr>
          <w:cantSplit/>
        </w:trPr>
        <w:tc>
          <w:tcPr>
            <w:tcW w:w="5022" w:type="dxa"/>
          </w:tcPr>
          <w:p w14:paraId="0E25CCDB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B30AD06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56A933F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149FD073" w14:textId="77777777" w:rsidR="00555C06" w:rsidRPr="00654F81" w:rsidRDefault="00555C06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55C06" w:rsidRPr="00654F81" w14:paraId="612B9CEE" w14:textId="77777777" w:rsidTr="00F24C3C">
        <w:trPr>
          <w:cantSplit/>
        </w:trPr>
        <w:tc>
          <w:tcPr>
            <w:tcW w:w="5022" w:type="dxa"/>
          </w:tcPr>
          <w:p w14:paraId="45FBE0F5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AF1E141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C5B7B0A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C8C155C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51C4562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9EAE13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4A88D0D7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DC09BF2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5C06" w:rsidRPr="00654F81" w14:paraId="60BF4812" w14:textId="77777777" w:rsidTr="002C5C71">
        <w:trPr>
          <w:cantSplit/>
        </w:trPr>
        <w:tc>
          <w:tcPr>
            <w:tcW w:w="5022" w:type="dxa"/>
          </w:tcPr>
          <w:p w14:paraId="613046C7" w14:textId="78C8BEE2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24C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141824DA" w14:textId="0120E6A1" w:rsidR="00555C06" w:rsidRPr="00D307BF" w:rsidRDefault="00934545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115,184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D4A6987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ABF51F0" w14:textId="233EDC59" w:rsidR="00555C06" w:rsidRPr="00D307BF" w:rsidRDefault="005B5B85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(85,536)</w:t>
            </w:r>
          </w:p>
        </w:tc>
        <w:tc>
          <w:tcPr>
            <w:tcW w:w="283" w:type="dxa"/>
          </w:tcPr>
          <w:p w14:paraId="08B71B43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39DA038" w14:textId="67AE770F" w:rsidR="00555C06" w:rsidRPr="00D307BF" w:rsidRDefault="00934545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1187E1B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3AA8BBB" w14:textId="0C10E638" w:rsidR="00555C06" w:rsidRPr="00654F81" w:rsidRDefault="005B5B85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(108,082)</w:t>
            </w:r>
          </w:p>
        </w:tc>
      </w:tr>
      <w:tr w:rsidR="00555C06" w:rsidRPr="00654F81" w14:paraId="7825B5E2" w14:textId="77777777" w:rsidTr="00F24C3C">
        <w:trPr>
          <w:cantSplit/>
        </w:trPr>
        <w:tc>
          <w:tcPr>
            <w:tcW w:w="5022" w:type="dxa"/>
          </w:tcPr>
          <w:p w14:paraId="253CB64A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52A0BA7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590DC62E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078BB9D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32C234E7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F74449B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0A78C69D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6683E2A" w14:textId="77777777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55C06" w:rsidRPr="00654F81" w14:paraId="35AF1630" w14:textId="77777777" w:rsidTr="00F24C3C">
        <w:trPr>
          <w:cantSplit/>
        </w:trPr>
        <w:tc>
          <w:tcPr>
            <w:tcW w:w="5022" w:type="dxa"/>
          </w:tcPr>
          <w:p w14:paraId="59BF9D21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26FBE8E9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2922F808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3D920606" w14:textId="22DCE9BD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C84619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83" w:type="dxa"/>
          </w:tcPr>
          <w:p w14:paraId="25FDFA16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1B6FD2AB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2BF1B833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73343A57" w14:textId="56BABFDB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C84619"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555C06" w:rsidRPr="00654F81" w14:paraId="18B81C48" w14:textId="77777777" w:rsidTr="00F24C3C">
        <w:trPr>
          <w:cantSplit/>
        </w:trPr>
        <w:tc>
          <w:tcPr>
            <w:tcW w:w="5022" w:type="dxa"/>
          </w:tcPr>
          <w:p w14:paraId="18F30F93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3FA92F9A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893FF6F" w14:textId="77777777" w:rsidR="00555C06" w:rsidRPr="00D307BF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0BB3305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8A11DA8" w14:textId="77777777" w:rsidR="00555C06" w:rsidRPr="00D307BF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07FBA3E1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BCAAD27" w14:textId="77777777" w:rsidR="00555C06" w:rsidRPr="00D307BF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96196C6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FE1E917" w14:textId="77777777" w:rsidR="00555C06" w:rsidRPr="00654F81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555C06" w:rsidRPr="00654F81" w14:paraId="1734DB0D" w14:textId="77777777" w:rsidTr="00F24C3C">
        <w:trPr>
          <w:cantSplit/>
        </w:trPr>
        <w:tc>
          <w:tcPr>
            <w:tcW w:w="5022" w:type="dxa"/>
          </w:tcPr>
          <w:p w14:paraId="6A21B29F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9CE6E02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6F5EF9F2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7B419" w14:textId="5DF05E6B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C84619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83" w:type="dxa"/>
            <w:shd w:val="clear" w:color="auto" w:fill="auto"/>
          </w:tcPr>
          <w:p w14:paraId="21B4EE3D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4C1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  <w:shd w:val="clear" w:color="auto" w:fill="auto"/>
          </w:tcPr>
          <w:p w14:paraId="4DD44B9A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52477" w14:textId="3E642670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959,49</w:t>
            </w:r>
            <w:r w:rsidR="00C84619"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555C06" w:rsidRPr="00654F81" w14:paraId="5AB9DC98" w14:textId="77777777" w:rsidTr="00F24C3C">
        <w:trPr>
          <w:cantSplit/>
        </w:trPr>
        <w:tc>
          <w:tcPr>
            <w:tcW w:w="5022" w:type="dxa"/>
          </w:tcPr>
          <w:p w14:paraId="61C431D3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EB85D05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41D55BD6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31310479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408566BB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8C2E66E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480EE346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7E31E20C" w14:textId="77777777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55C06" w:rsidRPr="00654F81" w14:paraId="4F81F95B" w14:textId="77777777" w:rsidTr="00F24C3C">
        <w:trPr>
          <w:cantSplit/>
        </w:trPr>
        <w:tc>
          <w:tcPr>
            <w:tcW w:w="5022" w:type="dxa"/>
          </w:tcPr>
          <w:p w14:paraId="2750A556" w14:textId="3F8E8601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BE3A038" w14:textId="63D910DA" w:rsidR="00555C06" w:rsidRPr="00D307BF" w:rsidRDefault="00934545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686653A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2CE63697" w14:textId="1B69F379" w:rsidR="00555C06" w:rsidRPr="00D307BF" w:rsidRDefault="005B5B85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(0.0891)</w:t>
            </w:r>
          </w:p>
        </w:tc>
        <w:tc>
          <w:tcPr>
            <w:tcW w:w="283" w:type="dxa"/>
            <w:shd w:val="clear" w:color="auto" w:fill="auto"/>
          </w:tcPr>
          <w:p w14:paraId="16C91480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B243D94" w14:textId="32DE5804" w:rsidR="00555C06" w:rsidRPr="00D307BF" w:rsidRDefault="00934545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</w:t>
            </w:r>
            <w:r w:rsidR="00A2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85B30C0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D6A3BB8" w14:textId="1F036A7B" w:rsidR="00555C06" w:rsidRPr="00654F81" w:rsidRDefault="005B5B85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(0.1126)</w:t>
            </w:r>
          </w:p>
        </w:tc>
      </w:tr>
    </w:tbl>
    <w:p w14:paraId="006BC58B" w14:textId="06C1C657" w:rsidR="004A64E9" w:rsidRPr="00654F81" w:rsidRDefault="00B922D2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lastRenderedPageBreak/>
        <w:t>กำไร (</w:t>
      </w:r>
      <w:r w:rsidR="0092403C" w:rsidRPr="00654F81">
        <w:rPr>
          <w:rFonts w:asciiTheme="majorBidi" w:hAnsiTheme="majorBidi" w:cstheme="majorBidi"/>
          <w:cs/>
          <w:lang w:val="en-US"/>
        </w:rPr>
        <w:t>ขาดทุน</w:t>
      </w:r>
      <w:r>
        <w:rPr>
          <w:rFonts w:asciiTheme="majorBidi" w:hAnsiTheme="majorBidi" w:cstheme="majorBidi" w:hint="cs"/>
          <w:cs/>
          <w:lang w:val="en-US"/>
        </w:rPr>
        <w:t xml:space="preserve">) </w:t>
      </w:r>
      <w:r w:rsidR="00D45935" w:rsidRPr="00654F81">
        <w:rPr>
          <w:rFonts w:asciiTheme="majorBidi" w:hAnsiTheme="majorBidi" w:cstheme="majorBidi"/>
          <w:cs/>
          <w:lang w:val="en-US"/>
        </w:rPr>
        <w:t>ต่</w:t>
      </w:r>
      <w:r w:rsidR="002E3EED" w:rsidRPr="00654F81">
        <w:rPr>
          <w:rFonts w:asciiTheme="majorBidi" w:hAnsiTheme="majorBidi" w:cstheme="majorBidi"/>
          <w:cs/>
          <w:lang w:val="en-US"/>
        </w:rPr>
        <w:t>อหุ้นปรับลดสำหรับงวดสามเดือน</w:t>
      </w:r>
      <w:r w:rsidR="00555C06" w:rsidRPr="00654F81">
        <w:rPr>
          <w:rFonts w:asciiTheme="majorBidi" w:hAnsiTheme="majorBidi" w:cstheme="majorBidi"/>
          <w:cs/>
          <w:lang w:val="en-US"/>
        </w:rPr>
        <w:t>และ</w:t>
      </w:r>
      <w:r>
        <w:rPr>
          <w:rFonts w:asciiTheme="majorBidi" w:hAnsiTheme="majorBidi" w:cstheme="majorBidi" w:hint="cs"/>
          <w:cs/>
          <w:lang w:val="en-US"/>
        </w:rPr>
        <w:t>เก้า</w:t>
      </w:r>
      <w:r w:rsidR="00555C06" w:rsidRPr="00654F81">
        <w:rPr>
          <w:rFonts w:asciiTheme="majorBidi" w:hAnsiTheme="majorBidi" w:cstheme="majorBidi"/>
          <w:cs/>
          <w:lang w:val="en-US"/>
        </w:rPr>
        <w:t>เดือน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555C06" w:rsidRPr="00654F81">
        <w:rPr>
          <w:rFonts w:asciiTheme="majorBidi" w:hAnsiTheme="majorBidi" w:cstheme="majorBidi"/>
          <w:lang w:val="en-US"/>
        </w:rPr>
        <w:t>30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กันยายน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 </w:t>
      </w:r>
      <w:r w:rsidR="00F505C9" w:rsidRPr="00654F81">
        <w:rPr>
          <w:rFonts w:asciiTheme="majorBidi" w:hAnsiTheme="majorBidi" w:cstheme="majorBidi"/>
          <w:lang w:val="en-US"/>
        </w:rPr>
        <w:t>256</w:t>
      </w:r>
      <w:r w:rsidR="0006364C" w:rsidRPr="00654F81">
        <w:rPr>
          <w:rFonts w:asciiTheme="majorBidi" w:hAnsiTheme="majorBidi" w:cstheme="majorBidi"/>
          <w:lang w:val="en-US"/>
        </w:rPr>
        <w:t>7</w:t>
      </w:r>
      <w:r w:rsidR="00557BCC" w:rsidRPr="00654F81">
        <w:rPr>
          <w:rFonts w:asciiTheme="majorBidi" w:hAnsiTheme="majorBidi" w:cstheme="majorBidi"/>
          <w:cs/>
          <w:lang w:val="en-US"/>
        </w:rPr>
        <w:t xml:space="preserve"> และ </w:t>
      </w:r>
      <w:r w:rsidR="00F505C9" w:rsidRPr="00654F81">
        <w:rPr>
          <w:rFonts w:asciiTheme="majorBidi" w:hAnsiTheme="majorBidi" w:cstheme="majorBidi"/>
          <w:lang w:val="en-US"/>
        </w:rPr>
        <w:t>256</w:t>
      </w:r>
      <w:r w:rsidR="0006364C" w:rsidRPr="00654F81">
        <w:rPr>
          <w:rFonts w:asciiTheme="majorBidi" w:hAnsiTheme="majorBidi" w:cstheme="majorBidi"/>
          <w:lang w:val="en-US"/>
        </w:rPr>
        <w:t>6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 มีจำนวนเงินเดียวกันกับ</w:t>
      </w:r>
      <w:r>
        <w:rPr>
          <w:rFonts w:asciiTheme="majorBidi" w:hAnsiTheme="majorBidi" w:cstheme="majorBidi" w:hint="cs"/>
          <w:cs/>
          <w:lang w:val="en-US"/>
        </w:rPr>
        <w:t>กำไร (</w:t>
      </w:r>
      <w:r w:rsidR="00D55112" w:rsidRPr="00654F81">
        <w:rPr>
          <w:rFonts w:asciiTheme="majorBidi" w:hAnsiTheme="majorBidi" w:cstheme="majorBidi"/>
          <w:cs/>
          <w:lang w:val="en-US"/>
        </w:rPr>
        <w:t>ขาดทุน</w:t>
      </w:r>
      <w:r>
        <w:rPr>
          <w:rFonts w:asciiTheme="majorBidi" w:hAnsiTheme="majorBidi" w:cstheme="majorBidi" w:hint="cs"/>
          <w:cs/>
          <w:lang w:val="en-US"/>
        </w:rPr>
        <w:t xml:space="preserve">) </w:t>
      </w:r>
      <w:r w:rsidR="002E3EED" w:rsidRPr="00654F81">
        <w:rPr>
          <w:rFonts w:asciiTheme="majorBidi" w:hAnsiTheme="majorBidi" w:cstheme="majorBidi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="00D45935" w:rsidRPr="00654F81">
        <w:rPr>
          <w:rFonts w:asciiTheme="majorBidi" w:hAnsiTheme="majorBidi" w:cstheme="majorBidi"/>
          <w:cs/>
          <w:lang w:val="en-US"/>
        </w:rPr>
        <w:t>ที่ก่อให้เกิดหุ้นสามัญปรับลด</w:t>
      </w:r>
    </w:p>
    <w:p w14:paraId="3A75276A" w14:textId="77777777" w:rsidR="00F24C3C" w:rsidRPr="009D422B" w:rsidRDefault="00F24C3C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89260AE" w14:textId="6CFE94E3" w:rsidR="00B21856" w:rsidRPr="00F24C3C" w:rsidRDefault="00933703" w:rsidP="00F24C3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2293DCB6" w14:textId="77777777" w:rsidR="00475F76" w:rsidRPr="00D644F0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15740" w14:textId="6FEF1188" w:rsidR="007540BC" w:rsidRDefault="00047B6F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54F81">
        <w:rPr>
          <w:rFonts w:asciiTheme="majorBidi" w:hAnsiTheme="majorBidi" w:cstheme="majorBidi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/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บริษัทและบริษัทย่อยมีส่วนงานดำเนินงาน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(ซึ่งกำหนดจากส่วนงานที่รายงานเป็นการภายใน)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ที่มีสัดส่วนเป็นสาระสำคัญสองส่วนงานคือ (</w:t>
      </w:r>
      <w:r w:rsidRPr="00654F81">
        <w:rPr>
          <w:rFonts w:asciiTheme="majorBidi" w:hAnsiTheme="majorBidi" w:cstheme="majorBidi"/>
          <w:sz w:val="30"/>
          <w:szCs w:val="30"/>
        </w:rPr>
        <w:t>1</w:t>
      </w:r>
      <w:r w:rsidRPr="00654F81">
        <w:rPr>
          <w:rFonts w:asciiTheme="majorBidi" w:hAnsiTheme="majorBidi" w:cstheme="majorBidi"/>
          <w:sz w:val="30"/>
          <w:szCs w:val="30"/>
          <w:cs/>
        </w:rPr>
        <w:t>) เฟอร์นิเจอร์ไม้และแผ่นไม้ประกอบ (เฟอร์นิเจอร์ไม้ยาง</w:t>
      </w:r>
      <w:r w:rsidR="00F24C3C">
        <w:rPr>
          <w:rFonts w:asciiTheme="majorBidi" w:hAnsiTheme="majorBidi" w:cstheme="majorBidi" w:hint="cs"/>
          <w:sz w:val="30"/>
          <w:szCs w:val="30"/>
          <w:cs/>
        </w:rPr>
        <w:t>พารา</w:t>
      </w:r>
      <w:r w:rsidRPr="00654F81">
        <w:rPr>
          <w:rFonts w:asciiTheme="majorBidi" w:hAnsiTheme="majorBidi" w:cstheme="majorBidi"/>
          <w:sz w:val="30"/>
          <w:szCs w:val="30"/>
          <w:cs/>
        </w:rPr>
        <w:t>และเฟอร์นิเจอร์ไม้ปา</w:t>
      </w:r>
      <w:proofErr w:type="spellStart"/>
      <w:r w:rsidRPr="00654F81">
        <w:rPr>
          <w:rFonts w:asciiTheme="majorBidi" w:hAnsiTheme="majorBidi" w:cstheme="majorBidi"/>
          <w:sz w:val="30"/>
          <w:szCs w:val="30"/>
          <w:cs/>
        </w:rPr>
        <w:t>ร์</w:t>
      </w:r>
      <w:proofErr w:type="spellEnd"/>
      <w:r w:rsidRPr="00654F81">
        <w:rPr>
          <w:rFonts w:asciiTheme="majorBidi" w:hAnsiTheme="majorBidi" w:cstheme="majorBidi"/>
          <w:sz w:val="30"/>
          <w:szCs w:val="30"/>
          <w:cs/>
        </w:rPr>
        <w:t>ติเค</w:t>
      </w:r>
      <w:proofErr w:type="spellStart"/>
      <w:r w:rsidRPr="00654F81">
        <w:rPr>
          <w:rFonts w:asciiTheme="majorBidi" w:hAnsiTheme="majorBidi" w:cstheme="majorBidi"/>
          <w:sz w:val="30"/>
          <w:szCs w:val="30"/>
          <w:cs/>
        </w:rPr>
        <w:t>ิล</w:t>
      </w:r>
      <w:proofErr w:type="spellEnd"/>
      <w:r w:rsidRPr="00654F81">
        <w:rPr>
          <w:rFonts w:asciiTheme="majorBidi" w:hAnsiTheme="majorBidi" w:cstheme="majorBidi"/>
          <w:sz w:val="30"/>
          <w:szCs w:val="30"/>
          <w:cs/>
        </w:rPr>
        <w:t>บอร์ด) และ (</w:t>
      </w:r>
      <w:r w:rsidRPr="00654F81">
        <w:rPr>
          <w:rFonts w:asciiTheme="majorBidi" w:hAnsiTheme="majorBidi" w:cstheme="majorBidi"/>
          <w:sz w:val="30"/>
          <w:szCs w:val="30"/>
        </w:rPr>
        <w:t>2</w:t>
      </w:r>
      <w:r w:rsidRPr="00654F81">
        <w:rPr>
          <w:rFonts w:asciiTheme="majorBidi" w:hAnsiTheme="majorBidi" w:cstheme="majorBidi"/>
          <w:sz w:val="30"/>
          <w:szCs w:val="30"/>
          <w:cs/>
        </w:rPr>
        <w:t>) ส่วนงานอื่นๆ (เช่น กระดาษปิดผิว ไม้</w:t>
      </w:r>
      <w:r w:rsidR="00F24C3C">
        <w:rPr>
          <w:rFonts w:asciiTheme="majorBidi" w:hAnsiTheme="majorBidi" w:cstheme="majorBidi" w:hint="cs"/>
          <w:sz w:val="30"/>
          <w:szCs w:val="30"/>
          <w:cs/>
        </w:rPr>
        <w:t>ยางพารา</w:t>
      </w:r>
      <w:r w:rsidRPr="00654F81">
        <w:rPr>
          <w:rFonts w:asciiTheme="majorBidi" w:hAnsiTheme="majorBidi" w:cstheme="majorBidi"/>
          <w:sz w:val="30"/>
          <w:szCs w:val="30"/>
          <w:cs/>
        </w:rPr>
        <w:t>แปรรูปอบแห้ง วัสดุตกแต่งเฟอร์นิเจอร์อื่นๆ การจัดจำหน่ายเฟอร์นิเจอร์ผ่านตัวแทน และธุรกิจพลังงานหมุนเวียนที่ดำเนินงานโดยบริษัทร่วม) ในส่วนของธุรกิจการเกษตรของบริษัทย่อย</w:t>
      </w:r>
      <w:r w:rsidR="007F0BDE">
        <w:rPr>
          <w:rFonts w:asciiTheme="majorBidi" w:hAnsiTheme="majorBidi" w:cstheme="majorBidi"/>
          <w:sz w:val="30"/>
          <w:szCs w:val="30"/>
        </w:rPr>
        <w:t xml:space="preserve"> </w:t>
      </w:r>
      <w:r w:rsidR="00A04CAF">
        <w:rPr>
          <w:rFonts w:asciiTheme="majorBidi" w:hAnsiTheme="majorBidi" w:cstheme="majorBidi"/>
          <w:sz w:val="30"/>
          <w:szCs w:val="30"/>
        </w:rPr>
        <w:t>(</w:t>
      </w:r>
      <w:r w:rsidR="007F0BDE">
        <w:rPr>
          <w:rFonts w:asciiTheme="majorBidi" w:hAnsiTheme="majorBidi" w:cstheme="majorBidi" w:hint="cs"/>
          <w:sz w:val="30"/>
          <w:szCs w:val="30"/>
          <w:cs/>
        </w:rPr>
        <w:t>บริษัท วีวี ริช จำกัด</w:t>
      </w:r>
      <w:r w:rsidR="00A04CAF">
        <w:rPr>
          <w:rFonts w:asciiTheme="majorBidi" w:hAnsiTheme="majorBidi" w:cstheme="majorBidi"/>
          <w:sz w:val="30"/>
          <w:szCs w:val="30"/>
        </w:rPr>
        <w:t xml:space="preserve">) 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นั้นยังมิได้เริ่มดำเนินการแต่อย่างใด ณ วันที่ </w:t>
      </w:r>
      <w:r w:rsidRPr="00654F81">
        <w:rPr>
          <w:rFonts w:asciiTheme="majorBidi" w:hAnsiTheme="majorBidi" w:cstheme="majorBidi"/>
          <w:sz w:val="30"/>
          <w:szCs w:val="30"/>
        </w:rPr>
        <w:t>3</w:t>
      </w:r>
      <w:r w:rsidR="00B3436D">
        <w:rPr>
          <w:rFonts w:asciiTheme="majorBidi" w:hAnsiTheme="majorBidi" w:cstheme="majorBidi"/>
          <w:sz w:val="30"/>
          <w:szCs w:val="30"/>
        </w:rPr>
        <w:t>0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422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</w:rPr>
        <w:t>2567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ส่วน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ส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 </w:t>
      </w:r>
      <w:r w:rsidR="00474359">
        <w:rPr>
          <w:rFonts w:asciiTheme="majorBidi" w:hAnsiTheme="majorBidi" w:cstheme="majorBidi"/>
          <w:sz w:val="30"/>
          <w:szCs w:val="30"/>
        </w:rPr>
        <w:t>3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นอกจากนี้ 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14:paraId="2124E2C2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1250F" w14:textId="77777777" w:rsidR="00C33D0B" w:rsidRPr="00F24C3C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DBC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5FFB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5324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727C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5303F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3C32E0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9793E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4D286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E9EEC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6DF3B" w14:textId="402A864D" w:rsidR="002F215A" w:rsidRPr="00F55D0E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F55D0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lastRenderedPageBreak/>
        <w:t>ข้อมูลเชิง</w:t>
      </w:r>
      <w:r w:rsidR="002844EF" w:rsidRPr="00F55D0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ผลิตภัณฑ์ (งบการเงินรวม</w:t>
      </w:r>
      <w:r w:rsidR="00B3436D" w:rsidRPr="00F55D0E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 xml:space="preserve"> </w:t>
      </w:r>
      <w:r w:rsidR="00B3436D" w:rsidRPr="00F55D0E">
        <w:rPr>
          <w:rFonts w:ascii="Angsana New" w:hAnsi="Angsana New" w:hint="cs"/>
          <w:i/>
          <w:iCs/>
          <w:sz w:val="30"/>
          <w:szCs w:val="30"/>
          <w:u w:val="single"/>
          <w:cs/>
        </w:rPr>
        <w:t>- งวด</w:t>
      </w:r>
      <w:r w:rsidR="009D422B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</w:t>
      </w:r>
      <w:r w:rsidR="00B3436D" w:rsidRPr="00F55D0E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F55D0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)</w:t>
      </w:r>
    </w:p>
    <w:tbl>
      <w:tblPr>
        <w:tblW w:w="9298" w:type="dxa"/>
        <w:tblLook w:val="01E0" w:firstRow="1" w:lastRow="1" w:firstColumn="1" w:lastColumn="1" w:noHBand="0" w:noVBand="0"/>
      </w:tblPr>
      <w:tblGrid>
        <w:gridCol w:w="5953"/>
        <w:gridCol w:w="1531"/>
        <w:gridCol w:w="283"/>
        <w:gridCol w:w="1531"/>
      </w:tblGrid>
      <w:tr w:rsidR="003A1D75" w:rsidRPr="00F55D0E" w14:paraId="028E7ECD" w14:textId="77777777" w:rsidTr="003457EF">
        <w:trPr>
          <w:tblHeader/>
        </w:trPr>
        <w:tc>
          <w:tcPr>
            <w:tcW w:w="5953" w:type="dxa"/>
            <w:vAlign w:val="bottom"/>
          </w:tcPr>
          <w:p w14:paraId="1BEEC56F" w14:textId="77777777" w:rsidR="006537C6" w:rsidRPr="00F55D0E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14:paraId="3218F57D" w14:textId="77777777" w:rsidR="003A1D75" w:rsidRPr="00F55D0E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</w:p>
        </w:tc>
      </w:tr>
      <w:tr w:rsidR="00280321" w:rsidRPr="00F55D0E" w14:paraId="0A9D3CFA" w14:textId="77777777" w:rsidTr="003457EF">
        <w:trPr>
          <w:tblHeader/>
        </w:trPr>
        <w:tc>
          <w:tcPr>
            <w:tcW w:w="5953" w:type="dxa"/>
            <w:vAlign w:val="bottom"/>
          </w:tcPr>
          <w:p w14:paraId="2FA32F67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E4D5A" w14:textId="11954DF6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16CA3264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5FBDEBF" w14:textId="6F87C674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280321" w:rsidRPr="00F55D0E" w14:paraId="4DC2378E" w14:textId="77777777" w:rsidTr="003457EF">
        <w:tc>
          <w:tcPr>
            <w:tcW w:w="5953" w:type="dxa"/>
            <w:vAlign w:val="bottom"/>
          </w:tcPr>
          <w:p w14:paraId="4D38F266" w14:textId="77777777" w:rsidR="00280321" w:rsidRPr="00F55D0E" w:rsidRDefault="00280321" w:rsidP="0016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1CB81A02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CA883B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DD9208B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26CA2F11" w14:textId="77777777" w:rsidTr="003457EF">
        <w:tc>
          <w:tcPr>
            <w:tcW w:w="5953" w:type="dxa"/>
            <w:vAlign w:val="bottom"/>
          </w:tcPr>
          <w:p w14:paraId="2EDA323B" w14:textId="713E83CB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531" w:type="dxa"/>
            <w:vAlign w:val="bottom"/>
          </w:tcPr>
          <w:p w14:paraId="03C5CDA4" w14:textId="4174428C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1,054,885</w:t>
            </w:r>
          </w:p>
        </w:tc>
        <w:tc>
          <w:tcPr>
            <w:tcW w:w="283" w:type="dxa"/>
            <w:vAlign w:val="bottom"/>
          </w:tcPr>
          <w:p w14:paraId="566EB5A3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703B1CBB" w14:textId="720ABE7C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971,061</w:t>
            </w:r>
          </w:p>
        </w:tc>
      </w:tr>
      <w:tr w:rsidR="00654F81" w:rsidRPr="00F55D0E" w14:paraId="2F0BEADA" w14:textId="77777777" w:rsidTr="003457EF">
        <w:tc>
          <w:tcPr>
            <w:tcW w:w="5953" w:type="dxa"/>
            <w:vAlign w:val="bottom"/>
          </w:tcPr>
          <w:p w14:paraId="357C5FD7" w14:textId="64B790E5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F758B93" w14:textId="62F03AEF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48,311</w:t>
            </w:r>
          </w:p>
        </w:tc>
        <w:tc>
          <w:tcPr>
            <w:tcW w:w="283" w:type="dxa"/>
          </w:tcPr>
          <w:p w14:paraId="5B7889C0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A4974A0" w14:textId="5AD0C6EA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37,695</w:t>
            </w:r>
          </w:p>
        </w:tc>
      </w:tr>
      <w:tr w:rsidR="00654F81" w:rsidRPr="00F55D0E" w14:paraId="5510FFD3" w14:textId="77777777" w:rsidTr="003457EF">
        <w:tc>
          <w:tcPr>
            <w:tcW w:w="5953" w:type="dxa"/>
            <w:vAlign w:val="bottom"/>
          </w:tcPr>
          <w:p w14:paraId="773D870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35F2" w14:textId="3D9D6231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1,103,196</w:t>
            </w:r>
          </w:p>
        </w:tc>
        <w:tc>
          <w:tcPr>
            <w:tcW w:w="283" w:type="dxa"/>
          </w:tcPr>
          <w:p w14:paraId="4E8C3817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0A684" w14:textId="1C70CE65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1,008,756</w:t>
            </w:r>
          </w:p>
        </w:tc>
      </w:tr>
      <w:tr w:rsidR="00654F81" w:rsidRPr="00F55D0E" w14:paraId="2139CD4A" w14:textId="77777777" w:rsidTr="003457EF">
        <w:tc>
          <w:tcPr>
            <w:tcW w:w="5953" w:type="dxa"/>
            <w:vAlign w:val="bottom"/>
          </w:tcPr>
          <w:p w14:paraId="083334D2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ๆ 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F7E16BC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3AF7DA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843199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3A8389E3" w14:textId="77777777" w:rsidTr="003457EF">
        <w:tc>
          <w:tcPr>
            <w:tcW w:w="5953" w:type="dxa"/>
            <w:vAlign w:val="bottom"/>
          </w:tcPr>
          <w:p w14:paraId="41854708" w14:textId="58BCF95F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531" w:type="dxa"/>
            <w:vAlign w:val="bottom"/>
          </w:tcPr>
          <w:p w14:paraId="3102CBC2" w14:textId="330F1ACE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40,347</w:t>
            </w:r>
          </w:p>
        </w:tc>
        <w:tc>
          <w:tcPr>
            <w:tcW w:w="283" w:type="dxa"/>
            <w:vAlign w:val="bottom"/>
          </w:tcPr>
          <w:p w14:paraId="534FA0C0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30D6C655" w14:textId="000426F2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17,160</w:t>
            </w:r>
          </w:p>
        </w:tc>
      </w:tr>
      <w:tr w:rsidR="00654F81" w:rsidRPr="00F55D0E" w14:paraId="0F34FBE5" w14:textId="77777777" w:rsidTr="003457EF">
        <w:tc>
          <w:tcPr>
            <w:tcW w:w="5953" w:type="dxa"/>
            <w:vAlign w:val="bottom"/>
          </w:tcPr>
          <w:p w14:paraId="634DAF97" w14:textId="0649CFFE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65623CD" w14:textId="3C37DC1F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8,305</w:t>
            </w:r>
          </w:p>
        </w:tc>
        <w:tc>
          <w:tcPr>
            <w:tcW w:w="283" w:type="dxa"/>
          </w:tcPr>
          <w:p w14:paraId="21A83130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C73BD60" w14:textId="3985866C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32,580</w:t>
            </w:r>
          </w:p>
        </w:tc>
      </w:tr>
      <w:tr w:rsidR="00654F81" w:rsidRPr="00F55D0E" w14:paraId="07ECC9A0" w14:textId="77777777" w:rsidTr="003457EF">
        <w:tc>
          <w:tcPr>
            <w:tcW w:w="5953" w:type="dxa"/>
            <w:vAlign w:val="bottom"/>
          </w:tcPr>
          <w:p w14:paraId="7EB048DE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87431" w14:textId="277D0ED1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48,652</w:t>
            </w:r>
          </w:p>
        </w:tc>
        <w:tc>
          <w:tcPr>
            <w:tcW w:w="283" w:type="dxa"/>
          </w:tcPr>
          <w:p w14:paraId="2FBE6C45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C5F32" w14:textId="0F39AA8E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49,740</w:t>
            </w:r>
          </w:p>
        </w:tc>
      </w:tr>
      <w:tr w:rsidR="00654F81" w:rsidRPr="00F55D0E" w14:paraId="2378CEA3" w14:textId="77777777" w:rsidTr="003457EF">
        <w:tc>
          <w:tcPr>
            <w:tcW w:w="5953" w:type="dxa"/>
            <w:vAlign w:val="bottom"/>
          </w:tcPr>
          <w:p w14:paraId="21FFA50A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1" w:type="dxa"/>
            <w:vAlign w:val="bottom"/>
          </w:tcPr>
          <w:p w14:paraId="676B4706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909B95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BAD53E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29BA67F9" w14:textId="77777777" w:rsidTr="003457EF">
        <w:tc>
          <w:tcPr>
            <w:tcW w:w="5953" w:type="dxa"/>
            <w:vAlign w:val="bottom"/>
          </w:tcPr>
          <w:p w14:paraId="6C9C1782" w14:textId="32D3E6CB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531" w:type="dxa"/>
            <w:vAlign w:val="bottom"/>
          </w:tcPr>
          <w:p w14:paraId="3B3EBD54" w14:textId="1F3DAB1F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898,333</w:t>
            </w:r>
          </w:p>
        </w:tc>
        <w:tc>
          <w:tcPr>
            <w:tcW w:w="283" w:type="dxa"/>
            <w:vAlign w:val="bottom"/>
          </w:tcPr>
          <w:p w14:paraId="70F216F4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2678DDF" w14:textId="11004EF4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793,813</w:t>
            </w:r>
          </w:p>
        </w:tc>
      </w:tr>
      <w:tr w:rsidR="00654F81" w:rsidRPr="00F55D0E" w14:paraId="313CA909" w14:textId="77777777" w:rsidTr="003457EF">
        <w:tc>
          <w:tcPr>
            <w:tcW w:w="5953" w:type="dxa"/>
            <w:vAlign w:val="bottom"/>
          </w:tcPr>
          <w:p w14:paraId="6F338BA1" w14:textId="77207275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78086F7" w14:textId="6FE52ECC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30,549</w:t>
            </w:r>
          </w:p>
        </w:tc>
        <w:tc>
          <w:tcPr>
            <w:tcW w:w="283" w:type="dxa"/>
          </w:tcPr>
          <w:p w14:paraId="08C685BB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304FBCC" w14:textId="06D573BC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22,936</w:t>
            </w:r>
          </w:p>
        </w:tc>
      </w:tr>
      <w:tr w:rsidR="00654F81" w:rsidRPr="00F55D0E" w14:paraId="11CB6846" w14:textId="77777777" w:rsidTr="003457EF">
        <w:tc>
          <w:tcPr>
            <w:tcW w:w="5953" w:type="dxa"/>
            <w:vAlign w:val="bottom"/>
          </w:tcPr>
          <w:p w14:paraId="7F2D95A2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2601D" w14:textId="64D69E14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928,882</w:t>
            </w:r>
          </w:p>
        </w:tc>
        <w:tc>
          <w:tcPr>
            <w:tcW w:w="283" w:type="dxa"/>
          </w:tcPr>
          <w:p w14:paraId="2BBE008B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3279D54" w14:textId="2CDFF435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816,749</w:t>
            </w:r>
          </w:p>
        </w:tc>
      </w:tr>
      <w:tr w:rsidR="00280321" w:rsidRPr="00F55D0E" w14:paraId="5FA08BA8" w14:textId="77777777" w:rsidTr="003457EF">
        <w:tc>
          <w:tcPr>
            <w:tcW w:w="5953" w:type="dxa"/>
            <w:vAlign w:val="bottom"/>
          </w:tcPr>
          <w:p w14:paraId="436C0738" w14:textId="77777777" w:rsidR="00280321" w:rsidRPr="00F55D0E" w:rsidRDefault="00280321" w:rsidP="0016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31" w:type="dxa"/>
            <w:vAlign w:val="bottom"/>
          </w:tcPr>
          <w:p w14:paraId="225DB541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FF4425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EE62EDB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4DA026E8" w14:textId="77777777" w:rsidTr="003457EF">
        <w:trPr>
          <w:trHeight w:val="70"/>
        </w:trPr>
        <w:tc>
          <w:tcPr>
            <w:tcW w:w="5953" w:type="dxa"/>
            <w:vAlign w:val="bottom"/>
          </w:tcPr>
          <w:p w14:paraId="2D1A8EDD" w14:textId="3E33960D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531" w:type="dxa"/>
            <w:vAlign w:val="bottom"/>
          </w:tcPr>
          <w:p w14:paraId="6EE77E29" w14:textId="63B8CAF7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315,603</w:t>
            </w:r>
          </w:p>
        </w:tc>
        <w:tc>
          <w:tcPr>
            <w:tcW w:w="283" w:type="dxa"/>
            <w:vAlign w:val="bottom"/>
          </w:tcPr>
          <w:p w14:paraId="41DFEED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46DAA95D" w14:textId="106FE63A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335,641</w:t>
            </w:r>
          </w:p>
        </w:tc>
      </w:tr>
      <w:tr w:rsidR="00654F81" w:rsidRPr="00F55D0E" w14:paraId="0C7FB3C5" w14:textId="77777777" w:rsidTr="003457EF">
        <w:tc>
          <w:tcPr>
            <w:tcW w:w="5953" w:type="dxa"/>
            <w:vAlign w:val="bottom"/>
          </w:tcPr>
          <w:p w14:paraId="14016F1F" w14:textId="5C10447E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610ADC3" w14:textId="5D6E4336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23,242</w:t>
            </w:r>
          </w:p>
        </w:tc>
        <w:tc>
          <w:tcPr>
            <w:tcW w:w="283" w:type="dxa"/>
          </w:tcPr>
          <w:p w14:paraId="18E6DFD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C261850" w14:textId="2022DC20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17,285</w:t>
            </w:r>
          </w:p>
        </w:tc>
      </w:tr>
      <w:tr w:rsidR="00654F81" w:rsidRPr="00F55D0E" w14:paraId="0F905234" w14:textId="77777777" w:rsidTr="003457EF">
        <w:tc>
          <w:tcPr>
            <w:tcW w:w="5953" w:type="dxa"/>
            <w:vAlign w:val="bottom"/>
          </w:tcPr>
          <w:p w14:paraId="1A20460A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BAD52" w14:textId="1354EECE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338,845</w:t>
            </w:r>
          </w:p>
        </w:tc>
        <w:tc>
          <w:tcPr>
            <w:tcW w:w="283" w:type="dxa"/>
          </w:tcPr>
          <w:p w14:paraId="1DA50BC4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12409" w14:textId="7CF2477C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352,926</w:t>
            </w:r>
          </w:p>
        </w:tc>
      </w:tr>
      <w:tr w:rsidR="00654F81" w:rsidRPr="00F55D0E" w14:paraId="064D0815" w14:textId="77777777" w:rsidTr="003457EF">
        <w:tc>
          <w:tcPr>
            <w:tcW w:w="5953" w:type="dxa"/>
            <w:vAlign w:val="bottom"/>
          </w:tcPr>
          <w:p w14:paraId="2EAE3BB4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D3545AD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BEDD2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837232B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4F81" w:rsidRPr="00F55D0E" w14:paraId="189F7E3C" w14:textId="77777777" w:rsidTr="003457EF">
        <w:tc>
          <w:tcPr>
            <w:tcW w:w="5953" w:type="dxa"/>
            <w:vAlign w:val="bottom"/>
          </w:tcPr>
          <w:p w14:paraId="543BD0D7" w14:textId="61C2237F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531" w:type="dxa"/>
            <w:vAlign w:val="bottom"/>
          </w:tcPr>
          <w:p w14:paraId="15C79F53" w14:textId="4BEAC3E9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(118,704)</w:t>
            </w:r>
          </w:p>
        </w:tc>
        <w:tc>
          <w:tcPr>
            <w:tcW w:w="283" w:type="dxa"/>
            <w:vAlign w:val="bottom"/>
          </w:tcPr>
          <w:p w14:paraId="2637F71D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4C0FE3B5" w14:textId="6B956A80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(141,233)</w:t>
            </w:r>
          </w:p>
        </w:tc>
      </w:tr>
      <w:tr w:rsidR="00654F81" w:rsidRPr="00F55D0E" w14:paraId="57AA62B2" w14:textId="77777777" w:rsidTr="003457EF">
        <w:tc>
          <w:tcPr>
            <w:tcW w:w="5953" w:type="dxa"/>
            <w:vAlign w:val="bottom"/>
          </w:tcPr>
          <w:p w14:paraId="39BA715B" w14:textId="6FD8BC30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09B7452" w14:textId="7FA6B906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  <w:tc>
          <w:tcPr>
            <w:tcW w:w="283" w:type="dxa"/>
          </w:tcPr>
          <w:p w14:paraId="26CA3379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6257FF3" w14:textId="19991FB6" w:rsidR="00654F81" w:rsidRPr="00F55D0E" w:rsidRDefault="009D422B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30,054</w:t>
            </w:r>
          </w:p>
        </w:tc>
      </w:tr>
      <w:tr w:rsidR="00654F81" w:rsidRPr="00F55D0E" w14:paraId="2EAA084D" w14:textId="77777777" w:rsidTr="003457EF">
        <w:trPr>
          <w:trHeight w:val="56"/>
        </w:trPr>
        <w:tc>
          <w:tcPr>
            <w:tcW w:w="5953" w:type="dxa"/>
            <w:vAlign w:val="bottom"/>
          </w:tcPr>
          <w:p w14:paraId="3E992333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841E2" w14:textId="5765FD12" w:rsidR="00654F81" w:rsidRPr="00F55D0E" w:rsidRDefault="00960FBC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(115,879)</w:t>
            </w:r>
          </w:p>
        </w:tc>
        <w:tc>
          <w:tcPr>
            <w:tcW w:w="283" w:type="dxa"/>
          </w:tcPr>
          <w:p w14:paraId="50343339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DED6A" w14:textId="4F2D147D" w:rsidR="00654F81" w:rsidRPr="00F55D0E" w:rsidRDefault="009D422B" w:rsidP="00C33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(111,179)</w:t>
            </w:r>
          </w:p>
        </w:tc>
      </w:tr>
    </w:tbl>
    <w:p w14:paraId="2382621D" w14:textId="77777777" w:rsidR="00CC7E47" w:rsidRPr="00F55D0E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049CA3A" w14:textId="2254EB64" w:rsidR="00654F81" w:rsidRDefault="00654F81" w:rsidP="0060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55D0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F55D0E">
        <w:rPr>
          <w:rFonts w:asciiTheme="majorBidi" w:hAnsiTheme="majorBidi" w:cstheme="majorBidi"/>
          <w:sz w:val="30"/>
          <w:szCs w:val="30"/>
        </w:rPr>
        <w:t xml:space="preserve">2566 </w:t>
      </w:r>
      <w:r w:rsidRPr="00F55D0E">
        <w:rPr>
          <w:rFonts w:asciiTheme="majorBidi" w:hAnsiTheme="majorBidi" w:cstheme="majorBidi"/>
          <w:sz w:val="30"/>
          <w:szCs w:val="30"/>
          <w:cs/>
        </w:rPr>
        <w:t>ค่าใช้จ่ายอื่นๆ ของส่วนงานเฟอร์นิเจอร์ไม้และแผ่นไม้ประกอบได้รวมผลขาดทุนจากอัคคีภัย</w:t>
      </w:r>
      <w:r w:rsidR="00251340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F55D0E">
        <w:rPr>
          <w:rFonts w:asciiTheme="majorBidi" w:hAnsiTheme="majorBidi" w:cstheme="majorBidi"/>
          <w:sz w:val="30"/>
          <w:szCs w:val="30"/>
          <w:cs/>
        </w:rPr>
        <w:t xml:space="preserve">จำนวนประมาณ </w:t>
      </w:r>
      <w:r w:rsidR="00251340">
        <w:rPr>
          <w:rFonts w:asciiTheme="majorBidi" w:hAnsiTheme="majorBidi" w:cstheme="majorBidi"/>
          <w:sz w:val="30"/>
          <w:szCs w:val="30"/>
        </w:rPr>
        <w:t>16.27</w:t>
      </w:r>
      <w:r w:rsidRPr="00F55D0E">
        <w:rPr>
          <w:rFonts w:asciiTheme="majorBidi" w:hAnsiTheme="majorBidi" w:cstheme="majorBidi"/>
          <w:sz w:val="30"/>
          <w:szCs w:val="30"/>
        </w:rPr>
        <w:t xml:space="preserve"> </w:t>
      </w:r>
      <w:r w:rsidRPr="00F55D0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D42B0C9" w14:textId="77777777" w:rsidR="00251340" w:rsidRDefault="00251340" w:rsidP="0060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98E9CF" w14:textId="77777777" w:rsidR="00251340" w:rsidRDefault="00251340" w:rsidP="0060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CF97F" w14:textId="77777777" w:rsidR="00251340" w:rsidRDefault="00251340" w:rsidP="0060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37816" w14:textId="77777777" w:rsidR="00251340" w:rsidRPr="00604013" w:rsidRDefault="00251340" w:rsidP="0060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BFAAE7A" w14:textId="60A8F7AC" w:rsidR="00CC7E47" w:rsidRPr="009F5805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 xml:space="preserve"> 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(งบการเงินรวม</w:t>
      </w:r>
      <w:r w:rsidR="00B3436D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 xml:space="preserve"> </w:t>
      </w:r>
      <w:r w:rsidR="00B3436D">
        <w:rPr>
          <w:rFonts w:ascii="Angsana New" w:hAnsi="Angsana New" w:hint="cs"/>
          <w:i/>
          <w:iCs/>
          <w:sz w:val="30"/>
          <w:szCs w:val="30"/>
          <w:u w:val="single"/>
          <w:cs/>
        </w:rPr>
        <w:t>- งวด</w:t>
      </w:r>
      <w:r w:rsidR="003457EF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</w:t>
      </w:r>
      <w:r w:rsidR="00B3436D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)</w:t>
      </w:r>
    </w:p>
    <w:tbl>
      <w:tblPr>
        <w:tblW w:w="9298" w:type="dxa"/>
        <w:tblLook w:val="01E0" w:firstRow="1" w:lastRow="1" w:firstColumn="1" w:lastColumn="1" w:noHBand="0" w:noVBand="0"/>
      </w:tblPr>
      <w:tblGrid>
        <w:gridCol w:w="5953"/>
        <w:gridCol w:w="1531"/>
        <w:gridCol w:w="283"/>
        <w:gridCol w:w="1531"/>
      </w:tblGrid>
      <w:tr w:rsidR="00CC7E47" w:rsidRPr="009F5805" w14:paraId="60ED3892" w14:textId="77777777" w:rsidTr="003457EF">
        <w:trPr>
          <w:tblHeader/>
        </w:trPr>
        <w:tc>
          <w:tcPr>
            <w:tcW w:w="5953" w:type="dxa"/>
            <w:vAlign w:val="bottom"/>
          </w:tcPr>
          <w:p w14:paraId="3B046426" w14:textId="77777777" w:rsidR="00CC7E47" w:rsidRPr="009F5805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14:paraId="3282D9E0" w14:textId="77777777" w:rsidR="00CC7E47" w:rsidRPr="009F5805" w:rsidRDefault="00CC7E47" w:rsidP="00EB5D0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</w:p>
        </w:tc>
      </w:tr>
      <w:tr w:rsidR="00FB6854" w:rsidRPr="009F5805" w14:paraId="17CC2378" w14:textId="77777777" w:rsidTr="003457EF">
        <w:trPr>
          <w:tblHeader/>
        </w:trPr>
        <w:tc>
          <w:tcPr>
            <w:tcW w:w="5953" w:type="dxa"/>
            <w:vAlign w:val="bottom"/>
          </w:tcPr>
          <w:p w14:paraId="07A01CD9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F6236" w14:textId="3C40E950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45E77FFE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D260CF6" w14:textId="4FF1DC41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FB6854" w:rsidRPr="009F5805" w14:paraId="25195FC5" w14:textId="77777777" w:rsidTr="003457EF">
        <w:tc>
          <w:tcPr>
            <w:tcW w:w="5953" w:type="dxa"/>
            <w:vAlign w:val="bottom"/>
          </w:tcPr>
          <w:p w14:paraId="0D796DDE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531" w:type="dxa"/>
            <w:vAlign w:val="bottom"/>
          </w:tcPr>
          <w:p w14:paraId="067884C4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89FFA2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120DF0A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B6854" w:rsidRPr="009F5805" w14:paraId="5A90ECE8" w14:textId="77777777" w:rsidTr="003457EF">
        <w:trPr>
          <w:trHeight w:val="70"/>
        </w:trPr>
        <w:tc>
          <w:tcPr>
            <w:tcW w:w="5953" w:type="dxa"/>
            <w:vAlign w:val="bottom"/>
          </w:tcPr>
          <w:p w14:paraId="597BD9F0" w14:textId="162CECEB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531" w:type="dxa"/>
            <w:vAlign w:val="bottom"/>
          </w:tcPr>
          <w:p w14:paraId="7F64B010" w14:textId="470588BB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193,433</w:t>
            </w:r>
          </w:p>
        </w:tc>
        <w:tc>
          <w:tcPr>
            <w:tcW w:w="283" w:type="dxa"/>
          </w:tcPr>
          <w:p w14:paraId="54C35AE2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58280B8" w14:textId="6FB08AF5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209,888</w:t>
            </w:r>
          </w:p>
        </w:tc>
      </w:tr>
      <w:tr w:rsidR="00FB6854" w:rsidRPr="009F5805" w14:paraId="4A7C5FBC" w14:textId="77777777" w:rsidTr="003457EF">
        <w:tc>
          <w:tcPr>
            <w:tcW w:w="5953" w:type="dxa"/>
            <w:vAlign w:val="bottom"/>
          </w:tcPr>
          <w:p w14:paraId="04DD66DD" w14:textId="436C01EE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531" w:type="dxa"/>
            <w:vAlign w:val="bottom"/>
          </w:tcPr>
          <w:p w14:paraId="3CBFD2F3" w14:textId="41F35D4C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188,220</w:t>
            </w:r>
          </w:p>
        </w:tc>
        <w:tc>
          <w:tcPr>
            <w:tcW w:w="283" w:type="dxa"/>
          </w:tcPr>
          <w:p w14:paraId="260C83A1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92278AD" w14:textId="21CB7F8D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137,539</w:t>
            </w:r>
          </w:p>
        </w:tc>
      </w:tr>
      <w:tr w:rsidR="001054EC" w:rsidRPr="009F5805" w14:paraId="319218EB" w14:textId="77777777" w:rsidTr="003457EF">
        <w:tc>
          <w:tcPr>
            <w:tcW w:w="5953" w:type="dxa"/>
            <w:vAlign w:val="bottom"/>
          </w:tcPr>
          <w:p w14:paraId="70BFA2C8" w14:textId="2192CEB8" w:rsidR="001054EC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54EC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531" w:type="dxa"/>
            <w:vAlign w:val="bottom"/>
          </w:tcPr>
          <w:p w14:paraId="02D4B843" w14:textId="10BA12A0" w:rsidR="001054EC" w:rsidRPr="009F5805" w:rsidRDefault="00FE69D4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21,988</w:t>
            </w:r>
          </w:p>
        </w:tc>
        <w:tc>
          <w:tcPr>
            <w:tcW w:w="283" w:type="dxa"/>
          </w:tcPr>
          <w:p w14:paraId="35ADA181" w14:textId="77777777" w:rsidR="001054EC" w:rsidRPr="009F5805" w:rsidRDefault="001054EC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119B06C" w14:textId="5F2D9F09" w:rsidR="001054EC" w:rsidRPr="009F5805" w:rsidRDefault="003457EF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5,108</w:t>
            </w:r>
          </w:p>
        </w:tc>
      </w:tr>
      <w:tr w:rsidR="00FB6854" w:rsidRPr="009F5805" w14:paraId="294086B5" w14:textId="77777777" w:rsidTr="003457EF">
        <w:tc>
          <w:tcPr>
            <w:tcW w:w="5953" w:type="dxa"/>
            <w:vAlign w:val="bottom"/>
          </w:tcPr>
          <w:p w14:paraId="207195CD" w14:textId="181138B8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31" w:type="dxa"/>
            <w:vAlign w:val="bottom"/>
          </w:tcPr>
          <w:p w14:paraId="408C9F88" w14:textId="341C8C68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26,609</w:t>
            </w:r>
          </w:p>
        </w:tc>
        <w:tc>
          <w:tcPr>
            <w:tcW w:w="283" w:type="dxa"/>
          </w:tcPr>
          <w:p w14:paraId="6DD0F7E0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4C2338E" w14:textId="303DDB77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43,632</w:t>
            </w:r>
          </w:p>
        </w:tc>
      </w:tr>
      <w:tr w:rsidR="00D307BF" w:rsidRPr="009F5805" w14:paraId="5C5BAA9F" w14:textId="77777777" w:rsidTr="003457EF">
        <w:tc>
          <w:tcPr>
            <w:tcW w:w="5953" w:type="dxa"/>
            <w:vAlign w:val="bottom"/>
          </w:tcPr>
          <w:p w14:paraId="3DDD6351" w14:textId="751A95AE" w:rsidR="00D307BF" w:rsidRPr="009F5805" w:rsidRDefault="00D307BF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สหรัฐอาหรับเอ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531" w:type="dxa"/>
            <w:vAlign w:val="bottom"/>
          </w:tcPr>
          <w:p w14:paraId="7137EC05" w14:textId="00B74892" w:rsidR="00D307BF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5,765</w:t>
            </w:r>
          </w:p>
        </w:tc>
        <w:tc>
          <w:tcPr>
            <w:tcW w:w="283" w:type="dxa"/>
          </w:tcPr>
          <w:p w14:paraId="0966749B" w14:textId="77777777" w:rsidR="00D307BF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A940A4B" w14:textId="4331BD97" w:rsidR="00D307BF" w:rsidRDefault="003457EF" w:rsidP="0034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D307BF" w:rsidRPr="009F5805" w14:paraId="1C43834D" w14:textId="77777777" w:rsidTr="003457EF">
        <w:tc>
          <w:tcPr>
            <w:tcW w:w="5953" w:type="dxa"/>
            <w:vAlign w:val="bottom"/>
          </w:tcPr>
          <w:p w14:paraId="0A9CC2B0" w14:textId="7C6993E3" w:rsidR="00D307BF" w:rsidRPr="009F5805" w:rsidRDefault="00D307BF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เมียนมา</w:t>
            </w:r>
          </w:p>
        </w:tc>
        <w:tc>
          <w:tcPr>
            <w:tcW w:w="1531" w:type="dxa"/>
            <w:vAlign w:val="bottom"/>
          </w:tcPr>
          <w:p w14:paraId="3AE5834C" w14:textId="03F27C0A" w:rsidR="00D307BF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  <w:tc>
          <w:tcPr>
            <w:tcW w:w="283" w:type="dxa"/>
          </w:tcPr>
          <w:p w14:paraId="11EADEA4" w14:textId="77777777" w:rsidR="00D307BF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A6BFFDC" w14:textId="30DA777E" w:rsidR="00D307BF" w:rsidRDefault="003457EF" w:rsidP="00D3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</w:tr>
      <w:tr w:rsidR="00FB6854" w:rsidRPr="009F5805" w14:paraId="6D3C5204" w14:textId="77777777" w:rsidTr="003457EF">
        <w:tc>
          <w:tcPr>
            <w:tcW w:w="5953" w:type="dxa"/>
            <w:vAlign w:val="bottom"/>
          </w:tcPr>
          <w:p w14:paraId="2B7CA978" w14:textId="67B9B672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บาเรน</w:t>
            </w:r>
          </w:p>
        </w:tc>
        <w:tc>
          <w:tcPr>
            <w:tcW w:w="1531" w:type="dxa"/>
            <w:vAlign w:val="bottom"/>
          </w:tcPr>
          <w:p w14:paraId="687E20A8" w14:textId="0DE34260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83" w:type="dxa"/>
          </w:tcPr>
          <w:p w14:paraId="49B7B27C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74716A4" w14:textId="35E422A8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7,690</w:t>
            </w:r>
          </w:p>
        </w:tc>
      </w:tr>
      <w:tr w:rsidR="00FB6854" w:rsidRPr="009F5805" w14:paraId="7DC4191D" w14:textId="77777777" w:rsidTr="003457EF">
        <w:tc>
          <w:tcPr>
            <w:tcW w:w="5953" w:type="dxa"/>
            <w:vAlign w:val="bottom"/>
          </w:tcPr>
          <w:p w14:paraId="7B52F8BC" w14:textId="2535BA27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07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91D379D" w14:textId="024FEF15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83" w:type="dxa"/>
          </w:tcPr>
          <w:p w14:paraId="30EB4A7E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D95900D" w14:textId="3C0A43EC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</w:tr>
      <w:tr w:rsidR="00FB6854" w:rsidRPr="009F5805" w14:paraId="4864209F" w14:textId="77777777" w:rsidTr="003457EF">
        <w:tc>
          <w:tcPr>
            <w:tcW w:w="5953" w:type="dxa"/>
            <w:vAlign w:val="bottom"/>
          </w:tcPr>
          <w:p w14:paraId="670457EE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CAE42F8" w14:textId="5C157332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438,965</w:t>
            </w:r>
          </w:p>
        </w:tc>
        <w:tc>
          <w:tcPr>
            <w:tcW w:w="283" w:type="dxa"/>
          </w:tcPr>
          <w:p w14:paraId="344BE116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E06DD49" w14:textId="403B3BC9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407,715</w:t>
            </w:r>
          </w:p>
        </w:tc>
      </w:tr>
      <w:tr w:rsidR="00FB6854" w:rsidRPr="009F5805" w14:paraId="7375B39D" w14:textId="77777777" w:rsidTr="003457EF">
        <w:tc>
          <w:tcPr>
            <w:tcW w:w="5953" w:type="dxa"/>
            <w:vAlign w:val="bottom"/>
          </w:tcPr>
          <w:p w14:paraId="44444B34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B05E2C2" w14:textId="49071D56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664,231</w:t>
            </w:r>
          </w:p>
        </w:tc>
        <w:tc>
          <w:tcPr>
            <w:tcW w:w="283" w:type="dxa"/>
          </w:tcPr>
          <w:p w14:paraId="7BD8F049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C87091E" w14:textId="6729333A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601,041</w:t>
            </w:r>
          </w:p>
        </w:tc>
      </w:tr>
      <w:tr w:rsidR="00FB6854" w:rsidRPr="009F5805" w14:paraId="6FCE79CD" w14:textId="77777777" w:rsidTr="003457EF">
        <w:tc>
          <w:tcPr>
            <w:tcW w:w="5953" w:type="dxa"/>
            <w:vAlign w:val="bottom"/>
          </w:tcPr>
          <w:p w14:paraId="05788793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B77D" w14:textId="4139D454" w:rsidR="00FB6854" w:rsidRPr="009F5805" w:rsidRDefault="00FE69D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1,103,196</w:t>
            </w:r>
          </w:p>
        </w:tc>
        <w:tc>
          <w:tcPr>
            <w:tcW w:w="283" w:type="dxa"/>
          </w:tcPr>
          <w:p w14:paraId="1C8D333E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39CAD" w14:textId="25E1195E" w:rsidR="00FB6854" w:rsidRPr="009F5805" w:rsidRDefault="003457E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1,008,756</w:t>
            </w:r>
          </w:p>
        </w:tc>
      </w:tr>
    </w:tbl>
    <w:p w14:paraId="1F2CD783" w14:textId="77777777" w:rsidR="00553377" w:rsidRPr="00553377" w:rsidRDefault="0055337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70F947D" w14:textId="09C68018" w:rsidR="00BC5367" w:rsidRPr="009F5805" w:rsidRDefault="006F44F1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C5367" w:rsidRPr="009F5805">
        <w:rPr>
          <w:rFonts w:asciiTheme="majorBidi" w:hAnsiTheme="majorBidi" w:cstheme="majorBidi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14:paraId="3C6C3144" w14:textId="77777777" w:rsidR="00553377" w:rsidRDefault="0055337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</w:p>
    <w:p w14:paraId="1093B6E4" w14:textId="0E6B10B2" w:rsidR="002060DD" w:rsidRPr="009F5805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 xml:space="preserve"> (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F505C9"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>10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="008E0981"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ในงบการเงินรวม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>)</w:t>
      </w:r>
    </w:p>
    <w:p w14:paraId="0DDBF4BD" w14:textId="77777777" w:rsidR="00BC5367" w:rsidRPr="00553377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19" w:type="dxa"/>
        <w:tblLook w:val="01E0" w:firstRow="1" w:lastRow="1" w:firstColumn="1" w:lastColumn="1" w:noHBand="0" w:noVBand="0"/>
      </w:tblPr>
      <w:tblGrid>
        <w:gridCol w:w="5386"/>
        <w:gridCol w:w="1872"/>
        <w:gridCol w:w="236"/>
        <w:gridCol w:w="1825"/>
      </w:tblGrid>
      <w:tr w:rsidR="002060DD" w:rsidRPr="009F5805" w14:paraId="47C474A5" w14:textId="77777777" w:rsidTr="003457EF">
        <w:tc>
          <w:tcPr>
            <w:tcW w:w="5386" w:type="dxa"/>
            <w:vAlign w:val="bottom"/>
          </w:tcPr>
          <w:p w14:paraId="4A48BB12" w14:textId="77777777" w:rsidR="002060DD" w:rsidRPr="009F5805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tcBorders>
              <w:bottom w:val="single" w:sz="4" w:space="0" w:color="auto"/>
            </w:tcBorders>
            <w:vAlign w:val="bottom"/>
          </w:tcPr>
          <w:p w14:paraId="633D7528" w14:textId="77777777" w:rsidR="002060DD" w:rsidRPr="009F5805" w:rsidRDefault="002060DD" w:rsidP="00B27E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ED7170" w:rsidRPr="009F5805" w14:paraId="76592FC8" w14:textId="77777777" w:rsidTr="003457EF">
        <w:tc>
          <w:tcPr>
            <w:tcW w:w="5386" w:type="dxa"/>
            <w:vAlign w:val="bottom"/>
          </w:tcPr>
          <w:p w14:paraId="67A8B892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97F9" w14:textId="2A952D96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5A7C0A9D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14:paraId="63B01D19" w14:textId="75DE4902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D7170" w:rsidRPr="009F5805" w14:paraId="32645662" w14:textId="77777777" w:rsidTr="003457EF">
        <w:tc>
          <w:tcPr>
            <w:tcW w:w="5386" w:type="dxa"/>
            <w:vAlign w:val="bottom"/>
          </w:tcPr>
          <w:p w14:paraId="568AF47B" w14:textId="77777777" w:rsidR="00ED7170" w:rsidRPr="009F5805" w:rsidRDefault="00ED7170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BD1F105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81A98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</w:tcPr>
          <w:p w14:paraId="27C10187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24C3C" w:rsidRPr="009F5805" w14:paraId="0DFB70D2" w14:textId="77777777" w:rsidTr="003457EF">
        <w:tc>
          <w:tcPr>
            <w:tcW w:w="5386" w:type="dxa"/>
            <w:vAlign w:val="bottom"/>
          </w:tcPr>
          <w:p w14:paraId="56D03CF9" w14:textId="3BBF2AF0" w:rsidR="00F24C3C" w:rsidRPr="00FC2317" w:rsidRDefault="00FC2317" w:rsidP="00FC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/>
              <w:rPr>
                <w:rFonts w:asciiTheme="majorBidi" w:hAnsiTheme="majorBidi" w:cstheme="majorBidi"/>
                <w:sz w:val="30"/>
                <w:szCs w:val="30"/>
              </w:rPr>
            </w:pPr>
            <w:r w:rsidRPr="00FC23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24C3C" w:rsidRPr="00FC23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ข้อมูลเชิงผลิตภัณฑ์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C00A28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525103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FFAA792" w14:textId="77777777" w:rsidR="00F24C3C" w:rsidRPr="00E97F97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436D" w:rsidRPr="009F5805" w14:paraId="46FD7091" w14:textId="77777777" w:rsidTr="003457EF">
        <w:tc>
          <w:tcPr>
            <w:tcW w:w="5386" w:type="dxa"/>
            <w:vAlign w:val="bottom"/>
          </w:tcPr>
          <w:p w14:paraId="4E52CC3C" w14:textId="3C868973" w:rsidR="00B3436D" w:rsidRPr="00FC2317" w:rsidRDefault="00B3436D" w:rsidP="00FC231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720372" w14:textId="4D7F6358" w:rsidR="00B3436D" w:rsidRPr="009F5805" w:rsidRDefault="00FE69D4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51.81</w:t>
            </w:r>
          </w:p>
        </w:tc>
        <w:tc>
          <w:tcPr>
            <w:tcW w:w="236" w:type="dxa"/>
            <w:shd w:val="clear" w:color="auto" w:fill="auto"/>
          </w:tcPr>
          <w:p w14:paraId="05FB0A9A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0AD275CA" w14:textId="1081530B" w:rsidR="00B3436D" w:rsidRPr="009F5805" w:rsidRDefault="00522E62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43.00</w:t>
            </w:r>
          </w:p>
        </w:tc>
      </w:tr>
      <w:tr w:rsidR="00F24C3C" w:rsidRPr="009F5805" w14:paraId="6EC76518" w14:textId="77777777" w:rsidTr="003457EF">
        <w:tc>
          <w:tcPr>
            <w:tcW w:w="5386" w:type="dxa"/>
            <w:vAlign w:val="bottom"/>
          </w:tcPr>
          <w:p w14:paraId="1B9D22F2" w14:textId="483A4E5F" w:rsidR="00F24C3C" w:rsidRDefault="00F24C3C" w:rsidP="00FC231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3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ข้อมูลเกี่ยวกับเขตภูมิศาสตร์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525E33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F4C4E2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593203C4" w14:textId="77777777" w:rsidR="00F24C3C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436D" w:rsidRPr="009F5805" w14:paraId="09AEF955" w14:textId="77777777" w:rsidTr="003457EF">
        <w:tc>
          <w:tcPr>
            <w:tcW w:w="5386" w:type="dxa"/>
            <w:vAlign w:val="bottom"/>
          </w:tcPr>
          <w:p w14:paraId="124813E1" w14:textId="0F091410" w:rsidR="00B3436D" w:rsidRPr="00FC2317" w:rsidRDefault="00B3436D" w:rsidP="00FC231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2F4A6B" w14:textId="020DEEB2" w:rsidR="00B3436D" w:rsidRPr="009F5805" w:rsidRDefault="00FE69D4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42.00</w:t>
            </w:r>
          </w:p>
        </w:tc>
        <w:tc>
          <w:tcPr>
            <w:tcW w:w="236" w:type="dxa"/>
            <w:shd w:val="clear" w:color="auto" w:fill="auto"/>
          </w:tcPr>
          <w:p w14:paraId="1B46E71B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0A1CB095" w14:textId="495314E9" w:rsidR="00B3436D" w:rsidRPr="009F5805" w:rsidRDefault="00522E62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32.81</w:t>
            </w:r>
          </w:p>
        </w:tc>
      </w:tr>
      <w:tr w:rsidR="00B3436D" w:rsidRPr="009F5805" w14:paraId="79B70658" w14:textId="77777777" w:rsidTr="003457EF">
        <w:tc>
          <w:tcPr>
            <w:tcW w:w="5386" w:type="dxa"/>
            <w:vAlign w:val="bottom"/>
          </w:tcPr>
          <w:p w14:paraId="189FE402" w14:textId="0CFC2FDF" w:rsidR="00B3436D" w:rsidRPr="00FC2317" w:rsidRDefault="00B3436D" w:rsidP="00FC231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FAE80F" w14:textId="352EAB2C" w:rsidR="00B3436D" w:rsidRPr="009F5805" w:rsidRDefault="00FE69D4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54.52</w:t>
            </w:r>
          </w:p>
        </w:tc>
        <w:tc>
          <w:tcPr>
            <w:tcW w:w="236" w:type="dxa"/>
            <w:shd w:val="clear" w:color="auto" w:fill="auto"/>
          </w:tcPr>
          <w:p w14:paraId="5CA55E4A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F1F2ABA" w14:textId="71898523" w:rsidR="00B3436D" w:rsidRPr="009F5805" w:rsidRDefault="00522E62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47.22</w:t>
            </w:r>
          </w:p>
        </w:tc>
      </w:tr>
      <w:tr w:rsidR="00B3436D" w:rsidRPr="009F5805" w14:paraId="2F5A7A72" w14:textId="77777777" w:rsidTr="003457EF">
        <w:tc>
          <w:tcPr>
            <w:tcW w:w="5386" w:type="dxa"/>
            <w:vAlign w:val="bottom"/>
          </w:tcPr>
          <w:p w14:paraId="7D7B69EE" w14:textId="3794E206" w:rsidR="00B3436D" w:rsidRPr="00FC2317" w:rsidRDefault="00FC2317" w:rsidP="00FC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lef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02BB6"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02BB6" w:rsidRPr="00FC23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ข้อมูลเชิงผลิตภัณฑ์และเขตภูมิศาสตร์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9BDB5B" w14:textId="5BCE4396" w:rsidR="00B3436D" w:rsidRPr="009F5805" w:rsidRDefault="00FE69D4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49.54</w:t>
            </w:r>
          </w:p>
        </w:tc>
        <w:tc>
          <w:tcPr>
            <w:tcW w:w="236" w:type="dxa"/>
            <w:shd w:val="clear" w:color="auto" w:fill="auto"/>
          </w:tcPr>
          <w:p w14:paraId="303AEA55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5F3C822A" w14:textId="74437E35" w:rsidR="00B3436D" w:rsidRPr="009F5805" w:rsidRDefault="00522E62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41.40</w:t>
            </w:r>
          </w:p>
        </w:tc>
      </w:tr>
    </w:tbl>
    <w:p w14:paraId="0EAECDC2" w14:textId="77777777" w:rsidR="008B4E97" w:rsidRPr="008B4E97" w:rsidRDefault="008B4E97" w:rsidP="008B4E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32A3ED" w14:textId="55B1524A" w:rsidR="00654F81" w:rsidRPr="00F24C3C" w:rsidRDefault="00654F81" w:rsidP="00165D4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การจ่ายเงินปันผล</w:t>
      </w:r>
    </w:p>
    <w:p w14:paraId="64C78DE4" w14:textId="77777777" w:rsidR="00654F81" w:rsidRPr="005D28A9" w:rsidRDefault="00654F81" w:rsidP="0065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8094246" w14:textId="72C1932D" w:rsidR="00654F81" w:rsidRDefault="00654F81" w:rsidP="0065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54F81">
        <w:rPr>
          <w:rFonts w:asciiTheme="majorBidi" w:hAnsiTheme="majorBidi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20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654F81">
        <w:rPr>
          <w:rFonts w:asciiTheme="majorBidi" w:hAnsiTheme="majorBidi" w:cstheme="majorBidi" w:hint="cs"/>
          <w:sz w:val="30"/>
          <w:szCs w:val="30"/>
        </w:rPr>
        <w:t>2566</w:t>
      </w:r>
      <w:r w:rsidR="009B0F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ผู้ถือหุ้นได้อนุมัติการจ่ายเงินปันผลจากผลการดำเนินงานปี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2565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0.011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บาท (โดยจ่ายจากกำไรส่วนที่ได้รับการส่งเสริมการลงทุน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0.0053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บาทต่อหุ้นและส่วนที่ไม่ได้รับการส่งเสริมการลงทุน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0.0057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บาทต่อหุ้น) เป็นเงินรวมประมาณ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10.55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ล้านบาท ให้แก่ผู้ถือหุ้นโดยกำหนดจ่ายเงินปันผลในวันที่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19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654F81">
        <w:rPr>
          <w:rFonts w:asciiTheme="majorBidi" w:hAnsiTheme="majorBidi" w:cstheme="majorBidi" w:hint="cs"/>
          <w:sz w:val="30"/>
          <w:szCs w:val="30"/>
        </w:rPr>
        <w:t>2566</w:t>
      </w:r>
    </w:p>
    <w:p w14:paraId="377F3762" w14:textId="77777777" w:rsidR="00654F81" w:rsidRPr="005D28A9" w:rsidRDefault="00654F81" w:rsidP="0065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0AA698" w14:textId="065BE3E4" w:rsidR="00C92609" w:rsidRPr="00F24C3C" w:rsidRDefault="00506966" w:rsidP="00165D4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8A44A1" w:rsidRPr="00F24C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ๆ</w:t>
      </w:r>
    </w:p>
    <w:p w14:paraId="1EA5F91A" w14:textId="77777777" w:rsidR="00C92609" w:rsidRPr="005D28A9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05212CA" w14:textId="44DFF623" w:rsidR="00C92609" w:rsidRPr="009F580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654F81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9B0FF9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8436EE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8601E" w:rsidRPr="009F5805"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47A7C000" w14:textId="77777777" w:rsidR="00C92609" w:rsidRPr="00E034ED" w:rsidRDefault="00C92609" w:rsidP="00C92609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97D9A11" w14:textId="32592AD1" w:rsidR="00044076" w:rsidRPr="009F5805" w:rsidRDefault="00DD0331" w:rsidP="00165D4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68601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สอง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แห่งให้กับบริษัทเอกชน</w:t>
      </w:r>
      <w:r w:rsidR="0068601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สาม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แห่งและหน่วยงานรัฐบาลแห่งหนึ่งเป็นจำนวนเงินรวมประมาณ </w:t>
      </w:r>
      <w:r w:rsidR="00DE291A">
        <w:rPr>
          <w:rFonts w:asciiTheme="majorBidi" w:hAnsiTheme="majorBidi" w:cstheme="majorBidi"/>
          <w:color w:val="000000"/>
          <w:sz w:val="30"/>
          <w:szCs w:val="30"/>
        </w:rPr>
        <w:t>55.4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328C3E64" w14:textId="77777777" w:rsidR="00044076" w:rsidRPr="009B4742" w:rsidRDefault="00044076" w:rsidP="0016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9424F5B" w14:textId="1B4DFF00" w:rsidR="00C92609" w:rsidRPr="009F5805" w:rsidRDefault="00DD0331" w:rsidP="00165D4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บริษัทมีภาระผูกพันจากการ</w:t>
      </w:r>
      <w:r w:rsidR="00CC3F6C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ก่อสร้าง</w:t>
      </w:r>
      <w:r w:rsidR="008F150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อาคารสำนักงาน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F150E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งานปรับปรุงระบบโครงสร้างพื้นฐานและระบบโรงงาน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เป็นจำนวนเงินประมาณ </w:t>
      </w:r>
      <w:r w:rsidR="00157739">
        <w:rPr>
          <w:rFonts w:asciiTheme="majorBidi" w:hAnsiTheme="majorBidi" w:cstheme="majorBidi"/>
          <w:color w:val="000000"/>
          <w:sz w:val="30"/>
          <w:szCs w:val="30"/>
        </w:rPr>
        <w:t>40.1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  <w:r w:rsidR="00361D42"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7739">
        <w:rPr>
          <w:rFonts w:asciiTheme="majorBidi" w:hAnsiTheme="majorBidi" w:cstheme="majorBidi"/>
          <w:sz w:val="30"/>
          <w:szCs w:val="30"/>
        </w:rPr>
        <w:t>58.1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78708409" w14:textId="77777777" w:rsidR="00B27E9C" w:rsidRPr="009B4742" w:rsidRDefault="00B27E9C" w:rsidP="0016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F864861" w14:textId="170A0A01" w:rsidR="00C92609" w:rsidRPr="009F5805" w:rsidRDefault="008906BC" w:rsidP="00165D4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2562 </w:t>
      </w:r>
      <w:r w:rsidR="00F832C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บริษัทได้จ่ายเงินมัดจำ</w:t>
      </w:r>
      <w:r w:rsidR="00F832C8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ที่สามารถเรียกคืนได้</w:t>
      </w:r>
      <w:r w:rsidR="00F832C8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จำนวนรวม </w:t>
      </w:r>
      <w:r w:rsidR="00F832C8" w:rsidRPr="009F5805">
        <w:rPr>
          <w:rFonts w:asciiTheme="majorBidi" w:hAnsiTheme="majorBidi" w:cstheme="majorBidi"/>
          <w:color w:val="000000"/>
          <w:sz w:val="30"/>
          <w:szCs w:val="30"/>
        </w:rPr>
        <w:t>100</w:t>
      </w:r>
      <w:r w:rsidR="00F832C8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="00F162C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F832C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ให้แก่เจ้าของโครงการซึ่งถือเป็นส่วนหนึ่งของกระบวนการสำหรับ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</w:t>
      </w:r>
      <w:proofErr w:type="spellStart"/>
      <w:r w:rsidR="00F832C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งะ</w:t>
      </w:r>
      <w:proofErr w:type="spellEnd"/>
      <w:r w:rsidR="00F832C8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F832C8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Saga) </w:t>
      </w:r>
      <w:r w:rsidR="00F832C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ของประเทศญี่ปุ่น</w:t>
      </w:r>
      <w:r w:rsidR="00F162C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E0748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บริษัทหรือกลุ่มบริษัทจะเรียกคืนเงินมัดจำหากในท้ายที่สุดตัดสินใจที่จะไม่ลงทุนในโครงการดังกล่าว </w:t>
      </w:r>
      <w:r w:rsidR="00F162C1">
        <w:rPr>
          <w:rFonts w:asciiTheme="majorBidi" w:hAnsiTheme="majorBidi" w:cstheme="majorBidi" w:hint="cs"/>
          <w:color w:val="000000"/>
          <w:sz w:val="30"/>
          <w:szCs w:val="30"/>
          <w:cs/>
        </w:rPr>
        <w:t>ปัจจุบัน บริษัทตัดสินใจที่จะไม่ลงทุนในโครงการดังกล่าวและอยู่ระหว่างดำเนินการเรียกคืนเงินมัดจำ</w:t>
      </w:r>
    </w:p>
    <w:p w14:paraId="74BC588C" w14:textId="77777777" w:rsidR="00157739" w:rsidRPr="005D28A9" w:rsidRDefault="00157739" w:rsidP="006B493F">
      <w:pPr>
        <w:rPr>
          <w:rFonts w:asciiTheme="majorBidi" w:hAnsiTheme="majorBidi" w:cstheme="majorBidi"/>
          <w:sz w:val="20"/>
          <w:szCs w:val="20"/>
          <w:cs/>
        </w:rPr>
      </w:pPr>
    </w:p>
    <w:p w14:paraId="54780C22" w14:textId="33ECDBF9" w:rsidR="005D28A9" w:rsidRDefault="005D28A9" w:rsidP="00F24C3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BE9">
        <w:rPr>
          <w:rFonts w:ascii="Angsana New" w:hAnsi="Angsana New" w:hint="cs"/>
          <w:b/>
          <w:bCs/>
          <w:sz w:val="30"/>
          <w:szCs w:val="30"/>
          <w:cs/>
        </w:rPr>
        <w:t xml:space="preserve">ค่าใช้จ่ายอื่น </w:t>
      </w: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F30BE9">
        <w:rPr>
          <w:rFonts w:ascii="Angsana New" w:hAnsi="Angsana New" w:hint="cs"/>
          <w:b/>
          <w:bCs/>
          <w:sz w:val="30"/>
          <w:szCs w:val="30"/>
          <w:cs/>
        </w:rPr>
        <w:t xml:space="preserve"> ขาดทุนจากอัคคีภัย</w:t>
      </w:r>
    </w:p>
    <w:p w14:paraId="2B847812" w14:textId="77777777" w:rsidR="005D28A9" w:rsidRPr="005D28A9" w:rsidRDefault="005D28A9" w:rsidP="005D2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BBBD42A" w14:textId="7563B4D3" w:rsidR="005D28A9" w:rsidRDefault="005D28A9" w:rsidP="005D28A9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 w:rsidRPr="00F30B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30BE9">
        <w:rPr>
          <w:rFonts w:asciiTheme="majorBidi" w:hAnsiTheme="majorBidi" w:cstheme="majorBidi"/>
          <w:sz w:val="30"/>
          <w:szCs w:val="30"/>
        </w:rPr>
        <w:t>7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30BE9">
        <w:rPr>
          <w:rFonts w:asciiTheme="majorBidi" w:hAnsiTheme="majorBidi" w:cstheme="majorBidi"/>
          <w:sz w:val="30"/>
          <w:szCs w:val="30"/>
        </w:rPr>
        <w:t>2566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 ได้เกิดเหตุเพลิงไหม้บางส่วนของพื้นที่โรงงานในส่วนของการผลิต (พื้นที่การพ่นสี) ซึ่งเป็นส่วนของการผลิตเฟอร์นิเจอร์ไม้ยางพารา ณ สำนักงานสาขา </w:t>
      </w:r>
      <w:r w:rsidRPr="00F30BE9">
        <w:rPr>
          <w:rFonts w:asciiTheme="majorBidi" w:hAnsiTheme="majorBidi" w:cstheme="majorBidi"/>
          <w:sz w:val="30"/>
          <w:szCs w:val="30"/>
        </w:rPr>
        <w:t>1</w:t>
      </w:r>
      <w:r w:rsidRPr="00F30BE9">
        <w:rPr>
          <w:rFonts w:asciiTheme="majorBidi" w:hAnsiTheme="majorBidi" w:cstheme="majorBidi"/>
          <w:sz w:val="30"/>
          <w:szCs w:val="30"/>
          <w:cs/>
        </w:rPr>
        <w:t xml:space="preserve"> อำเภอวังจันทร์ จังหวัดระยอง ทั้งนี้ ผลเสียหายจากเหตุเพลิงไหม้ดังกล่าวในเบื้องต้น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F30BE9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F30BE9">
        <w:rPr>
          <w:rFonts w:asciiTheme="majorBidi" w:hAnsiTheme="majorBidi" w:cstheme="majorBidi" w:hint="cs"/>
          <w:sz w:val="30"/>
          <w:szCs w:val="30"/>
        </w:rPr>
        <w:t>1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F30BE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และ (</w:t>
      </w:r>
      <w:r w:rsidRPr="00F30BE9">
        <w:rPr>
          <w:rFonts w:asciiTheme="majorBidi" w:hAnsiTheme="majorBidi" w:cstheme="majorBidi" w:hint="cs"/>
          <w:sz w:val="30"/>
          <w:szCs w:val="30"/>
        </w:rPr>
        <w:t>2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F30BE9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0BE9">
        <w:rPr>
          <w:rFonts w:asciiTheme="majorBidi" w:hAnsiTheme="majorBidi" w:cstheme="majorBidi"/>
          <w:sz w:val="30"/>
          <w:szCs w:val="30"/>
          <w:cs/>
        </w:rPr>
        <w:t>โดยบริษัทได้ทำกรมธรรม์ประกันอัคคีภัยไว้กับบริษัทประกันภัยในประเทศแห่งหนึ่ง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ต่อมาในเดือนกันยายน </w:t>
      </w:r>
      <w:r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ข้อสรุปและข้อตกลงอย่างเป็นลายลักษณ์อักษรกับบริษัทประกันภัยว่าบริษัทจะได้รับเงินชดเชยจากเหตุอัคคีภัยดังกล่าวเป็นจำนวนเงินประมาณ </w:t>
      </w:r>
      <w:r>
        <w:rPr>
          <w:rFonts w:asciiTheme="majorBidi" w:hAnsiTheme="majorBidi" w:cstheme="majorBidi"/>
          <w:sz w:val="30"/>
          <w:szCs w:val="30"/>
        </w:rPr>
        <w:t>93.28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รับรู้ผลขาดทุนจากการตัดจำหน่ายสินทรัพย์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ตามที่กล่าวถึง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>ข้างต้น</w:t>
      </w:r>
      <w:r>
        <w:rPr>
          <w:rFonts w:asciiTheme="majorBidi" w:hAnsiTheme="majorBidi" w:cstheme="majorBidi" w:hint="cs"/>
          <w:sz w:val="30"/>
          <w:szCs w:val="30"/>
          <w:cs/>
        </w:rPr>
        <w:t>สุทธิกับเงินชดเชยที่เกี่ยวข้องที่บริษัทพึงจะได้รับ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 xml:space="preserve">ในงบกำไรขาดทุนเบ็ดเสร็จรวมและเฉพาะกิจการสำหรับงวดสามเดือนและเก้าเดือนสิ้นสุดวันที่ </w:t>
      </w:r>
      <w:r w:rsidRPr="00F30BE9">
        <w:rPr>
          <w:rFonts w:asciiTheme="majorBidi" w:hAnsiTheme="majorBidi" w:cstheme="majorBidi" w:hint="cs"/>
          <w:sz w:val="30"/>
          <w:szCs w:val="30"/>
        </w:rPr>
        <w:t xml:space="preserve">30 </w:t>
      </w:r>
      <w:r w:rsidRPr="00F30BE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F30BE9">
        <w:rPr>
          <w:rFonts w:asciiTheme="majorBidi" w:hAnsiTheme="majorBidi" w:cstheme="majorBidi" w:hint="cs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tbl>
      <w:tblPr>
        <w:tblStyle w:val="TableGrid"/>
        <w:tblW w:w="9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268"/>
        <w:gridCol w:w="1622"/>
        <w:gridCol w:w="250"/>
        <w:gridCol w:w="1640"/>
      </w:tblGrid>
      <w:tr w:rsidR="005D28A9" w14:paraId="30882577" w14:textId="77777777" w:rsidTr="005D28A9">
        <w:tc>
          <w:tcPr>
            <w:tcW w:w="5556" w:type="dxa"/>
          </w:tcPr>
          <w:p w14:paraId="4F0EAB7F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D608FF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2E23DAA8" w14:textId="77777777" w:rsidR="005D28A9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</w:tr>
      <w:tr w:rsidR="005D28A9" w14:paraId="7C29A441" w14:textId="77777777" w:rsidTr="005D28A9">
        <w:tc>
          <w:tcPr>
            <w:tcW w:w="5556" w:type="dxa"/>
          </w:tcPr>
          <w:p w14:paraId="721221AD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CA2F16E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214E9B1" w14:textId="77777777" w:rsidR="005D28A9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0" w:type="dxa"/>
          </w:tcPr>
          <w:p w14:paraId="07561840" w14:textId="77777777" w:rsidR="005D28A9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CED06C6" w14:textId="77777777" w:rsidR="005D28A9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5D28A9" w14:paraId="10281DE2" w14:textId="77777777" w:rsidTr="005D28A9">
        <w:tc>
          <w:tcPr>
            <w:tcW w:w="5556" w:type="dxa"/>
          </w:tcPr>
          <w:p w14:paraId="648F5902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ขาดทุนจากการตัดจำหน่ายสินทรัพย์เนื่องจากอัคคีภัย</w:t>
            </w:r>
          </w:p>
        </w:tc>
        <w:tc>
          <w:tcPr>
            <w:tcW w:w="268" w:type="dxa"/>
          </w:tcPr>
          <w:p w14:paraId="6A568441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41CAC59" w14:textId="77777777" w:rsidR="005D28A9" w:rsidRDefault="005D28A9" w:rsidP="00AA53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6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B0C9A0A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D7E44F5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108,549</w:t>
            </w:r>
          </w:p>
        </w:tc>
      </w:tr>
      <w:tr w:rsidR="005D28A9" w14:paraId="5D0F4139" w14:textId="77777777" w:rsidTr="005D28A9">
        <w:tc>
          <w:tcPr>
            <w:tcW w:w="5556" w:type="dxa"/>
          </w:tcPr>
          <w:p w14:paraId="6E0F2763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ค่ารื้อถอนและขนย้ายสินทรัพย์ที่เสียหาย</w:t>
            </w:r>
          </w:p>
        </w:tc>
        <w:tc>
          <w:tcPr>
            <w:tcW w:w="268" w:type="dxa"/>
          </w:tcPr>
          <w:p w14:paraId="5666FB52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47C46A75" w14:textId="77777777" w:rsidR="005D28A9" w:rsidRDefault="005D28A9" w:rsidP="00AA539D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50" w:type="dxa"/>
          </w:tcPr>
          <w:p w14:paraId="5534D309" w14:textId="77777777" w:rsidR="005D28A9" w:rsidRDefault="005D28A9" w:rsidP="00AA539D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</w:tcPr>
          <w:p w14:paraId="6690D383" w14:textId="77777777" w:rsidR="005D28A9" w:rsidRDefault="005D28A9" w:rsidP="00AA539D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5D28A9" w14:paraId="2203AE5D" w14:textId="77777777" w:rsidTr="005D28A9">
        <w:tc>
          <w:tcPr>
            <w:tcW w:w="5556" w:type="dxa"/>
          </w:tcPr>
          <w:p w14:paraId="2D46127B" w14:textId="77777777" w:rsidR="005D28A9" w:rsidRPr="00BD066C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เงินชดเชยจากการทำประกันอัคคีภัย</w:t>
            </w:r>
          </w:p>
        </w:tc>
        <w:tc>
          <w:tcPr>
            <w:tcW w:w="268" w:type="dxa"/>
          </w:tcPr>
          <w:p w14:paraId="743FCC4D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E8D9B16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93,282)</w:t>
            </w:r>
          </w:p>
        </w:tc>
        <w:tc>
          <w:tcPr>
            <w:tcW w:w="250" w:type="dxa"/>
          </w:tcPr>
          <w:p w14:paraId="2983713D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9BE742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93,282)</w:t>
            </w:r>
          </w:p>
        </w:tc>
      </w:tr>
      <w:tr w:rsidR="005D28A9" w14:paraId="0A5DDC86" w14:textId="77777777" w:rsidTr="005D28A9">
        <w:tc>
          <w:tcPr>
            <w:tcW w:w="5556" w:type="dxa"/>
          </w:tcPr>
          <w:p w14:paraId="0244E208" w14:textId="77777777" w:rsidR="005D28A9" w:rsidRPr="00BD066C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 - ค่าใช้จ่ายอื่น (กลับรายการค่าใช้จ่ายอื่น)</w:t>
            </w:r>
          </w:p>
        </w:tc>
        <w:tc>
          <w:tcPr>
            <w:tcW w:w="268" w:type="dxa"/>
          </w:tcPr>
          <w:p w14:paraId="27A001E2" w14:textId="77777777" w:rsidR="005D28A9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4074FEB1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92,282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14:paraId="635B90A2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4AC889DE" w14:textId="77777777" w:rsidR="005D28A9" w:rsidRDefault="005D28A9" w:rsidP="00AA539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16,267</w:t>
            </w:r>
          </w:p>
        </w:tc>
      </w:tr>
    </w:tbl>
    <w:p w14:paraId="4DE1B01C" w14:textId="77777777" w:rsidR="005D28A9" w:rsidRPr="005D28A9" w:rsidRDefault="005D28A9" w:rsidP="005D28A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A585898" w14:textId="517A1B59" w:rsidR="00463967" w:rsidRPr="00F24C3C" w:rsidRDefault="00463967" w:rsidP="00F24C3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6F54DE7" w14:textId="77777777" w:rsidR="00440E20" w:rsidRPr="009F5805" w:rsidRDefault="00440E20" w:rsidP="00440E20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CBF2410" w14:textId="393189D0" w:rsidR="00553377" w:rsidRDefault="00157739" w:rsidP="009B0FF9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76955744"/>
      <w:r w:rsidRPr="00157739">
        <w:rPr>
          <w:rFonts w:ascii="Angsana New" w:hAnsi="Angsana New" w:cs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7739">
        <w:rPr>
          <w:rFonts w:ascii="Angsana New" w:hAnsi="Angsana New" w:cs="Angsana New"/>
          <w:sz w:val="30"/>
          <w:szCs w:val="30"/>
        </w:rPr>
        <w:t xml:space="preserve">7 </w:t>
      </w:r>
      <w:r w:rsidRPr="0015773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7739">
        <w:rPr>
          <w:rFonts w:ascii="Angsana New" w:hAnsi="Angsana New" w:cs="Angsana New"/>
          <w:sz w:val="30"/>
          <w:szCs w:val="30"/>
        </w:rPr>
        <w:t xml:space="preserve">2567 </w:t>
      </w:r>
      <w:r w:rsidR="007E1F66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157739">
        <w:rPr>
          <w:rFonts w:ascii="Angsana New" w:hAnsi="Angsana New" w:cs="Angsana New" w:hint="cs"/>
          <w:sz w:val="30"/>
          <w:szCs w:val="30"/>
          <w:cs/>
        </w:rPr>
        <w:t>ได้มีมติอนุมัติให้</w:t>
      </w:r>
      <w:r w:rsidR="00246E0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57739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="00A31BE7" w:rsidRPr="0015773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46E01">
        <w:rPr>
          <w:rFonts w:ascii="Angsana New" w:hAnsi="Angsana New" w:cs="Angsana New" w:hint="cs"/>
          <w:sz w:val="30"/>
          <w:szCs w:val="30"/>
          <w:cs/>
        </w:rPr>
        <w:t xml:space="preserve">ร่วมทุน (บริษัท </w:t>
      </w:r>
      <w:r w:rsidR="00A31BE7" w:rsidRPr="00157739">
        <w:rPr>
          <w:rFonts w:ascii="Angsana New" w:hAnsi="Angsana New" w:cs="Angsana New" w:hint="cs"/>
          <w:sz w:val="30"/>
          <w:szCs w:val="30"/>
          <w:cs/>
        </w:rPr>
        <w:t>ดิจิทัล</w:t>
      </w:r>
      <w:r w:rsidR="00A31BE7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A31BE7" w:rsidRPr="00157739">
        <w:rPr>
          <w:rFonts w:ascii="Angsana New" w:hAnsi="Angsana New" w:cs="Angsana New" w:hint="cs"/>
          <w:sz w:val="30"/>
          <w:szCs w:val="30"/>
          <w:cs/>
        </w:rPr>
        <w:t>ไอเด</w:t>
      </w:r>
      <w:proofErr w:type="spellStart"/>
      <w:r w:rsidR="00A31BE7" w:rsidRPr="00157739">
        <w:rPr>
          <w:rFonts w:ascii="Angsana New" w:hAnsi="Angsana New" w:cs="Angsana New" w:hint="cs"/>
          <w:sz w:val="30"/>
          <w:szCs w:val="30"/>
          <w:cs/>
        </w:rPr>
        <w:t>็น</w:t>
      </w:r>
      <w:proofErr w:type="spellEnd"/>
      <w:r w:rsidR="00A31BE7" w:rsidRPr="00157739">
        <w:rPr>
          <w:rFonts w:ascii="Angsana New" w:hAnsi="Angsana New" w:cs="Angsana New" w:hint="cs"/>
          <w:sz w:val="30"/>
          <w:szCs w:val="30"/>
          <w:cs/>
        </w:rPr>
        <w:t>ติตี้</w:t>
      </w:r>
      <w:r w:rsidR="00A31BE7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A31BE7" w:rsidRPr="0015773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46E01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246E0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อีสต์โค</w:t>
      </w:r>
      <w:proofErr w:type="spellStart"/>
      <w:r w:rsidR="00246E01" w:rsidRPr="00157739">
        <w:rPr>
          <w:rFonts w:ascii="Angsana New" w:hAnsi="Angsana New" w:cs="Angsana New" w:hint="cs"/>
          <w:sz w:val="30"/>
          <w:szCs w:val="30"/>
          <w:cs/>
        </w:rPr>
        <w:t>สท์เฟ</w:t>
      </w:r>
      <w:proofErr w:type="spellEnd"/>
      <w:r w:rsidR="00246E01" w:rsidRPr="00157739">
        <w:rPr>
          <w:rFonts w:ascii="Angsana New" w:hAnsi="Angsana New" w:cs="Angsana New" w:hint="cs"/>
          <w:sz w:val="30"/>
          <w:szCs w:val="30"/>
          <w:cs/>
        </w:rPr>
        <w:t>อร์นิ</w:t>
      </w:r>
      <w:proofErr w:type="spellStart"/>
      <w:r w:rsidR="00246E01" w:rsidRPr="00157739">
        <w:rPr>
          <w:rFonts w:ascii="Angsana New" w:hAnsi="Angsana New" w:cs="Angsana New" w:hint="cs"/>
          <w:sz w:val="30"/>
          <w:szCs w:val="30"/>
          <w:cs/>
        </w:rPr>
        <w:t>เทค</w:t>
      </w:r>
      <w:proofErr w:type="spellEnd"/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(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)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กับบริษัท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เควายซี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นาว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39106C">
        <w:rPr>
          <w:rFonts w:ascii="Angsana New" w:hAnsi="Angsana New" w:cs="Angsana New" w:hint="cs"/>
          <w:sz w:val="30"/>
          <w:szCs w:val="30"/>
          <w:cs/>
        </w:rPr>
        <w:t xml:space="preserve">โดยมีโครงสร้างการถือหุ้น 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/>
          <w:sz w:val="30"/>
          <w:szCs w:val="30"/>
        </w:rPr>
        <w:t>25</w:t>
      </w:r>
      <w:r w:rsidR="003910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/>
          <w:sz w:val="30"/>
          <w:szCs w:val="30"/>
        </w:rPr>
        <w:t>:</w:t>
      </w:r>
      <w:r w:rsidR="0039106C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246E01" w:rsidRPr="00157739">
        <w:rPr>
          <w:rFonts w:ascii="Angsana New" w:hAnsi="Angsana New" w:cs="Angsana New"/>
          <w:sz w:val="30"/>
          <w:szCs w:val="30"/>
        </w:rPr>
        <w:t xml:space="preserve">75 </w:t>
      </w:r>
      <w:r w:rsidRPr="00157739">
        <w:rPr>
          <w:rFonts w:ascii="Angsana New" w:hAnsi="Angsana New" w:cs="Angsana New" w:hint="cs"/>
          <w:sz w:val="30"/>
          <w:szCs w:val="30"/>
          <w:cs/>
        </w:rPr>
        <w:t>เพื่อประกอบธุรกิจให้บริการตรวจสอบอ</w:t>
      </w:r>
      <w:proofErr w:type="spellStart"/>
      <w:r w:rsidRPr="00157739">
        <w:rPr>
          <w:rFonts w:ascii="Angsana New" w:hAnsi="Angsana New" w:cs="Angsana New" w:hint="cs"/>
          <w:sz w:val="30"/>
          <w:szCs w:val="30"/>
          <w:cs/>
        </w:rPr>
        <w:t>ัต</w:t>
      </w:r>
      <w:proofErr w:type="spellEnd"/>
      <w:r w:rsidRPr="00157739">
        <w:rPr>
          <w:rFonts w:ascii="Angsana New" w:hAnsi="Angsana New" w:cs="Angsana New" w:hint="cs"/>
          <w:sz w:val="30"/>
          <w:szCs w:val="30"/>
          <w:cs/>
        </w:rPr>
        <w:t>ลักษณ์</w:t>
      </w:r>
      <w:r w:rsidR="00246E01">
        <w:rPr>
          <w:rFonts w:ascii="Angsana New" w:hAnsi="Angsana New" w:cs="Angsana New" w:hint="cs"/>
          <w:sz w:val="30"/>
          <w:szCs w:val="30"/>
          <w:cs/>
        </w:rPr>
        <w:t>และให้บริการอื่นที่เกี่ยวข้องกับการตรวจสอบอ</w:t>
      </w:r>
      <w:proofErr w:type="spellStart"/>
      <w:r w:rsidR="00246E01">
        <w:rPr>
          <w:rFonts w:ascii="Angsana New" w:hAnsi="Angsana New" w:cs="Angsana New" w:hint="cs"/>
          <w:sz w:val="30"/>
          <w:szCs w:val="30"/>
          <w:cs/>
        </w:rPr>
        <w:t>ัต</w:t>
      </w:r>
      <w:proofErr w:type="spellEnd"/>
      <w:r w:rsidR="00246E01">
        <w:rPr>
          <w:rFonts w:ascii="Angsana New" w:hAnsi="Angsana New" w:cs="Angsana New" w:hint="cs"/>
          <w:sz w:val="30"/>
          <w:szCs w:val="30"/>
          <w:cs/>
        </w:rPr>
        <w:t>ลักษณ์ รวมทั้งประกอบธุรกิจให้คำแนะนำ ออกแบบ และติดตั้งระบบ</w:t>
      </w:r>
      <w:proofErr w:type="spellStart"/>
      <w:r w:rsidR="00246E01">
        <w:rPr>
          <w:rFonts w:ascii="Angsana New" w:hAnsi="Angsana New" w:cs="Angsana New" w:hint="cs"/>
          <w:sz w:val="30"/>
          <w:szCs w:val="30"/>
          <w:cs/>
        </w:rPr>
        <w:t>ซอฟแวร์</w:t>
      </w:r>
      <w:proofErr w:type="spellEnd"/>
      <w:r w:rsidR="00246E01">
        <w:rPr>
          <w:rFonts w:ascii="Angsana New" w:hAnsi="Angsana New" w:cs="Angsana New" w:hint="cs"/>
          <w:sz w:val="30"/>
          <w:szCs w:val="30"/>
          <w:cs/>
        </w:rPr>
        <w:t xml:space="preserve">และฮาร์ดแวร์รวมถึงผลิตภัณฑ์อื่น ๆ ที่เกี่ยวข้อง </w:t>
      </w:r>
      <w:r w:rsidRPr="00157739">
        <w:rPr>
          <w:rFonts w:ascii="Angsana New" w:hAnsi="Angsana New" w:cs="Angsana New" w:hint="cs"/>
          <w:sz w:val="30"/>
          <w:szCs w:val="30"/>
          <w:cs/>
        </w:rPr>
        <w:t>โดยคาดว่าจะจดทะเบียนจัดตั้ง</w:t>
      </w:r>
      <w:r w:rsidR="00D7115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46E01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246E01" w:rsidRPr="0015773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46E01"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="00246E01" w:rsidRPr="00157739">
        <w:rPr>
          <w:rFonts w:ascii="Angsana New" w:hAnsi="Angsana New" w:cs="Angsana New"/>
          <w:sz w:val="30"/>
          <w:szCs w:val="30"/>
        </w:rPr>
        <w:t>2567</w:t>
      </w:r>
      <w:r w:rsidR="00246E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7739">
        <w:rPr>
          <w:rFonts w:ascii="Angsana New" w:hAnsi="Angsana New" w:cs="Angsana New" w:hint="cs"/>
          <w:sz w:val="30"/>
          <w:szCs w:val="30"/>
          <w:cs/>
        </w:rPr>
        <w:t>และเริ่มดำเนินการ</w:t>
      </w:r>
      <w:r w:rsidR="00246E01">
        <w:rPr>
          <w:rFonts w:ascii="Angsana New" w:hAnsi="Angsana New" w:cs="Angsana New" w:hint="cs"/>
          <w:sz w:val="30"/>
          <w:szCs w:val="30"/>
          <w:cs/>
        </w:rPr>
        <w:t>ในเชิงพาณิชย์</w:t>
      </w:r>
      <w:r w:rsidRPr="00157739">
        <w:rPr>
          <w:rFonts w:ascii="Angsana New" w:hAnsi="Angsana New" w:cs="Angsana New" w:hint="cs"/>
          <w:sz w:val="30"/>
          <w:szCs w:val="30"/>
          <w:cs/>
        </w:rPr>
        <w:t>ภายในเดือน</w:t>
      </w:r>
      <w:r w:rsidR="00246E01">
        <w:rPr>
          <w:rFonts w:ascii="Angsana New" w:hAnsi="Angsana New" w:cs="Angsana New" w:hint="cs"/>
          <w:sz w:val="30"/>
          <w:szCs w:val="30"/>
          <w:cs/>
        </w:rPr>
        <w:t>เดียวกัน</w:t>
      </w:r>
    </w:p>
    <w:p w14:paraId="2044B24E" w14:textId="77777777" w:rsidR="005D28A9" w:rsidRDefault="005D28A9" w:rsidP="009B0FF9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3"/>
    <w:p w14:paraId="614A1037" w14:textId="50FC9962" w:rsidR="009609FC" w:rsidRPr="00F24C3C" w:rsidRDefault="009609FC" w:rsidP="00F24C3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15CF7B4" w14:textId="77777777" w:rsidR="00660749" w:rsidRPr="009F5805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97998C" w14:textId="0DC74A93" w:rsidR="00222462" w:rsidRPr="009F5805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9F5805">
        <w:rPr>
          <w:rFonts w:asciiTheme="majorBidi" w:hAnsiTheme="majorBidi" w:cstheme="majorBidi"/>
          <w:sz w:val="30"/>
          <w:szCs w:val="30"/>
          <w:cs/>
        </w:rPr>
        <w:t>ให้ออกโดยที่ประชุมคณะกรรมการบริษัท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1</w:t>
      </w:r>
      <w:r w:rsidR="005F5F55">
        <w:rPr>
          <w:rFonts w:asciiTheme="majorBidi" w:hAnsiTheme="majorBidi" w:cstheme="majorBidi"/>
          <w:sz w:val="30"/>
          <w:szCs w:val="30"/>
        </w:rPr>
        <w:t>4</w:t>
      </w:r>
      <w:r w:rsidR="0067593C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0F57D0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F505C9" w:rsidRPr="009F5805">
        <w:rPr>
          <w:rFonts w:asciiTheme="majorBidi" w:hAnsiTheme="majorBidi" w:cstheme="majorBidi"/>
          <w:sz w:val="30"/>
          <w:szCs w:val="30"/>
        </w:rPr>
        <w:t>25</w:t>
      </w:r>
      <w:r w:rsidR="005A5561" w:rsidRPr="009F5805">
        <w:rPr>
          <w:rFonts w:asciiTheme="majorBidi" w:hAnsiTheme="majorBidi" w:cstheme="majorBidi"/>
          <w:sz w:val="30"/>
          <w:szCs w:val="30"/>
        </w:rPr>
        <w:t>6</w:t>
      </w:r>
      <w:r w:rsidR="00BC4914" w:rsidRPr="009F5805">
        <w:rPr>
          <w:rFonts w:asciiTheme="majorBidi" w:hAnsiTheme="majorBidi" w:cstheme="majorBidi"/>
          <w:sz w:val="30"/>
          <w:szCs w:val="30"/>
        </w:rPr>
        <w:t>7</w:t>
      </w:r>
    </w:p>
    <w:sectPr w:rsidR="00222462" w:rsidRPr="009F5805" w:rsidSect="007A1AD1">
      <w:pgSz w:w="11909" w:h="16834" w:code="9"/>
      <w:pgMar w:top="1219" w:right="1134" w:bottom="567" w:left="1440" w:header="992" w:footer="411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907F8" w14:textId="77777777" w:rsidR="00F84252" w:rsidRDefault="00F84252">
      <w:r>
        <w:separator/>
      </w:r>
    </w:p>
  </w:endnote>
  <w:endnote w:type="continuationSeparator" w:id="0">
    <w:p w14:paraId="2E507378" w14:textId="77777777" w:rsidR="00F84252" w:rsidRDefault="00F8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ED62A" w14:textId="77777777" w:rsidR="00AD0EF1" w:rsidRDefault="000D558D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0E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6AB970" w14:textId="77777777" w:rsidR="00AD0EF1" w:rsidRDefault="00AD0EF1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854705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4B254C" w14:textId="3129DB9A" w:rsidR="00E53193" w:rsidRPr="00E53193" w:rsidRDefault="00E53193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493C5A">
          <w:rPr>
            <w:rFonts w:ascii="Angsana New" w:hAnsi="Angsana New"/>
            <w:sz w:val="30"/>
            <w:szCs w:val="30"/>
          </w:rPr>
          <w:fldChar w:fldCharType="begin"/>
        </w:r>
        <w:r w:rsidRPr="00493C5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93C5A">
          <w:rPr>
            <w:rFonts w:ascii="Angsana New" w:hAnsi="Angsana New"/>
            <w:sz w:val="30"/>
            <w:szCs w:val="30"/>
          </w:rPr>
          <w:fldChar w:fldCharType="separate"/>
        </w:r>
        <w:r w:rsidRPr="00493C5A">
          <w:rPr>
            <w:rFonts w:ascii="Angsana New" w:hAnsi="Angsana New"/>
            <w:noProof/>
            <w:sz w:val="30"/>
            <w:szCs w:val="30"/>
          </w:rPr>
          <w:t>2</w:t>
        </w:r>
        <w:r w:rsidRPr="00493C5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24303F3" w14:textId="77777777" w:rsidR="00AD0EF1" w:rsidRPr="006F7758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2C854" w14:textId="77777777" w:rsidR="00AD0EF1" w:rsidRPr="00493C5A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493C5A">
      <w:rPr>
        <w:rFonts w:ascii="Angsana New" w:hAnsi="Angsana New"/>
        <w:sz w:val="30"/>
        <w:szCs w:val="30"/>
      </w:rPr>
      <w:fldChar w:fldCharType="begin"/>
    </w:r>
    <w:r w:rsidR="00AD0EF1" w:rsidRPr="00493C5A">
      <w:rPr>
        <w:rFonts w:ascii="Angsana New" w:hAnsi="Angsana New"/>
        <w:sz w:val="30"/>
        <w:szCs w:val="30"/>
      </w:rPr>
      <w:instrText xml:space="preserve"> PAGE   \* MERGEFORMAT </w:instrText>
    </w:r>
    <w:r w:rsidRPr="00493C5A">
      <w:rPr>
        <w:rFonts w:ascii="Angsana New" w:hAnsi="Angsana New"/>
        <w:sz w:val="30"/>
        <w:szCs w:val="30"/>
      </w:rPr>
      <w:fldChar w:fldCharType="separate"/>
    </w:r>
    <w:r w:rsidR="006C2136" w:rsidRPr="00493C5A">
      <w:rPr>
        <w:rFonts w:ascii="Angsana New" w:hAnsi="Angsana New"/>
        <w:noProof/>
        <w:sz w:val="30"/>
        <w:szCs w:val="30"/>
      </w:rPr>
      <w:t>10</w:t>
    </w:r>
    <w:r w:rsidRPr="00493C5A">
      <w:rPr>
        <w:rFonts w:ascii="Angsana New" w:hAnsi="Angsana New"/>
        <w:sz w:val="30"/>
        <w:szCs w:val="30"/>
      </w:rPr>
      <w:fldChar w:fldCharType="end"/>
    </w:r>
  </w:p>
  <w:p w14:paraId="26AC301C" w14:textId="77777777" w:rsidR="00AD0EF1" w:rsidRPr="00A71887" w:rsidRDefault="00AD0EF1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9157764"/>
      <w:docPartObj>
        <w:docPartGallery w:val="Page Numbers (Bottom of Page)"/>
        <w:docPartUnique/>
      </w:docPartObj>
    </w:sdtPr>
    <w:sdtEndPr/>
    <w:sdtContent>
      <w:p w14:paraId="4104FAAA" w14:textId="77777777" w:rsidR="00AD0EF1" w:rsidRDefault="000D558D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D0EF1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426A50">
          <w:rPr>
            <w:rStyle w:val="PageNumber"/>
            <w:rFonts w:ascii="Angsana New" w:hAnsi="Angsana New"/>
            <w:noProof/>
            <w:sz w:val="30"/>
            <w:szCs w:val="30"/>
          </w:rPr>
          <w:t>17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14:paraId="77111DA7" w14:textId="77777777" w:rsidR="00AD0EF1" w:rsidRPr="00A71887" w:rsidRDefault="00AD0EF1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C2E97" w14:textId="77777777"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D0EF1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26A50"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  <w:p w14:paraId="0076D5DF" w14:textId="77777777" w:rsidR="00EE6D5E" w:rsidRPr="00EE6D5E" w:rsidRDefault="00EE6D5E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B8813" w14:textId="77777777" w:rsidR="00F84252" w:rsidRDefault="00F84252">
      <w:r>
        <w:separator/>
      </w:r>
    </w:p>
  </w:footnote>
  <w:footnote w:type="continuationSeparator" w:id="0">
    <w:p w14:paraId="09A76CDD" w14:textId="77777777" w:rsidR="00F84252" w:rsidRDefault="00F84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05B53" w14:textId="77777777" w:rsidR="00AD0EF1" w:rsidRPr="009F5805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บริษัท อีสต์โค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9F5805">
      <w:rPr>
        <w:rFonts w:ascii="Angsana New" w:hAnsi="Angsana New"/>
        <w:b/>
        <w:bCs/>
        <w:sz w:val="32"/>
        <w:szCs w:val="32"/>
      </w:rPr>
      <w:t xml:space="preserve"> (</w:t>
    </w:r>
    <w:r w:rsidRPr="009F5805">
      <w:rPr>
        <w:rFonts w:ascii="Angsana New" w:hAnsi="Angsana New" w:hint="cs"/>
        <w:b/>
        <w:bCs/>
        <w:sz w:val="32"/>
        <w:szCs w:val="32"/>
        <w:cs/>
      </w:rPr>
      <w:t>มหาชน</w:t>
    </w:r>
    <w:r w:rsidRPr="009F5805">
      <w:rPr>
        <w:rFonts w:ascii="Angsana New" w:hAnsi="Angsana New"/>
        <w:b/>
        <w:bCs/>
        <w:sz w:val="32"/>
        <w:szCs w:val="32"/>
      </w:rPr>
      <w:t xml:space="preserve">) </w:t>
    </w:r>
    <w:r w:rsidRPr="009F5805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9F5805">
      <w:rPr>
        <w:rFonts w:ascii="Angsana New" w:hAnsi="Angsana New"/>
        <w:b/>
        <w:bCs/>
        <w:sz w:val="32"/>
        <w:szCs w:val="32"/>
        <w:cs/>
      </w:rPr>
      <w:tab/>
    </w:r>
  </w:p>
  <w:p w14:paraId="136C2A8A" w14:textId="77777777" w:rsidR="00AD0EF1" w:rsidRPr="009F5805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9F5805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9F5805">
      <w:rPr>
        <w:rFonts w:ascii="Angsana New" w:hAnsi="Angsana New"/>
        <w:b/>
        <w:bCs/>
        <w:sz w:val="32"/>
        <w:szCs w:val="32"/>
      </w:rPr>
      <w:t xml:space="preserve"> </w:t>
    </w:r>
    <w:r w:rsidRPr="009F5805">
      <w:rPr>
        <w:rFonts w:ascii="Angsana New" w:hAnsi="Angsana New" w:hint="cs"/>
        <w:b/>
        <w:bCs/>
        <w:sz w:val="32"/>
        <w:szCs w:val="32"/>
        <w:cs/>
      </w:rPr>
      <w:t>(ต่อ)</w:t>
    </w:r>
  </w:p>
  <w:p w14:paraId="37A8AA21" w14:textId="7C15B681" w:rsidR="00AD0EF1" w:rsidRPr="009F5805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9F5805">
      <w:rPr>
        <w:rFonts w:ascii="Angsana New" w:hAnsi="Angsana New" w:hint="cs"/>
        <w:b/>
        <w:bCs/>
        <w:sz w:val="32"/>
        <w:szCs w:val="32"/>
      </w:rPr>
      <w:t>3</w:t>
    </w:r>
    <w:r w:rsidR="007620BF" w:rsidRPr="009F5805">
      <w:rPr>
        <w:rFonts w:ascii="Angsana New" w:hAnsi="Angsana New"/>
        <w:b/>
        <w:bCs/>
        <w:sz w:val="32"/>
        <w:szCs w:val="32"/>
      </w:rPr>
      <w:t>0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F6EAD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BD45CC" w:rsidRPr="009F5805">
      <w:rPr>
        <w:rFonts w:ascii="Angsana New" w:hAnsi="Angsana New"/>
        <w:b/>
        <w:bCs/>
        <w:sz w:val="32"/>
        <w:szCs w:val="32"/>
      </w:rPr>
      <w:t>7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BD45CC" w:rsidRPr="009F5805">
      <w:rPr>
        <w:rFonts w:ascii="Angsana New" w:hAnsi="Angsana New"/>
        <w:b/>
        <w:bCs/>
        <w:sz w:val="32"/>
        <w:szCs w:val="32"/>
      </w:rPr>
      <w:t>6</w:t>
    </w:r>
    <w:r w:rsidRPr="009F5805">
      <w:rPr>
        <w:rFonts w:ascii="Angsana New" w:hAnsi="Angsana New"/>
        <w:b/>
        <w:bCs/>
        <w:sz w:val="32"/>
        <w:szCs w:val="32"/>
      </w:rPr>
      <w:t xml:space="preserve"> </w:t>
    </w:r>
    <w:r w:rsidRPr="009F5805"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9F5805">
      <w:rPr>
        <w:rFonts w:ascii="Angsana New" w:hAnsi="Angsana New"/>
        <w:b/>
        <w:bCs/>
        <w:sz w:val="32"/>
        <w:szCs w:val="32"/>
      </w:rPr>
      <w:t xml:space="preserve"> (</w:t>
    </w:r>
    <w:r w:rsidRPr="009F5805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9F5805">
      <w:rPr>
        <w:rFonts w:ascii="Angsana New" w:hAnsi="Angsana New"/>
        <w:b/>
        <w:bCs/>
        <w:sz w:val="32"/>
        <w:szCs w:val="32"/>
      </w:rPr>
      <w:t>)</w:t>
    </w:r>
  </w:p>
  <w:p w14:paraId="5C937E17" w14:textId="5186959A" w:rsidR="00AD0EF1" w:rsidRPr="009F5805" w:rsidRDefault="0062767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805">
      <w:rPr>
        <w:rFonts w:ascii="Angsana New" w:hAnsi="Angsana New" w:hint="cs"/>
        <w:b/>
        <w:bCs/>
        <w:sz w:val="32"/>
        <w:szCs w:val="32"/>
        <w:cs/>
      </w:rPr>
      <w:t>และ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31 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9F5805">
      <w:rPr>
        <w:rFonts w:ascii="Angsana New" w:hAnsi="Angsana New"/>
        <w:b/>
        <w:bCs/>
        <w:sz w:val="32"/>
        <w:szCs w:val="32"/>
      </w:rPr>
      <w:t>256</w:t>
    </w:r>
    <w:r w:rsidR="00BD45CC" w:rsidRPr="009F5805">
      <w:rPr>
        <w:rFonts w:ascii="Angsana New" w:hAnsi="Angsana New"/>
        <w:b/>
        <w:bCs/>
        <w:sz w:val="32"/>
        <w:szCs w:val="32"/>
      </w:rPr>
      <w:t>6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 (</w:t>
    </w:r>
    <w:r w:rsidR="00AD0EF1" w:rsidRPr="009F5805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 w:rsidRPr="009F5805">
      <w:rPr>
        <w:rFonts w:ascii="Angsana New" w:hAnsi="Angsana New"/>
        <w:b/>
        <w:bCs/>
        <w:sz w:val="32"/>
        <w:szCs w:val="32"/>
        <w:cs/>
      </w:rPr>
      <w:t>แล้ว</w:t>
    </w:r>
    <w:r w:rsidR="00AD0EF1" w:rsidRPr="009F5805">
      <w:rPr>
        <w:rFonts w:ascii="Angsana New" w:hAnsi="Angsana New"/>
        <w:b/>
        <w:bCs/>
        <w:sz w:val="32"/>
        <w:szCs w:val="32"/>
      </w:rPr>
      <w:t>)</w:t>
    </w:r>
  </w:p>
  <w:p w14:paraId="21592AD9" w14:textId="77777777" w:rsidR="00AD0EF1" w:rsidRPr="009F5805" w:rsidRDefault="00AD0EF1" w:rsidP="007A1795">
    <w:pPr>
      <w:pStyle w:val="Header"/>
      <w:rPr>
        <w:rFonts w:ascii="Angsana New" w:hAnsi="Angsana New"/>
        <w:sz w:val="24"/>
        <w:szCs w:val="24"/>
      </w:rPr>
    </w:pPr>
  </w:p>
  <w:p w14:paraId="3DE8A721" w14:textId="77777777" w:rsidR="002D4E82" w:rsidRPr="009F5805" w:rsidRDefault="002D4E82" w:rsidP="007A1795">
    <w:pPr>
      <w:pStyle w:val="Header"/>
      <w:rPr>
        <w:rFonts w:ascii="Angsana New" w:hAnsi="Angsana New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32FCE" w14:textId="4D2626C7" w:rsidR="00AD0EF1" w:rsidRPr="009F5805" w:rsidRDefault="00AD0EF1" w:rsidP="00E53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06"/>
        <w:tab w:val="left" w:pos="1412"/>
        <w:tab w:val="left" w:pos="2118"/>
        <w:tab w:val="left" w:pos="2824"/>
        <w:tab w:val="left" w:pos="3530"/>
        <w:tab w:val="left" w:pos="4236"/>
        <w:tab w:val="left" w:pos="4942"/>
        <w:tab w:val="left" w:pos="12396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บริษัท อีสต์โค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9F5805">
      <w:rPr>
        <w:rFonts w:ascii="Angsana New" w:hAnsi="Angsana New"/>
        <w:b/>
        <w:bCs/>
        <w:sz w:val="32"/>
        <w:szCs w:val="32"/>
      </w:rPr>
      <w:t xml:space="preserve"> (</w:t>
    </w:r>
    <w:r w:rsidRPr="009F5805">
      <w:rPr>
        <w:rFonts w:ascii="Angsana New" w:hAnsi="Angsana New" w:hint="cs"/>
        <w:b/>
        <w:bCs/>
        <w:sz w:val="32"/>
        <w:szCs w:val="32"/>
        <w:cs/>
      </w:rPr>
      <w:t>มหาชน</w:t>
    </w:r>
    <w:r w:rsidRPr="009F5805">
      <w:rPr>
        <w:rFonts w:ascii="Angsana New" w:hAnsi="Angsana New"/>
        <w:b/>
        <w:bCs/>
        <w:sz w:val="32"/>
        <w:szCs w:val="32"/>
      </w:rPr>
      <w:t xml:space="preserve">) </w:t>
    </w:r>
    <w:r w:rsidRPr="009F580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3DF437" w14:textId="363ACD69" w:rsidR="00AD0EF1" w:rsidRPr="009F5805" w:rsidRDefault="00AD0EF1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9F5805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E978D" w14:textId="7BD7D8A0" w:rsidR="00AD0EF1" w:rsidRPr="009F5805" w:rsidRDefault="00AD0EF1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9F5805">
      <w:rPr>
        <w:rFonts w:ascii="Angsana New" w:hAnsi="Angsana New"/>
        <w:b/>
        <w:bCs/>
        <w:sz w:val="32"/>
        <w:szCs w:val="32"/>
      </w:rPr>
      <w:t>3</w:t>
    </w:r>
    <w:r w:rsidR="009D2255" w:rsidRPr="009F5805">
      <w:rPr>
        <w:rFonts w:ascii="Angsana New" w:hAnsi="Angsana New"/>
        <w:b/>
        <w:bCs/>
        <w:sz w:val="32"/>
        <w:szCs w:val="32"/>
      </w:rPr>
      <w:t>0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543E6">
      <w:rPr>
        <w:rFonts w:ascii="Angsana New" w:hAnsi="Angsana New" w:hint="cs"/>
        <w:b/>
        <w:bCs/>
        <w:sz w:val="32"/>
        <w:szCs w:val="32"/>
        <w:cs/>
      </w:rPr>
      <w:t>กันยา</w:t>
    </w:r>
    <w:r w:rsidR="009D2255" w:rsidRPr="009F5805">
      <w:rPr>
        <w:rFonts w:ascii="Angsana New" w:hAnsi="Angsana New" w:hint="cs"/>
        <w:b/>
        <w:bCs/>
        <w:sz w:val="32"/>
        <w:szCs w:val="32"/>
        <w:cs/>
      </w:rPr>
      <w:t>ยน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F505C9" w:rsidRPr="009F5805">
      <w:rPr>
        <w:rFonts w:ascii="Angsana New" w:hAnsi="Angsana New"/>
        <w:b/>
        <w:bCs/>
        <w:sz w:val="32"/>
        <w:szCs w:val="32"/>
      </w:rPr>
      <w:t>7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F505C9" w:rsidRPr="009F5805">
      <w:rPr>
        <w:rFonts w:ascii="Angsana New" w:hAnsi="Angsana New"/>
        <w:b/>
        <w:bCs/>
        <w:sz w:val="32"/>
        <w:szCs w:val="32"/>
      </w:rPr>
      <w:t>6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 </w:t>
    </w:r>
    <w:r w:rsidRPr="009F5805">
      <w:rPr>
        <w:rFonts w:ascii="Angsana New" w:hAnsi="Angsana New"/>
        <w:b/>
        <w:bCs/>
        <w:sz w:val="32"/>
        <w:szCs w:val="32"/>
      </w:rPr>
      <w:t>(</w:t>
    </w:r>
    <w:r w:rsidRPr="009F5805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9F5805">
      <w:rPr>
        <w:rFonts w:ascii="Angsana New" w:hAnsi="Angsana New"/>
        <w:b/>
        <w:bCs/>
        <w:sz w:val="32"/>
        <w:szCs w:val="32"/>
      </w:rPr>
      <w:t>)</w:t>
    </w:r>
  </w:p>
  <w:p w14:paraId="2898F78E" w14:textId="2CAF0604" w:rsidR="00AD0EF1" w:rsidRPr="009F5805" w:rsidRDefault="0062767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805">
      <w:rPr>
        <w:rFonts w:ascii="Angsana New" w:hAnsi="Angsana New" w:hint="cs"/>
        <w:b/>
        <w:bCs/>
        <w:sz w:val="32"/>
        <w:szCs w:val="32"/>
        <w:cs/>
      </w:rPr>
      <w:t>และ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31 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9F5805">
      <w:rPr>
        <w:rFonts w:ascii="Angsana New" w:hAnsi="Angsana New"/>
        <w:b/>
        <w:bCs/>
        <w:sz w:val="32"/>
        <w:szCs w:val="32"/>
      </w:rPr>
      <w:t>2566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 (</w:t>
    </w:r>
    <w:r w:rsidR="00AD0EF1" w:rsidRPr="009F5805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 w:rsidRPr="009F5805">
      <w:rPr>
        <w:rFonts w:ascii="Angsana New" w:hAnsi="Angsana New"/>
        <w:b/>
        <w:bCs/>
        <w:sz w:val="32"/>
        <w:szCs w:val="32"/>
        <w:cs/>
      </w:rPr>
      <w:t>แล้ว</w:t>
    </w:r>
    <w:r w:rsidR="00AD0EF1" w:rsidRPr="009F5805">
      <w:rPr>
        <w:rFonts w:ascii="Angsana New" w:hAnsi="Angsana New"/>
        <w:b/>
        <w:bCs/>
        <w:sz w:val="32"/>
        <w:szCs w:val="32"/>
      </w:rPr>
      <w:t>)</w:t>
    </w:r>
  </w:p>
  <w:p w14:paraId="0F5DDBD4" w14:textId="77777777" w:rsidR="00AD0EF1" w:rsidRPr="009F5805" w:rsidRDefault="00AD0EF1">
    <w:pPr>
      <w:pStyle w:val="Header"/>
      <w:rPr>
        <w:rFonts w:asciiTheme="majorBidi" w:hAnsiTheme="majorBidi" w:cstheme="majorBidi"/>
        <w:sz w:val="24"/>
        <w:szCs w:val="24"/>
      </w:rPr>
    </w:pPr>
  </w:p>
  <w:p w14:paraId="55013A79" w14:textId="77777777" w:rsidR="002D4E82" w:rsidRPr="009F5805" w:rsidRDefault="002D4E82">
    <w:pPr>
      <w:pStyle w:val="Head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B2679"/>
    <w:multiLevelType w:val="hybridMultilevel"/>
    <w:tmpl w:val="36163090"/>
    <w:lvl w:ilvl="0" w:tplc="0C4C1C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41923F52"/>
    <w:multiLevelType w:val="hybridMultilevel"/>
    <w:tmpl w:val="DBA4A36C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1F2A29"/>
    <w:multiLevelType w:val="hybridMultilevel"/>
    <w:tmpl w:val="9A6A4F52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69784B"/>
    <w:multiLevelType w:val="hybridMultilevel"/>
    <w:tmpl w:val="60D40E52"/>
    <w:lvl w:ilvl="0" w:tplc="AAECC1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9425">
    <w:abstractNumId w:val="6"/>
  </w:num>
  <w:num w:numId="2" w16cid:durableId="1955987807">
    <w:abstractNumId w:val="5"/>
  </w:num>
  <w:num w:numId="3" w16cid:durableId="1510024127">
    <w:abstractNumId w:val="9"/>
  </w:num>
  <w:num w:numId="4" w16cid:durableId="165950248">
    <w:abstractNumId w:val="7"/>
  </w:num>
  <w:num w:numId="5" w16cid:durableId="1639258522">
    <w:abstractNumId w:val="8"/>
  </w:num>
  <w:num w:numId="6" w16cid:durableId="1297640132">
    <w:abstractNumId w:val="3"/>
  </w:num>
  <w:num w:numId="7" w16cid:durableId="199824536">
    <w:abstractNumId w:val="2"/>
  </w:num>
  <w:num w:numId="8" w16cid:durableId="1882857639">
    <w:abstractNumId w:val="0"/>
  </w:num>
  <w:num w:numId="9" w16cid:durableId="859977285">
    <w:abstractNumId w:val="1"/>
  </w:num>
  <w:num w:numId="10" w16cid:durableId="820123784">
    <w:abstractNumId w:val="4"/>
  </w:num>
  <w:num w:numId="11" w16cid:durableId="289481622">
    <w:abstractNumId w:val="20"/>
  </w:num>
  <w:num w:numId="12" w16cid:durableId="2130587060">
    <w:abstractNumId w:val="13"/>
  </w:num>
  <w:num w:numId="13" w16cid:durableId="1173301150">
    <w:abstractNumId w:val="26"/>
  </w:num>
  <w:num w:numId="14" w16cid:durableId="1365446489">
    <w:abstractNumId w:val="19"/>
  </w:num>
  <w:num w:numId="15" w16cid:durableId="1206142747">
    <w:abstractNumId w:val="21"/>
  </w:num>
  <w:num w:numId="16" w16cid:durableId="125440358">
    <w:abstractNumId w:val="17"/>
  </w:num>
  <w:num w:numId="17" w16cid:durableId="1877737562">
    <w:abstractNumId w:val="22"/>
  </w:num>
  <w:num w:numId="18" w16cid:durableId="1035422497">
    <w:abstractNumId w:val="16"/>
  </w:num>
  <w:num w:numId="19" w16cid:durableId="2056276174">
    <w:abstractNumId w:val="11"/>
  </w:num>
  <w:num w:numId="20" w16cid:durableId="1096436021">
    <w:abstractNumId w:val="12"/>
  </w:num>
  <w:num w:numId="21" w16cid:durableId="367603538">
    <w:abstractNumId w:val="28"/>
  </w:num>
  <w:num w:numId="22" w16cid:durableId="191379665">
    <w:abstractNumId w:val="10"/>
  </w:num>
  <w:num w:numId="23" w16cid:durableId="166601081">
    <w:abstractNumId w:val="14"/>
  </w:num>
  <w:num w:numId="24" w16cid:durableId="760880257">
    <w:abstractNumId w:val="15"/>
  </w:num>
  <w:num w:numId="25" w16cid:durableId="1838307461">
    <w:abstractNumId w:val="29"/>
  </w:num>
  <w:num w:numId="26" w16cid:durableId="821430398">
    <w:abstractNumId w:val="23"/>
  </w:num>
  <w:num w:numId="27" w16cid:durableId="1016614036">
    <w:abstractNumId w:val="23"/>
  </w:num>
  <w:num w:numId="28" w16cid:durableId="1716005162">
    <w:abstractNumId w:val="25"/>
  </w:num>
  <w:num w:numId="29" w16cid:durableId="681277770">
    <w:abstractNumId w:val="27"/>
  </w:num>
  <w:num w:numId="30" w16cid:durableId="18841711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4425237">
    <w:abstractNumId w:val="18"/>
  </w:num>
  <w:num w:numId="32" w16cid:durableId="1266618163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792"/>
    <w:rsid w:val="00004A97"/>
    <w:rsid w:val="00004DC8"/>
    <w:rsid w:val="00004F5B"/>
    <w:rsid w:val="00004FDB"/>
    <w:rsid w:val="000050AD"/>
    <w:rsid w:val="00005243"/>
    <w:rsid w:val="000059C1"/>
    <w:rsid w:val="00005A69"/>
    <w:rsid w:val="00005B7D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6BD"/>
    <w:rsid w:val="000128F2"/>
    <w:rsid w:val="00012BAA"/>
    <w:rsid w:val="00012CBB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0A4"/>
    <w:rsid w:val="00024209"/>
    <w:rsid w:val="00024305"/>
    <w:rsid w:val="00024BD4"/>
    <w:rsid w:val="00024EFF"/>
    <w:rsid w:val="000252D0"/>
    <w:rsid w:val="000253B8"/>
    <w:rsid w:val="00025A51"/>
    <w:rsid w:val="00025A8E"/>
    <w:rsid w:val="000261AF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377"/>
    <w:rsid w:val="00031ABD"/>
    <w:rsid w:val="00031CA1"/>
    <w:rsid w:val="0003266C"/>
    <w:rsid w:val="000326FA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23D"/>
    <w:rsid w:val="00034E04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5DB"/>
    <w:rsid w:val="000366F1"/>
    <w:rsid w:val="0003706F"/>
    <w:rsid w:val="00040147"/>
    <w:rsid w:val="0004072C"/>
    <w:rsid w:val="00040A5F"/>
    <w:rsid w:val="00041702"/>
    <w:rsid w:val="00041B6F"/>
    <w:rsid w:val="00041E5E"/>
    <w:rsid w:val="00041FE1"/>
    <w:rsid w:val="000422F5"/>
    <w:rsid w:val="0004240F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2C8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5C6"/>
    <w:rsid w:val="00046FBF"/>
    <w:rsid w:val="000472ED"/>
    <w:rsid w:val="00047489"/>
    <w:rsid w:val="0004774E"/>
    <w:rsid w:val="00047ABE"/>
    <w:rsid w:val="00047B6F"/>
    <w:rsid w:val="00047C63"/>
    <w:rsid w:val="00047CBC"/>
    <w:rsid w:val="000504D0"/>
    <w:rsid w:val="000505AE"/>
    <w:rsid w:val="000507C7"/>
    <w:rsid w:val="00050B9C"/>
    <w:rsid w:val="00050E6B"/>
    <w:rsid w:val="00051458"/>
    <w:rsid w:val="00051A69"/>
    <w:rsid w:val="00051B88"/>
    <w:rsid w:val="00051D0D"/>
    <w:rsid w:val="00051FC5"/>
    <w:rsid w:val="00052A19"/>
    <w:rsid w:val="00052C85"/>
    <w:rsid w:val="00052E3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5FAE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AF8"/>
    <w:rsid w:val="00057C59"/>
    <w:rsid w:val="00057CA6"/>
    <w:rsid w:val="00057D94"/>
    <w:rsid w:val="00057F30"/>
    <w:rsid w:val="000602BA"/>
    <w:rsid w:val="00060488"/>
    <w:rsid w:val="0006052B"/>
    <w:rsid w:val="00060533"/>
    <w:rsid w:val="00060D9F"/>
    <w:rsid w:val="00060DF2"/>
    <w:rsid w:val="00060F4C"/>
    <w:rsid w:val="0006142E"/>
    <w:rsid w:val="0006177A"/>
    <w:rsid w:val="00061853"/>
    <w:rsid w:val="00061D13"/>
    <w:rsid w:val="00061DC6"/>
    <w:rsid w:val="00061F15"/>
    <w:rsid w:val="000624A8"/>
    <w:rsid w:val="00062595"/>
    <w:rsid w:val="00062D50"/>
    <w:rsid w:val="00062DAD"/>
    <w:rsid w:val="00063285"/>
    <w:rsid w:val="0006352C"/>
    <w:rsid w:val="0006364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1B2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67CB1"/>
    <w:rsid w:val="00070014"/>
    <w:rsid w:val="00070140"/>
    <w:rsid w:val="00070D35"/>
    <w:rsid w:val="00071174"/>
    <w:rsid w:val="00071716"/>
    <w:rsid w:val="000719E3"/>
    <w:rsid w:val="00071BA6"/>
    <w:rsid w:val="00071D05"/>
    <w:rsid w:val="00071D33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420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21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0ED"/>
    <w:rsid w:val="00084153"/>
    <w:rsid w:val="000841C6"/>
    <w:rsid w:val="00084220"/>
    <w:rsid w:val="000843D8"/>
    <w:rsid w:val="00084564"/>
    <w:rsid w:val="00085083"/>
    <w:rsid w:val="0008538F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6DC"/>
    <w:rsid w:val="0009180B"/>
    <w:rsid w:val="00091901"/>
    <w:rsid w:val="0009197F"/>
    <w:rsid w:val="00091EDF"/>
    <w:rsid w:val="0009208F"/>
    <w:rsid w:val="000921AB"/>
    <w:rsid w:val="000923D8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3EB2"/>
    <w:rsid w:val="000940D8"/>
    <w:rsid w:val="0009411E"/>
    <w:rsid w:val="000945E6"/>
    <w:rsid w:val="0009464B"/>
    <w:rsid w:val="00094A14"/>
    <w:rsid w:val="000959D0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D85"/>
    <w:rsid w:val="000A0E31"/>
    <w:rsid w:val="000A0F32"/>
    <w:rsid w:val="000A154F"/>
    <w:rsid w:val="000A1842"/>
    <w:rsid w:val="000A2064"/>
    <w:rsid w:val="000A216F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37D"/>
    <w:rsid w:val="000A6909"/>
    <w:rsid w:val="000A6AA2"/>
    <w:rsid w:val="000A6BC9"/>
    <w:rsid w:val="000A6EEB"/>
    <w:rsid w:val="000A7098"/>
    <w:rsid w:val="000A7A78"/>
    <w:rsid w:val="000A7A9B"/>
    <w:rsid w:val="000A7F79"/>
    <w:rsid w:val="000B0000"/>
    <w:rsid w:val="000B0C29"/>
    <w:rsid w:val="000B0C5A"/>
    <w:rsid w:val="000B15D8"/>
    <w:rsid w:val="000B1652"/>
    <w:rsid w:val="000B169D"/>
    <w:rsid w:val="000B1E10"/>
    <w:rsid w:val="000B1F05"/>
    <w:rsid w:val="000B2302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3D"/>
    <w:rsid w:val="000C0CAD"/>
    <w:rsid w:val="000C0DEA"/>
    <w:rsid w:val="000C0FE9"/>
    <w:rsid w:val="000C16AE"/>
    <w:rsid w:val="000C1864"/>
    <w:rsid w:val="000C1A21"/>
    <w:rsid w:val="000C1DDA"/>
    <w:rsid w:val="000C21E0"/>
    <w:rsid w:val="000C30C6"/>
    <w:rsid w:val="000C3EA4"/>
    <w:rsid w:val="000C4350"/>
    <w:rsid w:val="000C4970"/>
    <w:rsid w:val="000C502A"/>
    <w:rsid w:val="000C517E"/>
    <w:rsid w:val="000C52D7"/>
    <w:rsid w:val="000C5B47"/>
    <w:rsid w:val="000C61A5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2D5"/>
    <w:rsid w:val="000D0490"/>
    <w:rsid w:val="000D06C0"/>
    <w:rsid w:val="000D072F"/>
    <w:rsid w:val="000D0914"/>
    <w:rsid w:val="000D0E23"/>
    <w:rsid w:val="000D0EB4"/>
    <w:rsid w:val="000D1580"/>
    <w:rsid w:val="000D1591"/>
    <w:rsid w:val="000D1CA2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D7BED"/>
    <w:rsid w:val="000E0048"/>
    <w:rsid w:val="000E01BB"/>
    <w:rsid w:val="000E02EA"/>
    <w:rsid w:val="000E0379"/>
    <w:rsid w:val="000E0649"/>
    <w:rsid w:val="000E0F64"/>
    <w:rsid w:val="000E13A5"/>
    <w:rsid w:val="000E149A"/>
    <w:rsid w:val="000E150D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497"/>
    <w:rsid w:val="000E35FA"/>
    <w:rsid w:val="000E42A9"/>
    <w:rsid w:val="000E5128"/>
    <w:rsid w:val="000E5452"/>
    <w:rsid w:val="000E54DD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748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7D0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319"/>
    <w:rsid w:val="000F7803"/>
    <w:rsid w:val="000F7AA5"/>
    <w:rsid w:val="000F7CC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6A"/>
    <w:rsid w:val="00103ABE"/>
    <w:rsid w:val="00103B5B"/>
    <w:rsid w:val="00103BE2"/>
    <w:rsid w:val="00103DD1"/>
    <w:rsid w:val="001041DF"/>
    <w:rsid w:val="0010440D"/>
    <w:rsid w:val="00104854"/>
    <w:rsid w:val="001048E8"/>
    <w:rsid w:val="00104D50"/>
    <w:rsid w:val="00104E88"/>
    <w:rsid w:val="00105409"/>
    <w:rsid w:val="001054EC"/>
    <w:rsid w:val="00105AB7"/>
    <w:rsid w:val="00105C38"/>
    <w:rsid w:val="00105D11"/>
    <w:rsid w:val="00105F4E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23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00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FED"/>
    <w:rsid w:val="0011635A"/>
    <w:rsid w:val="0011636B"/>
    <w:rsid w:val="001163BA"/>
    <w:rsid w:val="00116525"/>
    <w:rsid w:val="001165FA"/>
    <w:rsid w:val="00116BD2"/>
    <w:rsid w:val="00117644"/>
    <w:rsid w:val="00117C1C"/>
    <w:rsid w:val="00120227"/>
    <w:rsid w:val="0012086A"/>
    <w:rsid w:val="00120B1A"/>
    <w:rsid w:val="00120CFB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23A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CD0"/>
    <w:rsid w:val="00124DD4"/>
    <w:rsid w:val="00124FA2"/>
    <w:rsid w:val="0012505E"/>
    <w:rsid w:val="001252F0"/>
    <w:rsid w:val="00125759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B3"/>
    <w:rsid w:val="001305CC"/>
    <w:rsid w:val="0013077C"/>
    <w:rsid w:val="001313FF"/>
    <w:rsid w:val="00131943"/>
    <w:rsid w:val="00131ADB"/>
    <w:rsid w:val="00132278"/>
    <w:rsid w:val="0013245C"/>
    <w:rsid w:val="00132480"/>
    <w:rsid w:val="0013275E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EBB"/>
    <w:rsid w:val="00145F03"/>
    <w:rsid w:val="00146AA8"/>
    <w:rsid w:val="00146AF7"/>
    <w:rsid w:val="00146E81"/>
    <w:rsid w:val="00146F61"/>
    <w:rsid w:val="001470B4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A91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6D65"/>
    <w:rsid w:val="00157136"/>
    <w:rsid w:val="0015719D"/>
    <w:rsid w:val="00157206"/>
    <w:rsid w:val="00157739"/>
    <w:rsid w:val="00157F34"/>
    <w:rsid w:val="001603DB"/>
    <w:rsid w:val="00160768"/>
    <w:rsid w:val="0016089C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A3B"/>
    <w:rsid w:val="00163C1C"/>
    <w:rsid w:val="00164116"/>
    <w:rsid w:val="001648EA"/>
    <w:rsid w:val="00164979"/>
    <w:rsid w:val="001649A9"/>
    <w:rsid w:val="001649DD"/>
    <w:rsid w:val="00164AE4"/>
    <w:rsid w:val="00164B55"/>
    <w:rsid w:val="001653BB"/>
    <w:rsid w:val="001656EB"/>
    <w:rsid w:val="00165C05"/>
    <w:rsid w:val="00165D47"/>
    <w:rsid w:val="00166786"/>
    <w:rsid w:val="0016691D"/>
    <w:rsid w:val="00166C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369"/>
    <w:rsid w:val="0017262B"/>
    <w:rsid w:val="00172A7C"/>
    <w:rsid w:val="00172BDE"/>
    <w:rsid w:val="00172CFB"/>
    <w:rsid w:val="00173096"/>
    <w:rsid w:val="0017319C"/>
    <w:rsid w:val="001732A2"/>
    <w:rsid w:val="001734B6"/>
    <w:rsid w:val="00173751"/>
    <w:rsid w:val="00174154"/>
    <w:rsid w:val="001741DF"/>
    <w:rsid w:val="001744D9"/>
    <w:rsid w:val="00174695"/>
    <w:rsid w:val="001748B4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0D69"/>
    <w:rsid w:val="00181226"/>
    <w:rsid w:val="001812E8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0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0AAA"/>
    <w:rsid w:val="001915C2"/>
    <w:rsid w:val="0019164C"/>
    <w:rsid w:val="00191B15"/>
    <w:rsid w:val="0019202E"/>
    <w:rsid w:val="00192E0F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70E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FF1"/>
    <w:rsid w:val="001A3160"/>
    <w:rsid w:val="001A34B5"/>
    <w:rsid w:val="001A36A1"/>
    <w:rsid w:val="001A3F4B"/>
    <w:rsid w:val="001A45CF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860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4F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4DB"/>
    <w:rsid w:val="001C3616"/>
    <w:rsid w:val="001C382D"/>
    <w:rsid w:val="001C39F3"/>
    <w:rsid w:val="001C3EDB"/>
    <w:rsid w:val="001C3FCF"/>
    <w:rsid w:val="001C40A6"/>
    <w:rsid w:val="001C4144"/>
    <w:rsid w:val="001C429D"/>
    <w:rsid w:val="001C4536"/>
    <w:rsid w:val="001C4538"/>
    <w:rsid w:val="001C4920"/>
    <w:rsid w:val="001C4A99"/>
    <w:rsid w:val="001C4F24"/>
    <w:rsid w:val="001C5091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67C"/>
    <w:rsid w:val="001D171E"/>
    <w:rsid w:val="001D18A5"/>
    <w:rsid w:val="001D19A2"/>
    <w:rsid w:val="001D1B3B"/>
    <w:rsid w:val="001D213C"/>
    <w:rsid w:val="001D22B0"/>
    <w:rsid w:val="001D2566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D78DA"/>
    <w:rsid w:val="001D7F53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3DF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2EF"/>
    <w:rsid w:val="001F17E8"/>
    <w:rsid w:val="001F2295"/>
    <w:rsid w:val="001F2318"/>
    <w:rsid w:val="001F2422"/>
    <w:rsid w:val="001F24BF"/>
    <w:rsid w:val="001F25A9"/>
    <w:rsid w:val="001F2959"/>
    <w:rsid w:val="001F2F7A"/>
    <w:rsid w:val="001F3491"/>
    <w:rsid w:val="001F368C"/>
    <w:rsid w:val="001F38C5"/>
    <w:rsid w:val="001F3913"/>
    <w:rsid w:val="001F3DA9"/>
    <w:rsid w:val="001F411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17F"/>
    <w:rsid w:val="001F72E3"/>
    <w:rsid w:val="001F7432"/>
    <w:rsid w:val="0020009C"/>
    <w:rsid w:val="00200A11"/>
    <w:rsid w:val="00200BAF"/>
    <w:rsid w:val="00200CA5"/>
    <w:rsid w:val="002015D6"/>
    <w:rsid w:val="00201AD1"/>
    <w:rsid w:val="002028DC"/>
    <w:rsid w:val="0020291E"/>
    <w:rsid w:val="00202928"/>
    <w:rsid w:val="00202936"/>
    <w:rsid w:val="00203093"/>
    <w:rsid w:val="0020311C"/>
    <w:rsid w:val="00203323"/>
    <w:rsid w:val="00203E6A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0FD"/>
    <w:rsid w:val="00211217"/>
    <w:rsid w:val="00211708"/>
    <w:rsid w:val="0021193E"/>
    <w:rsid w:val="00211B08"/>
    <w:rsid w:val="00211BE8"/>
    <w:rsid w:val="00211D5D"/>
    <w:rsid w:val="00211D62"/>
    <w:rsid w:val="00211F4D"/>
    <w:rsid w:val="00212491"/>
    <w:rsid w:val="00212706"/>
    <w:rsid w:val="0021277F"/>
    <w:rsid w:val="002127C8"/>
    <w:rsid w:val="00212E52"/>
    <w:rsid w:val="00212F29"/>
    <w:rsid w:val="0021325D"/>
    <w:rsid w:val="002132D5"/>
    <w:rsid w:val="002133B5"/>
    <w:rsid w:val="00213D21"/>
    <w:rsid w:val="00213D93"/>
    <w:rsid w:val="00213E42"/>
    <w:rsid w:val="00214065"/>
    <w:rsid w:val="0021407A"/>
    <w:rsid w:val="002144DB"/>
    <w:rsid w:val="00214655"/>
    <w:rsid w:val="00214907"/>
    <w:rsid w:val="00214C57"/>
    <w:rsid w:val="00215510"/>
    <w:rsid w:val="00215639"/>
    <w:rsid w:val="00215A61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0FEB"/>
    <w:rsid w:val="00221333"/>
    <w:rsid w:val="0022168B"/>
    <w:rsid w:val="002216F9"/>
    <w:rsid w:val="00221778"/>
    <w:rsid w:val="0022180A"/>
    <w:rsid w:val="00221C21"/>
    <w:rsid w:val="00221E75"/>
    <w:rsid w:val="00222462"/>
    <w:rsid w:val="0022266A"/>
    <w:rsid w:val="0022269A"/>
    <w:rsid w:val="00222EB0"/>
    <w:rsid w:val="00222F4D"/>
    <w:rsid w:val="00223ABA"/>
    <w:rsid w:val="00223E18"/>
    <w:rsid w:val="00223FE5"/>
    <w:rsid w:val="002248F4"/>
    <w:rsid w:val="00224AD5"/>
    <w:rsid w:val="00224B03"/>
    <w:rsid w:val="00224F82"/>
    <w:rsid w:val="00225129"/>
    <w:rsid w:val="0022523F"/>
    <w:rsid w:val="0022594B"/>
    <w:rsid w:val="00225C61"/>
    <w:rsid w:val="00226219"/>
    <w:rsid w:val="00226304"/>
    <w:rsid w:val="00226370"/>
    <w:rsid w:val="00226534"/>
    <w:rsid w:val="002269CA"/>
    <w:rsid w:val="00227A04"/>
    <w:rsid w:val="00227A2B"/>
    <w:rsid w:val="00227B53"/>
    <w:rsid w:val="00227B8C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6EA"/>
    <w:rsid w:val="0023385A"/>
    <w:rsid w:val="002339B0"/>
    <w:rsid w:val="00233A9E"/>
    <w:rsid w:val="00233EAD"/>
    <w:rsid w:val="00234002"/>
    <w:rsid w:val="0023491C"/>
    <w:rsid w:val="002349B7"/>
    <w:rsid w:val="00235344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0D2F"/>
    <w:rsid w:val="0024114D"/>
    <w:rsid w:val="00241268"/>
    <w:rsid w:val="0024182E"/>
    <w:rsid w:val="00241930"/>
    <w:rsid w:val="00241F21"/>
    <w:rsid w:val="002420F4"/>
    <w:rsid w:val="002421B9"/>
    <w:rsid w:val="0024245B"/>
    <w:rsid w:val="00242CED"/>
    <w:rsid w:val="00242DA6"/>
    <w:rsid w:val="00242DD8"/>
    <w:rsid w:val="002431A9"/>
    <w:rsid w:val="002437FC"/>
    <w:rsid w:val="002439DE"/>
    <w:rsid w:val="00243CBD"/>
    <w:rsid w:val="00243F3C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6E01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340"/>
    <w:rsid w:val="0025155F"/>
    <w:rsid w:val="00251872"/>
    <w:rsid w:val="00251C70"/>
    <w:rsid w:val="00252435"/>
    <w:rsid w:val="0025289A"/>
    <w:rsid w:val="0025356B"/>
    <w:rsid w:val="00253598"/>
    <w:rsid w:val="002538DA"/>
    <w:rsid w:val="00253B5F"/>
    <w:rsid w:val="00253C46"/>
    <w:rsid w:val="00253C70"/>
    <w:rsid w:val="002548CA"/>
    <w:rsid w:val="00254943"/>
    <w:rsid w:val="00254A69"/>
    <w:rsid w:val="00254B73"/>
    <w:rsid w:val="00254BA2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6DE"/>
    <w:rsid w:val="00257A1A"/>
    <w:rsid w:val="00257C94"/>
    <w:rsid w:val="00257E7F"/>
    <w:rsid w:val="002605AE"/>
    <w:rsid w:val="00260C2C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C58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B69"/>
    <w:rsid w:val="00276C68"/>
    <w:rsid w:val="00277166"/>
    <w:rsid w:val="00277C5A"/>
    <w:rsid w:val="00280010"/>
    <w:rsid w:val="00280321"/>
    <w:rsid w:val="002806D9"/>
    <w:rsid w:val="00280C98"/>
    <w:rsid w:val="00281240"/>
    <w:rsid w:val="0028152D"/>
    <w:rsid w:val="00281725"/>
    <w:rsid w:val="00281AE7"/>
    <w:rsid w:val="00281F55"/>
    <w:rsid w:val="00281FFF"/>
    <w:rsid w:val="002822CA"/>
    <w:rsid w:val="002827A7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75"/>
    <w:rsid w:val="002926D8"/>
    <w:rsid w:val="00293150"/>
    <w:rsid w:val="00293227"/>
    <w:rsid w:val="00293301"/>
    <w:rsid w:val="002933D3"/>
    <w:rsid w:val="0029364A"/>
    <w:rsid w:val="00293F4C"/>
    <w:rsid w:val="002947B7"/>
    <w:rsid w:val="002947CF"/>
    <w:rsid w:val="00294A6F"/>
    <w:rsid w:val="00294DA6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6974"/>
    <w:rsid w:val="002970B6"/>
    <w:rsid w:val="0029717A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D7E"/>
    <w:rsid w:val="002A0F00"/>
    <w:rsid w:val="002A15D8"/>
    <w:rsid w:val="002A17C4"/>
    <w:rsid w:val="002A18B5"/>
    <w:rsid w:val="002A1A25"/>
    <w:rsid w:val="002A1A7A"/>
    <w:rsid w:val="002A2293"/>
    <w:rsid w:val="002A2327"/>
    <w:rsid w:val="002A23B1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737"/>
    <w:rsid w:val="002A7D4F"/>
    <w:rsid w:val="002A7D95"/>
    <w:rsid w:val="002B0148"/>
    <w:rsid w:val="002B01D2"/>
    <w:rsid w:val="002B0D84"/>
    <w:rsid w:val="002B0FCF"/>
    <w:rsid w:val="002B0FED"/>
    <w:rsid w:val="002B132D"/>
    <w:rsid w:val="002B17C4"/>
    <w:rsid w:val="002B1DC2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FDC"/>
    <w:rsid w:val="002B422D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6F98"/>
    <w:rsid w:val="002B700D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5B3"/>
    <w:rsid w:val="002C1921"/>
    <w:rsid w:val="002C1FF4"/>
    <w:rsid w:val="002C215C"/>
    <w:rsid w:val="002C255C"/>
    <w:rsid w:val="002C27ED"/>
    <w:rsid w:val="002C27F9"/>
    <w:rsid w:val="002C29B7"/>
    <w:rsid w:val="002C2AF8"/>
    <w:rsid w:val="002C2EA7"/>
    <w:rsid w:val="002C2F89"/>
    <w:rsid w:val="002C359F"/>
    <w:rsid w:val="002C38E3"/>
    <w:rsid w:val="002C3CD4"/>
    <w:rsid w:val="002C3F80"/>
    <w:rsid w:val="002C43D7"/>
    <w:rsid w:val="002C4583"/>
    <w:rsid w:val="002C4916"/>
    <w:rsid w:val="002C4A82"/>
    <w:rsid w:val="002C4A8B"/>
    <w:rsid w:val="002C4B49"/>
    <w:rsid w:val="002C51FB"/>
    <w:rsid w:val="002C5609"/>
    <w:rsid w:val="002C58F3"/>
    <w:rsid w:val="002C5A4D"/>
    <w:rsid w:val="002C5C71"/>
    <w:rsid w:val="002C5DCE"/>
    <w:rsid w:val="002C5F71"/>
    <w:rsid w:val="002C61D9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29"/>
    <w:rsid w:val="002D129D"/>
    <w:rsid w:val="002D146E"/>
    <w:rsid w:val="002D1485"/>
    <w:rsid w:val="002D1623"/>
    <w:rsid w:val="002D2034"/>
    <w:rsid w:val="002D20EE"/>
    <w:rsid w:val="002D23A8"/>
    <w:rsid w:val="002D27D8"/>
    <w:rsid w:val="002D2E14"/>
    <w:rsid w:val="002D2E7E"/>
    <w:rsid w:val="002D38E6"/>
    <w:rsid w:val="002D3D89"/>
    <w:rsid w:val="002D3E4B"/>
    <w:rsid w:val="002D482A"/>
    <w:rsid w:val="002D49DA"/>
    <w:rsid w:val="002D4E82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D7E13"/>
    <w:rsid w:val="002E01C4"/>
    <w:rsid w:val="002E04A2"/>
    <w:rsid w:val="002E0678"/>
    <w:rsid w:val="002E06F5"/>
    <w:rsid w:val="002E0BB1"/>
    <w:rsid w:val="002E0CD2"/>
    <w:rsid w:val="002E1120"/>
    <w:rsid w:val="002E11F2"/>
    <w:rsid w:val="002E1381"/>
    <w:rsid w:val="002E1721"/>
    <w:rsid w:val="002E1769"/>
    <w:rsid w:val="002E1FD6"/>
    <w:rsid w:val="002E21FC"/>
    <w:rsid w:val="002E2335"/>
    <w:rsid w:val="002E24DE"/>
    <w:rsid w:val="002E25A5"/>
    <w:rsid w:val="002E2781"/>
    <w:rsid w:val="002E308F"/>
    <w:rsid w:val="002E3302"/>
    <w:rsid w:val="002E367F"/>
    <w:rsid w:val="002E370D"/>
    <w:rsid w:val="002E37FC"/>
    <w:rsid w:val="002E3A5E"/>
    <w:rsid w:val="002E3ACD"/>
    <w:rsid w:val="002E3B56"/>
    <w:rsid w:val="002E3EED"/>
    <w:rsid w:val="002E43A4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7D8"/>
    <w:rsid w:val="002E7EDE"/>
    <w:rsid w:val="002F01EF"/>
    <w:rsid w:val="002F04D1"/>
    <w:rsid w:val="002F04E0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8A0"/>
    <w:rsid w:val="002F2A8C"/>
    <w:rsid w:val="002F2B91"/>
    <w:rsid w:val="002F2BF4"/>
    <w:rsid w:val="002F2CA5"/>
    <w:rsid w:val="002F2D47"/>
    <w:rsid w:val="002F2E12"/>
    <w:rsid w:val="002F2EA6"/>
    <w:rsid w:val="002F3007"/>
    <w:rsid w:val="002F3B00"/>
    <w:rsid w:val="002F40C8"/>
    <w:rsid w:val="002F44CB"/>
    <w:rsid w:val="002F4611"/>
    <w:rsid w:val="002F4778"/>
    <w:rsid w:val="002F4806"/>
    <w:rsid w:val="002F5ED1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8F0"/>
    <w:rsid w:val="00302CA0"/>
    <w:rsid w:val="00302E8E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D78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2D57"/>
    <w:rsid w:val="0031342C"/>
    <w:rsid w:val="00313492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741C"/>
    <w:rsid w:val="00317666"/>
    <w:rsid w:val="00317764"/>
    <w:rsid w:val="00317901"/>
    <w:rsid w:val="0032009C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9CF"/>
    <w:rsid w:val="00323C04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23A"/>
    <w:rsid w:val="003274BE"/>
    <w:rsid w:val="00327747"/>
    <w:rsid w:val="0032783D"/>
    <w:rsid w:val="00327C8F"/>
    <w:rsid w:val="00327C9E"/>
    <w:rsid w:val="003302C0"/>
    <w:rsid w:val="00330434"/>
    <w:rsid w:val="003306E5"/>
    <w:rsid w:val="003307AA"/>
    <w:rsid w:val="00330CFA"/>
    <w:rsid w:val="003311E9"/>
    <w:rsid w:val="00331DBC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82D"/>
    <w:rsid w:val="00334A37"/>
    <w:rsid w:val="00334FF2"/>
    <w:rsid w:val="003354FF"/>
    <w:rsid w:val="00335B7C"/>
    <w:rsid w:val="00335CEB"/>
    <w:rsid w:val="00336486"/>
    <w:rsid w:val="003364CD"/>
    <w:rsid w:val="00336503"/>
    <w:rsid w:val="00336A2B"/>
    <w:rsid w:val="00336A5A"/>
    <w:rsid w:val="00336B9C"/>
    <w:rsid w:val="00336CA6"/>
    <w:rsid w:val="00336EC9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5F3"/>
    <w:rsid w:val="00343DA5"/>
    <w:rsid w:val="00343E38"/>
    <w:rsid w:val="00344273"/>
    <w:rsid w:val="0034447C"/>
    <w:rsid w:val="00344A56"/>
    <w:rsid w:val="00345147"/>
    <w:rsid w:val="00345182"/>
    <w:rsid w:val="003454C8"/>
    <w:rsid w:val="003457EF"/>
    <w:rsid w:val="00345BCB"/>
    <w:rsid w:val="00345E8B"/>
    <w:rsid w:val="00346091"/>
    <w:rsid w:val="0034624B"/>
    <w:rsid w:val="003462F7"/>
    <w:rsid w:val="0034698B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4B9"/>
    <w:rsid w:val="003514C5"/>
    <w:rsid w:val="003519B6"/>
    <w:rsid w:val="00351AC5"/>
    <w:rsid w:val="00352382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2B6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57D2F"/>
    <w:rsid w:val="00357DBC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6DC"/>
    <w:rsid w:val="003617CD"/>
    <w:rsid w:val="00361C19"/>
    <w:rsid w:val="00361D42"/>
    <w:rsid w:val="0036213E"/>
    <w:rsid w:val="00362173"/>
    <w:rsid w:val="00362313"/>
    <w:rsid w:val="00362458"/>
    <w:rsid w:val="00362675"/>
    <w:rsid w:val="00362708"/>
    <w:rsid w:val="003643B5"/>
    <w:rsid w:val="003646F7"/>
    <w:rsid w:val="00364B2E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7046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A2"/>
    <w:rsid w:val="003712B6"/>
    <w:rsid w:val="00371439"/>
    <w:rsid w:val="003719E5"/>
    <w:rsid w:val="00371A56"/>
    <w:rsid w:val="00371C20"/>
    <w:rsid w:val="00371D6B"/>
    <w:rsid w:val="00371F2A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741"/>
    <w:rsid w:val="00375859"/>
    <w:rsid w:val="003758E2"/>
    <w:rsid w:val="0037629E"/>
    <w:rsid w:val="00376378"/>
    <w:rsid w:val="0037659D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0BC3"/>
    <w:rsid w:val="00381BD1"/>
    <w:rsid w:val="00381BDD"/>
    <w:rsid w:val="00381BF9"/>
    <w:rsid w:val="00381D0D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6F8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720"/>
    <w:rsid w:val="00387BB9"/>
    <w:rsid w:val="00387CBA"/>
    <w:rsid w:val="00387D7A"/>
    <w:rsid w:val="0039037A"/>
    <w:rsid w:val="003906BD"/>
    <w:rsid w:val="0039106C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2D1"/>
    <w:rsid w:val="00394322"/>
    <w:rsid w:val="00394450"/>
    <w:rsid w:val="003944B4"/>
    <w:rsid w:val="00394601"/>
    <w:rsid w:val="003949ED"/>
    <w:rsid w:val="00394FFD"/>
    <w:rsid w:val="00395260"/>
    <w:rsid w:val="00395509"/>
    <w:rsid w:val="003959E5"/>
    <w:rsid w:val="00395B80"/>
    <w:rsid w:val="00395CCB"/>
    <w:rsid w:val="00396415"/>
    <w:rsid w:val="00396643"/>
    <w:rsid w:val="00396ADF"/>
    <w:rsid w:val="00396FD8"/>
    <w:rsid w:val="003971B4"/>
    <w:rsid w:val="00397304"/>
    <w:rsid w:val="0039757C"/>
    <w:rsid w:val="0039784F"/>
    <w:rsid w:val="00397D09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03D"/>
    <w:rsid w:val="003A2145"/>
    <w:rsid w:val="003A2405"/>
    <w:rsid w:val="003A28F5"/>
    <w:rsid w:val="003A2AC7"/>
    <w:rsid w:val="003A2C30"/>
    <w:rsid w:val="003A336A"/>
    <w:rsid w:val="003A3899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5E4D"/>
    <w:rsid w:val="003A62A4"/>
    <w:rsid w:val="003A69B3"/>
    <w:rsid w:val="003A6B3A"/>
    <w:rsid w:val="003A6D91"/>
    <w:rsid w:val="003A79A0"/>
    <w:rsid w:val="003A7C09"/>
    <w:rsid w:val="003B09F8"/>
    <w:rsid w:val="003B0A8E"/>
    <w:rsid w:val="003B0D6B"/>
    <w:rsid w:val="003B1873"/>
    <w:rsid w:val="003B1EE6"/>
    <w:rsid w:val="003B1F21"/>
    <w:rsid w:val="003B233A"/>
    <w:rsid w:val="003B289C"/>
    <w:rsid w:val="003B3779"/>
    <w:rsid w:val="003B37FD"/>
    <w:rsid w:val="003B3ED9"/>
    <w:rsid w:val="003B40B5"/>
    <w:rsid w:val="003B4200"/>
    <w:rsid w:val="003B448D"/>
    <w:rsid w:val="003B465B"/>
    <w:rsid w:val="003B49D6"/>
    <w:rsid w:val="003B4AA2"/>
    <w:rsid w:val="003B4B0F"/>
    <w:rsid w:val="003B4E91"/>
    <w:rsid w:val="003B50FF"/>
    <w:rsid w:val="003B5103"/>
    <w:rsid w:val="003B51D5"/>
    <w:rsid w:val="003B536E"/>
    <w:rsid w:val="003B5E01"/>
    <w:rsid w:val="003B5EBA"/>
    <w:rsid w:val="003B61FC"/>
    <w:rsid w:val="003B62B7"/>
    <w:rsid w:val="003B62FC"/>
    <w:rsid w:val="003B6860"/>
    <w:rsid w:val="003B74BC"/>
    <w:rsid w:val="003B77CC"/>
    <w:rsid w:val="003B77D3"/>
    <w:rsid w:val="003B7CCA"/>
    <w:rsid w:val="003B7CD8"/>
    <w:rsid w:val="003B7D0B"/>
    <w:rsid w:val="003B7DBF"/>
    <w:rsid w:val="003C0333"/>
    <w:rsid w:val="003C05A0"/>
    <w:rsid w:val="003C08E4"/>
    <w:rsid w:val="003C0BD9"/>
    <w:rsid w:val="003C0EAE"/>
    <w:rsid w:val="003C0FB9"/>
    <w:rsid w:val="003C1245"/>
    <w:rsid w:val="003C1B74"/>
    <w:rsid w:val="003C283B"/>
    <w:rsid w:val="003C3239"/>
    <w:rsid w:val="003C32A6"/>
    <w:rsid w:val="003C34C8"/>
    <w:rsid w:val="003C353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30A"/>
    <w:rsid w:val="003D1D0A"/>
    <w:rsid w:val="003D1D0E"/>
    <w:rsid w:val="003D2337"/>
    <w:rsid w:val="003D25DB"/>
    <w:rsid w:val="003D2A89"/>
    <w:rsid w:val="003D3571"/>
    <w:rsid w:val="003D3AF7"/>
    <w:rsid w:val="003D3ED3"/>
    <w:rsid w:val="003D467E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0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1E07"/>
    <w:rsid w:val="003E217B"/>
    <w:rsid w:val="003E2324"/>
    <w:rsid w:val="003E291C"/>
    <w:rsid w:val="003E2980"/>
    <w:rsid w:val="003E2ADB"/>
    <w:rsid w:val="003E32F1"/>
    <w:rsid w:val="003E3490"/>
    <w:rsid w:val="003E375B"/>
    <w:rsid w:val="003E4102"/>
    <w:rsid w:val="003E417D"/>
    <w:rsid w:val="003E4490"/>
    <w:rsid w:val="003E4651"/>
    <w:rsid w:val="003E4825"/>
    <w:rsid w:val="003E48DE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3A"/>
    <w:rsid w:val="003E74FC"/>
    <w:rsid w:val="003E75E2"/>
    <w:rsid w:val="003E76DD"/>
    <w:rsid w:val="003E7938"/>
    <w:rsid w:val="003E7986"/>
    <w:rsid w:val="003F00CF"/>
    <w:rsid w:val="003F01AD"/>
    <w:rsid w:val="003F05A8"/>
    <w:rsid w:val="003F0BA5"/>
    <w:rsid w:val="003F1052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044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0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4DEB"/>
    <w:rsid w:val="00405144"/>
    <w:rsid w:val="0040540C"/>
    <w:rsid w:val="0040561C"/>
    <w:rsid w:val="00405991"/>
    <w:rsid w:val="00405CFA"/>
    <w:rsid w:val="00405FA4"/>
    <w:rsid w:val="00406946"/>
    <w:rsid w:val="00406B08"/>
    <w:rsid w:val="00406DDD"/>
    <w:rsid w:val="00407AC8"/>
    <w:rsid w:val="00407B1E"/>
    <w:rsid w:val="00407D4D"/>
    <w:rsid w:val="004101C7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81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2CD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AF7"/>
    <w:rsid w:val="00416B5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1EA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3DB5"/>
    <w:rsid w:val="0042406F"/>
    <w:rsid w:val="0042419B"/>
    <w:rsid w:val="00424254"/>
    <w:rsid w:val="0042443D"/>
    <w:rsid w:val="00424748"/>
    <w:rsid w:val="00424C7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40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2C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37D42"/>
    <w:rsid w:val="00440140"/>
    <w:rsid w:val="00440192"/>
    <w:rsid w:val="00440341"/>
    <w:rsid w:val="00440599"/>
    <w:rsid w:val="0044071D"/>
    <w:rsid w:val="004408D0"/>
    <w:rsid w:val="00440DA6"/>
    <w:rsid w:val="00440E20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12E"/>
    <w:rsid w:val="00444551"/>
    <w:rsid w:val="00444C8C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7CE"/>
    <w:rsid w:val="00447860"/>
    <w:rsid w:val="00447918"/>
    <w:rsid w:val="00447A30"/>
    <w:rsid w:val="004501EB"/>
    <w:rsid w:val="004506AF"/>
    <w:rsid w:val="004506C9"/>
    <w:rsid w:val="004507D9"/>
    <w:rsid w:val="00450809"/>
    <w:rsid w:val="0045161F"/>
    <w:rsid w:val="0045170A"/>
    <w:rsid w:val="004517B6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A60"/>
    <w:rsid w:val="00455DD2"/>
    <w:rsid w:val="00455EEE"/>
    <w:rsid w:val="00455EFE"/>
    <w:rsid w:val="0045600F"/>
    <w:rsid w:val="004561C7"/>
    <w:rsid w:val="0045642F"/>
    <w:rsid w:val="00456DB5"/>
    <w:rsid w:val="00456DE6"/>
    <w:rsid w:val="00456EEF"/>
    <w:rsid w:val="00456F7F"/>
    <w:rsid w:val="004572A0"/>
    <w:rsid w:val="004575CD"/>
    <w:rsid w:val="0045775F"/>
    <w:rsid w:val="00457AD5"/>
    <w:rsid w:val="0046054A"/>
    <w:rsid w:val="00460667"/>
    <w:rsid w:val="00460B44"/>
    <w:rsid w:val="00460F34"/>
    <w:rsid w:val="0046143E"/>
    <w:rsid w:val="004617CD"/>
    <w:rsid w:val="00461FCE"/>
    <w:rsid w:val="00462628"/>
    <w:rsid w:val="0046268C"/>
    <w:rsid w:val="004628CE"/>
    <w:rsid w:val="0046299B"/>
    <w:rsid w:val="00462CDF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202"/>
    <w:rsid w:val="004654F4"/>
    <w:rsid w:val="00465766"/>
    <w:rsid w:val="0046590F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5EC"/>
    <w:rsid w:val="0047295A"/>
    <w:rsid w:val="00472B4A"/>
    <w:rsid w:val="004730FD"/>
    <w:rsid w:val="00473D20"/>
    <w:rsid w:val="00473D43"/>
    <w:rsid w:val="00473FAE"/>
    <w:rsid w:val="00474359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B3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61E"/>
    <w:rsid w:val="00481773"/>
    <w:rsid w:val="004819DC"/>
    <w:rsid w:val="00481A79"/>
    <w:rsid w:val="00481FCA"/>
    <w:rsid w:val="0048209B"/>
    <w:rsid w:val="004822DD"/>
    <w:rsid w:val="00482351"/>
    <w:rsid w:val="004826B3"/>
    <w:rsid w:val="004827AE"/>
    <w:rsid w:val="00482A3C"/>
    <w:rsid w:val="00483982"/>
    <w:rsid w:val="00483DD8"/>
    <w:rsid w:val="00484216"/>
    <w:rsid w:val="004848C3"/>
    <w:rsid w:val="00484EB2"/>
    <w:rsid w:val="00484FB8"/>
    <w:rsid w:val="0048506B"/>
    <w:rsid w:val="0048507B"/>
    <w:rsid w:val="004855FC"/>
    <w:rsid w:val="00485E14"/>
    <w:rsid w:val="00485F8B"/>
    <w:rsid w:val="00486227"/>
    <w:rsid w:val="004864E4"/>
    <w:rsid w:val="0048664A"/>
    <w:rsid w:val="004866C1"/>
    <w:rsid w:val="00486768"/>
    <w:rsid w:val="00486821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1CD"/>
    <w:rsid w:val="004926C9"/>
    <w:rsid w:val="0049273B"/>
    <w:rsid w:val="0049367A"/>
    <w:rsid w:val="00493824"/>
    <w:rsid w:val="004939BC"/>
    <w:rsid w:val="00493C5A"/>
    <w:rsid w:val="0049412E"/>
    <w:rsid w:val="00494138"/>
    <w:rsid w:val="00494953"/>
    <w:rsid w:val="004949CE"/>
    <w:rsid w:val="004949E2"/>
    <w:rsid w:val="004951B3"/>
    <w:rsid w:val="004954EC"/>
    <w:rsid w:val="004956A2"/>
    <w:rsid w:val="00495C27"/>
    <w:rsid w:val="00496138"/>
    <w:rsid w:val="0049630B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3F4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58E"/>
    <w:rsid w:val="004A4BD4"/>
    <w:rsid w:val="004A5501"/>
    <w:rsid w:val="004A55B1"/>
    <w:rsid w:val="004A5A4C"/>
    <w:rsid w:val="004A5CC3"/>
    <w:rsid w:val="004A5DF1"/>
    <w:rsid w:val="004A5E78"/>
    <w:rsid w:val="004A5E80"/>
    <w:rsid w:val="004A5FA0"/>
    <w:rsid w:val="004A6202"/>
    <w:rsid w:val="004A6205"/>
    <w:rsid w:val="004A63FE"/>
    <w:rsid w:val="004A64E9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15E"/>
    <w:rsid w:val="004B3221"/>
    <w:rsid w:val="004B340D"/>
    <w:rsid w:val="004B3A3C"/>
    <w:rsid w:val="004B3F28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13"/>
    <w:rsid w:val="004B736B"/>
    <w:rsid w:val="004B75DF"/>
    <w:rsid w:val="004B787D"/>
    <w:rsid w:val="004B7D4B"/>
    <w:rsid w:val="004B7F62"/>
    <w:rsid w:val="004C00AB"/>
    <w:rsid w:val="004C03AB"/>
    <w:rsid w:val="004C1547"/>
    <w:rsid w:val="004C1782"/>
    <w:rsid w:val="004C1AD7"/>
    <w:rsid w:val="004C1C1B"/>
    <w:rsid w:val="004C2E43"/>
    <w:rsid w:val="004C3210"/>
    <w:rsid w:val="004C36E4"/>
    <w:rsid w:val="004C448D"/>
    <w:rsid w:val="004C4557"/>
    <w:rsid w:val="004C4A05"/>
    <w:rsid w:val="004C4D03"/>
    <w:rsid w:val="004C4D33"/>
    <w:rsid w:val="004C4E9F"/>
    <w:rsid w:val="004C501D"/>
    <w:rsid w:val="004C52E2"/>
    <w:rsid w:val="004C5797"/>
    <w:rsid w:val="004C5895"/>
    <w:rsid w:val="004C5B9A"/>
    <w:rsid w:val="004C5C56"/>
    <w:rsid w:val="004C5D43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5EC1"/>
    <w:rsid w:val="004D66B1"/>
    <w:rsid w:val="004D6986"/>
    <w:rsid w:val="004D7A48"/>
    <w:rsid w:val="004D7A5D"/>
    <w:rsid w:val="004D7ADA"/>
    <w:rsid w:val="004D7BBA"/>
    <w:rsid w:val="004D7D21"/>
    <w:rsid w:val="004E01CE"/>
    <w:rsid w:val="004E062C"/>
    <w:rsid w:val="004E0782"/>
    <w:rsid w:val="004E0BFC"/>
    <w:rsid w:val="004E0D37"/>
    <w:rsid w:val="004E1106"/>
    <w:rsid w:val="004E11C8"/>
    <w:rsid w:val="004E1713"/>
    <w:rsid w:val="004E1898"/>
    <w:rsid w:val="004E2284"/>
    <w:rsid w:val="004E267F"/>
    <w:rsid w:val="004E2685"/>
    <w:rsid w:val="004E2750"/>
    <w:rsid w:val="004E291C"/>
    <w:rsid w:val="004E2B4F"/>
    <w:rsid w:val="004E33AC"/>
    <w:rsid w:val="004E3601"/>
    <w:rsid w:val="004E37A4"/>
    <w:rsid w:val="004E3E5F"/>
    <w:rsid w:val="004E40DA"/>
    <w:rsid w:val="004E4268"/>
    <w:rsid w:val="004E45ED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ACD"/>
    <w:rsid w:val="004E5E0D"/>
    <w:rsid w:val="004E61D7"/>
    <w:rsid w:val="004E6375"/>
    <w:rsid w:val="004E63DB"/>
    <w:rsid w:val="004E6541"/>
    <w:rsid w:val="004E65C7"/>
    <w:rsid w:val="004E68F7"/>
    <w:rsid w:val="004E69D9"/>
    <w:rsid w:val="004E6A5F"/>
    <w:rsid w:val="004E6D95"/>
    <w:rsid w:val="004E6F7F"/>
    <w:rsid w:val="004E702A"/>
    <w:rsid w:val="004E7069"/>
    <w:rsid w:val="004F0012"/>
    <w:rsid w:val="004F01CE"/>
    <w:rsid w:val="004F0295"/>
    <w:rsid w:val="004F04C8"/>
    <w:rsid w:val="004F0C0B"/>
    <w:rsid w:val="004F0DE3"/>
    <w:rsid w:val="004F0F44"/>
    <w:rsid w:val="004F1338"/>
    <w:rsid w:val="004F1905"/>
    <w:rsid w:val="004F1A67"/>
    <w:rsid w:val="004F1B25"/>
    <w:rsid w:val="004F1EB7"/>
    <w:rsid w:val="004F22DA"/>
    <w:rsid w:val="004F2B65"/>
    <w:rsid w:val="004F3371"/>
    <w:rsid w:val="004F3A3A"/>
    <w:rsid w:val="004F3E74"/>
    <w:rsid w:val="004F401C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A6F"/>
    <w:rsid w:val="004F7C03"/>
    <w:rsid w:val="004F7D21"/>
    <w:rsid w:val="0050038C"/>
    <w:rsid w:val="005003DF"/>
    <w:rsid w:val="0050059A"/>
    <w:rsid w:val="005005D3"/>
    <w:rsid w:val="005016FD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3D43"/>
    <w:rsid w:val="005040E6"/>
    <w:rsid w:val="005041DB"/>
    <w:rsid w:val="005042DF"/>
    <w:rsid w:val="00504660"/>
    <w:rsid w:val="0050495B"/>
    <w:rsid w:val="00504A06"/>
    <w:rsid w:val="00504BE4"/>
    <w:rsid w:val="005060CD"/>
    <w:rsid w:val="00506523"/>
    <w:rsid w:val="00506966"/>
    <w:rsid w:val="00506AE7"/>
    <w:rsid w:val="00506CBD"/>
    <w:rsid w:val="00506E05"/>
    <w:rsid w:val="005071D9"/>
    <w:rsid w:val="0050782C"/>
    <w:rsid w:val="00507BEC"/>
    <w:rsid w:val="00507E72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2D0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40"/>
    <w:rsid w:val="00513FBA"/>
    <w:rsid w:val="00514101"/>
    <w:rsid w:val="00514201"/>
    <w:rsid w:val="005148D3"/>
    <w:rsid w:val="00514F51"/>
    <w:rsid w:val="00515106"/>
    <w:rsid w:val="00515921"/>
    <w:rsid w:val="00515EA4"/>
    <w:rsid w:val="00516130"/>
    <w:rsid w:val="0051632D"/>
    <w:rsid w:val="005165C7"/>
    <w:rsid w:val="00516C5B"/>
    <w:rsid w:val="00516F16"/>
    <w:rsid w:val="0051707D"/>
    <w:rsid w:val="005174D7"/>
    <w:rsid w:val="0051769F"/>
    <w:rsid w:val="005178FD"/>
    <w:rsid w:val="00517EF3"/>
    <w:rsid w:val="0052058D"/>
    <w:rsid w:val="00520610"/>
    <w:rsid w:val="00520CF6"/>
    <w:rsid w:val="00520E6A"/>
    <w:rsid w:val="00521151"/>
    <w:rsid w:val="00521226"/>
    <w:rsid w:val="005213D5"/>
    <w:rsid w:val="005214A8"/>
    <w:rsid w:val="00521D80"/>
    <w:rsid w:val="00521E1F"/>
    <w:rsid w:val="005220F3"/>
    <w:rsid w:val="005220FF"/>
    <w:rsid w:val="00522D30"/>
    <w:rsid w:val="00522E62"/>
    <w:rsid w:val="00522EC8"/>
    <w:rsid w:val="0052344F"/>
    <w:rsid w:val="00523542"/>
    <w:rsid w:val="005236FF"/>
    <w:rsid w:val="00523AE2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5D7D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A13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77"/>
    <w:rsid w:val="005334BE"/>
    <w:rsid w:val="005336D6"/>
    <w:rsid w:val="005338BC"/>
    <w:rsid w:val="00533925"/>
    <w:rsid w:val="00533AC7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2CD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538"/>
    <w:rsid w:val="005456CC"/>
    <w:rsid w:val="005458B8"/>
    <w:rsid w:val="00545A37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970"/>
    <w:rsid w:val="00547CB4"/>
    <w:rsid w:val="00547FCD"/>
    <w:rsid w:val="00550234"/>
    <w:rsid w:val="005504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377"/>
    <w:rsid w:val="0055379B"/>
    <w:rsid w:val="005538B4"/>
    <w:rsid w:val="00553925"/>
    <w:rsid w:val="00553CC8"/>
    <w:rsid w:val="00553EF6"/>
    <w:rsid w:val="00554733"/>
    <w:rsid w:val="0055473A"/>
    <w:rsid w:val="00554999"/>
    <w:rsid w:val="005559A6"/>
    <w:rsid w:val="00555A76"/>
    <w:rsid w:val="00555C06"/>
    <w:rsid w:val="00555D80"/>
    <w:rsid w:val="00555E7E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57F47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E35"/>
    <w:rsid w:val="00566F73"/>
    <w:rsid w:val="00567446"/>
    <w:rsid w:val="0056778A"/>
    <w:rsid w:val="005679D0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05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57C7"/>
    <w:rsid w:val="0057591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618"/>
    <w:rsid w:val="005819D5"/>
    <w:rsid w:val="00581A7D"/>
    <w:rsid w:val="00581DC7"/>
    <w:rsid w:val="005828F3"/>
    <w:rsid w:val="00582AF2"/>
    <w:rsid w:val="00582FC4"/>
    <w:rsid w:val="00583496"/>
    <w:rsid w:val="005834C1"/>
    <w:rsid w:val="0058378B"/>
    <w:rsid w:val="00583921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8B1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3E2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1E4"/>
    <w:rsid w:val="005A0CA7"/>
    <w:rsid w:val="005A113F"/>
    <w:rsid w:val="005A1392"/>
    <w:rsid w:val="005A14C4"/>
    <w:rsid w:val="005A1856"/>
    <w:rsid w:val="005A1B18"/>
    <w:rsid w:val="005A2156"/>
    <w:rsid w:val="005A2283"/>
    <w:rsid w:val="005A23F0"/>
    <w:rsid w:val="005A2456"/>
    <w:rsid w:val="005A260C"/>
    <w:rsid w:val="005A2829"/>
    <w:rsid w:val="005A2B41"/>
    <w:rsid w:val="005A2BCA"/>
    <w:rsid w:val="005A3329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5F4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1DA"/>
    <w:rsid w:val="005B34E4"/>
    <w:rsid w:val="005B3691"/>
    <w:rsid w:val="005B36A2"/>
    <w:rsid w:val="005B39DB"/>
    <w:rsid w:val="005B4875"/>
    <w:rsid w:val="005B48DE"/>
    <w:rsid w:val="005B50DF"/>
    <w:rsid w:val="005B5436"/>
    <w:rsid w:val="005B5673"/>
    <w:rsid w:val="005B59F2"/>
    <w:rsid w:val="005B5B85"/>
    <w:rsid w:val="005B5B99"/>
    <w:rsid w:val="005B5E4C"/>
    <w:rsid w:val="005B5F7D"/>
    <w:rsid w:val="005B6137"/>
    <w:rsid w:val="005B6193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993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6DC"/>
    <w:rsid w:val="005C794C"/>
    <w:rsid w:val="005C7F3D"/>
    <w:rsid w:val="005D0160"/>
    <w:rsid w:val="005D0377"/>
    <w:rsid w:val="005D0450"/>
    <w:rsid w:val="005D0656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8A9"/>
    <w:rsid w:val="005D2A92"/>
    <w:rsid w:val="005D2C7B"/>
    <w:rsid w:val="005D2CC6"/>
    <w:rsid w:val="005D2D37"/>
    <w:rsid w:val="005D2F99"/>
    <w:rsid w:val="005D313F"/>
    <w:rsid w:val="005D34BB"/>
    <w:rsid w:val="005D3522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C9E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49"/>
    <w:rsid w:val="005E538C"/>
    <w:rsid w:val="005E55EE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0EBB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6B6"/>
    <w:rsid w:val="005F4B93"/>
    <w:rsid w:val="005F4BFB"/>
    <w:rsid w:val="005F4DB8"/>
    <w:rsid w:val="005F4F96"/>
    <w:rsid w:val="005F5041"/>
    <w:rsid w:val="005F52B7"/>
    <w:rsid w:val="005F53B1"/>
    <w:rsid w:val="005F5B59"/>
    <w:rsid w:val="005F5D65"/>
    <w:rsid w:val="005F5E3F"/>
    <w:rsid w:val="005F5F55"/>
    <w:rsid w:val="005F6069"/>
    <w:rsid w:val="005F61A9"/>
    <w:rsid w:val="005F62A3"/>
    <w:rsid w:val="005F6472"/>
    <w:rsid w:val="005F69A7"/>
    <w:rsid w:val="005F6EAD"/>
    <w:rsid w:val="005F6FE8"/>
    <w:rsid w:val="005F7B9D"/>
    <w:rsid w:val="005F7D1E"/>
    <w:rsid w:val="005F7DCD"/>
    <w:rsid w:val="005F7E20"/>
    <w:rsid w:val="005F7FCA"/>
    <w:rsid w:val="006001CC"/>
    <w:rsid w:val="0060033A"/>
    <w:rsid w:val="006006F5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89B"/>
    <w:rsid w:val="00602BE5"/>
    <w:rsid w:val="0060384C"/>
    <w:rsid w:val="00603876"/>
    <w:rsid w:val="00603B2D"/>
    <w:rsid w:val="00603B92"/>
    <w:rsid w:val="00603BB7"/>
    <w:rsid w:val="00603EF2"/>
    <w:rsid w:val="00604013"/>
    <w:rsid w:val="006040C7"/>
    <w:rsid w:val="00604749"/>
    <w:rsid w:val="00604ABF"/>
    <w:rsid w:val="00604D14"/>
    <w:rsid w:val="00604E4A"/>
    <w:rsid w:val="00605261"/>
    <w:rsid w:val="00605329"/>
    <w:rsid w:val="00605433"/>
    <w:rsid w:val="00605574"/>
    <w:rsid w:val="0060575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3FC"/>
    <w:rsid w:val="00613521"/>
    <w:rsid w:val="0061377B"/>
    <w:rsid w:val="00613D6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67B"/>
    <w:rsid w:val="00616CFA"/>
    <w:rsid w:val="00616FD4"/>
    <w:rsid w:val="00617151"/>
    <w:rsid w:val="006178D6"/>
    <w:rsid w:val="006179A3"/>
    <w:rsid w:val="00617E2C"/>
    <w:rsid w:val="006200AE"/>
    <w:rsid w:val="00620237"/>
    <w:rsid w:val="00620D7C"/>
    <w:rsid w:val="00620D89"/>
    <w:rsid w:val="006212A5"/>
    <w:rsid w:val="00621717"/>
    <w:rsid w:val="00621742"/>
    <w:rsid w:val="006218A4"/>
    <w:rsid w:val="006218DE"/>
    <w:rsid w:val="0062190E"/>
    <w:rsid w:val="00621C70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9E1"/>
    <w:rsid w:val="00626107"/>
    <w:rsid w:val="006270B5"/>
    <w:rsid w:val="006273C9"/>
    <w:rsid w:val="00627673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90C"/>
    <w:rsid w:val="006349CB"/>
    <w:rsid w:val="00634C19"/>
    <w:rsid w:val="00634D9B"/>
    <w:rsid w:val="00635047"/>
    <w:rsid w:val="00635118"/>
    <w:rsid w:val="0063540F"/>
    <w:rsid w:val="006356D4"/>
    <w:rsid w:val="006358A0"/>
    <w:rsid w:val="00635EC5"/>
    <w:rsid w:val="00636C43"/>
    <w:rsid w:val="00636F45"/>
    <w:rsid w:val="006372EE"/>
    <w:rsid w:val="006376A6"/>
    <w:rsid w:val="00637911"/>
    <w:rsid w:val="00637B00"/>
    <w:rsid w:val="00637F55"/>
    <w:rsid w:val="00637F61"/>
    <w:rsid w:val="00640887"/>
    <w:rsid w:val="006408A6"/>
    <w:rsid w:val="00640CB9"/>
    <w:rsid w:val="00640D56"/>
    <w:rsid w:val="00640ED8"/>
    <w:rsid w:val="00641060"/>
    <w:rsid w:val="00641417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37B"/>
    <w:rsid w:val="006545FB"/>
    <w:rsid w:val="006549E8"/>
    <w:rsid w:val="00654F81"/>
    <w:rsid w:val="0065503C"/>
    <w:rsid w:val="00655508"/>
    <w:rsid w:val="0065555E"/>
    <w:rsid w:val="006555D3"/>
    <w:rsid w:val="00655680"/>
    <w:rsid w:val="00655739"/>
    <w:rsid w:val="00655CF1"/>
    <w:rsid w:val="006560B8"/>
    <w:rsid w:val="00656281"/>
    <w:rsid w:val="0065631C"/>
    <w:rsid w:val="00656D2A"/>
    <w:rsid w:val="00657256"/>
    <w:rsid w:val="00657278"/>
    <w:rsid w:val="006574B2"/>
    <w:rsid w:val="006578AE"/>
    <w:rsid w:val="00657996"/>
    <w:rsid w:val="00657A44"/>
    <w:rsid w:val="00657B13"/>
    <w:rsid w:val="0066016B"/>
    <w:rsid w:val="0066021C"/>
    <w:rsid w:val="006602A5"/>
    <w:rsid w:val="00660749"/>
    <w:rsid w:val="00660885"/>
    <w:rsid w:val="00661138"/>
    <w:rsid w:val="00661474"/>
    <w:rsid w:val="006616E7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7D9"/>
    <w:rsid w:val="00663A38"/>
    <w:rsid w:val="00663E9F"/>
    <w:rsid w:val="0066428F"/>
    <w:rsid w:val="00664663"/>
    <w:rsid w:val="00664959"/>
    <w:rsid w:val="00664AEF"/>
    <w:rsid w:val="00664B7D"/>
    <w:rsid w:val="00664E5D"/>
    <w:rsid w:val="00665939"/>
    <w:rsid w:val="00665F9C"/>
    <w:rsid w:val="006667E1"/>
    <w:rsid w:val="006668D6"/>
    <w:rsid w:val="0066694B"/>
    <w:rsid w:val="00666E0E"/>
    <w:rsid w:val="00667417"/>
    <w:rsid w:val="0066741A"/>
    <w:rsid w:val="006674AA"/>
    <w:rsid w:val="0066751E"/>
    <w:rsid w:val="00667546"/>
    <w:rsid w:val="006676F5"/>
    <w:rsid w:val="00667AAD"/>
    <w:rsid w:val="00667E84"/>
    <w:rsid w:val="00667EDA"/>
    <w:rsid w:val="0067047D"/>
    <w:rsid w:val="00670E7B"/>
    <w:rsid w:val="00670EE9"/>
    <w:rsid w:val="006712D0"/>
    <w:rsid w:val="00671462"/>
    <w:rsid w:val="00671528"/>
    <w:rsid w:val="006719CF"/>
    <w:rsid w:val="00671A13"/>
    <w:rsid w:val="00671B48"/>
    <w:rsid w:val="0067247A"/>
    <w:rsid w:val="00672513"/>
    <w:rsid w:val="006726AD"/>
    <w:rsid w:val="00672D63"/>
    <w:rsid w:val="00672E23"/>
    <w:rsid w:val="00672F19"/>
    <w:rsid w:val="00673090"/>
    <w:rsid w:val="0067345C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5954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6B9"/>
    <w:rsid w:val="006818DA"/>
    <w:rsid w:val="00681C80"/>
    <w:rsid w:val="00682183"/>
    <w:rsid w:val="00682374"/>
    <w:rsid w:val="0068252F"/>
    <w:rsid w:val="00682898"/>
    <w:rsid w:val="00682B99"/>
    <w:rsid w:val="00682CBA"/>
    <w:rsid w:val="00682D5C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50E"/>
    <w:rsid w:val="00685D66"/>
    <w:rsid w:val="0068601E"/>
    <w:rsid w:val="006861EB"/>
    <w:rsid w:val="006865F4"/>
    <w:rsid w:val="00686691"/>
    <w:rsid w:val="00686C73"/>
    <w:rsid w:val="00686D61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622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C91"/>
    <w:rsid w:val="00695FBE"/>
    <w:rsid w:val="00696000"/>
    <w:rsid w:val="00696083"/>
    <w:rsid w:val="006964E9"/>
    <w:rsid w:val="00696C8A"/>
    <w:rsid w:val="00696CB3"/>
    <w:rsid w:val="00696D36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5E36"/>
    <w:rsid w:val="006A5FB3"/>
    <w:rsid w:val="006A6476"/>
    <w:rsid w:val="006A674C"/>
    <w:rsid w:val="006A681F"/>
    <w:rsid w:val="006A6871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41C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25"/>
    <w:rsid w:val="006B3FB9"/>
    <w:rsid w:val="006B4103"/>
    <w:rsid w:val="006B4149"/>
    <w:rsid w:val="006B415B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5B3C"/>
    <w:rsid w:val="006B64C3"/>
    <w:rsid w:val="006B718A"/>
    <w:rsid w:val="006B72E2"/>
    <w:rsid w:val="006B78F1"/>
    <w:rsid w:val="006B7CA2"/>
    <w:rsid w:val="006B7CC8"/>
    <w:rsid w:val="006B7D3D"/>
    <w:rsid w:val="006B7ECC"/>
    <w:rsid w:val="006C02D4"/>
    <w:rsid w:val="006C0540"/>
    <w:rsid w:val="006C0551"/>
    <w:rsid w:val="006C0787"/>
    <w:rsid w:val="006C0901"/>
    <w:rsid w:val="006C0C5E"/>
    <w:rsid w:val="006C0CB6"/>
    <w:rsid w:val="006C1C4F"/>
    <w:rsid w:val="006C1E35"/>
    <w:rsid w:val="006C2136"/>
    <w:rsid w:val="006C23E7"/>
    <w:rsid w:val="006C2FE7"/>
    <w:rsid w:val="006C356A"/>
    <w:rsid w:val="006C3621"/>
    <w:rsid w:val="006C39B8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1BB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983"/>
    <w:rsid w:val="006D3E8E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378"/>
    <w:rsid w:val="006D6613"/>
    <w:rsid w:val="006D684B"/>
    <w:rsid w:val="006D69DD"/>
    <w:rsid w:val="006D6A20"/>
    <w:rsid w:val="006D6B8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07D"/>
    <w:rsid w:val="006E47FF"/>
    <w:rsid w:val="006E4CCC"/>
    <w:rsid w:val="006E4DF1"/>
    <w:rsid w:val="006E4E0C"/>
    <w:rsid w:val="006E50F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A7C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A3A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5AE"/>
    <w:rsid w:val="006F45EA"/>
    <w:rsid w:val="006F48B8"/>
    <w:rsid w:val="006F4A14"/>
    <w:rsid w:val="006F59CD"/>
    <w:rsid w:val="006F5B5C"/>
    <w:rsid w:val="006F614F"/>
    <w:rsid w:val="006F6660"/>
    <w:rsid w:val="006F6A30"/>
    <w:rsid w:val="006F6A85"/>
    <w:rsid w:val="006F6D09"/>
    <w:rsid w:val="006F73A0"/>
    <w:rsid w:val="006F7491"/>
    <w:rsid w:val="006F7758"/>
    <w:rsid w:val="006F7E30"/>
    <w:rsid w:val="00700206"/>
    <w:rsid w:val="0070022E"/>
    <w:rsid w:val="007003BF"/>
    <w:rsid w:val="0070048C"/>
    <w:rsid w:val="00700522"/>
    <w:rsid w:val="00700644"/>
    <w:rsid w:val="00700990"/>
    <w:rsid w:val="00701647"/>
    <w:rsid w:val="007016BD"/>
    <w:rsid w:val="00701BFD"/>
    <w:rsid w:val="007024AE"/>
    <w:rsid w:val="00702579"/>
    <w:rsid w:val="00702746"/>
    <w:rsid w:val="00702976"/>
    <w:rsid w:val="00702ADF"/>
    <w:rsid w:val="00702D61"/>
    <w:rsid w:val="00702D90"/>
    <w:rsid w:val="007032BC"/>
    <w:rsid w:val="007033D4"/>
    <w:rsid w:val="007037C8"/>
    <w:rsid w:val="00703911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5D00"/>
    <w:rsid w:val="0070617E"/>
    <w:rsid w:val="00706389"/>
    <w:rsid w:val="007064CD"/>
    <w:rsid w:val="00706C2B"/>
    <w:rsid w:val="00706C69"/>
    <w:rsid w:val="007071E0"/>
    <w:rsid w:val="00707311"/>
    <w:rsid w:val="00707CF1"/>
    <w:rsid w:val="007102AE"/>
    <w:rsid w:val="007104EF"/>
    <w:rsid w:val="00710531"/>
    <w:rsid w:val="007105D4"/>
    <w:rsid w:val="007107FE"/>
    <w:rsid w:val="00710B50"/>
    <w:rsid w:val="007111A3"/>
    <w:rsid w:val="00711449"/>
    <w:rsid w:val="00711664"/>
    <w:rsid w:val="00711FD7"/>
    <w:rsid w:val="00712248"/>
    <w:rsid w:val="00712252"/>
    <w:rsid w:val="0071254D"/>
    <w:rsid w:val="00712FD2"/>
    <w:rsid w:val="0071399C"/>
    <w:rsid w:val="00713EDF"/>
    <w:rsid w:val="007140D3"/>
    <w:rsid w:val="0071460B"/>
    <w:rsid w:val="00714D2C"/>
    <w:rsid w:val="00714FBD"/>
    <w:rsid w:val="0071540F"/>
    <w:rsid w:val="00715863"/>
    <w:rsid w:val="00715B10"/>
    <w:rsid w:val="00715BF9"/>
    <w:rsid w:val="00715F65"/>
    <w:rsid w:val="00716130"/>
    <w:rsid w:val="00716589"/>
    <w:rsid w:val="00716D92"/>
    <w:rsid w:val="00716FC9"/>
    <w:rsid w:val="00717442"/>
    <w:rsid w:val="0071799C"/>
    <w:rsid w:val="00717EB8"/>
    <w:rsid w:val="00720266"/>
    <w:rsid w:val="00720308"/>
    <w:rsid w:val="0072032F"/>
    <w:rsid w:val="0072035E"/>
    <w:rsid w:val="0072055C"/>
    <w:rsid w:val="0072065A"/>
    <w:rsid w:val="00720764"/>
    <w:rsid w:val="007207E9"/>
    <w:rsid w:val="007207F5"/>
    <w:rsid w:val="0072092D"/>
    <w:rsid w:val="00720954"/>
    <w:rsid w:val="00720E56"/>
    <w:rsid w:val="00721295"/>
    <w:rsid w:val="0072163B"/>
    <w:rsid w:val="00721895"/>
    <w:rsid w:val="00721B7A"/>
    <w:rsid w:val="00721F37"/>
    <w:rsid w:val="007224EA"/>
    <w:rsid w:val="00722ACB"/>
    <w:rsid w:val="00722C6E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4B73"/>
    <w:rsid w:val="00724E5C"/>
    <w:rsid w:val="0072529F"/>
    <w:rsid w:val="007254D7"/>
    <w:rsid w:val="00725795"/>
    <w:rsid w:val="00725B45"/>
    <w:rsid w:val="00726053"/>
    <w:rsid w:val="00726216"/>
    <w:rsid w:val="00726298"/>
    <w:rsid w:val="007264F8"/>
    <w:rsid w:val="00726626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1FDC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4267"/>
    <w:rsid w:val="00735064"/>
    <w:rsid w:val="007353D5"/>
    <w:rsid w:val="007359FE"/>
    <w:rsid w:val="00735B36"/>
    <w:rsid w:val="00735C14"/>
    <w:rsid w:val="00735FD3"/>
    <w:rsid w:val="00736434"/>
    <w:rsid w:val="00736466"/>
    <w:rsid w:val="00736500"/>
    <w:rsid w:val="00736523"/>
    <w:rsid w:val="007366F7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CE0"/>
    <w:rsid w:val="00745EAC"/>
    <w:rsid w:val="00746105"/>
    <w:rsid w:val="0074615E"/>
    <w:rsid w:val="007463D8"/>
    <w:rsid w:val="00746891"/>
    <w:rsid w:val="00746A21"/>
    <w:rsid w:val="00746D9E"/>
    <w:rsid w:val="00746E56"/>
    <w:rsid w:val="00747096"/>
    <w:rsid w:val="00747563"/>
    <w:rsid w:val="007476F7"/>
    <w:rsid w:val="00747837"/>
    <w:rsid w:val="00750091"/>
    <w:rsid w:val="007502F2"/>
    <w:rsid w:val="0075084B"/>
    <w:rsid w:val="00751A24"/>
    <w:rsid w:val="00751F19"/>
    <w:rsid w:val="00752155"/>
    <w:rsid w:val="0075296D"/>
    <w:rsid w:val="00753134"/>
    <w:rsid w:val="00753296"/>
    <w:rsid w:val="00753645"/>
    <w:rsid w:val="007537AF"/>
    <w:rsid w:val="0075381F"/>
    <w:rsid w:val="00753F4A"/>
    <w:rsid w:val="0075407E"/>
    <w:rsid w:val="007540BC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075"/>
    <w:rsid w:val="0075621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7DB"/>
    <w:rsid w:val="00761A7D"/>
    <w:rsid w:val="00761AD1"/>
    <w:rsid w:val="00761FC7"/>
    <w:rsid w:val="007620BF"/>
    <w:rsid w:val="007620E3"/>
    <w:rsid w:val="0076226B"/>
    <w:rsid w:val="00762A09"/>
    <w:rsid w:val="0076307F"/>
    <w:rsid w:val="007632E7"/>
    <w:rsid w:val="0076369F"/>
    <w:rsid w:val="00763A56"/>
    <w:rsid w:val="00763BA9"/>
    <w:rsid w:val="00764184"/>
    <w:rsid w:val="00764332"/>
    <w:rsid w:val="007644BC"/>
    <w:rsid w:val="00764B12"/>
    <w:rsid w:val="00764C23"/>
    <w:rsid w:val="0076516E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60"/>
    <w:rsid w:val="00772C94"/>
    <w:rsid w:val="007732AC"/>
    <w:rsid w:val="00773625"/>
    <w:rsid w:val="007736B3"/>
    <w:rsid w:val="00773969"/>
    <w:rsid w:val="00773A13"/>
    <w:rsid w:val="00773CA7"/>
    <w:rsid w:val="00773FB7"/>
    <w:rsid w:val="00774009"/>
    <w:rsid w:val="007746D2"/>
    <w:rsid w:val="0077470E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595"/>
    <w:rsid w:val="00777D11"/>
    <w:rsid w:val="00777DF8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24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369"/>
    <w:rsid w:val="00787641"/>
    <w:rsid w:val="007900EA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31EB"/>
    <w:rsid w:val="00793A4C"/>
    <w:rsid w:val="00793AA7"/>
    <w:rsid w:val="00793B96"/>
    <w:rsid w:val="00793DC5"/>
    <w:rsid w:val="0079407F"/>
    <w:rsid w:val="0079415D"/>
    <w:rsid w:val="0079442E"/>
    <w:rsid w:val="007946C0"/>
    <w:rsid w:val="00794B82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1AD1"/>
    <w:rsid w:val="007A234E"/>
    <w:rsid w:val="007A235B"/>
    <w:rsid w:val="007A2578"/>
    <w:rsid w:val="007A26A0"/>
    <w:rsid w:val="007A2864"/>
    <w:rsid w:val="007A28B6"/>
    <w:rsid w:val="007A2AC7"/>
    <w:rsid w:val="007A2DE3"/>
    <w:rsid w:val="007A3AA0"/>
    <w:rsid w:val="007A413E"/>
    <w:rsid w:val="007A4322"/>
    <w:rsid w:val="007A4688"/>
    <w:rsid w:val="007A4A36"/>
    <w:rsid w:val="007A4FBF"/>
    <w:rsid w:val="007A516C"/>
    <w:rsid w:val="007A51A6"/>
    <w:rsid w:val="007A559F"/>
    <w:rsid w:val="007A58AD"/>
    <w:rsid w:val="007A5CDB"/>
    <w:rsid w:val="007A5F36"/>
    <w:rsid w:val="007A64C5"/>
    <w:rsid w:val="007A6745"/>
    <w:rsid w:val="007A6E53"/>
    <w:rsid w:val="007A6E78"/>
    <w:rsid w:val="007A7237"/>
    <w:rsid w:val="007A7408"/>
    <w:rsid w:val="007A7B30"/>
    <w:rsid w:val="007B0023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B45"/>
    <w:rsid w:val="007B2E08"/>
    <w:rsid w:val="007B2ED6"/>
    <w:rsid w:val="007B33CF"/>
    <w:rsid w:val="007B35BB"/>
    <w:rsid w:val="007B3619"/>
    <w:rsid w:val="007B3634"/>
    <w:rsid w:val="007B3A9C"/>
    <w:rsid w:val="007B4044"/>
    <w:rsid w:val="007B47B9"/>
    <w:rsid w:val="007B4A1A"/>
    <w:rsid w:val="007B5692"/>
    <w:rsid w:val="007B5CC5"/>
    <w:rsid w:val="007B5E3B"/>
    <w:rsid w:val="007B5E83"/>
    <w:rsid w:val="007B60AA"/>
    <w:rsid w:val="007B6181"/>
    <w:rsid w:val="007B619B"/>
    <w:rsid w:val="007B6466"/>
    <w:rsid w:val="007B68C6"/>
    <w:rsid w:val="007B68E5"/>
    <w:rsid w:val="007B6A73"/>
    <w:rsid w:val="007B6AC0"/>
    <w:rsid w:val="007B6B44"/>
    <w:rsid w:val="007B6D04"/>
    <w:rsid w:val="007B725A"/>
    <w:rsid w:val="007B74FF"/>
    <w:rsid w:val="007B7ADB"/>
    <w:rsid w:val="007B7BBB"/>
    <w:rsid w:val="007C017B"/>
    <w:rsid w:val="007C067F"/>
    <w:rsid w:val="007C0B6B"/>
    <w:rsid w:val="007C0C5E"/>
    <w:rsid w:val="007C1344"/>
    <w:rsid w:val="007C1605"/>
    <w:rsid w:val="007C1C87"/>
    <w:rsid w:val="007C1CC4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87"/>
    <w:rsid w:val="007C4DFF"/>
    <w:rsid w:val="007C4ED1"/>
    <w:rsid w:val="007C575D"/>
    <w:rsid w:val="007C58A4"/>
    <w:rsid w:val="007C5AE4"/>
    <w:rsid w:val="007C5B6F"/>
    <w:rsid w:val="007C5BBD"/>
    <w:rsid w:val="007C61A9"/>
    <w:rsid w:val="007C6408"/>
    <w:rsid w:val="007C66B5"/>
    <w:rsid w:val="007C7A35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48"/>
    <w:rsid w:val="007D2C71"/>
    <w:rsid w:val="007D3858"/>
    <w:rsid w:val="007D3C3D"/>
    <w:rsid w:val="007D3E2A"/>
    <w:rsid w:val="007D402C"/>
    <w:rsid w:val="007D4084"/>
    <w:rsid w:val="007D4148"/>
    <w:rsid w:val="007D446D"/>
    <w:rsid w:val="007D4471"/>
    <w:rsid w:val="007D47E8"/>
    <w:rsid w:val="007D49DB"/>
    <w:rsid w:val="007D4AEB"/>
    <w:rsid w:val="007D4C1C"/>
    <w:rsid w:val="007D4EFF"/>
    <w:rsid w:val="007D53D0"/>
    <w:rsid w:val="007D5A30"/>
    <w:rsid w:val="007D5D88"/>
    <w:rsid w:val="007D5F77"/>
    <w:rsid w:val="007D5FD7"/>
    <w:rsid w:val="007D634C"/>
    <w:rsid w:val="007D6497"/>
    <w:rsid w:val="007D666F"/>
    <w:rsid w:val="007D6820"/>
    <w:rsid w:val="007D68D9"/>
    <w:rsid w:val="007D6A5D"/>
    <w:rsid w:val="007D6AE9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66"/>
    <w:rsid w:val="007E1F9B"/>
    <w:rsid w:val="007E2136"/>
    <w:rsid w:val="007E23D6"/>
    <w:rsid w:val="007E2551"/>
    <w:rsid w:val="007E2AD1"/>
    <w:rsid w:val="007E2B23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82E"/>
    <w:rsid w:val="007E6DAB"/>
    <w:rsid w:val="007E6F98"/>
    <w:rsid w:val="007E72C7"/>
    <w:rsid w:val="007E74C4"/>
    <w:rsid w:val="007E75A3"/>
    <w:rsid w:val="007E78BE"/>
    <w:rsid w:val="007E7A46"/>
    <w:rsid w:val="007E7AC7"/>
    <w:rsid w:val="007E7C88"/>
    <w:rsid w:val="007F0702"/>
    <w:rsid w:val="007F0A62"/>
    <w:rsid w:val="007F0BDB"/>
    <w:rsid w:val="007F0BDE"/>
    <w:rsid w:val="007F0C03"/>
    <w:rsid w:val="007F0E6A"/>
    <w:rsid w:val="007F12E6"/>
    <w:rsid w:val="007F16C8"/>
    <w:rsid w:val="007F18B5"/>
    <w:rsid w:val="007F1C48"/>
    <w:rsid w:val="007F1C88"/>
    <w:rsid w:val="007F1CD7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ABC"/>
    <w:rsid w:val="008003C5"/>
    <w:rsid w:val="00800945"/>
    <w:rsid w:val="00800B5D"/>
    <w:rsid w:val="00800BD0"/>
    <w:rsid w:val="00800D83"/>
    <w:rsid w:val="00801050"/>
    <w:rsid w:val="00801A1E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6B1"/>
    <w:rsid w:val="00806E7D"/>
    <w:rsid w:val="00806EDF"/>
    <w:rsid w:val="00806FC0"/>
    <w:rsid w:val="008070A7"/>
    <w:rsid w:val="00807257"/>
    <w:rsid w:val="00807472"/>
    <w:rsid w:val="00807797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938"/>
    <w:rsid w:val="00811DEB"/>
    <w:rsid w:val="00811EB0"/>
    <w:rsid w:val="00811F1B"/>
    <w:rsid w:val="00812068"/>
    <w:rsid w:val="008123D3"/>
    <w:rsid w:val="0081248D"/>
    <w:rsid w:val="0081270E"/>
    <w:rsid w:val="00812D70"/>
    <w:rsid w:val="0081329D"/>
    <w:rsid w:val="00813468"/>
    <w:rsid w:val="0081378D"/>
    <w:rsid w:val="008138BA"/>
    <w:rsid w:val="00813B1A"/>
    <w:rsid w:val="00813E9A"/>
    <w:rsid w:val="00814187"/>
    <w:rsid w:val="008143D4"/>
    <w:rsid w:val="00814A5B"/>
    <w:rsid w:val="00814DEE"/>
    <w:rsid w:val="00814DFB"/>
    <w:rsid w:val="00814F4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0CF"/>
    <w:rsid w:val="0082024A"/>
    <w:rsid w:val="00820261"/>
    <w:rsid w:val="00820518"/>
    <w:rsid w:val="00820532"/>
    <w:rsid w:val="00820603"/>
    <w:rsid w:val="00820CD6"/>
    <w:rsid w:val="00820CDC"/>
    <w:rsid w:val="00820F3E"/>
    <w:rsid w:val="00821085"/>
    <w:rsid w:val="00821559"/>
    <w:rsid w:val="0082194A"/>
    <w:rsid w:val="008219F3"/>
    <w:rsid w:val="00821BA2"/>
    <w:rsid w:val="00821D1C"/>
    <w:rsid w:val="008225C0"/>
    <w:rsid w:val="0082261B"/>
    <w:rsid w:val="008226B0"/>
    <w:rsid w:val="008226F2"/>
    <w:rsid w:val="00822A8F"/>
    <w:rsid w:val="0082330E"/>
    <w:rsid w:val="00823388"/>
    <w:rsid w:val="00823889"/>
    <w:rsid w:val="00823B85"/>
    <w:rsid w:val="00823F38"/>
    <w:rsid w:val="00823F42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4E2"/>
    <w:rsid w:val="008256F2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0C2"/>
    <w:rsid w:val="00831224"/>
    <w:rsid w:val="00831B06"/>
    <w:rsid w:val="00831B0B"/>
    <w:rsid w:val="00831F5B"/>
    <w:rsid w:val="00831FA9"/>
    <w:rsid w:val="00832003"/>
    <w:rsid w:val="00832789"/>
    <w:rsid w:val="008329DA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AF5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2D8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6CBA"/>
    <w:rsid w:val="00847156"/>
    <w:rsid w:val="008472F1"/>
    <w:rsid w:val="00847642"/>
    <w:rsid w:val="008478B0"/>
    <w:rsid w:val="008479FF"/>
    <w:rsid w:val="00847C38"/>
    <w:rsid w:val="00847C99"/>
    <w:rsid w:val="00847DE2"/>
    <w:rsid w:val="00847E26"/>
    <w:rsid w:val="00847FA4"/>
    <w:rsid w:val="00850148"/>
    <w:rsid w:val="00850816"/>
    <w:rsid w:val="00850F5D"/>
    <w:rsid w:val="0085118B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2BC"/>
    <w:rsid w:val="008543F8"/>
    <w:rsid w:val="00854628"/>
    <w:rsid w:val="00854D5E"/>
    <w:rsid w:val="00854E64"/>
    <w:rsid w:val="0085504D"/>
    <w:rsid w:val="00855573"/>
    <w:rsid w:val="0085582E"/>
    <w:rsid w:val="00856134"/>
    <w:rsid w:val="00856200"/>
    <w:rsid w:val="008565AF"/>
    <w:rsid w:val="00856B89"/>
    <w:rsid w:val="00856DC1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5ED"/>
    <w:rsid w:val="00861D29"/>
    <w:rsid w:val="00861F4C"/>
    <w:rsid w:val="00861F7E"/>
    <w:rsid w:val="0086259E"/>
    <w:rsid w:val="00862839"/>
    <w:rsid w:val="00862C2D"/>
    <w:rsid w:val="008632DA"/>
    <w:rsid w:val="0086335F"/>
    <w:rsid w:val="008633F7"/>
    <w:rsid w:val="0086348E"/>
    <w:rsid w:val="0086356D"/>
    <w:rsid w:val="008637A0"/>
    <w:rsid w:val="00863815"/>
    <w:rsid w:val="00863B4D"/>
    <w:rsid w:val="00864EB4"/>
    <w:rsid w:val="00864F25"/>
    <w:rsid w:val="0086597A"/>
    <w:rsid w:val="00865C2F"/>
    <w:rsid w:val="00865C50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46B"/>
    <w:rsid w:val="008729D1"/>
    <w:rsid w:val="00872B3D"/>
    <w:rsid w:val="00872D11"/>
    <w:rsid w:val="0087335A"/>
    <w:rsid w:val="008734BE"/>
    <w:rsid w:val="00873597"/>
    <w:rsid w:val="00873648"/>
    <w:rsid w:val="008737F5"/>
    <w:rsid w:val="00873867"/>
    <w:rsid w:val="00873DE3"/>
    <w:rsid w:val="00873E70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5C14"/>
    <w:rsid w:val="00876048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3C2"/>
    <w:rsid w:val="00880587"/>
    <w:rsid w:val="00880A3C"/>
    <w:rsid w:val="008811FC"/>
    <w:rsid w:val="00881218"/>
    <w:rsid w:val="0088121A"/>
    <w:rsid w:val="0088128B"/>
    <w:rsid w:val="0088146C"/>
    <w:rsid w:val="008817B4"/>
    <w:rsid w:val="008819FC"/>
    <w:rsid w:val="00881AF0"/>
    <w:rsid w:val="00881BE2"/>
    <w:rsid w:val="00881C0C"/>
    <w:rsid w:val="00881C42"/>
    <w:rsid w:val="00881E9E"/>
    <w:rsid w:val="008824CF"/>
    <w:rsid w:val="008826D9"/>
    <w:rsid w:val="008828EC"/>
    <w:rsid w:val="00882D81"/>
    <w:rsid w:val="00883130"/>
    <w:rsid w:val="0088376B"/>
    <w:rsid w:val="00883EA7"/>
    <w:rsid w:val="0088417C"/>
    <w:rsid w:val="00884196"/>
    <w:rsid w:val="00884264"/>
    <w:rsid w:val="008842F8"/>
    <w:rsid w:val="008844B8"/>
    <w:rsid w:val="00884718"/>
    <w:rsid w:val="0088482B"/>
    <w:rsid w:val="00884A95"/>
    <w:rsid w:val="00884D7F"/>
    <w:rsid w:val="0088562A"/>
    <w:rsid w:val="0088589E"/>
    <w:rsid w:val="00885F2C"/>
    <w:rsid w:val="008863A7"/>
    <w:rsid w:val="0088644C"/>
    <w:rsid w:val="0088674E"/>
    <w:rsid w:val="0088685B"/>
    <w:rsid w:val="0088686B"/>
    <w:rsid w:val="008869DC"/>
    <w:rsid w:val="00886BC7"/>
    <w:rsid w:val="008871E0"/>
    <w:rsid w:val="008874A8"/>
    <w:rsid w:val="0088791E"/>
    <w:rsid w:val="00887B44"/>
    <w:rsid w:val="00890576"/>
    <w:rsid w:val="008906BC"/>
    <w:rsid w:val="008906CB"/>
    <w:rsid w:val="008906DD"/>
    <w:rsid w:val="008907F0"/>
    <w:rsid w:val="00890921"/>
    <w:rsid w:val="008909A1"/>
    <w:rsid w:val="00890F8C"/>
    <w:rsid w:val="00890FAC"/>
    <w:rsid w:val="00891200"/>
    <w:rsid w:val="00891342"/>
    <w:rsid w:val="00891601"/>
    <w:rsid w:val="0089179F"/>
    <w:rsid w:val="00891A32"/>
    <w:rsid w:val="00891AFA"/>
    <w:rsid w:val="00891D95"/>
    <w:rsid w:val="00891F30"/>
    <w:rsid w:val="0089222D"/>
    <w:rsid w:val="008922F2"/>
    <w:rsid w:val="00892376"/>
    <w:rsid w:val="00892E83"/>
    <w:rsid w:val="008933A9"/>
    <w:rsid w:val="008935EB"/>
    <w:rsid w:val="00893687"/>
    <w:rsid w:val="008937C7"/>
    <w:rsid w:val="00893EFD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1C9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0E77"/>
    <w:rsid w:val="008A12F0"/>
    <w:rsid w:val="008A1536"/>
    <w:rsid w:val="008A1606"/>
    <w:rsid w:val="008A1808"/>
    <w:rsid w:val="008A1869"/>
    <w:rsid w:val="008A18F9"/>
    <w:rsid w:val="008A199B"/>
    <w:rsid w:val="008A1D44"/>
    <w:rsid w:val="008A1DAD"/>
    <w:rsid w:val="008A1F21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7D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B55"/>
    <w:rsid w:val="008A6CAB"/>
    <w:rsid w:val="008A71BE"/>
    <w:rsid w:val="008A7443"/>
    <w:rsid w:val="008A7E42"/>
    <w:rsid w:val="008A7E44"/>
    <w:rsid w:val="008B00C1"/>
    <w:rsid w:val="008B081B"/>
    <w:rsid w:val="008B0841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6EB"/>
    <w:rsid w:val="008B3898"/>
    <w:rsid w:val="008B3B46"/>
    <w:rsid w:val="008B465A"/>
    <w:rsid w:val="008B467A"/>
    <w:rsid w:val="008B48C1"/>
    <w:rsid w:val="008B4E06"/>
    <w:rsid w:val="008B4E97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0BDA"/>
    <w:rsid w:val="008C1048"/>
    <w:rsid w:val="008C126C"/>
    <w:rsid w:val="008C1419"/>
    <w:rsid w:val="008C14C5"/>
    <w:rsid w:val="008C17E7"/>
    <w:rsid w:val="008C186E"/>
    <w:rsid w:val="008C1C0D"/>
    <w:rsid w:val="008C1C2E"/>
    <w:rsid w:val="008C1F76"/>
    <w:rsid w:val="008C2203"/>
    <w:rsid w:val="008C2295"/>
    <w:rsid w:val="008C24CC"/>
    <w:rsid w:val="008C2D8F"/>
    <w:rsid w:val="008C34AB"/>
    <w:rsid w:val="008C370D"/>
    <w:rsid w:val="008C37FF"/>
    <w:rsid w:val="008C391A"/>
    <w:rsid w:val="008C3B23"/>
    <w:rsid w:val="008C3D12"/>
    <w:rsid w:val="008C3D7B"/>
    <w:rsid w:val="008C3E91"/>
    <w:rsid w:val="008C3F1C"/>
    <w:rsid w:val="008C45F1"/>
    <w:rsid w:val="008C482D"/>
    <w:rsid w:val="008C4FF9"/>
    <w:rsid w:val="008C5494"/>
    <w:rsid w:val="008C562F"/>
    <w:rsid w:val="008C581B"/>
    <w:rsid w:val="008C584E"/>
    <w:rsid w:val="008C63A5"/>
    <w:rsid w:val="008C646D"/>
    <w:rsid w:val="008C70FB"/>
    <w:rsid w:val="008C7D7F"/>
    <w:rsid w:val="008D017D"/>
    <w:rsid w:val="008D0211"/>
    <w:rsid w:val="008D0ADE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05F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3A0C"/>
    <w:rsid w:val="008E421B"/>
    <w:rsid w:val="008E426A"/>
    <w:rsid w:val="008E42F7"/>
    <w:rsid w:val="008E4394"/>
    <w:rsid w:val="008E4537"/>
    <w:rsid w:val="008E46D7"/>
    <w:rsid w:val="008E49AF"/>
    <w:rsid w:val="008E4AC2"/>
    <w:rsid w:val="008E4D49"/>
    <w:rsid w:val="008E4E25"/>
    <w:rsid w:val="008E4F51"/>
    <w:rsid w:val="008E5167"/>
    <w:rsid w:val="008E51C0"/>
    <w:rsid w:val="008E55B9"/>
    <w:rsid w:val="008E5602"/>
    <w:rsid w:val="008E5967"/>
    <w:rsid w:val="008E5B4E"/>
    <w:rsid w:val="008E5F5F"/>
    <w:rsid w:val="008E5FE4"/>
    <w:rsid w:val="008E6294"/>
    <w:rsid w:val="008E63E9"/>
    <w:rsid w:val="008E6689"/>
    <w:rsid w:val="008E66BE"/>
    <w:rsid w:val="008E67B9"/>
    <w:rsid w:val="008E7694"/>
    <w:rsid w:val="008F150E"/>
    <w:rsid w:val="008F2135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4B7"/>
    <w:rsid w:val="008F4686"/>
    <w:rsid w:val="008F4835"/>
    <w:rsid w:val="008F4889"/>
    <w:rsid w:val="008F4BC4"/>
    <w:rsid w:val="008F525D"/>
    <w:rsid w:val="008F5BB2"/>
    <w:rsid w:val="008F63F1"/>
    <w:rsid w:val="008F6EEF"/>
    <w:rsid w:val="008F7620"/>
    <w:rsid w:val="008F7632"/>
    <w:rsid w:val="008F7AB2"/>
    <w:rsid w:val="0090039C"/>
    <w:rsid w:val="0090041C"/>
    <w:rsid w:val="009008AE"/>
    <w:rsid w:val="009009ED"/>
    <w:rsid w:val="00900A90"/>
    <w:rsid w:val="00900BB7"/>
    <w:rsid w:val="00900BC6"/>
    <w:rsid w:val="00900E79"/>
    <w:rsid w:val="0090132E"/>
    <w:rsid w:val="00901E27"/>
    <w:rsid w:val="00902220"/>
    <w:rsid w:val="00902390"/>
    <w:rsid w:val="009029F7"/>
    <w:rsid w:val="00902A27"/>
    <w:rsid w:val="00902BB6"/>
    <w:rsid w:val="00902C19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CAD"/>
    <w:rsid w:val="0091023B"/>
    <w:rsid w:val="009103BB"/>
    <w:rsid w:val="009105C2"/>
    <w:rsid w:val="00910A71"/>
    <w:rsid w:val="00910E97"/>
    <w:rsid w:val="00911BF2"/>
    <w:rsid w:val="00911DAC"/>
    <w:rsid w:val="0091245B"/>
    <w:rsid w:val="00912970"/>
    <w:rsid w:val="00912DFA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C0"/>
    <w:rsid w:val="00915EF7"/>
    <w:rsid w:val="00916034"/>
    <w:rsid w:val="00916068"/>
    <w:rsid w:val="009161F8"/>
    <w:rsid w:val="00916872"/>
    <w:rsid w:val="00916CAA"/>
    <w:rsid w:val="00916CFB"/>
    <w:rsid w:val="00917BB7"/>
    <w:rsid w:val="00920143"/>
    <w:rsid w:val="0092072C"/>
    <w:rsid w:val="00920B64"/>
    <w:rsid w:val="00920DB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2E8"/>
    <w:rsid w:val="00922BDC"/>
    <w:rsid w:val="00922C0B"/>
    <w:rsid w:val="00922D57"/>
    <w:rsid w:val="00923239"/>
    <w:rsid w:val="0092359B"/>
    <w:rsid w:val="00923684"/>
    <w:rsid w:val="0092376A"/>
    <w:rsid w:val="00923872"/>
    <w:rsid w:val="00923D69"/>
    <w:rsid w:val="0092403C"/>
    <w:rsid w:val="00924112"/>
    <w:rsid w:val="00924349"/>
    <w:rsid w:val="00924653"/>
    <w:rsid w:val="009249E8"/>
    <w:rsid w:val="00924B82"/>
    <w:rsid w:val="00924FB8"/>
    <w:rsid w:val="00925039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27EA2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545"/>
    <w:rsid w:val="009348A7"/>
    <w:rsid w:val="009348E9"/>
    <w:rsid w:val="00934915"/>
    <w:rsid w:val="00935438"/>
    <w:rsid w:val="009354F4"/>
    <w:rsid w:val="0093550C"/>
    <w:rsid w:val="009355ED"/>
    <w:rsid w:val="00935AB4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0FE7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9A0"/>
    <w:rsid w:val="00943D1C"/>
    <w:rsid w:val="009443E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47FC1"/>
    <w:rsid w:val="0095027A"/>
    <w:rsid w:val="0095066F"/>
    <w:rsid w:val="00950ACF"/>
    <w:rsid w:val="00950D7A"/>
    <w:rsid w:val="00950DD4"/>
    <w:rsid w:val="00951469"/>
    <w:rsid w:val="009515F9"/>
    <w:rsid w:val="0095188F"/>
    <w:rsid w:val="0095199B"/>
    <w:rsid w:val="00951AB8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BD8"/>
    <w:rsid w:val="00955D91"/>
    <w:rsid w:val="00955E4E"/>
    <w:rsid w:val="00955FA3"/>
    <w:rsid w:val="00956405"/>
    <w:rsid w:val="0095640C"/>
    <w:rsid w:val="00956A69"/>
    <w:rsid w:val="00957007"/>
    <w:rsid w:val="0095748F"/>
    <w:rsid w:val="00957601"/>
    <w:rsid w:val="0095762A"/>
    <w:rsid w:val="0095796C"/>
    <w:rsid w:val="00957DEC"/>
    <w:rsid w:val="00957E68"/>
    <w:rsid w:val="009603C3"/>
    <w:rsid w:val="009604DD"/>
    <w:rsid w:val="009606C2"/>
    <w:rsid w:val="009606CE"/>
    <w:rsid w:val="009609FC"/>
    <w:rsid w:val="00960B59"/>
    <w:rsid w:val="00960C1E"/>
    <w:rsid w:val="00960FB5"/>
    <w:rsid w:val="00960FBC"/>
    <w:rsid w:val="00961194"/>
    <w:rsid w:val="009616F0"/>
    <w:rsid w:val="00961855"/>
    <w:rsid w:val="00961D28"/>
    <w:rsid w:val="00961E1E"/>
    <w:rsid w:val="00961F4E"/>
    <w:rsid w:val="00961F8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1CEE"/>
    <w:rsid w:val="00972409"/>
    <w:rsid w:val="0097243F"/>
    <w:rsid w:val="009724AB"/>
    <w:rsid w:val="00973268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3F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E13"/>
    <w:rsid w:val="00982F05"/>
    <w:rsid w:val="00983072"/>
    <w:rsid w:val="009830ED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4CED"/>
    <w:rsid w:val="00985045"/>
    <w:rsid w:val="00985C93"/>
    <w:rsid w:val="00985E4F"/>
    <w:rsid w:val="00985F64"/>
    <w:rsid w:val="0098659A"/>
    <w:rsid w:val="00986606"/>
    <w:rsid w:val="00986E4B"/>
    <w:rsid w:val="009870BC"/>
    <w:rsid w:val="009877D4"/>
    <w:rsid w:val="00987842"/>
    <w:rsid w:val="009878FE"/>
    <w:rsid w:val="00987BA8"/>
    <w:rsid w:val="00987EF0"/>
    <w:rsid w:val="00990064"/>
    <w:rsid w:val="009901CA"/>
    <w:rsid w:val="00990200"/>
    <w:rsid w:val="009902B5"/>
    <w:rsid w:val="00990490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B93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CC6"/>
    <w:rsid w:val="00997EBF"/>
    <w:rsid w:val="009A0019"/>
    <w:rsid w:val="009A06B2"/>
    <w:rsid w:val="009A0995"/>
    <w:rsid w:val="009A10DC"/>
    <w:rsid w:val="009A1FB2"/>
    <w:rsid w:val="009A2285"/>
    <w:rsid w:val="009A292F"/>
    <w:rsid w:val="009A31BF"/>
    <w:rsid w:val="009A31DE"/>
    <w:rsid w:val="009A32DF"/>
    <w:rsid w:val="009A33A8"/>
    <w:rsid w:val="009A367B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5C8"/>
    <w:rsid w:val="009A59A1"/>
    <w:rsid w:val="009A5C39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888"/>
    <w:rsid w:val="009B0CC3"/>
    <w:rsid w:val="009B0CDF"/>
    <w:rsid w:val="009B0FF9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2E3"/>
    <w:rsid w:val="009B3671"/>
    <w:rsid w:val="009B36D5"/>
    <w:rsid w:val="009B38DD"/>
    <w:rsid w:val="009B3C4E"/>
    <w:rsid w:val="009B4742"/>
    <w:rsid w:val="009B47B0"/>
    <w:rsid w:val="009B4AC8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3D3"/>
    <w:rsid w:val="009C35A7"/>
    <w:rsid w:val="009C380D"/>
    <w:rsid w:val="009C38B2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047"/>
    <w:rsid w:val="009D1317"/>
    <w:rsid w:val="009D167F"/>
    <w:rsid w:val="009D1876"/>
    <w:rsid w:val="009D1A9F"/>
    <w:rsid w:val="009D1C05"/>
    <w:rsid w:val="009D1C85"/>
    <w:rsid w:val="009D1E93"/>
    <w:rsid w:val="009D2255"/>
    <w:rsid w:val="009D2950"/>
    <w:rsid w:val="009D2B0F"/>
    <w:rsid w:val="009D2D51"/>
    <w:rsid w:val="009D2F4B"/>
    <w:rsid w:val="009D3728"/>
    <w:rsid w:val="009D39EF"/>
    <w:rsid w:val="009D3AC7"/>
    <w:rsid w:val="009D3CF9"/>
    <w:rsid w:val="009D3F9D"/>
    <w:rsid w:val="009D3FE0"/>
    <w:rsid w:val="009D4068"/>
    <w:rsid w:val="009D4193"/>
    <w:rsid w:val="009D422B"/>
    <w:rsid w:val="009D4F6A"/>
    <w:rsid w:val="009D5FC6"/>
    <w:rsid w:val="009D648D"/>
    <w:rsid w:val="009D6496"/>
    <w:rsid w:val="009D685E"/>
    <w:rsid w:val="009D6B17"/>
    <w:rsid w:val="009D7139"/>
    <w:rsid w:val="009D73C4"/>
    <w:rsid w:val="009D7496"/>
    <w:rsid w:val="009D7C05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6BF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63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805"/>
    <w:rsid w:val="009F5A87"/>
    <w:rsid w:val="009F61D4"/>
    <w:rsid w:val="009F6408"/>
    <w:rsid w:val="009F643F"/>
    <w:rsid w:val="009F680F"/>
    <w:rsid w:val="009F6A94"/>
    <w:rsid w:val="009F6B43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2F04"/>
    <w:rsid w:val="00A0322E"/>
    <w:rsid w:val="00A0328F"/>
    <w:rsid w:val="00A035EF"/>
    <w:rsid w:val="00A03676"/>
    <w:rsid w:val="00A038A2"/>
    <w:rsid w:val="00A039A3"/>
    <w:rsid w:val="00A03E6F"/>
    <w:rsid w:val="00A040D8"/>
    <w:rsid w:val="00A042CD"/>
    <w:rsid w:val="00A04433"/>
    <w:rsid w:val="00A04497"/>
    <w:rsid w:val="00A044EF"/>
    <w:rsid w:val="00A04595"/>
    <w:rsid w:val="00A04941"/>
    <w:rsid w:val="00A04B2E"/>
    <w:rsid w:val="00A04CAF"/>
    <w:rsid w:val="00A04D43"/>
    <w:rsid w:val="00A054DC"/>
    <w:rsid w:val="00A05705"/>
    <w:rsid w:val="00A059F8"/>
    <w:rsid w:val="00A05B0E"/>
    <w:rsid w:val="00A05FBF"/>
    <w:rsid w:val="00A0602C"/>
    <w:rsid w:val="00A06311"/>
    <w:rsid w:val="00A0658B"/>
    <w:rsid w:val="00A065CB"/>
    <w:rsid w:val="00A06A75"/>
    <w:rsid w:val="00A06F6A"/>
    <w:rsid w:val="00A07144"/>
    <w:rsid w:val="00A07FFE"/>
    <w:rsid w:val="00A10594"/>
    <w:rsid w:val="00A1079C"/>
    <w:rsid w:val="00A10A53"/>
    <w:rsid w:val="00A10CC4"/>
    <w:rsid w:val="00A113BF"/>
    <w:rsid w:val="00A114C9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DDD"/>
    <w:rsid w:val="00A13F7D"/>
    <w:rsid w:val="00A1417C"/>
    <w:rsid w:val="00A141EB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0E3"/>
    <w:rsid w:val="00A17289"/>
    <w:rsid w:val="00A172AB"/>
    <w:rsid w:val="00A178E5"/>
    <w:rsid w:val="00A17923"/>
    <w:rsid w:val="00A17CED"/>
    <w:rsid w:val="00A17E60"/>
    <w:rsid w:val="00A201A4"/>
    <w:rsid w:val="00A20609"/>
    <w:rsid w:val="00A20754"/>
    <w:rsid w:val="00A2085A"/>
    <w:rsid w:val="00A20CD9"/>
    <w:rsid w:val="00A20DB8"/>
    <w:rsid w:val="00A20F07"/>
    <w:rsid w:val="00A20F97"/>
    <w:rsid w:val="00A21044"/>
    <w:rsid w:val="00A2117C"/>
    <w:rsid w:val="00A2193B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019"/>
    <w:rsid w:val="00A2313F"/>
    <w:rsid w:val="00A231B4"/>
    <w:rsid w:val="00A231EE"/>
    <w:rsid w:val="00A2388F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D63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BE7"/>
    <w:rsid w:val="00A31E5E"/>
    <w:rsid w:val="00A31F94"/>
    <w:rsid w:val="00A321E9"/>
    <w:rsid w:val="00A32293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72A"/>
    <w:rsid w:val="00A349A4"/>
    <w:rsid w:val="00A34A52"/>
    <w:rsid w:val="00A34F89"/>
    <w:rsid w:val="00A35106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E12"/>
    <w:rsid w:val="00A410ED"/>
    <w:rsid w:val="00A41535"/>
    <w:rsid w:val="00A4156F"/>
    <w:rsid w:val="00A416D0"/>
    <w:rsid w:val="00A417BA"/>
    <w:rsid w:val="00A418DB"/>
    <w:rsid w:val="00A41DFD"/>
    <w:rsid w:val="00A42135"/>
    <w:rsid w:val="00A421E2"/>
    <w:rsid w:val="00A42676"/>
    <w:rsid w:val="00A42C0D"/>
    <w:rsid w:val="00A42DA9"/>
    <w:rsid w:val="00A42E10"/>
    <w:rsid w:val="00A431CB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2F47"/>
    <w:rsid w:val="00A52FD7"/>
    <w:rsid w:val="00A5321F"/>
    <w:rsid w:val="00A5358F"/>
    <w:rsid w:val="00A53847"/>
    <w:rsid w:val="00A539D3"/>
    <w:rsid w:val="00A53CFD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D72"/>
    <w:rsid w:val="00A57E65"/>
    <w:rsid w:val="00A57FA9"/>
    <w:rsid w:val="00A6018A"/>
    <w:rsid w:val="00A60334"/>
    <w:rsid w:val="00A60A46"/>
    <w:rsid w:val="00A617C8"/>
    <w:rsid w:val="00A61848"/>
    <w:rsid w:val="00A61D40"/>
    <w:rsid w:val="00A61EDA"/>
    <w:rsid w:val="00A61F5E"/>
    <w:rsid w:val="00A61FFB"/>
    <w:rsid w:val="00A621CD"/>
    <w:rsid w:val="00A62AED"/>
    <w:rsid w:val="00A63039"/>
    <w:rsid w:val="00A63BB5"/>
    <w:rsid w:val="00A63E21"/>
    <w:rsid w:val="00A649AC"/>
    <w:rsid w:val="00A64AC0"/>
    <w:rsid w:val="00A64C50"/>
    <w:rsid w:val="00A64FB8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707E"/>
    <w:rsid w:val="00A671C0"/>
    <w:rsid w:val="00A67494"/>
    <w:rsid w:val="00A676E9"/>
    <w:rsid w:val="00A676F3"/>
    <w:rsid w:val="00A67833"/>
    <w:rsid w:val="00A67A55"/>
    <w:rsid w:val="00A67AC8"/>
    <w:rsid w:val="00A709C2"/>
    <w:rsid w:val="00A70D82"/>
    <w:rsid w:val="00A711BB"/>
    <w:rsid w:val="00A71332"/>
    <w:rsid w:val="00A71545"/>
    <w:rsid w:val="00A715D4"/>
    <w:rsid w:val="00A717B5"/>
    <w:rsid w:val="00A71887"/>
    <w:rsid w:val="00A71E53"/>
    <w:rsid w:val="00A72469"/>
    <w:rsid w:val="00A72580"/>
    <w:rsid w:val="00A72629"/>
    <w:rsid w:val="00A72761"/>
    <w:rsid w:val="00A72B87"/>
    <w:rsid w:val="00A72CDE"/>
    <w:rsid w:val="00A72D51"/>
    <w:rsid w:val="00A73225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532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1918"/>
    <w:rsid w:val="00AA20C4"/>
    <w:rsid w:val="00AA2364"/>
    <w:rsid w:val="00AA2F35"/>
    <w:rsid w:val="00AA2F41"/>
    <w:rsid w:val="00AA2F4A"/>
    <w:rsid w:val="00AA2FAD"/>
    <w:rsid w:val="00AA3410"/>
    <w:rsid w:val="00AA3517"/>
    <w:rsid w:val="00AA37C3"/>
    <w:rsid w:val="00AA3B1C"/>
    <w:rsid w:val="00AA3C5E"/>
    <w:rsid w:val="00AA3EA3"/>
    <w:rsid w:val="00AA4307"/>
    <w:rsid w:val="00AA445D"/>
    <w:rsid w:val="00AA4505"/>
    <w:rsid w:val="00AA4927"/>
    <w:rsid w:val="00AA4960"/>
    <w:rsid w:val="00AA4EA5"/>
    <w:rsid w:val="00AA4F26"/>
    <w:rsid w:val="00AA560A"/>
    <w:rsid w:val="00AA561E"/>
    <w:rsid w:val="00AA5659"/>
    <w:rsid w:val="00AA59DC"/>
    <w:rsid w:val="00AA59ED"/>
    <w:rsid w:val="00AA604B"/>
    <w:rsid w:val="00AA61AD"/>
    <w:rsid w:val="00AA640A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4043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D92"/>
    <w:rsid w:val="00AB6EBA"/>
    <w:rsid w:val="00AB6F1D"/>
    <w:rsid w:val="00AB70BB"/>
    <w:rsid w:val="00AB71AA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AB3"/>
    <w:rsid w:val="00AC2B1E"/>
    <w:rsid w:val="00AC2C4E"/>
    <w:rsid w:val="00AC2D71"/>
    <w:rsid w:val="00AC3079"/>
    <w:rsid w:val="00AC35E9"/>
    <w:rsid w:val="00AC3937"/>
    <w:rsid w:val="00AC3970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640B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76E"/>
    <w:rsid w:val="00AD0EF1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786"/>
    <w:rsid w:val="00AD6B77"/>
    <w:rsid w:val="00AD6FC9"/>
    <w:rsid w:val="00AD7A17"/>
    <w:rsid w:val="00AD7A1D"/>
    <w:rsid w:val="00AD7CC9"/>
    <w:rsid w:val="00AE0D55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60D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6A7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7B5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0D9E"/>
    <w:rsid w:val="00B00FD4"/>
    <w:rsid w:val="00B0126D"/>
    <w:rsid w:val="00B015E3"/>
    <w:rsid w:val="00B01D7A"/>
    <w:rsid w:val="00B01DDC"/>
    <w:rsid w:val="00B023D4"/>
    <w:rsid w:val="00B025E1"/>
    <w:rsid w:val="00B02653"/>
    <w:rsid w:val="00B02C2C"/>
    <w:rsid w:val="00B030E3"/>
    <w:rsid w:val="00B033E6"/>
    <w:rsid w:val="00B039BC"/>
    <w:rsid w:val="00B03A81"/>
    <w:rsid w:val="00B03C8F"/>
    <w:rsid w:val="00B03F10"/>
    <w:rsid w:val="00B0423F"/>
    <w:rsid w:val="00B04375"/>
    <w:rsid w:val="00B0440A"/>
    <w:rsid w:val="00B044DB"/>
    <w:rsid w:val="00B049DA"/>
    <w:rsid w:val="00B04C08"/>
    <w:rsid w:val="00B04DC5"/>
    <w:rsid w:val="00B04F84"/>
    <w:rsid w:val="00B05ACD"/>
    <w:rsid w:val="00B05B10"/>
    <w:rsid w:val="00B05B2D"/>
    <w:rsid w:val="00B05C75"/>
    <w:rsid w:val="00B060F5"/>
    <w:rsid w:val="00B06163"/>
    <w:rsid w:val="00B06221"/>
    <w:rsid w:val="00B0700F"/>
    <w:rsid w:val="00B07042"/>
    <w:rsid w:val="00B07183"/>
    <w:rsid w:val="00B07243"/>
    <w:rsid w:val="00B07612"/>
    <w:rsid w:val="00B0781D"/>
    <w:rsid w:val="00B07F2E"/>
    <w:rsid w:val="00B07FE0"/>
    <w:rsid w:val="00B1019F"/>
    <w:rsid w:val="00B10491"/>
    <w:rsid w:val="00B10AC0"/>
    <w:rsid w:val="00B10BB7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005"/>
    <w:rsid w:val="00B1513C"/>
    <w:rsid w:val="00B15EF9"/>
    <w:rsid w:val="00B163EF"/>
    <w:rsid w:val="00B16836"/>
    <w:rsid w:val="00B1698B"/>
    <w:rsid w:val="00B16C46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13C"/>
    <w:rsid w:val="00B21856"/>
    <w:rsid w:val="00B21A96"/>
    <w:rsid w:val="00B21C89"/>
    <w:rsid w:val="00B21EC4"/>
    <w:rsid w:val="00B21EF7"/>
    <w:rsid w:val="00B22731"/>
    <w:rsid w:val="00B22D44"/>
    <w:rsid w:val="00B22DB9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36D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26E4"/>
    <w:rsid w:val="00B4271D"/>
    <w:rsid w:val="00B432CC"/>
    <w:rsid w:val="00B43395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47A7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FC1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9F"/>
    <w:rsid w:val="00B551E5"/>
    <w:rsid w:val="00B55605"/>
    <w:rsid w:val="00B559E7"/>
    <w:rsid w:val="00B55A70"/>
    <w:rsid w:val="00B55AF1"/>
    <w:rsid w:val="00B55BCE"/>
    <w:rsid w:val="00B5608B"/>
    <w:rsid w:val="00B5612D"/>
    <w:rsid w:val="00B56180"/>
    <w:rsid w:val="00B56233"/>
    <w:rsid w:val="00B56432"/>
    <w:rsid w:val="00B565D9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4A5"/>
    <w:rsid w:val="00B61596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A9F"/>
    <w:rsid w:val="00B63C05"/>
    <w:rsid w:val="00B63FD1"/>
    <w:rsid w:val="00B645F0"/>
    <w:rsid w:val="00B647CB"/>
    <w:rsid w:val="00B648D9"/>
    <w:rsid w:val="00B648F8"/>
    <w:rsid w:val="00B64AFD"/>
    <w:rsid w:val="00B64CF1"/>
    <w:rsid w:val="00B650F7"/>
    <w:rsid w:val="00B6573C"/>
    <w:rsid w:val="00B658E3"/>
    <w:rsid w:val="00B65C1C"/>
    <w:rsid w:val="00B65C8B"/>
    <w:rsid w:val="00B65D02"/>
    <w:rsid w:val="00B6608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C72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5E97"/>
    <w:rsid w:val="00B760B7"/>
    <w:rsid w:val="00B76263"/>
    <w:rsid w:val="00B76462"/>
    <w:rsid w:val="00B76823"/>
    <w:rsid w:val="00B76872"/>
    <w:rsid w:val="00B768A9"/>
    <w:rsid w:val="00B768CD"/>
    <w:rsid w:val="00B76BBA"/>
    <w:rsid w:val="00B76BBE"/>
    <w:rsid w:val="00B76CEE"/>
    <w:rsid w:val="00B77354"/>
    <w:rsid w:val="00B77521"/>
    <w:rsid w:val="00B77804"/>
    <w:rsid w:val="00B7797C"/>
    <w:rsid w:val="00B80458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644"/>
    <w:rsid w:val="00B826BE"/>
    <w:rsid w:val="00B82937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EB8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83B"/>
    <w:rsid w:val="00B86BC2"/>
    <w:rsid w:val="00B86E89"/>
    <w:rsid w:val="00B87B47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8CA"/>
    <w:rsid w:val="00B91CCF"/>
    <w:rsid w:val="00B91CE9"/>
    <w:rsid w:val="00B922D2"/>
    <w:rsid w:val="00B929A9"/>
    <w:rsid w:val="00B92C65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0A3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5D2A"/>
    <w:rsid w:val="00B962E3"/>
    <w:rsid w:val="00B967D7"/>
    <w:rsid w:val="00B96933"/>
    <w:rsid w:val="00B970A3"/>
    <w:rsid w:val="00B9713F"/>
    <w:rsid w:val="00B97345"/>
    <w:rsid w:val="00B9760C"/>
    <w:rsid w:val="00B97C55"/>
    <w:rsid w:val="00B97D5E"/>
    <w:rsid w:val="00BA00BF"/>
    <w:rsid w:val="00BA030A"/>
    <w:rsid w:val="00BA0B1A"/>
    <w:rsid w:val="00BA0B3A"/>
    <w:rsid w:val="00BA0C16"/>
    <w:rsid w:val="00BA0CF1"/>
    <w:rsid w:val="00BA0E65"/>
    <w:rsid w:val="00BA0F34"/>
    <w:rsid w:val="00BA0FE6"/>
    <w:rsid w:val="00BA19D9"/>
    <w:rsid w:val="00BA2377"/>
    <w:rsid w:val="00BA26A9"/>
    <w:rsid w:val="00BA2A11"/>
    <w:rsid w:val="00BA2DEA"/>
    <w:rsid w:val="00BA2E71"/>
    <w:rsid w:val="00BA2FB7"/>
    <w:rsid w:val="00BA3016"/>
    <w:rsid w:val="00BA32FA"/>
    <w:rsid w:val="00BA3344"/>
    <w:rsid w:val="00BA3559"/>
    <w:rsid w:val="00BA3759"/>
    <w:rsid w:val="00BA3D22"/>
    <w:rsid w:val="00BA3E92"/>
    <w:rsid w:val="00BA4049"/>
    <w:rsid w:val="00BA43E9"/>
    <w:rsid w:val="00BA54B0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9B6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80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0D2F"/>
    <w:rsid w:val="00BC150C"/>
    <w:rsid w:val="00BC18EF"/>
    <w:rsid w:val="00BC1F29"/>
    <w:rsid w:val="00BC225D"/>
    <w:rsid w:val="00BC2606"/>
    <w:rsid w:val="00BC3045"/>
    <w:rsid w:val="00BC30C0"/>
    <w:rsid w:val="00BC34BB"/>
    <w:rsid w:val="00BC350D"/>
    <w:rsid w:val="00BC3584"/>
    <w:rsid w:val="00BC36AB"/>
    <w:rsid w:val="00BC378F"/>
    <w:rsid w:val="00BC4172"/>
    <w:rsid w:val="00BC4292"/>
    <w:rsid w:val="00BC4914"/>
    <w:rsid w:val="00BC4AF3"/>
    <w:rsid w:val="00BC4DD8"/>
    <w:rsid w:val="00BC5367"/>
    <w:rsid w:val="00BC5541"/>
    <w:rsid w:val="00BC564B"/>
    <w:rsid w:val="00BC5948"/>
    <w:rsid w:val="00BC59FA"/>
    <w:rsid w:val="00BC6198"/>
    <w:rsid w:val="00BC635C"/>
    <w:rsid w:val="00BC65FF"/>
    <w:rsid w:val="00BC6A79"/>
    <w:rsid w:val="00BC6B59"/>
    <w:rsid w:val="00BC6C61"/>
    <w:rsid w:val="00BC6D55"/>
    <w:rsid w:val="00BC70C8"/>
    <w:rsid w:val="00BC7170"/>
    <w:rsid w:val="00BC7171"/>
    <w:rsid w:val="00BC74DB"/>
    <w:rsid w:val="00BC75A7"/>
    <w:rsid w:val="00BC781F"/>
    <w:rsid w:val="00BC78F6"/>
    <w:rsid w:val="00BC7A7D"/>
    <w:rsid w:val="00BC7DE2"/>
    <w:rsid w:val="00BD0109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5CC"/>
    <w:rsid w:val="00BD4870"/>
    <w:rsid w:val="00BD4ABA"/>
    <w:rsid w:val="00BD510E"/>
    <w:rsid w:val="00BD5166"/>
    <w:rsid w:val="00BD5442"/>
    <w:rsid w:val="00BD57BD"/>
    <w:rsid w:val="00BD5CBB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990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71B"/>
    <w:rsid w:val="00BE2AC0"/>
    <w:rsid w:val="00BE314F"/>
    <w:rsid w:val="00BE35BB"/>
    <w:rsid w:val="00BE37C1"/>
    <w:rsid w:val="00BE3B46"/>
    <w:rsid w:val="00BE3E3C"/>
    <w:rsid w:val="00BE3E46"/>
    <w:rsid w:val="00BE4378"/>
    <w:rsid w:val="00BE4397"/>
    <w:rsid w:val="00BE4526"/>
    <w:rsid w:val="00BE4605"/>
    <w:rsid w:val="00BE4CEF"/>
    <w:rsid w:val="00BE4DCC"/>
    <w:rsid w:val="00BE5B2D"/>
    <w:rsid w:val="00BE60CB"/>
    <w:rsid w:val="00BE6BE1"/>
    <w:rsid w:val="00BE6DFB"/>
    <w:rsid w:val="00BE6E1D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50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C2B"/>
    <w:rsid w:val="00BF3EBA"/>
    <w:rsid w:val="00BF41DA"/>
    <w:rsid w:val="00BF45A4"/>
    <w:rsid w:val="00BF45D2"/>
    <w:rsid w:val="00BF4979"/>
    <w:rsid w:val="00BF4CF0"/>
    <w:rsid w:val="00BF4F90"/>
    <w:rsid w:val="00BF527A"/>
    <w:rsid w:val="00BF5707"/>
    <w:rsid w:val="00BF5D92"/>
    <w:rsid w:val="00BF5F4B"/>
    <w:rsid w:val="00BF6396"/>
    <w:rsid w:val="00BF6BCA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73"/>
    <w:rsid w:val="00C051BA"/>
    <w:rsid w:val="00C052A9"/>
    <w:rsid w:val="00C0543A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7D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329"/>
    <w:rsid w:val="00C14715"/>
    <w:rsid w:val="00C148A9"/>
    <w:rsid w:val="00C15446"/>
    <w:rsid w:val="00C158C3"/>
    <w:rsid w:val="00C159A5"/>
    <w:rsid w:val="00C159C4"/>
    <w:rsid w:val="00C15C7E"/>
    <w:rsid w:val="00C15EBD"/>
    <w:rsid w:val="00C15EC3"/>
    <w:rsid w:val="00C15FA2"/>
    <w:rsid w:val="00C161B8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564"/>
    <w:rsid w:val="00C236AF"/>
    <w:rsid w:val="00C23AFD"/>
    <w:rsid w:val="00C23C64"/>
    <w:rsid w:val="00C23DA6"/>
    <w:rsid w:val="00C23FA6"/>
    <w:rsid w:val="00C24448"/>
    <w:rsid w:val="00C245E2"/>
    <w:rsid w:val="00C24B50"/>
    <w:rsid w:val="00C2511E"/>
    <w:rsid w:val="00C25508"/>
    <w:rsid w:val="00C25961"/>
    <w:rsid w:val="00C2599B"/>
    <w:rsid w:val="00C25CF8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892"/>
    <w:rsid w:val="00C32AC7"/>
    <w:rsid w:val="00C32D0B"/>
    <w:rsid w:val="00C32E4B"/>
    <w:rsid w:val="00C33422"/>
    <w:rsid w:val="00C334C7"/>
    <w:rsid w:val="00C33891"/>
    <w:rsid w:val="00C33D0B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27A"/>
    <w:rsid w:val="00C366D6"/>
    <w:rsid w:val="00C36BD0"/>
    <w:rsid w:val="00C36E97"/>
    <w:rsid w:val="00C37136"/>
    <w:rsid w:val="00C371FD"/>
    <w:rsid w:val="00C376B1"/>
    <w:rsid w:val="00C37AB9"/>
    <w:rsid w:val="00C37DEA"/>
    <w:rsid w:val="00C37F5A"/>
    <w:rsid w:val="00C40463"/>
    <w:rsid w:val="00C40699"/>
    <w:rsid w:val="00C40B6B"/>
    <w:rsid w:val="00C4104A"/>
    <w:rsid w:val="00C41BC2"/>
    <w:rsid w:val="00C41C9C"/>
    <w:rsid w:val="00C41FAD"/>
    <w:rsid w:val="00C420D4"/>
    <w:rsid w:val="00C42202"/>
    <w:rsid w:val="00C422AB"/>
    <w:rsid w:val="00C42344"/>
    <w:rsid w:val="00C42AAA"/>
    <w:rsid w:val="00C42C5F"/>
    <w:rsid w:val="00C42D51"/>
    <w:rsid w:val="00C42E1D"/>
    <w:rsid w:val="00C42E70"/>
    <w:rsid w:val="00C43875"/>
    <w:rsid w:val="00C43BBD"/>
    <w:rsid w:val="00C43C6C"/>
    <w:rsid w:val="00C43D60"/>
    <w:rsid w:val="00C43F29"/>
    <w:rsid w:val="00C44352"/>
    <w:rsid w:val="00C44413"/>
    <w:rsid w:val="00C44AEF"/>
    <w:rsid w:val="00C44B10"/>
    <w:rsid w:val="00C45107"/>
    <w:rsid w:val="00C45337"/>
    <w:rsid w:val="00C453D4"/>
    <w:rsid w:val="00C45860"/>
    <w:rsid w:val="00C45966"/>
    <w:rsid w:val="00C459CC"/>
    <w:rsid w:val="00C45F79"/>
    <w:rsid w:val="00C460B8"/>
    <w:rsid w:val="00C46205"/>
    <w:rsid w:val="00C4649B"/>
    <w:rsid w:val="00C46A02"/>
    <w:rsid w:val="00C46CAC"/>
    <w:rsid w:val="00C46CED"/>
    <w:rsid w:val="00C47473"/>
    <w:rsid w:val="00C47BEB"/>
    <w:rsid w:val="00C47C34"/>
    <w:rsid w:val="00C47FA1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2C7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B28"/>
    <w:rsid w:val="00C61180"/>
    <w:rsid w:val="00C61698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35E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05F"/>
    <w:rsid w:val="00C70108"/>
    <w:rsid w:val="00C70344"/>
    <w:rsid w:val="00C7054D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0"/>
    <w:rsid w:val="00C723FB"/>
    <w:rsid w:val="00C72625"/>
    <w:rsid w:val="00C726A4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6E51"/>
    <w:rsid w:val="00C77363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619"/>
    <w:rsid w:val="00C847B9"/>
    <w:rsid w:val="00C84BFB"/>
    <w:rsid w:val="00C84DDC"/>
    <w:rsid w:val="00C851C9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10A"/>
    <w:rsid w:val="00C9540B"/>
    <w:rsid w:val="00C95796"/>
    <w:rsid w:val="00C960B1"/>
    <w:rsid w:val="00C96266"/>
    <w:rsid w:val="00C96811"/>
    <w:rsid w:val="00C96A70"/>
    <w:rsid w:val="00C96E33"/>
    <w:rsid w:val="00C96F38"/>
    <w:rsid w:val="00C96FDD"/>
    <w:rsid w:val="00C971E0"/>
    <w:rsid w:val="00C9737D"/>
    <w:rsid w:val="00C977BC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22B2"/>
    <w:rsid w:val="00CA308F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70B"/>
    <w:rsid w:val="00CA695A"/>
    <w:rsid w:val="00CA6969"/>
    <w:rsid w:val="00CA6CE5"/>
    <w:rsid w:val="00CA6DC4"/>
    <w:rsid w:val="00CA75EA"/>
    <w:rsid w:val="00CA7617"/>
    <w:rsid w:val="00CA776A"/>
    <w:rsid w:val="00CA7F78"/>
    <w:rsid w:val="00CA7FC9"/>
    <w:rsid w:val="00CB0213"/>
    <w:rsid w:val="00CB0349"/>
    <w:rsid w:val="00CB0398"/>
    <w:rsid w:val="00CB048C"/>
    <w:rsid w:val="00CB063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18"/>
    <w:rsid w:val="00CB44BD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0EA"/>
    <w:rsid w:val="00CB72E3"/>
    <w:rsid w:val="00CB7E82"/>
    <w:rsid w:val="00CB7FE7"/>
    <w:rsid w:val="00CC001B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4C5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CC9"/>
    <w:rsid w:val="00CC7D4F"/>
    <w:rsid w:val="00CC7E47"/>
    <w:rsid w:val="00CC7E85"/>
    <w:rsid w:val="00CD0004"/>
    <w:rsid w:val="00CD00DF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C82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641"/>
    <w:rsid w:val="00CD78CC"/>
    <w:rsid w:val="00CD7904"/>
    <w:rsid w:val="00CD7AD9"/>
    <w:rsid w:val="00CE00E1"/>
    <w:rsid w:val="00CE061B"/>
    <w:rsid w:val="00CE092B"/>
    <w:rsid w:val="00CE093B"/>
    <w:rsid w:val="00CE110A"/>
    <w:rsid w:val="00CE1B9F"/>
    <w:rsid w:val="00CE1BF8"/>
    <w:rsid w:val="00CE2169"/>
    <w:rsid w:val="00CE3366"/>
    <w:rsid w:val="00CE3451"/>
    <w:rsid w:val="00CE34DC"/>
    <w:rsid w:val="00CE3F80"/>
    <w:rsid w:val="00CE43D5"/>
    <w:rsid w:val="00CE45F4"/>
    <w:rsid w:val="00CE4B5F"/>
    <w:rsid w:val="00CE4D1E"/>
    <w:rsid w:val="00CE5436"/>
    <w:rsid w:val="00CE5662"/>
    <w:rsid w:val="00CE5756"/>
    <w:rsid w:val="00CE5A11"/>
    <w:rsid w:val="00CE5A73"/>
    <w:rsid w:val="00CE6041"/>
    <w:rsid w:val="00CE65A8"/>
    <w:rsid w:val="00CE6DA1"/>
    <w:rsid w:val="00CE70D4"/>
    <w:rsid w:val="00CE7142"/>
    <w:rsid w:val="00CE7154"/>
    <w:rsid w:val="00CE720A"/>
    <w:rsid w:val="00CE7597"/>
    <w:rsid w:val="00CE7870"/>
    <w:rsid w:val="00CE78E0"/>
    <w:rsid w:val="00CE7B84"/>
    <w:rsid w:val="00CE7E7F"/>
    <w:rsid w:val="00CE7FC3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9D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923"/>
    <w:rsid w:val="00D00A55"/>
    <w:rsid w:val="00D01012"/>
    <w:rsid w:val="00D01D10"/>
    <w:rsid w:val="00D01F26"/>
    <w:rsid w:val="00D0205F"/>
    <w:rsid w:val="00D021DE"/>
    <w:rsid w:val="00D026D0"/>
    <w:rsid w:val="00D029F9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9B7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27B"/>
    <w:rsid w:val="00D07420"/>
    <w:rsid w:val="00D07445"/>
    <w:rsid w:val="00D07B62"/>
    <w:rsid w:val="00D07BC1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671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BA2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926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24"/>
    <w:rsid w:val="00D23997"/>
    <w:rsid w:val="00D23C88"/>
    <w:rsid w:val="00D23CA0"/>
    <w:rsid w:val="00D23DA4"/>
    <w:rsid w:val="00D243B5"/>
    <w:rsid w:val="00D24764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00D"/>
    <w:rsid w:val="00D2629C"/>
    <w:rsid w:val="00D274DF"/>
    <w:rsid w:val="00D27B7A"/>
    <w:rsid w:val="00D27C37"/>
    <w:rsid w:val="00D30073"/>
    <w:rsid w:val="00D30172"/>
    <w:rsid w:val="00D30228"/>
    <w:rsid w:val="00D307BF"/>
    <w:rsid w:val="00D310A4"/>
    <w:rsid w:val="00D310E8"/>
    <w:rsid w:val="00D31383"/>
    <w:rsid w:val="00D31488"/>
    <w:rsid w:val="00D31A1D"/>
    <w:rsid w:val="00D31BEC"/>
    <w:rsid w:val="00D3239E"/>
    <w:rsid w:val="00D327A5"/>
    <w:rsid w:val="00D328A1"/>
    <w:rsid w:val="00D32CC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10D"/>
    <w:rsid w:val="00D3615D"/>
    <w:rsid w:val="00D362A2"/>
    <w:rsid w:val="00D36D01"/>
    <w:rsid w:val="00D37061"/>
    <w:rsid w:val="00D37290"/>
    <w:rsid w:val="00D372C0"/>
    <w:rsid w:val="00D37407"/>
    <w:rsid w:val="00D37B4A"/>
    <w:rsid w:val="00D37BC1"/>
    <w:rsid w:val="00D409EA"/>
    <w:rsid w:val="00D40B2C"/>
    <w:rsid w:val="00D40B52"/>
    <w:rsid w:val="00D40DF0"/>
    <w:rsid w:val="00D416A9"/>
    <w:rsid w:val="00D4186A"/>
    <w:rsid w:val="00D41B83"/>
    <w:rsid w:val="00D41D03"/>
    <w:rsid w:val="00D4209E"/>
    <w:rsid w:val="00D426FD"/>
    <w:rsid w:val="00D427A9"/>
    <w:rsid w:val="00D427C1"/>
    <w:rsid w:val="00D42A95"/>
    <w:rsid w:val="00D42B82"/>
    <w:rsid w:val="00D43659"/>
    <w:rsid w:val="00D436FF"/>
    <w:rsid w:val="00D43854"/>
    <w:rsid w:val="00D43CD1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8AB"/>
    <w:rsid w:val="00D509BB"/>
    <w:rsid w:val="00D50D7F"/>
    <w:rsid w:val="00D50F6B"/>
    <w:rsid w:val="00D50F8A"/>
    <w:rsid w:val="00D515F5"/>
    <w:rsid w:val="00D51E0D"/>
    <w:rsid w:val="00D52113"/>
    <w:rsid w:val="00D523C9"/>
    <w:rsid w:val="00D52472"/>
    <w:rsid w:val="00D528AA"/>
    <w:rsid w:val="00D52B9D"/>
    <w:rsid w:val="00D52F39"/>
    <w:rsid w:val="00D53B7A"/>
    <w:rsid w:val="00D53BAC"/>
    <w:rsid w:val="00D53D87"/>
    <w:rsid w:val="00D53DAF"/>
    <w:rsid w:val="00D542D4"/>
    <w:rsid w:val="00D543E6"/>
    <w:rsid w:val="00D54A97"/>
    <w:rsid w:val="00D54E72"/>
    <w:rsid w:val="00D54E9E"/>
    <w:rsid w:val="00D5511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965"/>
    <w:rsid w:val="00D63CCA"/>
    <w:rsid w:val="00D644F0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67A79"/>
    <w:rsid w:val="00D7011E"/>
    <w:rsid w:val="00D701D4"/>
    <w:rsid w:val="00D7046E"/>
    <w:rsid w:val="00D7100A"/>
    <w:rsid w:val="00D710E4"/>
    <w:rsid w:val="00D71151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7A"/>
    <w:rsid w:val="00D7498B"/>
    <w:rsid w:val="00D74BD8"/>
    <w:rsid w:val="00D75015"/>
    <w:rsid w:val="00D75176"/>
    <w:rsid w:val="00D753BF"/>
    <w:rsid w:val="00D754F0"/>
    <w:rsid w:val="00D75542"/>
    <w:rsid w:val="00D755BC"/>
    <w:rsid w:val="00D755EA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C2B"/>
    <w:rsid w:val="00D82F81"/>
    <w:rsid w:val="00D8339E"/>
    <w:rsid w:val="00D83871"/>
    <w:rsid w:val="00D83B74"/>
    <w:rsid w:val="00D83E1F"/>
    <w:rsid w:val="00D841F3"/>
    <w:rsid w:val="00D842A0"/>
    <w:rsid w:val="00D846A2"/>
    <w:rsid w:val="00D8472A"/>
    <w:rsid w:val="00D84E0E"/>
    <w:rsid w:val="00D84EEF"/>
    <w:rsid w:val="00D85136"/>
    <w:rsid w:val="00D85259"/>
    <w:rsid w:val="00D85E66"/>
    <w:rsid w:val="00D85F3F"/>
    <w:rsid w:val="00D86326"/>
    <w:rsid w:val="00D868EE"/>
    <w:rsid w:val="00D86AE8"/>
    <w:rsid w:val="00D86D9C"/>
    <w:rsid w:val="00D86EFB"/>
    <w:rsid w:val="00D86F8A"/>
    <w:rsid w:val="00D87114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468"/>
    <w:rsid w:val="00D917F1"/>
    <w:rsid w:val="00D92ADE"/>
    <w:rsid w:val="00D9312C"/>
    <w:rsid w:val="00D9327C"/>
    <w:rsid w:val="00D9348E"/>
    <w:rsid w:val="00D93CCF"/>
    <w:rsid w:val="00D93CD1"/>
    <w:rsid w:val="00D93DE4"/>
    <w:rsid w:val="00D93FD5"/>
    <w:rsid w:val="00D94030"/>
    <w:rsid w:val="00D9411C"/>
    <w:rsid w:val="00D94D55"/>
    <w:rsid w:val="00D95215"/>
    <w:rsid w:val="00D954E5"/>
    <w:rsid w:val="00D9594D"/>
    <w:rsid w:val="00D95C64"/>
    <w:rsid w:val="00D96040"/>
    <w:rsid w:val="00D960D1"/>
    <w:rsid w:val="00D96428"/>
    <w:rsid w:val="00D96662"/>
    <w:rsid w:val="00D96B05"/>
    <w:rsid w:val="00D96C84"/>
    <w:rsid w:val="00D96D79"/>
    <w:rsid w:val="00D96DCF"/>
    <w:rsid w:val="00D970C9"/>
    <w:rsid w:val="00D9729A"/>
    <w:rsid w:val="00D97787"/>
    <w:rsid w:val="00D97A6E"/>
    <w:rsid w:val="00D97BF5"/>
    <w:rsid w:val="00DA04A7"/>
    <w:rsid w:val="00DA08D3"/>
    <w:rsid w:val="00DA0C94"/>
    <w:rsid w:val="00DA0D7A"/>
    <w:rsid w:val="00DA0EA6"/>
    <w:rsid w:val="00DA1623"/>
    <w:rsid w:val="00DA1626"/>
    <w:rsid w:val="00DA1B59"/>
    <w:rsid w:val="00DA2176"/>
    <w:rsid w:val="00DA25C5"/>
    <w:rsid w:val="00DA2742"/>
    <w:rsid w:val="00DA27DE"/>
    <w:rsid w:val="00DA2C82"/>
    <w:rsid w:val="00DA2E56"/>
    <w:rsid w:val="00DA2E6D"/>
    <w:rsid w:val="00DA2EA9"/>
    <w:rsid w:val="00DA31F0"/>
    <w:rsid w:val="00DA321C"/>
    <w:rsid w:val="00DA328A"/>
    <w:rsid w:val="00DA35B7"/>
    <w:rsid w:val="00DA3858"/>
    <w:rsid w:val="00DA38D1"/>
    <w:rsid w:val="00DA3BAB"/>
    <w:rsid w:val="00DA3E73"/>
    <w:rsid w:val="00DA423E"/>
    <w:rsid w:val="00DA45D8"/>
    <w:rsid w:val="00DA47CB"/>
    <w:rsid w:val="00DA481D"/>
    <w:rsid w:val="00DA4A37"/>
    <w:rsid w:val="00DA4D1D"/>
    <w:rsid w:val="00DA4D6A"/>
    <w:rsid w:val="00DA4FFE"/>
    <w:rsid w:val="00DA5143"/>
    <w:rsid w:val="00DA5173"/>
    <w:rsid w:val="00DA5397"/>
    <w:rsid w:val="00DA599D"/>
    <w:rsid w:val="00DA5AA9"/>
    <w:rsid w:val="00DA5AE1"/>
    <w:rsid w:val="00DA5CD4"/>
    <w:rsid w:val="00DA5D33"/>
    <w:rsid w:val="00DA5D9A"/>
    <w:rsid w:val="00DA5E85"/>
    <w:rsid w:val="00DA5EBD"/>
    <w:rsid w:val="00DA6C1E"/>
    <w:rsid w:val="00DA7310"/>
    <w:rsid w:val="00DA7339"/>
    <w:rsid w:val="00DA7349"/>
    <w:rsid w:val="00DA76DF"/>
    <w:rsid w:val="00DA7CD9"/>
    <w:rsid w:val="00DA7D72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8BF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385"/>
    <w:rsid w:val="00DC1569"/>
    <w:rsid w:val="00DC156B"/>
    <w:rsid w:val="00DC1C9D"/>
    <w:rsid w:val="00DC2051"/>
    <w:rsid w:val="00DC2080"/>
    <w:rsid w:val="00DC20C9"/>
    <w:rsid w:val="00DC24DB"/>
    <w:rsid w:val="00DC2816"/>
    <w:rsid w:val="00DC2BE8"/>
    <w:rsid w:val="00DC2D90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4D1E"/>
    <w:rsid w:val="00DC50C9"/>
    <w:rsid w:val="00DC5113"/>
    <w:rsid w:val="00DC51C2"/>
    <w:rsid w:val="00DC5CE8"/>
    <w:rsid w:val="00DC5E5C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116"/>
    <w:rsid w:val="00DD1295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B45"/>
    <w:rsid w:val="00DD3D70"/>
    <w:rsid w:val="00DD4540"/>
    <w:rsid w:val="00DD474A"/>
    <w:rsid w:val="00DD4BDD"/>
    <w:rsid w:val="00DD4C9E"/>
    <w:rsid w:val="00DD50F0"/>
    <w:rsid w:val="00DD589B"/>
    <w:rsid w:val="00DD5BF1"/>
    <w:rsid w:val="00DD6031"/>
    <w:rsid w:val="00DD6928"/>
    <w:rsid w:val="00DD6CDA"/>
    <w:rsid w:val="00DD751A"/>
    <w:rsid w:val="00DD769B"/>
    <w:rsid w:val="00DD778F"/>
    <w:rsid w:val="00DD7DF1"/>
    <w:rsid w:val="00DE02D4"/>
    <w:rsid w:val="00DE0339"/>
    <w:rsid w:val="00DE0541"/>
    <w:rsid w:val="00DE07D9"/>
    <w:rsid w:val="00DE0B8A"/>
    <w:rsid w:val="00DE0C79"/>
    <w:rsid w:val="00DE153F"/>
    <w:rsid w:val="00DE1D6D"/>
    <w:rsid w:val="00DE1D82"/>
    <w:rsid w:val="00DE1FE1"/>
    <w:rsid w:val="00DE291A"/>
    <w:rsid w:val="00DE33A0"/>
    <w:rsid w:val="00DE353D"/>
    <w:rsid w:val="00DE36BA"/>
    <w:rsid w:val="00DE38B7"/>
    <w:rsid w:val="00DE3C90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4B1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7B4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06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6B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B78"/>
    <w:rsid w:val="00E00D90"/>
    <w:rsid w:val="00E0134D"/>
    <w:rsid w:val="00E013AB"/>
    <w:rsid w:val="00E014CC"/>
    <w:rsid w:val="00E015B8"/>
    <w:rsid w:val="00E0168E"/>
    <w:rsid w:val="00E01F00"/>
    <w:rsid w:val="00E01FBC"/>
    <w:rsid w:val="00E02144"/>
    <w:rsid w:val="00E02B66"/>
    <w:rsid w:val="00E02FC7"/>
    <w:rsid w:val="00E032C5"/>
    <w:rsid w:val="00E032CF"/>
    <w:rsid w:val="00E034ED"/>
    <w:rsid w:val="00E0393F"/>
    <w:rsid w:val="00E03AF5"/>
    <w:rsid w:val="00E03CAF"/>
    <w:rsid w:val="00E04117"/>
    <w:rsid w:val="00E041E5"/>
    <w:rsid w:val="00E043ED"/>
    <w:rsid w:val="00E049E8"/>
    <w:rsid w:val="00E04BE0"/>
    <w:rsid w:val="00E04D0D"/>
    <w:rsid w:val="00E04EA6"/>
    <w:rsid w:val="00E0521C"/>
    <w:rsid w:val="00E0527A"/>
    <w:rsid w:val="00E05482"/>
    <w:rsid w:val="00E05555"/>
    <w:rsid w:val="00E0562C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0F5"/>
    <w:rsid w:val="00E124AC"/>
    <w:rsid w:val="00E12AEB"/>
    <w:rsid w:val="00E12D18"/>
    <w:rsid w:val="00E12F16"/>
    <w:rsid w:val="00E12F7D"/>
    <w:rsid w:val="00E13201"/>
    <w:rsid w:val="00E1360F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C6C"/>
    <w:rsid w:val="00E14D58"/>
    <w:rsid w:val="00E14E38"/>
    <w:rsid w:val="00E14E81"/>
    <w:rsid w:val="00E14FEB"/>
    <w:rsid w:val="00E151B7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B86"/>
    <w:rsid w:val="00E16E88"/>
    <w:rsid w:val="00E16FE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1E0"/>
    <w:rsid w:val="00E22204"/>
    <w:rsid w:val="00E22305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4E0A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6E10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49F6"/>
    <w:rsid w:val="00E3529B"/>
    <w:rsid w:val="00E3550D"/>
    <w:rsid w:val="00E356D9"/>
    <w:rsid w:val="00E3573B"/>
    <w:rsid w:val="00E3595F"/>
    <w:rsid w:val="00E35E94"/>
    <w:rsid w:val="00E36350"/>
    <w:rsid w:val="00E3687B"/>
    <w:rsid w:val="00E36CF1"/>
    <w:rsid w:val="00E3712D"/>
    <w:rsid w:val="00E372A0"/>
    <w:rsid w:val="00E3757E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69B"/>
    <w:rsid w:val="00E4279B"/>
    <w:rsid w:val="00E4290E"/>
    <w:rsid w:val="00E429B3"/>
    <w:rsid w:val="00E42D5B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B6A"/>
    <w:rsid w:val="00E52C3C"/>
    <w:rsid w:val="00E53193"/>
    <w:rsid w:val="00E53283"/>
    <w:rsid w:val="00E5411A"/>
    <w:rsid w:val="00E542D4"/>
    <w:rsid w:val="00E5433E"/>
    <w:rsid w:val="00E5441E"/>
    <w:rsid w:val="00E546C7"/>
    <w:rsid w:val="00E54B6C"/>
    <w:rsid w:val="00E55116"/>
    <w:rsid w:val="00E551C8"/>
    <w:rsid w:val="00E556FD"/>
    <w:rsid w:val="00E55E59"/>
    <w:rsid w:val="00E563D0"/>
    <w:rsid w:val="00E565D7"/>
    <w:rsid w:val="00E56F5D"/>
    <w:rsid w:val="00E56FE7"/>
    <w:rsid w:val="00E5708C"/>
    <w:rsid w:val="00E5742C"/>
    <w:rsid w:val="00E576B9"/>
    <w:rsid w:val="00E57781"/>
    <w:rsid w:val="00E57A23"/>
    <w:rsid w:val="00E57AF2"/>
    <w:rsid w:val="00E57CCC"/>
    <w:rsid w:val="00E57F52"/>
    <w:rsid w:val="00E602B3"/>
    <w:rsid w:val="00E60343"/>
    <w:rsid w:val="00E6063C"/>
    <w:rsid w:val="00E6069B"/>
    <w:rsid w:val="00E607B7"/>
    <w:rsid w:val="00E60A3C"/>
    <w:rsid w:val="00E60A41"/>
    <w:rsid w:val="00E60C05"/>
    <w:rsid w:val="00E60CC2"/>
    <w:rsid w:val="00E60E78"/>
    <w:rsid w:val="00E611C0"/>
    <w:rsid w:val="00E6132C"/>
    <w:rsid w:val="00E616F4"/>
    <w:rsid w:val="00E61B08"/>
    <w:rsid w:val="00E620CA"/>
    <w:rsid w:val="00E6219F"/>
    <w:rsid w:val="00E624C0"/>
    <w:rsid w:val="00E62755"/>
    <w:rsid w:val="00E62AA1"/>
    <w:rsid w:val="00E62CC2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1FEE"/>
    <w:rsid w:val="00E7214B"/>
    <w:rsid w:val="00E725C6"/>
    <w:rsid w:val="00E7275A"/>
    <w:rsid w:val="00E73121"/>
    <w:rsid w:val="00E73184"/>
    <w:rsid w:val="00E731E8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008"/>
    <w:rsid w:val="00E812DE"/>
    <w:rsid w:val="00E813ED"/>
    <w:rsid w:val="00E814B5"/>
    <w:rsid w:val="00E814D8"/>
    <w:rsid w:val="00E816D5"/>
    <w:rsid w:val="00E81A04"/>
    <w:rsid w:val="00E81DF2"/>
    <w:rsid w:val="00E82443"/>
    <w:rsid w:val="00E82528"/>
    <w:rsid w:val="00E82612"/>
    <w:rsid w:val="00E8262B"/>
    <w:rsid w:val="00E82A19"/>
    <w:rsid w:val="00E82BC3"/>
    <w:rsid w:val="00E82DDB"/>
    <w:rsid w:val="00E82E57"/>
    <w:rsid w:val="00E8347C"/>
    <w:rsid w:val="00E8363B"/>
    <w:rsid w:val="00E8368A"/>
    <w:rsid w:val="00E83E9F"/>
    <w:rsid w:val="00E8403C"/>
    <w:rsid w:val="00E842F7"/>
    <w:rsid w:val="00E847E8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0C0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DD"/>
    <w:rsid w:val="00E91DEE"/>
    <w:rsid w:val="00E91E4A"/>
    <w:rsid w:val="00E92CFB"/>
    <w:rsid w:val="00E92EF5"/>
    <w:rsid w:val="00E939AC"/>
    <w:rsid w:val="00E93C86"/>
    <w:rsid w:val="00E93ECA"/>
    <w:rsid w:val="00E94011"/>
    <w:rsid w:val="00E946CD"/>
    <w:rsid w:val="00E949FC"/>
    <w:rsid w:val="00E94E6D"/>
    <w:rsid w:val="00E956AF"/>
    <w:rsid w:val="00E9570D"/>
    <w:rsid w:val="00E96070"/>
    <w:rsid w:val="00E96489"/>
    <w:rsid w:val="00E964D6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97"/>
    <w:rsid w:val="00E97FBF"/>
    <w:rsid w:val="00EA0AFE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9AB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348"/>
    <w:rsid w:val="00EA7A2A"/>
    <w:rsid w:val="00EB02CC"/>
    <w:rsid w:val="00EB1605"/>
    <w:rsid w:val="00EB16D1"/>
    <w:rsid w:val="00EB1A18"/>
    <w:rsid w:val="00EB1A88"/>
    <w:rsid w:val="00EB20C0"/>
    <w:rsid w:val="00EB2395"/>
    <w:rsid w:val="00EB2CA3"/>
    <w:rsid w:val="00EB2E33"/>
    <w:rsid w:val="00EB2E95"/>
    <w:rsid w:val="00EB2F3D"/>
    <w:rsid w:val="00EB3020"/>
    <w:rsid w:val="00EB3839"/>
    <w:rsid w:val="00EB3852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4F4"/>
    <w:rsid w:val="00EB5D09"/>
    <w:rsid w:val="00EB5FDE"/>
    <w:rsid w:val="00EB602C"/>
    <w:rsid w:val="00EB690F"/>
    <w:rsid w:val="00EB6D21"/>
    <w:rsid w:val="00EB6F8A"/>
    <w:rsid w:val="00EB713C"/>
    <w:rsid w:val="00EB714F"/>
    <w:rsid w:val="00EB7A87"/>
    <w:rsid w:val="00EB7D60"/>
    <w:rsid w:val="00EB7D8A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89E"/>
    <w:rsid w:val="00ED2A3B"/>
    <w:rsid w:val="00ED31CA"/>
    <w:rsid w:val="00ED3966"/>
    <w:rsid w:val="00ED3F5C"/>
    <w:rsid w:val="00ED4159"/>
    <w:rsid w:val="00ED467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B08"/>
    <w:rsid w:val="00ED5B12"/>
    <w:rsid w:val="00ED5D7D"/>
    <w:rsid w:val="00ED5DA9"/>
    <w:rsid w:val="00ED5E29"/>
    <w:rsid w:val="00ED673C"/>
    <w:rsid w:val="00ED6BF9"/>
    <w:rsid w:val="00ED6E2F"/>
    <w:rsid w:val="00ED710F"/>
    <w:rsid w:val="00ED7170"/>
    <w:rsid w:val="00ED7873"/>
    <w:rsid w:val="00ED7917"/>
    <w:rsid w:val="00ED7C15"/>
    <w:rsid w:val="00ED7F91"/>
    <w:rsid w:val="00EE0428"/>
    <w:rsid w:val="00EE071D"/>
    <w:rsid w:val="00EE0748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6D5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A2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701"/>
    <w:rsid w:val="00EF6ABC"/>
    <w:rsid w:val="00EF6C95"/>
    <w:rsid w:val="00EF6D91"/>
    <w:rsid w:val="00EF70DE"/>
    <w:rsid w:val="00EF7148"/>
    <w:rsid w:val="00EF73EF"/>
    <w:rsid w:val="00EF764E"/>
    <w:rsid w:val="00EF7AF4"/>
    <w:rsid w:val="00EF7B0A"/>
    <w:rsid w:val="00EF7D12"/>
    <w:rsid w:val="00F00711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2E40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0F76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397B"/>
    <w:rsid w:val="00F13C93"/>
    <w:rsid w:val="00F13EE2"/>
    <w:rsid w:val="00F14028"/>
    <w:rsid w:val="00F1402A"/>
    <w:rsid w:val="00F14208"/>
    <w:rsid w:val="00F142D8"/>
    <w:rsid w:val="00F143BE"/>
    <w:rsid w:val="00F1454D"/>
    <w:rsid w:val="00F14802"/>
    <w:rsid w:val="00F14D3B"/>
    <w:rsid w:val="00F14D65"/>
    <w:rsid w:val="00F14F3E"/>
    <w:rsid w:val="00F15A1F"/>
    <w:rsid w:val="00F15B7E"/>
    <w:rsid w:val="00F15EE9"/>
    <w:rsid w:val="00F162C1"/>
    <w:rsid w:val="00F16317"/>
    <w:rsid w:val="00F16A07"/>
    <w:rsid w:val="00F16A33"/>
    <w:rsid w:val="00F16DF5"/>
    <w:rsid w:val="00F17277"/>
    <w:rsid w:val="00F17DBD"/>
    <w:rsid w:val="00F208D6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C3C"/>
    <w:rsid w:val="00F24FF5"/>
    <w:rsid w:val="00F25EE8"/>
    <w:rsid w:val="00F2607C"/>
    <w:rsid w:val="00F2630F"/>
    <w:rsid w:val="00F263E5"/>
    <w:rsid w:val="00F26495"/>
    <w:rsid w:val="00F27E4E"/>
    <w:rsid w:val="00F27F25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9DA"/>
    <w:rsid w:val="00F34A13"/>
    <w:rsid w:val="00F34D87"/>
    <w:rsid w:val="00F352F7"/>
    <w:rsid w:val="00F35685"/>
    <w:rsid w:val="00F35ED3"/>
    <w:rsid w:val="00F365FD"/>
    <w:rsid w:val="00F369CD"/>
    <w:rsid w:val="00F369E2"/>
    <w:rsid w:val="00F36FD7"/>
    <w:rsid w:val="00F370D8"/>
    <w:rsid w:val="00F370FA"/>
    <w:rsid w:val="00F37172"/>
    <w:rsid w:val="00F374BE"/>
    <w:rsid w:val="00F37726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8CB"/>
    <w:rsid w:val="00F4795D"/>
    <w:rsid w:val="00F47D86"/>
    <w:rsid w:val="00F47D90"/>
    <w:rsid w:val="00F50010"/>
    <w:rsid w:val="00F505C9"/>
    <w:rsid w:val="00F50628"/>
    <w:rsid w:val="00F5112B"/>
    <w:rsid w:val="00F5148F"/>
    <w:rsid w:val="00F51BE9"/>
    <w:rsid w:val="00F52390"/>
    <w:rsid w:val="00F52478"/>
    <w:rsid w:val="00F52765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ED"/>
    <w:rsid w:val="00F552F6"/>
    <w:rsid w:val="00F556FF"/>
    <w:rsid w:val="00F55D0E"/>
    <w:rsid w:val="00F5638C"/>
    <w:rsid w:val="00F564D8"/>
    <w:rsid w:val="00F56583"/>
    <w:rsid w:val="00F5662B"/>
    <w:rsid w:val="00F57046"/>
    <w:rsid w:val="00F57AB3"/>
    <w:rsid w:val="00F57C0C"/>
    <w:rsid w:val="00F57E74"/>
    <w:rsid w:val="00F60085"/>
    <w:rsid w:val="00F60261"/>
    <w:rsid w:val="00F605D8"/>
    <w:rsid w:val="00F6074C"/>
    <w:rsid w:val="00F607F1"/>
    <w:rsid w:val="00F60A94"/>
    <w:rsid w:val="00F60B28"/>
    <w:rsid w:val="00F60C52"/>
    <w:rsid w:val="00F60E08"/>
    <w:rsid w:val="00F60F03"/>
    <w:rsid w:val="00F61253"/>
    <w:rsid w:val="00F61316"/>
    <w:rsid w:val="00F616EB"/>
    <w:rsid w:val="00F619AC"/>
    <w:rsid w:val="00F61B05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B25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26E"/>
    <w:rsid w:val="00F664E8"/>
    <w:rsid w:val="00F66B4C"/>
    <w:rsid w:val="00F66B8C"/>
    <w:rsid w:val="00F66F00"/>
    <w:rsid w:val="00F6728C"/>
    <w:rsid w:val="00F6770E"/>
    <w:rsid w:val="00F67994"/>
    <w:rsid w:val="00F67AD2"/>
    <w:rsid w:val="00F70422"/>
    <w:rsid w:val="00F70439"/>
    <w:rsid w:val="00F70611"/>
    <w:rsid w:val="00F70DDF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E94"/>
    <w:rsid w:val="00F72F05"/>
    <w:rsid w:val="00F72F32"/>
    <w:rsid w:val="00F72F96"/>
    <w:rsid w:val="00F7339A"/>
    <w:rsid w:val="00F733B9"/>
    <w:rsid w:val="00F735ED"/>
    <w:rsid w:val="00F73BB1"/>
    <w:rsid w:val="00F73BC0"/>
    <w:rsid w:val="00F73CD8"/>
    <w:rsid w:val="00F73F24"/>
    <w:rsid w:val="00F73FC7"/>
    <w:rsid w:val="00F7411C"/>
    <w:rsid w:val="00F7416D"/>
    <w:rsid w:val="00F746AD"/>
    <w:rsid w:val="00F74B1C"/>
    <w:rsid w:val="00F74CB7"/>
    <w:rsid w:val="00F74CE0"/>
    <w:rsid w:val="00F74F59"/>
    <w:rsid w:val="00F750F2"/>
    <w:rsid w:val="00F75124"/>
    <w:rsid w:val="00F753E0"/>
    <w:rsid w:val="00F75661"/>
    <w:rsid w:val="00F75669"/>
    <w:rsid w:val="00F75741"/>
    <w:rsid w:val="00F757AA"/>
    <w:rsid w:val="00F757C4"/>
    <w:rsid w:val="00F759E5"/>
    <w:rsid w:val="00F75AC2"/>
    <w:rsid w:val="00F76403"/>
    <w:rsid w:val="00F7643F"/>
    <w:rsid w:val="00F76510"/>
    <w:rsid w:val="00F769C7"/>
    <w:rsid w:val="00F7752C"/>
    <w:rsid w:val="00F77621"/>
    <w:rsid w:val="00F77CE8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2C8"/>
    <w:rsid w:val="00F83761"/>
    <w:rsid w:val="00F8421E"/>
    <w:rsid w:val="00F84252"/>
    <w:rsid w:val="00F84452"/>
    <w:rsid w:val="00F84F29"/>
    <w:rsid w:val="00F84F79"/>
    <w:rsid w:val="00F852A6"/>
    <w:rsid w:val="00F8580A"/>
    <w:rsid w:val="00F85E05"/>
    <w:rsid w:val="00F86416"/>
    <w:rsid w:val="00F86605"/>
    <w:rsid w:val="00F86E84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9D5"/>
    <w:rsid w:val="00F93ABE"/>
    <w:rsid w:val="00F93BF8"/>
    <w:rsid w:val="00F93DA4"/>
    <w:rsid w:val="00F94CC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1F8E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4FCA"/>
    <w:rsid w:val="00FA5692"/>
    <w:rsid w:val="00FA5918"/>
    <w:rsid w:val="00FA60BD"/>
    <w:rsid w:val="00FA6190"/>
    <w:rsid w:val="00FA6408"/>
    <w:rsid w:val="00FA6791"/>
    <w:rsid w:val="00FA683D"/>
    <w:rsid w:val="00FA6A59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289"/>
    <w:rsid w:val="00FB135D"/>
    <w:rsid w:val="00FB1380"/>
    <w:rsid w:val="00FB191B"/>
    <w:rsid w:val="00FB1A46"/>
    <w:rsid w:val="00FB1CFE"/>
    <w:rsid w:val="00FB1E84"/>
    <w:rsid w:val="00FB1FD8"/>
    <w:rsid w:val="00FB228E"/>
    <w:rsid w:val="00FB282D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23"/>
    <w:rsid w:val="00FB4946"/>
    <w:rsid w:val="00FB4BCD"/>
    <w:rsid w:val="00FB4D59"/>
    <w:rsid w:val="00FB50DB"/>
    <w:rsid w:val="00FB541D"/>
    <w:rsid w:val="00FB5627"/>
    <w:rsid w:val="00FB56CD"/>
    <w:rsid w:val="00FB594D"/>
    <w:rsid w:val="00FB6622"/>
    <w:rsid w:val="00FB6854"/>
    <w:rsid w:val="00FB697B"/>
    <w:rsid w:val="00FB6C20"/>
    <w:rsid w:val="00FB72D6"/>
    <w:rsid w:val="00FB7DD0"/>
    <w:rsid w:val="00FB7E0B"/>
    <w:rsid w:val="00FB7FEA"/>
    <w:rsid w:val="00FC0822"/>
    <w:rsid w:val="00FC0A06"/>
    <w:rsid w:val="00FC0C4A"/>
    <w:rsid w:val="00FC0E6A"/>
    <w:rsid w:val="00FC12F7"/>
    <w:rsid w:val="00FC1E71"/>
    <w:rsid w:val="00FC2317"/>
    <w:rsid w:val="00FC25CE"/>
    <w:rsid w:val="00FC263A"/>
    <w:rsid w:val="00FC2A18"/>
    <w:rsid w:val="00FC2E4B"/>
    <w:rsid w:val="00FC3151"/>
    <w:rsid w:val="00FC399C"/>
    <w:rsid w:val="00FC3A21"/>
    <w:rsid w:val="00FC3FC8"/>
    <w:rsid w:val="00FC462A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5F69"/>
    <w:rsid w:val="00FC6163"/>
    <w:rsid w:val="00FC6252"/>
    <w:rsid w:val="00FC6654"/>
    <w:rsid w:val="00FC674B"/>
    <w:rsid w:val="00FC6AC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B16"/>
    <w:rsid w:val="00FD0D06"/>
    <w:rsid w:val="00FD0F54"/>
    <w:rsid w:val="00FD14DE"/>
    <w:rsid w:val="00FD1862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9D1"/>
    <w:rsid w:val="00FD4ABE"/>
    <w:rsid w:val="00FD4B02"/>
    <w:rsid w:val="00FD4CAB"/>
    <w:rsid w:val="00FD4D64"/>
    <w:rsid w:val="00FD525D"/>
    <w:rsid w:val="00FD53AD"/>
    <w:rsid w:val="00FD5700"/>
    <w:rsid w:val="00FD5A4F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87E"/>
    <w:rsid w:val="00FE1BCE"/>
    <w:rsid w:val="00FE1F37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5EDC"/>
    <w:rsid w:val="00FE664E"/>
    <w:rsid w:val="00FE66C8"/>
    <w:rsid w:val="00FE688C"/>
    <w:rsid w:val="00FE69D4"/>
    <w:rsid w:val="00FE69E1"/>
    <w:rsid w:val="00FE6D8D"/>
    <w:rsid w:val="00FE755C"/>
    <w:rsid w:val="00FE7B7D"/>
    <w:rsid w:val="00FE7FC8"/>
    <w:rsid w:val="00FF0462"/>
    <w:rsid w:val="00FF0A0F"/>
    <w:rsid w:val="00FF0B53"/>
    <w:rsid w:val="00FF0CEA"/>
    <w:rsid w:val="00FF0F44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AD3"/>
    <w:rsid w:val="00FF3C8B"/>
    <w:rsid w:val="00FF3D0F"/>
    <w:rsid w:val="00FF3D77"/>
    <w:rsid w:val="00FF3DFC"/>
    <w:rsid w:val="00FF403E"/>
    <w:rsid w:val="00FF43F3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F173D1"/>
  <w15:docId w15:val="{DC38BE5F-718F-45D0-9A7C-4351DCFC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1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styleId="LineNumber">
    <w:name w:val="line number"/>
    <w:basedOn w:val="DefaultParagraphFont"/>
    <w:rsid w:val="00DE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6E47-4048-4CF0-A713-36C24D3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1678</TotalTime>
  <Pages>31</Pages>
  <Words>8153</Words>
  <Characters>34063</Characters>
  <Application>Microsoft Office Word</Application>
  <DocSecurity>0</DocSecurity>
  <Lines>283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42132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Suda Kositjinda</cp:lastModifiedBy>
  <cp:revision>428</cp:revision>
  <cp:lastPrinted>2024-11-11T05:43:00Z</cp:lastPrinted>
  <dcterms:created xsi:type="dcterms:W3CDTF">2024-07-03T01:38:00Z</dcterms:created>
  <dcterms:modified xsi:type="dcterms:W3CDTF">2024-11-14T02:12:00Z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190281ced7ffabd1b51af0cec85a6f66d62941012ebdd7147f6e921c14b5d631</vt:lpwstr>
  </property>
</Properties>
</file>