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E3EE8" w14:textId="77777777"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14:paraId="62B00699" w14:textId="77777777"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14:paraId="15F9FDE4" w14:textId="77777777" w:rsidR="00282794" w:rsidRDefault="00282794" w:rsidP="00282794">
      <w:pPr>
        <w:spacing w:after="200"/>
        <w:rPr>
          <w:b/>
          <w:bCs/>
          <w:sz w:val="28"/>
          <w:szCs w:val="28"/>
        </w:rPr>
      </w:pPr>
    </w:p>
    <w:p w14:paraId="328DD34B" w14:textId="77777777" w:rsidR="00282794" w:rsidRDefault="00282794" w:rsidP="00282794">
      <w:pPr>
        <w:spacing w:after="200"/>
        <w:rPr>
          <w:b/>
          <w:bCs/>
          <w:sz w:val="24"/>
          <w:szCs w:val="24"/>
          <w:cs/>
        </w:rPr>
      </w:pPr>
      <w:r>
        <w:rPr>
          <w:b/>
          <w:bCs/>
          <w:sz w:val="24"/>
          <w:szCs w:val="24"/>
        </w:rPr>
        <w:t>Interim Financial Information</w:t>
      </w:r>
    </w:p>
    <w:p w14:paraId="05EFB852" w14:textId="483CFB35"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5960DB">
        <w:t>September</w:t>
      </w:r>
      <w:r>
        <w:t xml:space="preserve"> 3</w:t>
      </w:r>
      <w:r w:rsidR="00E4290D">
        <w:t>0</w:t>
      </w:r>
      <w:r>
        <w:t xml:space="preserve">, </w:t>
      </w:r>
      <w:r w:rsidR="000324FC">
        <w:t>202</w:t>
      </w:r>
      <w:r w:rsidR="00E21BF4">
        <w:t>4</w:t>
      </w:r>
    </w:p>
    <w:p w14:paraId="587ECD9F" w14:textId="77777777"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14:paraId="13A33092" w14:textId="77777777" w:rsidR="00282794" w:rsidRPr="00DF2184" w:rsidRDefault="00282794" w:rsidP="00282794">
      <w:pPr>
        <w:spacing w:after="200"/>
        <w:rPr>
          <w:b/>
          <w:bCs/>
          <w:sz w:val="24"/>
          <w:szCs w:val="24"/>
        </w:rPr>
      </w:pPr>
      <w:r w:rsidRPr="00DF2184">
        <w:rPr>
          <w:b/>
          <w:bCs/>
          <w:sz w:val="24"/>
          <w:szCs w:val="24"/>
        </w:rPr>
        <w:t>by the Certified Public Accountant</w:t>
      </w:r>
    </w:p>
    <w:p w14:paraId="768B026A" w14:textId="77777777" w:rsidR="00875CE6" w:rsidRDefault="00875CE6">
      <w:pPr>
        <w:spacing w:after="200"/>
        <w:jc w:val="center"/>
        <w:rPr>
          <w:b/>
          <w:bCs/>
          <w:sz w:val="28"/>
          <w:szCs w:val="28"/>
        </w:rPr>
      </w:pPr>
    </w:p>
    <w:p w14:paraId="4DE8913F" w14:textId="77777777" w:rsidR="00875CE6" w:rsidRDefault="00875CE6">
      <w:pPr>
        <w:spacing w:after="200"/>
        <w:jc w:val="center"/>
        <w:rPr>
          <w:b/>
          <w:bCs/>
          <w:sz w:val="28"/>
          <w:szCs w:val="28"/>
        </w:rPr>
      </w:pPr>
    </w:p>
    <w:p w14:paraId="6E18F7B9" w14:textId="77777777" w:rsidR="00875CE6" w:rsidRDefault="00875CE6">
      <w:pPr>
        <w:spacing w:after="200"/>
        <w:jc w:val="center"/>
        <w:rPr>
          <w:b/>
          <w:bCs/>
          <w:sz w:val="28"/>
          <w:szCs w:val="28"/>
        </w:rPr>
      </w:pPr>
    </w:p>
    <w:p w14:paraId="4EE46C3E" w14:textId="77777777" w:rsidR="00875CE6" w:rsidRDefault="00875CE6">
      <w:pPr>
        <w:spacing w:after="200"/>
        <w:jc w:val="center"/>
        <w:rPr>
          <w:b/>
          <w:bCs/>
          <w:sz w:val="28"/>
          <w:szCs w:val="28"/>
        </w:rPr>
      </w:pPr>
    </w:p>
    <w:p w14:paraId="2C196010" w14:textId="77777777" w:rsidR="00875CE6" w:rsidRDefault="00875CE6">
      <w:pPr>
        <w:spacing w:after="200"/>
        <w:jc w:val="center"/>
        <w:rPr>
          <w:b/>
          <w:bCs/>
          <w:sz w:val="28"/>
          <w:szCs w:val="28"/>
        </w:rPr>
      </w:pPr>
    </w:p>
    <w:p w14:paraId="648721F9" w14:textId="77777777" w:rsidR="00875CE6" w:rsidRDefault="00875CE6">
      <w:pPr>
        <w:spacing w:after="200"/>
        <w:jc w:val="center"/>
        <w:rPr>
          <w:b/>
          <w:bCs/>
          <w:sz w:val="28"/>
          <w:szCs w:val="28"/>
        </w:rPr>
      </w:pPr>
    </w:p>
    <w:p w14:paraId="2F2F3755" w14:textId="77777777" w:rsidR="00875CE6" w:rsidRDefault="00875CE6">
      <w:pPr>
        <w:spacing w:after="200"/>
        <w:jc w:val="center"/>
        <w:rPr>
          <w:b/>
          <w:bCs/>
          <w:sz w:val="28"/>
          <w:szCs w:val="28"/>
        </w:rPr>
      </w:pPr>
    </w:p>
    <w:p w14:paraId="416A849B" w14:textId="77777777" w:rsidR="00875CE6" w:rsidRDefault="00875CE6" w:rsidP="00875CE6">
      <w:pPr>
        <w:spacing w:after="200"/>
        <w:rPr>
          <w:b/>
          <w:bCs/>
          <w:sz w:val="28"/>
          <w:szCs w:val="28"/>
        </w:rPr>
      </w:pPr>
    </w:p>
    <w:p w14:paraId="2E6E0826" w14:textId="77777777" w:rsidR="00875CE6" w:rsidRDefault="00875CE6" w:rsidP="00875CE6">
      <w:pPr>
        <w:spacing w:after="200"/>
        <w:rPr>
          <w:b/>
          <w:bCs/>
          <w:sz w:val="28"/>
          <w:szCs w:val="28"/>
        </w:rPr>
      </w:pPr>
    </w:p>
    <w:p w14:paraId="4E3B6B7A" w14:textId="77777777" w:rsidR="007109BC" w:rsidRDefault="007109BC" w:rsidP="00875CE6">
      <w:pPr>
        <w:spacing w:after="200"/>
        <w:rPr>
          <w:b/>
          <w:bCs/>
          <w:sz w:val="28"/>
          <w:szCs w:val="28"/>
        </w:rPr>
      </w:pPr>
    </w:p>
    <w:p w14:paraId="589700B5" w14:textId="77777777" w:rsidR="007109BC" w:rsidRDefault="007109BC" w:rsidP="00875CE6">
      <w:pPr>
        <w:spacing w:after="200"/>
        <w:rPr>
          <w:b/>
          <w:bCs/>
          <w:sz w:val="28"/>
          <w:szCs w:val="28"/>
        </w:rPr>
      </w:pPr>
    </w:p>
    <w:p w14:paraId="34031458" w14:textId="77777777" w:rsidR="00BE46E3" w:rsidRDefault="00BE46E3" w:rsidP="00875CE6">
      <w:pPr>
        <w:spacing w:after="200"/>
        <w:rPr>
          <w:b/>
          <w:bCs/>
          <w:sz w:val="28"/>
          <w:szCs w:val="28"/>
        </w:rPr>
      </w:pPr>
    </w:p>
    <w:p w14:paraId="75303FB8" w14:textId="77777777" w:rsidR="00BE46E3" w:rsidRDefault="00BE46E3" w:rsidP="00875CE6">
      <w:pPr>
        <w:spacing w:after="200"/>
        <w:rPr>
          <w:b/>
          <w:bCs/>
          <w:sz w:val="28"/>
          <w:szCs w:val="28"/>
        </w:rPr>
      </w:pPr>
    </w:p>
    <w:p w14:paraId="5709682F" w14:textId="77777777" w:rsidR="00BE46E3" w:rsidRDefault="00BE46E3" w:rsidP="00875CE6">
      <w:pPr>
        <w:spacing w:after="200"/>
        <w:rPr>
          <w:b/>
          <w:bCs/>
          <w:sz w:val="28"/>
          <w:szCs w:val="28"/>
        </w:rPr>
      </w:pPr>
    </w:p>
    <w:p w14:paraId="1EEEB41C" w14:textId="77777777" w:rsidR="008B5CA8" w:rsidRDefault="008B5CA8" w:rsidP="00875CE6">
      <w:pPr>
        <w:spacing w:after="200"/>
        <w:rPr>
          <w:b/>
          <w:bCs/>
          <w:sz w:val="28"/>
          <w:szCs w:val="28"/>
        </w:rPr>
      </w:pPr>
    </w:p>
    <w:p w14:paraId="46805244" w14:textId="77777777" w:rsidR="00875CE6" w:rsidRPr="008F1265" w:rsidRDefault="00875CE6" w:rsidP="00875CE6">
      <w:pPr>
        <w:spacing w:after="200"/>
        <w:rPr>
          <w:b/>
          <w:bCs/>
          <w:i/>
          <w:iCs/>
          <w:sz w:val="24"/>
          <w:szCs w:val="24"/>
        </w:rPr>
      </w:pPr>
      <w:r w:rsidRPr="008F1265">
        <w:rPr>
          <w:b/>
          <w:bCs/>
          <w:i/>
          <w:iCs/>
          <w:sz w:val="24"/>
          <w:szCs w:val="24"/>
        </w:rPr>
        <w:t>M.R. &amp; ASSOCIATES CO., LTD.</w:t>
      </w:r>
    </w:p>
    <w:p w14:paraId="43E0C81B" w14:textId="77777777" w:rsidR="009D24D8" w:rsidRPr="008F1265" w:rsidRDefault="00875CE6" w:rsidP="00FD76C9">
      <w:pPr>
        <w:spacing w:after="200"/>
        <w:rPr>
          <w:b/>
          <w:bCs/>
          <w:i/>
          <w:iCs/>
          <w:sz w:val="24"/>
          <w:szCs w:val="24"/>
        </w:rPr>
        <w:sectPr w:rsidR="009D24D8" w:rsidRPr="008F1265" w:rsidSect="00F00716">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14:paraId="21697FA3" w14:textId="77777777"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14:paraId="67526329" w14:textId="77777777"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14:paraId="5EB2F8A7" w14:textId="77777777"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14:paraId="12FA19EE" w14:textId="77777777"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14:paraId="1FC16B39" w14:textId="77777777"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A3B202E" w14:textId="33038C34"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00B74931">
        <w:rPr>
          <w:sz w:val="22"/>
          <w:szCs w:val="22"/>
        </w:rPr>
        <w:t xml:space="preserve"> and its subsidiaries</w:t>
      </w:r>
      <w:r w:rsidR="006B4071">
        <w:rPr>
          <w:sz w:val="22"/>
          <w:szCs w:val="22"/>
        </w:rPr>
        <w:t xml:space="preserve"> (“the Group”)</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5960DB">
        <w:rPr>
          <w:sz w:val="22"/>
          <w:szCs w:val="22"/>
        </w:rPr>
        <w:t>September</w:t>
      </w:r>
      <w:r w:rsidR="00E4290D">
        <w:rPr>
          <w:sz w:val="22"/>
          <w:szCs w:val="22"/>
        </w:rPr>
        <w:t xml:space="preserve"> 30</w:t>
      </w:r>
      <w:r w:rsidRPr="002515D2">
        <w:rPr>
          <w:sz w:val="22"/>
          <w:szCs w:val="22"/>
        </w:rPr>
        <w:t xml:space="preserve">, </w:t>
      </w:r>
      <w:r w:rsidR="000324FC">
        <w:rPr>
          <w:sz w:val="22"/>
          <w:szCs w:val="22"/>
        </w:rPr>
        <w:t>202</w:t>
      </w:r>
      <w:r w:rsidR="00E21BF4">
        <w:rPr>
          <w:sz w:val="22"/>
          <w:szCs w:val="22"/>
        </w:rPr>
        <w:t>4</w:t>
      </w:r>
      <w:r w:rsidRPr="002515D2">
        <w:rPr>
          <w:sz w:val="22"/>
          <w:szCs w:val="22"/>
        </w:rPr>
        <w:t>, and the related consolidated statement</w:t>
      </w:r>
      <w:r w:rsidR="005B3F32">
        <w:rPr>
          <w:sz w:val="22"/>
          <w:szCs w:val="22"/>
        </w:rPr>
        <w:t>s</w:t>
      </w:r>
      <w:r w:rsidRPr="002515D2">
        <w:rPr>
          <w:sz w:val="22"/>
          <w:szCs w:val="22"/>
        </w:rPr>
        <w:t xml:space="preserve"> of comprehensive income</w:t>
      </w:r>
      <w:r w:rsidR="00E4290D">
        <w:rPr>
          <w:sz w:val="22"/>
          <w:szCs w:val="22"/>
        </w:rPr>
        <w:t xml:space="preserve"> </w:t>
      </w:r>
      <w:r w:rsidR="00E4290D" w:rsidRPr="00E4290D">
        <w:rPr>
          <w:sz w:val="22"/>
          <w:szCs w:val="22"/>
        </w:rPr>
        <w:t xml:space="preserve">for the three-month and </w:t>
      </w:r>
      <w:r w:rsidR="005960DB">
        <w:rPr>
          <w:sz w:val="22"/>
          <w:szCs w:val="22"/>
        </w:rPr>
        <w:t>nine</w:t>
      </w:r>
      <w:r w:rsidR="00E4290D" w:rsidRPr="00E4290D">
        <w:rPr>
          <w:sz w:val="22"/>
          <w:szCs w:val="22"/>
        </w:rPr>
        <w:t>-month periods then ended,</w:t>
      </w:r>
      <w:r w:rsidRPr="002515D2">
        <w:rPr>
          <w:sz w:val="22"/>
          <w:szCs w:val="22"/>
        </w:rPr>
        <w:t xml:space="preserv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5960DB">
        <w:rPr>
          <w:sz w:val="22"/>
          <w:szCs w:val="22"/>
        </w:rPr>
        <w:t>nine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5960DB">
        <w:rPr>
          <w:sz w:val="22"/>
          <w:szCs w:val="22"/>
        </w:rPr>
        <w:t>September</w:t>
      </w:r>
      <w:r w:rsidR="00E4290D">
        <w:rPr>
          <w:sz w:val="22"/>
          <w:szCs w:val="22"/>
        </w:rPr>
        <w:t xml:space="preserve"> 30</w:t>
      </w:r>
      <w:r w:rsidRPr="002515D2">
        <w:rPr>
          <w:sz w:val="22"/>
          <w:szCs w:val="22"/>
        </w:rPr>
        <w:t xml:space="preserve">, </w:t>
      </w:r>
      <w:r w:rsidR="000324FC">
        <w:rPr>
          <w:sz w:val="22"/>
          <w:szCs w:val="22"/>
        </w:rPr>
        <w:t>202</w:t>
      </w:r>
      <w:r w:rsidR="00E21BF4">
        <w:rPr>
          <w:sz w:val="22"/>
          <w:szCs w:val="22"/>
        </w:rPr>
        <w:t>4</w:t>
      </w:r>
      <w:r w:rsidRPr="002515D2">
        <w:rPr>
          <w:sz w:val="22"/>
          <w:szCs w:val="22"/>
        </w:rPr>
        <w:t>, and the related statement</w:t>
      </w:r>
      <w:r w:rsidR="005B3F32">
        <w:rPr>
          <w:sz w:val="22"/>
          <w:szCs w:val="22"/>
        </w:rPr>
        <w:t>s</w:t>
      </w:r>
      <w:r w:rsidRPr="002515D2">
        <w:rPr>
          <w:sz w:val="22"/>
          <w:szCs w:val="22"/>
        </w:rPr>
        <w:t xml:space="preserve"> of comprehensive income</w:t>
      </w:r>
      <w:r w:rsidR="00E4290D" w:rsidRPr="00E4290D">
        <w:rPr>
          <w:sz w:val="22"/>
          <w:szCs w:val="22"/>
        </w:rPr>
        <w:t xml:space="preserve"> for the three-month and </w:t>
      </w:r>
      <w:r w:rsidR="005960DB">
        <w:rPr>
          <w:sz w:val="22"/>
          <w:szCs w:val="22"/>
        </w:rPr>
        <w:t>nine</w:t>
      </w:r>
      <w:r w:rsidR="00E4290D" w:rsidRPr="00E4290D">
        <w:rPr>
          <w:sz w:val="22"/>
          <w:szCs w:val="22"/>
        </w:rPr>
        <w:t>-month periods then ended,</w:t>
      </w:r>
      <w:r w:rsidR="00E4290D" w:rsidRPr="002515D2">
        <w:rPr>
          <w:sz w:val="22"/>
          <w:szCs w:val="22"/>
        </w:rPr>
        <w:t xml:space="preserve"> </w:t>
      </w:r>
      <w:r w:rsidR="008B23D0">
        <w:rPr>
          <w:sz w:val="22"/>
          <w:szCs w:val="22"/>
        </w:rPr>
        <w:t>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5960DB">
        <w:rPr>
          <w:sz w:val="22"/>
          <w:szCs w:val="22"/>
        </w:rPr>
        <w:t>nine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14:paraId="294E6093" w14:textId="77777777"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EDBB567" w14:textId="77777777" w:rsidR="000C0C6F" w:rsidRPr="002115FF" w:rsidRDefault="000C0C6F" w:rsidP="000C0C6F">
      <w:pPr>
        <w:jc w:val="thaiDistribute"/>
        <w:rPr>
          <w:b/>
          <w:bCs/>
          <w:sz w:val="22"/>
          <w:szCs w:val="22"/>
        </w:rPr>
      </w:pPr>
      <w:r w:rsidRPr="002115FF">
        <w:rPr>
          <w:b/>
          <w:bCs/>
          <w:sz w:val="22"/>
          <w:szCs w:val="22"/>
        </w:rPr>
        <w:t>Scope of Review</w:t>
      </w:r>
    </w:p>
    <w:p w14:paraId="0DCB0DA2" w14:textId="77777777" w:rsidR="000C0C6F" w:rsidRPr="002115FF" w:rsidRDefault="000C0C6F" w:rsidP="000C0C6F">
      <w:pPr>
        <w:jc w:val="thaiDistribute"/>
        <w:rPr>
          <w:sz w:val="22"/>
          <w:szCs w:val="22"/>
        </w:rPr>
      </w:pPr>
    </w:p>
    <w:p w14:paraId="41D6B1D4" w14:textId="77777777"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70F1C6" w14:textId="77777777"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BF81803"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14:paraId="57BE182F"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2B2AEE6" w14:textId="77777777" w:rsidR="005039B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14:paraId="3CC2B5BF"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620BF7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16048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F670EE9"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2780175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EB25084"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85C3FB3"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97A3907"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032F47C"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751BB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F6C98E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D02C7C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1BC8B5"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02F1592" w14:textId="77777777" w:rsidR="009226B8" w:rsidRDefault="009226B8"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1C6FDADD" w14:textId="185140C9" w:rsidR="001B520B" w:rsidRDefault="008D7BB0"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8D7BB0">
        <w:rPr>
          <w:b/>
          <w:bCs/>
          <w:sz w:val="22"/>
          <w:szCs w:val="22"/>
        </w:rPr>
        <w:t>Emphasis of Matter</w:t>
      </w:r>
    </w:p>
    <w:p w14:paraId="31597AB9" w14:textId="77777777" w:rsidR="008D7BB0" w:rsidRPr="008D7BB0" w:rsidRDefault="008D7BB0"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6F994BA4" w14:textId="27D6EF3F" w:rsidR="008D7BB0" w:rsidRDefault="00A96A0E"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8D7BB0">
        <w:rPr>
          <w:sz w:val="22"/>
          <w:szCs w:val="22"/>
        </w:rPr>
        <w:t xml:space="preserve">I draw attention to </w:t>
      </w:r>
      <w:r w:rsidR="006B4071">
        <w:rPr>
          <w:sz w:val="22"/>
          <w:szCs w:val="22"/>
        </w:rPr>
        <w:t xml:space="preserve">the Condensed Notes to Financial Statements </w:t>
      </w:r>
      <w:r w:rsidRPr="008D7BB0">
        <w:rPr>
          <w:sz w:val="22"/>
          <w:szCs w:val="22"/>
        </w:rPr>
        <w:t xml:space="preserve">2 </w:t>
      </w:r>
      <w:r w:rsidR="006B4071">
        <w:rPr>
          <w:sz w:val="22"/>
          <w:szCs w:val="22"/>
        </w:rPr>
        <w:t xml:space="preserve">which disclosed about </w:t>
      </w:r>
      <w:r w:rsidR="004B2E58" w:rsidRPr="004B2E58">
        <w:rPr>
          <w:sz w:val="22"/>
          <w:szCs w:val="22"/>
        </w:rPr>
        <w:t xml:space="preserve">that a material uncertainty exists that may cast significant doubt on the </w:t>
      </w:r>
      <w:r w:rsidR="006B4071">
        <w:rPr>
          <w:sz w:val="22"/>
          <w:szCs w:val="22"/>
        </w:rPr>
        <w:t>Group</w:t>
      </w:r>
      <w:r w:rsidR="004B2E58" w:rsidRPr="004B2E58">
        <w:rPr>
          <w:sz w:val="22"/>
          <w:szCs w:val="22"/>
        </w:rPr>
        <w:t>’s ability to continue as a going concern</w:t>
      </w:r>
      <w:r w:rsidR="006B4071">
        <w:rPr>
          <w:sz w:val="22"/>
          <w:szCs w:val="22"/>
        </w:rPr>
        <w:t xml:space="preserve"> and the use of going concern basis of accounting</w:t>
      </w:r>
      <w:r w:rsidR="004B2E58" w:rsidRPr="004B2E58">
        <w:rPr>
          <w:sz w:val="22"/>
          <w:szCs w:val="22"/>
        </w:rPr>
        <w:t>.</w:t>
      </w:r>
      <w:r w:rsidRPr="00A96A0E">
        <w:rPr>
          <w:sz w:val="22"/>
          <w:szCs w:val="22"/>
        </w:rPr>
        <w:t xml:space="preserve"> </w:t>
      </w:r>
      <w:r w:rsidRPr="00B74D38">
        <w:rPr>
          <w:sz w:val="22"/>
          <w:szCs w:val="22"/>
        </w:rPr>
        <w:t>My conclusion is not modified in respect of this matter.</w:t>
      </w:r>
    </w:p>
    <w:p w14:paraId="4A1291A2" w14:textId="77777777" w:rsidR="00A96A0E" w:rsidRDefault="00A96A0E"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A68D2FE"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C0619B">
        <w:rPr>
          <w:b/>
          <w:bCs/>
          <w:sz w:val="22"/>
          <w:szCs w:val="22"/>
        </w:rPr>
        <w:t>Other</w:t>
      </w:r>
      <w:r>
        <w:rPr>
          <w:b/>
          <w:bCs/>
          <w:sz w:val="22"/>
          <w:szCs w:val="22"/>
        </w:rPr>
        <w:t xml:space="preserve"> Matter</w:t>
      </w:r>
    </w:p>
    <w:p w14:paraId="22735250"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p>
    <w:p w14:paraId="3D297A3D" w14:textId="655D06B6"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r w:rsidRPr="00C0619B">
        <w:rPr>
          <w:sz w:val="22"/>
          <w:szCs w:val="22"/>
        </w:rPr>
        <w:t xml:space="preserve">The comparative consolidated statement of financial position of </w:t>
      </w:r>
      <w:r>
        <w:rPr>
          <w:sz w:val="22"/>
          <w:szCs w:val="22"/>
        </w:rPr>
        <w:t xml:space="preserve">East Coast </w:t>
      </w:r>
      <w:proofErr w:type="spellStart"/>
      <w:r>
        <w:rPr>
          <w:sz w:val="22"/>
          <w:szCs w:val="22"/>
        </w:rPr>
        <w:t>Furnitech</w:t>
      </w:r>
      <w:proofErr w:type="spellEnd"/>
      <w:r w:rsidRPr="002515D2">
        <w:rPr>
          <w:sz w:val="22"/>
          <w:szCs w:val="22"/>
        </w:rPr>
        <w:t xml:space="preserve"> Public Company Limited</w:t>
      </w:r>
      <w:r>
        <w:rPr>
          <w:sz w:val="22"/>
          <w:szCs w:val="22"/>
        </w:rPr>
        <w:t xml:space="preserve"> and its subsidiaries</w:t>
      </w:r>
      <w:r w:rsidRPr="00C0619B">
        <w:rPr>
          <w:sz w:val="22"/>
          <w:szCs w:val="22"/>
        </w:rPr>
        <w:t xml:space="preserve"> as </w:t>
      </w:r>
      <w:proofErr w:type="gramStart"/>
      <w:r w:rsidRPr="00C0619B">
        <w:rPr>
          <w:sz w:val="22"/>
          <w:szCs w:val="22"/>
        </w:rPr>
        <w:t>at</w:t>
      </w:r>
      <w:proofErr w:type="gramEnd"/>
      <w:r w:rsidRPr="00C0619B">
        <w:rPr>
          <w:sz w:val="22"/>
          <w:szCs w:val="22"/>
        </w:rPr>
        <w:t xml:space="preserve"> December 31, 20</w:t>
      </w:r>
      <w:r>
        <w:rPr>
          <w:sz w:val="22"/>
          <w:szCs w:val="22"/>
        </w:rPr>
        <w:t>23</w:t>
      </w:r>
      <w:r w:rsidRPr="00C0619B">
        <w:rPr>
          <w:sz w:val="22"/>
          <w:szCs w:val="22"/>
        </w:rPr>
        <w:t xml:space="preserve"> and the comparative statement of financial position of </w:t>
      </w:r>
      <w:r>
        <w:rPr>
          <w:sz w:val="22"/>
          <w:szCs w:val="22"/>
        </w:rPr>
        <w:t xml:space="preserve">East Coast </w:t>
      </w:r>
      <w:proofErr w:type="spellStart"/>
      <w:r>
        <w:rPr>
          <w:sz w:val="22"/>
          <w:szCs w:val="22"/>
        </w:rPr>
        <w:t>Furnitech</w:t>
      </w:r>
      <w:proofErr w:type="spellEnd"/>
      <w:r w:rsidRPr="002515D2">
        <w:rPr>
          <w:sz w:val="22"/>
          <w:szCs w:val="22"/>
        </w:rPr>
        <w:t xml:space="preserve"> </w:t>
      </w:r>
      <w:r w:rsidRPr="00A37025">
        <w:rPr>
          <w:sz w:val="22"/>
          <w:szCs w:val="22"/>
        </w:rPr>
        <w:t>Public Company Limited as at December 31, 20</w:t>
      </w:r>
      <w:r>
        <w:rPr>
          <w:sz w:val="22"/>
          <w:szCs w:val="22"/>
        </w:rPr>
        <w:t>23</w:t>
      </w:r>
      <w:r w:rsidRPr="00A37025">
        <w:rPr>
          <w:sz w:val="22"/>
          <w:szCs w:val="22"/>
        </w:rPr>
        <w:t xml:space="preserve"> were audited by another auditor in my office, whose report dated February 28, 20</w:t>
      </w:r>
      <w:r>
        <w:rPr>
          <w:sz w:val="22"/>
          <w:szCs w:val="22"/>
        </w:rPr>
        <w:t>24</w:t>
      </w:r>
      <w:r w:rsidRPr="00A37025">
        <w:rPr>
          <w:sz w:val="22"/>
          <w:szCs w:val="22"/>
        </w:rPr>
        <w:t xml:space="preserve">, expressed an unmodified opinion on those statements. </w:t>
      </w:r>
      <w:r w:rsidR="00ED3CB2">
        <w:rPr>
          <w:rFonts w:hint="cs"/>
          <w:sz w:val="22"/>
          <w:szCs w:val="22"/>
          <w:cs/>
        </w:rPr>
        <w:t xml:space="preserve">       </w:t>
      </w:r>
      <w:r w:rsidRPr="00A37025">
        <w:rPr>
          <w:sz w:val="22"/>
          <w:szCs w:val="22"/>
        </w:rPr>
        <w:t>In addition, the comparative consolidated statement</w:t>
      </w:r>
      <w:r w:rsidR="005B3F32">
        <w:rPr>
          <w:sz w:val="22"/>
          <w:szCs w:val="22"/>
        </w:rPr>
        <w:t>s</w:t>
      </w:r>
      <w:r w:rsidRPr="00A37025">
        <w:rPr>
          <w:sz w:val="22"/>
          <w:szCs w:val="22"/>
        </w:rPr>
        <w:t xml:space="preserve"> of comprehensive income</w:t>
      </w:r>
      <w:r w:rsidR="003405F2">
        <w:rPr>
          <w:rFonts w:hint="cs"/>
          <w:sz w:val="22"/>
          <w:szCs w:val="22"/>
          <w:cs/>
        </w:rPr>
        <w:t xml:space="preserve"> </w:t>
      </w:r>
      <w:r w:rsidR="003405F2">
        <w:rPr>
          <w:sz w:val="22"/>
          <w:szCs w:val="22"/>
        </w:rPr>
        <w:t>for the three-month and</w:t>
      </w:r>
      <w:r w:rsidR="005960DB">
        <w:rPr>
          <w:sz w:val="22"/>
          <w:szCs w:val="22"/>
        </w:rPr>
        <w:t xml:space="preserve"> nine</w:t>
      </w:r>
      <w:r w:rsidR="003405F2">
        <w:rPr>
          <w:sz w:val="22"/>
          <w:szCs w:val="22"/>
        </w:rPr>
        <w:t xml:space="preserve">-month periods ended </w:t>
      </w:r>
      <w:r w:rsidR="005960DB">
        <w:rPr>
          <w:sz w:val="22"/>
          <w:szCs w:val="22"/>
        </w:rPr>
        <w:t>September</w:t>
      </w:r>
      <w:r w:rsidR="003405F2">
        <w:rPr>
          <w:sz w:val="22"/>
          <w:szCs w:val="22"/>
        </w:rPr>
        <w:t xml:space="preserve"> 30, 2023</w:t>
      </w:r>
      <w:r w:rsidR="00E4290D" w:rsidRPr="00E4290D">
        <w:rPr>
          <w:sz w:val="22"/>
          <w:szCs w:val="22"/>
        </w:rPr>
        <w:t>,</w:t>
      </w:r>
      <w:r w:rsidR="00E4290D">
        <w:rPr>
          <w:sz w:val="22"/>
          <w:szCs w:val="22"/>
        </w:rPr>
        <w:t xml:space="preserve"> </w:t>
      </w:r>
      <w:r w:rsidRPr="00A37025">
        <w:rPr>
          <w:sz w:val="22"/>
          <w:szCs w:val="22"/>
        </w:rPr>
        <w:t>consolidated statement of changes in shareholders’ equity and consolidated statement of cash flows</w:t>
      </w:r>
      <w:r w:rsidR="003405F2">
        <w:rPr>
          <w:rFonts w:hint="cs"/>
          <w:sz w:val="22"/>
          <w:szCs w:val="22"/>
          <w:cs/>
        </w:rPr>
        <w:t xml:space="preserve"> </w:t>
      </w:r>
      <w:r w:rsidR="003405F2" w:rsidRPr="002515D2">
        <w:rPr>
          <w:sz w:val="22"/>
          <w:szCs w:val="22"/>
        </w:rPr>
        <w:t xml:space="preserve">for the </w:t>
      </w:r>
      <w:r w:rsidR="005960DB">
        <w:rPr>
          <w:sz w:val="22"/>
          <w:szCs w:val="22"/>
        </w:rPr>
        <w:t>nine</w:t>
      </w:r>
      <w:r w:rsidR="003405F2" w:rsidRPr="002515D2">
        <w:rPr>
          <w:sz w:val="22"/>
          <w:szCs w:val="22"/>
        </w:rPr>
        <w:t xml:space="preserve">-month period then ended </w:t>
      </w:r>
      <w:r w:rsidRPr="00A37025">
        <w:rPr>
          <w:sz w:val="22"/>
          <w:szCs w:val="22"/>
        </w:rPr>
        <w:t xml:space="preserve">of East Coast </w:t>
      </w:r>
      <w:proofErr w:type="spellStart"/>
      <w:r w:rsidRPr="00A37025">
        <w:rPr>
          <w:sz w:val="22"/>
          <w:szCs w:val="22"/>
        </w:rPr>
        <w:t>Furnitech</w:t>
      </w:r>
      <w:proofErr w:type="spellEnd"/>
      <w:r w:rsidRPr="00A37025">
        <w:rPr>
          <w:sz w:val="22"/>
          <w:szCs w:val="22"/>
        </w:rPr>
        <w:t xml:space="preserve"> Public Company Limited and its subsidiaries, and the comparative statement</w:t>
      </w:r>
      <w:r w:rsidR="005B3F32">
        <w:rPr>
          <w:sz w:val="22"/>
          <w:szCs w:val="22"/>
        </w:rPr>
        <w:t>s</w:t>
      </w:r>
      <w:r w:rsidRPr="00A37025">
        <w:rPr>
          <w:sz w:val="22"/>
          <w:szCs w:val="22"/>
        </w:rPr>
        <w:t xml:space="preserve"> of comprehensive income</w:t>
      </w:r>
      <w:r w:rsidR="003405F2" w:rsidRPr="003405F2">
        <w:rPr>
          <w:sz w:val="22"/>
          <w:szCs w:val="22"/>
        </w:rPr>
        <w:t xml:space="preserve"> </w:t>
      </w:r>
      <w:r w:rsidR="003405F2">
        <w:rPr>
          <w:sz w:val="22"/>
          <w:szCs w:val="22"/>
        </w:rPr>
        <w:t xml:space="preserve">for the three-month and </w:t>
      </w:r>
      <w:r w:rsidR="005960DB">
        <w:rPr>
          <w:sz w:val="22"/>
          <w:szCs w:val="22"/>
        </w:rPr>
        <w:t>nine</w:t>
      </w:r>
      <w:r w:rsidR="003405F2">
        <w:rPr>
          <w:sz w:val="22"/>
          <w:szCs w:val="22"/>
        </w:rPr>
        <w:t xml:space="preserve">-month periods ended </w:t>
      </w:r>
      <w:r w:rsidR="005960DB">
        <w:rPr>
          <w:sz w:val="22"/>
          <w:szCs w:val="22"/>
        </w:rPr>
        <w:t>September</w:t>
      </w:r>
      <w:r w:rsidR="003405F2">
        <w:rPr>
          <w:sz w:val="22"/>
          <w:szCs w:val="22"/>
        </w:rPr>
        <w:t xml:space="preserve"> 30, 2023</w:t>
      </w:r>
      <w:r w:rsidR="003405F2" w:rsidRPr="00E4290D">
        <w:rPr>
          <w:sz w:val="22"/>
          <w:szCs w:val="22"/>
        </w:rPr>
        <w:t>,</w:t>
      </w:r>
      <w:r w:rsidRPr="00A37025">
        <w:rPr>
          <w:sz w:val="22"/>
          <w:szCs w:val="22"/>
        </w:rPr>
        <w:t xml:space="preserve"> statement of changes in shareholders’ equity and statement of cash flows </w:t>
      </w:r>
      <w:r w:rsidR="003405F2" w:rsidRPr="002515D2">
        <w:rPr>
          <w:sz w:val="22"/>
          <w:szCs w:val="22"/>
        </w:rPr>
        <w:t xml:space="preserve">for the </w:t>
      </w:r>
      <w:r w:rsidR="005960DB">
        <w:rPr>
          <w:sz w:val="22"/>
          <w:szCs w:val="22"/>
        </w:rPr>
        <w:t>nine</w:t>
      </w:r>
      <w:r w:rsidR="003405F2" w:rsidRPr="002515D2">
        <w:rPr>
          <w:sz w:val="22"/>
          <w:szCs w:val="22"/>
        </w:rPr>
        <w:t>-month period then ended</w:t>
      </w:r>
      <w:r w:rsidR="003405F2">
        <w:rPr>
          <w:rFonts w:hint="cs"/>
          <w:sz w:val="22"/>
          <w:szCs w:val="22"/>
          <w:cs/>
        </w:rPr>
        <w:t xml:space="preserve"> </w:t>
      </w:r>
      <w:r w:rsidRPr="00A37025">
        <w:rPr>
          <w:sz w:val="22"/>
          <w:szCs w:val="22"/>
        </w:rPr>
        <w:t xml:space="preserve">of East Coast </w:t>
      </w:r>
      <w:proofErr w:type="spellStart"/>
      <w:r w:rsidRPr="00A37025">
        <w:rPr>
          <w:sz w:val="22"/>
          <w:szCs w:val="22"/>
        </w:rPr>
        <w:t>Furnitech</w:t>
      </w:r>
      <w:proofErr w:type="spellEnd"/>
      <w:r w:rsidRPr="00A37025">
        <w:rPr>
          <w:sz w:val="22"/>
          <w:szCs w:val="22"/>
        </w:rPr>
        <w:t xml:space="preserve"> Public Company Limited were reviewed by another auditor in my office, whose report dated </w:t>
      </w:r>
      <w:r w:rsidR="005960DB">
        <w:rPr>
          <w:sz w:val="22"/>
          <w:szCs w:val="22"/>
        </w:rPr>
        <w:t>November</w:t>
      </w:r>
      <w:r w:rsidRPr="00A37025">
        <w:rPr>
          <w:sz w:val="22"/>
          <w:szCs w:val="22"/>
        </w:rPr>
        <w:t xml:space="preserve"> 1</w:t>
      </w:r>
      <w:r w:rsidR="00E4290D">
        <w:rPr>
          <w:sz w:val="22"/>
          <w:szCs w:val="22"/>
        </w:rPr>
        <w:t>4</w:t>
      </w:r>
      <w:r w:rsidRPr="00A37025">
        <w:rPr>
          <w:sz w:val="22"/>
          <w:szCs w:val="22"/>
        </w:rPr>
        <w:t>, 20</w:t>
      </w:r>
      <w:r>
        <w:rPr>
          <w:sz w:val="22"/>
          <w:szCs w:val="22"/>
        </w:rPr>
        <w:t>23</w:t>
      </w:r>
      <w:r w:rsidRPr="00A37025">
        <w:rPr>
          <w:sz w:val="22"/>
          <w:szCs w:val="22"/>
        </w:rPr>
        <w:t>, stated that nothing has come to his attention that causes him to believe that the accompanying interim financial</w:t>
      </w:r>
      <w:r w:rsidRPr="00C0619B">
        <w:rPr>
          <w:sz w:val="22"/>
          <w:szCs w:val="22"/>
        </w:rPr>
        <w:t xml:space="preserve"> information is not prepared, in all material respects, in accordance with Thai Accounting Standard No. 34 “Interim Financial Reporting”.</w:t>
      </w:r>
    </w:p>
    <w:p w14:paraId="1D44FB49" w14:textId="77777777" w:rsidR="001B520B" w:rsidRPr="002115FF"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BEC6FA5" w14:textId="77777777"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883C85D" w14:textId="77777777"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2AA4CD6" w14:textId="77777777"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8DDCB2E" w14:textId="77777777"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FC8A02B" w14:textId="6CFDBD44" w:rsidR="00B94DA2" w:rsidRPr="00C0619B" w:rsidRDefault="001B520B"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B520B">
        <w:rPr>
          <w:sz w:val="22"/>
          <w:szCs w:val="22"/>
        </w:rPr>
        <w:t>(Ms. Varaporn Vareesawedsuvan)</w:t>
      </w:r>
    </w:p>
    <w:p w14:paraId="6EB5602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14:paraId="3F365311" w14:textId="4FCA2075"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w:t>
      </w:r>
      <w:r w:rsidR="001B520B">
        <w:rPr>
          <w:sz w:val="22"/>
          <w:szCs w:val="22"/>
        </w:rPr>
        <w:t>087</w:t>
      </w:r>
    </w:p>
    <w:p w14:paraId="221D951C"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EE1628"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14:paraId="3FD4E53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14:paraId="6569F293" w14:textId="20FA2F99" w:rsidR="00B94DA2" w:rsidRPr="00CF15A5" w:rsidRDefault="005960DB" w:rsidP="00B94DA2">
      <w:pPr>
        <w:pStyle w:val="E"/>
        <w:spacing w:line="260" w:lineRule="atLeast"/>
        <w:ind w:right="29"/>
        <w:jc w:val="thaiDistribute"/>
        <w:rPr>
          <w:lang w:val="en-US"/>
        </w:rPr>
      </w:pPr>
      <w:r>
        <w:rPr>
          <w:rFonts w:ascii="Times New Roman" w:hAnsi="Times New Roman"/>
          <w:b w:val="0"/>
          <w:bCs w:val="0"/>
          <w:lang w:val="en-US"/>
        </w:rPr>
        <w:t>November</w:t>
      </w:r>
      <w:r w:rsidR="00E23312">
        <w:rPr>
          <w:rFonts w:ascii="Times New Roman" w:hAnsi="Times New Roman"/>
          <w:b w:val="0"/>
          <w:bCs w:val="0"/>
          <w:lang w:val="en-US"/>
        </w:rPr>
        <w:t xml:space="preserve"> 1</w:t>
      </w:r>
      <w:r w:rsidR="00C16663">
        <w:rPr>
          <w:rFonts w:ascii="Times New Roman" w:hAnsi="Times New Roman"/>
          <w:b w:val="0"/>
          <w:bCs w:val="0"/>
          <w:lang w:val="en-US"/>
        </w:rPr>
        <w:t>4</w:t>
      </w:r>
      <w:r w:rsidR="00B94DA2" w:rsidRPr="00CA4F22">
        <w:rPr>
          <w:rFonts w:ascii="Times New Roman" w:hAnsi="Times New Roman"/>
          <w:b w:val="0"/>
          <w:bCs w:val="0"/>
          <w:lang w:val="en-US"/>
        </w:rPr>
        <w:t xml:space="preserve">, </w:t>
      </w:r>
      <w:r w:rsidR="000324FC">
        <w:rPr>
          <w:rFonts w:ascii="Times New Roman" w:hAnsi="Times New Roman"/>
          <w:b w:val="0"/>
          <w:bCs w:val="0"/>
          <w:lang w:val="en-US"/>
        </w:rPr>
        <w:t>202</w:t>
      </w:r>
      <w:r w:rsidR="00E21BF4">
        <w:rPr>
          <w:rFonts w:ascii="Times New Roman" w:hAnsi="Times New Roman"/>
          <w:b w:val="0"/>
          <w:bCs w:val="0"/>
          <w:lang w:val="en-US"/>
        </w:rPr>
        <w:t>4</w:t>
      </w:r>
    </w:p>
    <w:sectPr w:rsidR="00B94DA2" w:rsidRPr="00CF15A5" w:rsidSect="00F00716">
      <w:footerReference w:type="first" r:id="rId8"/>
      <w:pgSz w:w="11909" w:h="16834" w:code="9"/>
      <w:pgMar w:top="3870" w:right="852" w:bottom="576" w:left="1440" w:header="475" w:footer="4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7FAC9" w14:textId="77777777" w:rsidR="0085784B" w:rsidRDefault="0085784B">
      <w:r>
        <w:separator/>
      </w:r>
    </w:p>
  </w:endnote>
  <w:endnote w:type="continuationSeparator" w:id="0">
    <w:p w14:paraId="1FF19991" w14:textId="77777777" w:rsidR="0085784B" w:rsidRDefault="0085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A3C05" w14:textId="77777777"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FC14E8" w:rsidRPr="00B05B57">
      <w:rPr>
        <w:rStyle w:val="PageNumber"/>
        <w:sz w:val="20"/>
        <w:szCs w:val="20"/>
      </w:rPr>
      <w:fldChar w:fldCharType="begin"/>
    </w:r>
    <w:r w:rsidRPr="00B05B57">
      <w:rPr>
        <w:rStyle w:val="PageNumber"/>
        <w:sz w:val="20"/>
        <w:szCs w:val="20"/>
      </w:rPr>
      <w:instrText xml:space="preserve"> PAGE </w:instrText>
    </w:r>
    <w:r w:rsidR="00FC14E8" w:rsidRPr="00B05B57">
      <w:rPr>
        <w:rStyle w:val="PageNumber"/>
        <w:sz w:val="20"/>
        <w:szCs w:val="20"/>
      </w:rPr>
      <w:fldChar w:fldCharType="separate"/>
    </w:r>
    <w:r w:rsidR="00F00716">
      <w:rPr>
        <w:rStyle w:val="PageNumber"/>
        <w:noProof/>
        <w:sz w:val="20"/>
        <w:szCs w:val="20"/>
      </w:rPr>
      <w:t>2</w:t>
    </w:r>
    <w:r w:rsidR="00FC14E8"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57387" w14:textId="77777777" w:rsidR="00863C4E" w:rsidRPr="00670C18" w:rsidRDefault="00863C4E" w:rsidP="00670C18">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D8140" w14:textId="77777777" w:rsidR="0085784B" w:rsidRDefault="0085784B">
      <w:r>
        <w:separator/>
      </w:r>
    </w:p>
  </w:footnote>
  <w:footnote w:type="continuationSeparator" w:id="0">
    <w:p w14:paraId="3FF3C261" w14:textId="77777777" w:rsidR="0085784B" w:rsidRDefault="00857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16cid:durableId="801458775">
    <w:abstractNumId w:val="6"/>
  </w:num>
  <w:num w:numId="2" w16cid:durableId="1235244147">
    <w:abstractNumId w:val="5"/>
  </w:num>
  <w:num w:numId="3" w16cid:durableId="2089695202">
    <w:abstractNumId w:val="9"/>
  </w:num>
  <w:num w:numId="4" w16cid:durableId="1949656124">
    <w:abstractNumId w:val="7"/>
  </w:num>
  <w:num w:numId="5" w16cid:durableId="522790210">
    <w:abstractNumId w:val="8"/>
  </w:num>
  <w:num w:numId="6" w16cid:durableId="1488787923">
    <w:abstractNumId w:val="3"/>
  </w:num>
  <w:num w:numId="7" w16cid:durableId="1664747198">
    <w:abstractNumId w:val="2"/>
  </w:num>
  <w:num w:numId="8" w16cid:durableId="655449923">
    <w:abstractNumId w:val="0"/>
  </w:num>
  <w:num w:numId="9" w16cid:durableId="1481187024">
    <w:abstractNumId w:val="1"/>
  </w:num>
  <w:num w:numId="10" w16cid:durableId="1571576884">
    <w:abstractNumId w:val="4"/>
  </w:num>
  <w:num w:numId="11" w16cid:durableId="533470463">
    <w:abstractNumId w:val="13"/>
  </w:num>
  <w:num w:numId="12" w16cid:durableId="61416812">
    <w:abstractNumId w:val="11"/>
  </w:num>
  <w:num w:numId="13" w16cid:durableId="1384213742">
    <w:abstractNumId w:val="16"/>
  </w:num>
  <w:num w:numId="14" w16cid:durableId="1664778013">
    <w:abstractNumId w:val="12"/>
  </w:num>
  <w:num w:numId="15" w16cid:durableId="1900944291">
    <w:abstractNumId w:val="14"/>
  </w:num>
  <w:num w:numId="16" w16cid:durableId="460196070">
    <w:abstractNumId w:val="10"/>
  </w:num>
  <w:num w:numId="17" w16cid:durableId="234509118">
    <w:abstractNumId w:val="17"/>
  </w:num>
  <w:num w:numId="18" w16cid:durableId="459542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84C5C"/>
    <w:rsid w:val="0008792F"/>
    <w:rsid w:val="00091365"/>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45093"/>
    <w:rsid w:val="00152296"/>
    <w:rsid w:val="0016640B"/>
    <w:rsid w:val="00171C06"/>
    <w:rsid w:val="00183D21"/>
    <w:rsid w:val="00184A6C"/>
    <w:rsid w:val="00190860"/>
    <w:rsid w:val="00193D6A"/>
    <w:rsid w:val="0019551A"/>
    <w:rsid w:val="001A09D3"/>
    <w:rsid w:val="001A2FE8"/>
    <w:rsid w:val="001A489C"/>
    <w:rsid w:val="001A52F4"/>
    <w:rsid w:val="001A79DE"/>
    <w:rsid w:val="001A7B47"/>
    <w:rsid w:val="001B00DE"/>
    <w:rsid w:val="001B0629"/>
    <w:rsid w:val="001B520B"/>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41E0"/>
    <w:rsid w:val="002D7F88"/>
    <w:rsid w:val="002E061B"/>
    <w:rsid w:val="002F533F"/>
    <w:rsid w:val="002F55BB"/>
    <w:rsid w:val="002F7047"/>
    <w:rsid w:val="00307CF9"/>
    <w:rsid w:val="00313E19"/>
    <w:rsid w:val="00314BB1"/>
    <w:rsid w:val="0031604B"/>
    <w:rsid w:val="003230AC"/>
    <w:rsid w:val="00327FF7"/>
    <w:rsid w:val="0033087D"/>
    <w:rsid w:val="00336C7F"/>
    <w:rsid w:val="003405F2"/>
    <w:rsid w:val="00341EDD"/>
    <w:rsid w:val="003521EC"/>
    <w:rsid w:val="00353BF6"/>
    <w:rsid w:val="003572C0"/>
    <w:rsid w:val="003716DC"/>
    <w:rsid w:val="00371D40"/>
    <w:rsid w:val="00376EF4"/>
    <w:rsid w:val="003A0BEB"/>
    <w:rsid w:val="003B5C2F"/>
    <w:rsid w:val="003C714F"/>
    <w:rsid w:val="003D1745"/>
    <w:rsid w:val="003E1214"/>
    <w:rsid w:val="003E4D22"/>
    <w:rsid w:val="003F28BD"/>
    <w:rsid w:val="004018C8"/>
    <w:rsid w:val="00401A0A"/>
    <w:rsid w:val="00406644"/>
    <w:rsid w:val="004069D5"/>
    <w:rsid w:val="00411589"/>
    <w:rsid w:val="004232CC"/>
    <w:rsid w:val="0042462B"/>
    <w:rsid w:val="004350EC"/>
    <w:rsid w:val="00462197"/>
    <w:rsid w:val="00471988"/>
    <w:rsid w:val="00484286"/>
    <w:rsid w:val="00494846"/>
    <w:rsid w:val="004A0EA9"/>
    <w:rsid w:val="004A365B"/>
    <w:rsid w:val="004A67BF"/>
    <w:rsid w:val="004B2E58"/>
    <w:rsid w:val="004B5CFF"/>
    <w:rsid w:val="004D1384"/>
    <w:rsid w:val="004D3267"/>
    <w:rsid w:val="004D3661"/>
    <w:rsid w:val="004D7129"/>
    <w:rsid w:val="004E2CE1"/>
    <w:rsid w:val="004E6C22"/>
    <w:rsid w:val="004F4A38"/>
    <w:rsid w:val="005029AD"/>
    <w:rsid w:val="005039BF"/>
    <w:rsid w:val="005078FF"/>
    <w:rsid w:val="00511032"/>
    <w:rsid w:val="00523AD7"/>
    <w:rsid w:val="00525982"/>
    <w:rsid w:val="005301D5"/>
    <w:rsid w:val="005371F1"/>
    <w:rsid w:val="00540032"/>
    <w:rsid w:val="005413EC"/>
    <w:rsid w:val="005419AF"/>
    <w:rsid w:val="00555DF8"/>
    <w:rsid w:val="00557F77"/>
    <w:rsid w:val="00563CB7"/>
    <w:rsid w:val="005751BC"/>
    <w:rsid w:val="00575255"/>
    <w:rsid w:val="00580568"/>
    <w:rsid w:val="00582F6E"/>
    <w:rsid w:val="00585B42"/>
    <w:rsid w:val="00585CB6"/>
    <w:rsid w:val="005861A8"/>
    <w:rsid w:val="00586811"/>
    <w:rsid w:val="0059485F"/>
    <w:rsid w:val="005960DB"/>
    <w:rsid w:val="005B2EFB"/>
    <w:rsid w:val="005B3F32"/>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4AA"/>
    <w:rsid w:val="00610F90"/>
    <w:rsid w:val="00614C36"/>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071"/>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B90"/>
    <w:rsid w:val="00805EF4"/>
    <w:rsid w:val="008144CA"/>
    <w:rsid w:val="0081534D"/>
    <w:rsid w:val="008170AD"/>
    <w:rsid w:val="008205B6"/>
    <w:rsid w:val="00833194"/>
    <w:rsid w:val="00841BA1"/>
    <w:rsid w:val="008439A0"/>
    <w:rsid w:val="00854D35"/>
    <w:rsid w:val="00856AF8"/>
    <w:rsid w:val="00857762"/>
    <w:rsid w:val="0085784B"/>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D7BB0"/>
    <w:rsid w:val="008E08F2"/>
    <w:rsid w:val="008E278F"/>
    <w:rsid w:val="008E795F"/>
    <w:rsid w:val="008E7CA3"/>
    <w:rsid w:val="008F1265"/>
    <w:rsid w:val="008F3A6B"/>
    <w:rsid w:val="009018DA"/>
    <w:rsid w:val="00915089"/>
    <w:rsid w:val="009226B8"/>
    <w:rsid w:val="00927E62"/>
    <w:rsid w:val="00937CAF"/>
    <w:rsid w:val="009475E8"/>
    <w:rsid w:val="00957810"/>
    <w:rsid w:val="009620EA"/>
    <w:rsid w:val="00963F24"/>
    <w:rsid w:val="00964A96"/>
    <w:rsid w:val="00966698"/>
    <w:rsid w:val="00977B36"/>
    <w:rsid w:val="00982406"/>
    <w:rsid w:val="009A051D"/>
    <w:rsid w:val="009A2630"/>
    <w:rsid w:val="009A2D0F"/>
    <w:rsid w:val="009A5668"/>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96A0E"/>
    <w:rsid w:val="00AA4F06"/>
    <w:rsid w:val="00AA5D53"/>
    <w:rsid w:val="00AA67A6"/>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4D38"/>
    <w:rsid w:val="00B75870"/>
    <w:rsid w:val="00B86B22"/>
    <w:rsid w:val="00B93A0F"/>
    <w:rsid w:val="00B94DA2"/>
    <w:rsid w:val="00BA4805"/>
    <w:rsid w:val="00BA76A9"/>
    <w:rsid w:val="00BB11C5"/>
    <w:rsid w:val="00BB14FD"/>
    <w:rsid w:val="00BC5380"/>
    <w:rsid w:val="00BD75C1"/>
    <w:rsid w:val="00BE1D7E"/>
    <w:rsid w:val="00BE46E3"/>
    <w:rsid w:val="00BF6C32"/>
    <w:rsid w:val="00C03C2A"/>
    <w:rsid w:val="00C05D80"/>
    <w:rsid w:val="00C0687A"/>
    <w:rsid w:val="00C16663"/>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1BF4"/>
    <w:rsid w:val="00E23312"/>
    <w:rsid w:val="00E239DF"/>
    <w:rsid w:val="00E24A29"/>
    <w:rsid w:val="00E2578B"/>
    <w:rsid w:val="00E31D27"/>
    <w:rsid w:val="00E3497B"/>
    <w:rsid w:val="00E409B8"/>
    <w:rsid w:val="00E41258"/>
    <w:rsid w:val="00E4290D"/>
    <w:rsid w:val="00E4374B"/>
    <w:rsid w:val="00E44391"/>
    <w:rsid w:val="00E52066"/>
    <w:rsid w:val="00E54DA8"/>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D3CB2"/>
    <w:rsid w:val="00EE235D"/>
    <w:rsid w:val="00EE756D"/>
    <w:rsid w:val="00F0058B"/>
    <w:rsid w:val="00F00716"/>
    <w:rsid w:val="00F11C76"/>
    <w:rsid w:val="00F11F99"/>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20A9"/>
    <w:rsid w:val="00FB5087"/>
    <w:rsid w:val="00FC0D62"/>
    <w:rsid w:val="00FC14E8"/>
    <w:rsid w:val="00FC1C0F"/>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1E05CA8"/>
  <w15:docId w15:val="{85C7C731-95CE-4ECE-89F5-8F8978F5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45</TotalTime>
  <Pages>3</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วราภรณ์ วารีเศวตสุวรรณ</cp:lastModifiedBy>
  <cp:revision>25</cp:revision>
  <cp:lastPrinted>2017-05-13T08:22:00Z</cp:lastPrinted>
  <dcterms:created xsi:type="dcterms:W3CDTF">2019-05-08T00:44:00Z</dcterms:created>
  <dcterms:modified xsi:type="dcterms:W3CDTF">2024-11-12T05:42:00Z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81688ed9cc255ebe7ae35cd41b13edb2aa6d99926a5bfd049f012e09a971eb9e</vt:lpwstr>
  </property>
</Properties>
</file>