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9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F1598F" w14:paraId="6BD06CC3" w14:textId="77777777" w:rsidTr="00E10EFF">
        <w:tc>
          <w:tcPr>
            <w:tcW w:w="1278" w:type="dxa"/>
          </w:tcPr>
          <w:p w14:paraId="2EEF05FC" w14:textId="56B7D54B" w:rsidR="00562CEB" w:rsidRPr="00F1598F" w:rsidRDefault="00977001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62CEB"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2C55909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F56280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F1598F" w14:paraId="2066BDC9" w14:textId="77777777" w:rsidTr="00E10EFF">
        <w:trPr>
          <w:trHeight w:val="70"/>
        </w:trPr>
        <w:tc>
          <w:tcPr>
            <w:tcW w:w="1278" w:type="dxa"/>
          </w:tcPr>
          <w:p w14:paraId="35E971B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B51DED" w:rsidRPr="00F1598F" w14:paraId="2E1833D9" w14:textId="77777777" w:rsidTr="0080334A">
        <w:trPr>
          <w:trHeight w:val="164"/>
        </w:trPr>
        <w:tc>
          <w:tcPr>
            <w:tcW w:w="1278" w:type="dxa"/>
          </w:tcPr>
          <w:p w14:paraId="208B95A6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54780983"/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4BD29247" w:rsidR="00B51DED" w:rsidRPr="00F1598F" w:rsidRDefault="00B51DED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51DED" w:rsidRPr="00F1598F" w14:paraId="7B5F1DDB" w14:textId="77777777" w:rsidTr="0080334A">
        <w:trPr>
          <w:trHeight w:val="236"/>
        </w:trPr>
        <w:tc>
          <w:tcPr>
            <w:tcW w:w="1278" w:type="dxa"/>
          </w:tcPr>
          <w:p w14:paraId="7189D628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3779C121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51DED" w:rsidRPr="00F1598F" w14:paraId="1F1FF23B" w14:textId="77777777" w:rsidTr="0080334A">
        <w:trPr>
          <w:trHeight w:val="128"/>
        </w:trPr>
        <w:tc>
          <w:tcPr>
            <w:tcW w:w="1278" w:type="dxa"/>
          </w:tcPr>
          <w:p w14:paraId="0B0948A2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06C0D458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D7B7B" w:rsidRPr="00F1598F" w14:paraId="477A152A" w14:textId="77777777" w:rsidTr="0080334A">
        <w:trPr>
          <w:trHeight w:val="69"/>
        </w:trPr>
        <w:tc>
          <w:tcPr>
            <w:tcW w:w="1278" w:type="dxa"/>
          </w:tcPr>
          <w:p w14:paraId="279C95CE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02C5BEE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และบริษัทร่วม</w:t>
            </w:r>
          </w:p>
        </w:tc>
      </w:tr>
      <w:tr w:rsidR="00B557A3" w:rsidRPr="00F1598F" w14:paraId="5F3B34C3" w14:textId="77777777" w:rsidTr="0080334A">
        <w:trPr>
          <w:trHeight w:val="92"/>
        </w:trPr>
        <w:tc>
          <w:tcPr>
            <w:tcW w:w="1278" w:type="dxa"/>
          </w:tcPr>
          <w:p w14:paraId="318AD2E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5C537134" w:rsidR="00B557A3" w:rsidRPr="00E10EF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557A3" w:rsidRPr="00F1598F" w14:paraId="00481E14" w14:textId="77777777" w:rsidTr="0080334A">
        <w:trPr>
          <w:trHeight w:val="74"/>
        </w:trPr>
        <w:tc>
          <w:tcPr>
            <w:tcW w:w="1278" w:type="dxa"/>
            <w:shd w:val="clear" w:color="auto" w:fill="auto"/>
          </w:tcPr>
          <w:p w14:paraId="16A7EF72" w14:textId="7CB233F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7F2438A9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557A3" w:rsidRPr="00F1598F" w14:paraId="6E6F8640" w14:textId="77777777" w:rsidTr="0080334A">
        <w:trPr>
          <w:trHeight w:val="69"/>
        </w:trPr>
        <w:tc>
          <w:tcPr>
            <w:tcW w:w="1278" w:type="dxa"/>
            <w:shd w:val="clear" w:color="auto" w:fill="auto"/>
          </w:tcPr>
          <w:p w14:paraId="7D63F434" w14:textId="0D6D736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4E825FA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557A3" w:rsidRPr="00F1598F" w14:paraId="069D2FD5" w14:textId="77777777" w:rsidTr="0080334A">
        <w:trPr>
          <w:trHeight w:val="110"/>
        </w:trPr>
        <w:tc>
          <w:tcPr>
            <w:tcW w:w="1278" w:type="dxa"/>
            <w:shd w:val="clear" w:color="auto" w:fill="auto"/>
          </w:tcPr>
          <w:p w14:paraId="615836BA" w14:textId="5740C3FC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06BD9EE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557A3" w:rsidRPr="00F1598F" w14:paraId="5344EB7E" w14:textId="77777777" w:rsidTr="0080334A">
        <w:trPr>
          <w:trHeight w:val="92"/>
        </w:trPr>
        <w:tc>
          <w:tcPr>
            <w:tcW w:w="1278" w:type="dxa"/>
            <w:shd w:val="clear" w:color="auto" w:fill="auto"/>
          </w:tcPr>
          <w:p w14:paraId="477E3B56" w14:textId="52E3FA5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54FD9583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557A3" w:rsidRPr="00F1598F" w14:paraId="67767B4D" w14:textId="77777777" w:rsidTr="0080334A">
        <w:trPr>
          <w:trHeight w:val="74"/>
        </w:trPr>
        <w:tc>
          <w:tcPr>
            <w:tcW w:w="1278" w:type="dxa"/>
            <w:shd w:val="clear" w:color="auto" w:fill="auto"/>
          </w:tcPr>
          <w:p w14:paraId="160B1B97" w14:textId="1562B01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678B9F82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557A3" w:rsidRPr="00F1598F" w14:paraId="16CFE452" w14:textId="77777777" w:rsidTr="0080334A">
        <w:trPr>
          <w:trHeight w:val="146"/>
        </w:trPr>
        <w:tc>
          <w:tcPr>
            <w:tcW w:w="1278" w:type="dxa"/>
            <w:shd w:val="clear" w:color="auto" w:fill="auto"/>
          </w:tcPr>
          <w:p w14:paraId="29C7A489" w14:textId="6E72D0C2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2FEA3B5B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557A3" w:rsidRPr="00F1598F" w14:paraId="734E50BD" w14:textId="77777777" w:rsidTr="00DE450E">
        <w:trPr>
          <w:trHeight w:val="218"/>
        </w:trPr>
        <w:tc>
          <w:tcPr>
            <w:tcW w:w="1278" w:type="dxa"/>
            <w:shd w:val="clear" w:color="auto" w:fill="auto"/>
          </w:tcPr>
          <w:p w14:paraId="67A86D2F" w14:textId="63BF7FBB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85F18FB" w14:textId="25C733D8" w:rsidR="00B557A3" w:rsidRPr="00F1598F" w:rsidRDefault="00663780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1F1B90" w:rsidRPr="00F1598F" w14:paraId="5FFB0554" w14:textId="77777777" w:rsidTr="00DE450E">
        <w:trPr>
          <w:trHeight w:val="101"/>
        </w:trPr>
        <w:tc>
          <w:tcPr>
            <w:tcW w:w="1278" w:type="dxa"/>
            <w:shd w:val="clear" w:color="auto" w:fill="auto"/>
          </w:tcPr>
          <w:p w14:paraId="3AEB5C81" w14:textId="7979BF2F" w:rsidR="001F1B90" w:rsidRPr="00F1598F" w:rsidRDefault="001F1B90" w:rsidP="00DE45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248A650" w14:textId="77777777" w:rsidR="001F1B90" w:rsidRPr="00F1598F" w:rsidRDefault="001F1B90" w:rsidP="00DE45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8214904" w14:textId="512CD64D" w:rsidR="001F1B90" w:rsidRPr="00E10EFF" w:rsidRDefault="00663780" w:rsidP="00DE45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  <w:tr w:rsidR="00663780" w:rsidRPr="00F1598F" w14:paraId="5CBDDCCF" w14:textId="77777777" w:rsidTr="00DE450E">
        <w:trPr>
          <w:trHeight w:val="236"/>
        </w:trPr>
        <w:tc>
          <w:tcPr>
            <w:tcW w:w="1278" w:type="dxa"/>
            <w:shd w:val="clear" w:color="auto" w:fill="auto"/>
          </w:tcPr>
          <w:p w14:paraId="370BF35C" w14:textId="59F217D8" w:rsidR="00663780" w:rsidRPr="00F1598F" w:rsidRDefault="00663780" w:rsidP="006637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083EB9C" w14:textId="77777777" w:rsidR="00663780" w:rsidRPr="00F1598F" w:rsidRDefault="00663780" w:rsidP="006637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FF2B2B0" w14:textId="40263093" w:rsidR="00663780" w:rsidRPr="00E10EFF" w:rsidRDefault="00663780" w:rsidP="006637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B65BF5E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69F8A61B" w14:textId="4C9C6815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</w:rPr>
        <w:br w:type="page"/>
      </w: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975DDC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2"/>
          <w:szCs w:val="22"/>
        </w:rPr>
      </w:pPr>
    </w:p>
    <w:p w14:paraId="16DDAD23" w14:textId="06D9337D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งบการเงินระหว่างกาลนี้ได้รับอนุมัติให้ออกงบการเงินจากคณะกรรมการบริหารเมื่อ</w:t>
      </w:r>
      <w:r w:rsidRPr="00C72A8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84240" w:rsidRPr="00C72A89">
        <w:rPr>
          <w:rFonts w:asciiTheme="majorBidi" w:hAnsiTheme="majorBidi" w:cstheme="majorBidi"/>
          <w:sz w:val="30"/>
          <w:szCs w:val="30"/>
        </w:rPr>
        <w:t xml:space="preserve"> </w:t>
      </w:r>
      <w:r w:rsidR="007D0532">
        <w:rPr>
          <w:rFonts w:asciiTheme="majorBidi" w:hAnsiTheme="majorBidi" w:cstheme="majorBidi"/>
          <w:sz w:val="30"/>
          <w:szCs w:val="30"/>
        </w:rPr>
        <w:t>14</w:t>
      </w:r>
      <w:r w:rsidR="00386FBF">
        <w:rPr>
          <w:rFonts w:asciiTheme="majorBidi" w:hAnsiTheme="majorBidi" w:cstheme="majorBidi"/>
          <w:sz w:val="30"/>
          <w:szCs w:val="30"/>
        </w:rPr>
        <w:t xml:space="preserve"> </w:t>
      </w:r>
      <w:r w:rsidR="00D972E9" w:rsidRPr="00D972E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AB6FA6">
        <w:rPr>
          <w:rFonts w:ascii="Angsana New" w:hAnsi="Angsana New"/>
          <w:sz w:val="30"/>
          <w:szCs w:val="30"/>
        </w:rPr>
        <w:t xml:space="preserve"> </w:t>
      </w:r>
      <w:r w:rsidR="00AB6FA6" w:rsidRPr="00F1598F">
        <w:rPr>
          <w:rFonts w:asciiTheme="majorBidi" w:hAnsiTheme="majorBidi" w:cstheme="majorBidi"/>
          <w:sz w:val="30"/>
          <w:szCs w:val="30"/>
        </w:rPr>
        <w:t>256</w:t>
      </w:r>
      <w:r w:rsidR="00AB6FA6">
        <w:rPr>
          <w:rFonts w:asciiTheme="majorBidi" w:hAnsiTheme="majorBidi" w:cstheme="majorBidi"/>
          <w:sz w:val="30"/>
          <w:szCs w:val="30"/>
        </w:rPr>
        <w:t>7</w:t>
      </w:r>
    </w:p>
    <w:p w14:paraId="5147E125" w14:textId="77777777" w:rsidR="00562CEB" w:rsidRPr="00975DDC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8ACF0A4" w14:textId="4B855267" w:rsidR="00562CEB" w:rsidRPr="00F1598F" w:rsidRDefault="00562CEB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D986B10" w14:textId="77777777" w:rsidR="00562CEB" w:rsidRPr="00975DDC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B503A74" w14:textId="7A905D16" w:rsidR="00562CEB" w:rsidRPr="00F1598F" w:rsidRDefault="00562CEB" w:rsidP="008673F1">
      <w:pPr>
        <w:pStyle w:val="Heading6"/>
        <w:numPr>
          <w:ilvl w:val="0"/>
          <w:numId w:val="23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975DDC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223FC36" w14:textId="76C3BE4C" w:rsidR="00B51DED" w:rsidRPr="003A3A7C" w:rsidRDefault="00B51DED" w:rsidP="00B5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3A3A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เหตุการณ์และสถานการณ์ใหม่</w:t>
      </w:r>
      <w:r w:rsidR="00160477">
        <w:rPr>
          <w:rFonts w:asciiTheme="majorBidi" w:hAnsiTheme="majorBidi" w:hint="cs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ๆ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pacing w:val="8"/>
          <w:sz w:val="30"/>
          <w:szCs w:val="30"/>
        </w:rPr>
        <w:t>31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pacing w:val="8"/>
          <w:sz w:val="30"/>
          <w:szCs w:val="30"/>
        </w:rPr>
        <w:t xml:space="preserve"> 256</w:t>
      </w:r>
      <w:r w:rsidR="00AB6FA6">
        <w:rPr>
          <w:rFonts w:asciiTheme="majorBidi" w:hAnsiTheme="majorBidi"/>
          <w:spacing w:val="8"/>
          <w:sz w:val="30"/>
          <w:szCs w:val="30"/>
        </w:rPr>
        <w:t>6</w:t>
      </w:r>
    </w:p>
    <w:p w14:paraId="6C209430" w14:textId="77777777" w:rsidR="00D11F7E" w:rsidRPr="0062096C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22"/>
          <w:szCs w:val="22"/>
          <w:lang w:val="en-GB"/>
        </w:rPr>
      </w:pPr>
    </w:p>
    <w:p w14:paraId="38E1F8A3" w14:textId="192F3467" w:rsidR="00562CEB" w:rsidRPr="00F1598F" w:rsidRDefault="00562CEB" w:rsidP="008673F1">
      <w:pPr>
        <w:pStyle w:val="Heading6"/>
        <w:numPr>
          <w:ilvl w:val="0"/>
          <w:numId w:val="23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62096C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22"/>
          <w:szCs w:val="22"/>
        </w:rPr>
      </w:pPr>
    </w:p>
    <w:p w14:paraId="4EAC161B" w14:textId="3072848C" w:rsidR="00AF1E13" w:rsidRDefault="00D11F7E" w:rsidP="0021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F1598F">
        <w:rPr>
          <w:rFonts w:ascii="Angsana New" w:hAnsi="Angsana New" w:hint="cs"/>
          <w:sz w:val="30"/>
          <w:szCs w:val="30"/>
          <w:cs/>
        </w:rPr>
        <w:t>ไว้</w:t>
      </w:r>
      <w:r w:rsidRPr="00F159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F1598F">
        <w:rPr>
          <w:rFonts w:ascii="Angsana New" w:hAnsi="Angsana New"/>
          <w:sz w:val="30"/>
          <w:szCs w:val="30"/>
        </w:rPr>
        <w:t xml:space="preserve">31 </w:t>
      </w:r>
      <w:r w:rsidRPr="00F159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598F">
        <w:rPr>
          <w:rFonts w:ascii="Angsana New" w:hAnsi="Angsana New"/>
          <w:sz w:val="30"/>
          <w:szCs w:val="30"/>
        </w:rPr>
        <w:t>256</w:t>
      </w:r>
      <w:r w:rsidR="00AB6FA6">
        <w:rPr>
          <w:rFonts w:ascii="Angsana New" w:hAnsi="Angsana New"/>
          <w:sz w:val="30"/>
          <w:szCs w:val="30"/>
        </w:rPr>
        <w:t>6</w:t>
      </w:r>
    </w:p>
    <w:p w14:paraId="49E88F6C" w14:textId="77777777" w:rsidR="002150B2" w:rsidRPr="0062096C" w:rsidRDefault="002150B2" w:rsidP="0021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66B223D" w14:textId="7F5E4D5E" w:rsidR="00996394" w:rsidRPr="009B3EFE" w:rsidRDefault="00996394" w:rsidP="008673F1">
      <w:pPr>
        <w:pStyle w:val="Heading6"/>
        <w:numPr>
          <w:ilvl w:val="0"/>
          <w:numId w:val="23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B3EF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2832B805" w14:textId="77777777" w:rsidR="00212D4A" w:rsidRPr="0034384D" w:rsidRDefault="00212D4A" w:rsidP="009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2E90275" w14:textId="77777777" w:rsidR="008957AF" w:rsidRDefault="00EE27F2" w:rsidP="00190E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5615A">
        <w:rPr>
          <w:rFonts w:asciiTheme="majorBidi" w:hAnsiTheme="majorBidi"/>
          <w:spacing w:val="-4"/>
          <w:sz w:val="30"/>
          <w:szCs w:val="30"/>
          <w:cs/>
        </w:rPr>
        <w:t>กลุ่มบริษัทและบริษัทมีผลการดำเนินงานขาดทุนสุทธิ</w:t>
      </w:r>
      <w:r w:rsidR="0062096C" w:rsidRPr="002561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="0062096C" w:rsidRPr="0025615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62096C" w:rsidRPr="002561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62096C" w:rsidRPr="0025615A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62096C" w:rsidRPr="002561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เป็นจำนวนเงิน </w:t>
      </w:r>
      <w:r w:rsidR="0062096C" w:rsidRPr="0025615A">
        <w:rPr>
          <w:rFonts w:asciiTheme="majorBidi" w:hAnsiTheme="majorBidi" w:cstheme="majorBidi"/>
          <w:spacing w:val="-4"/>
          <w:sz w:val="30"/>
          <w:szCs w:val="30"/>
        </w:rPr>
        <w:t xml:space="preserve">295 </w:t>
      </w:r>
      <w:r w:rsidR="0062096C" w:rsidRPr="002561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และ </w:t>
      </w:r>
      <w:r w:rsidR="0062096C" w:rsidRPr="0025615A">
        <w:rPr>
          <w:rFonts w:asciiTheme="majorBidi" w:hAnsiTheme="majorBidi" w:cstheme="majorBidi"/>
          <w:spacing w:val="-4"/>
          <w:sz w:val="30"/>
          <w:szCs w:val="30"/>
        </w:rPr>
        <w:t xml:space="preserve">285 </w:t>
      </w:r>
      <w:r w:rsidR="0062096C" w:rsidRPr="002561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ล้านบาทตามลำดับ และสำหรับงวดเก้าเดือนสิ้นสุดวันที่ </w:t>
      </w:r>
      <w:r w:rsidR="0062096C" w:rsidRPr="0025615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62096C" w:rsidRPr="002561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62096C" w:rsidRPr="0025615A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62096C" w:rsidRPr="002561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เป็นจำนวนเงิน </w:t>
      </w:r>
      <w:r w:rsidR="0062096C" w:rsidRPr="0025615A">
        <w:rPr>
          <w:rFonts w:asciiTheme="majorBidi" w:hAnsiTheme="majorBidi" w:cstheme="majorBidi"/>
          <w:spacing w:val="-4"/>
          <w:sz w:val="30"/>
          <w:szCs w:val="30"/>
        </w:rPr>
        <w:t xml:space="preserve">556 </w:t>
      </w:r>
      <w:r w:rsidR="0062096C" w:rsidRPr="002561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และ </w:t>
      </w:r>
      <w:r w:rsidR="0062096C" w:rsidRPr="0025615A">
        <w:rPr>
          <w:rFonts w:asciiTheme="majorBidi" w:hAnsiTheme="majorBidi" w:cstheme="majorBidi"/>
          <w:spacing w:val="-4"/>
          <w:sz w:val="30"/>
          <w:szCs w:val="30"/>
        </w:rPr>
        <w:t xml:space="preserve">513 </w:t>
      </w:r>
      <w:r w:rsidR="0062096C" w:rsidRPr="002561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ล้านบาทตามลำดับ </w:t>
      </w:r>
      <w:r w:rsidR="006E7CB7" w:rsidRPr="0025615A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สำหรับงวดสามเดือนสิ้นสุดวันที่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E7CB7" w:rsidRPr="0025615A">
        <w:rPr>
          <w:rFonts w:asciiTheme="majorBidi" w:hAnsiTheme="majorBidi"/>
          <w:i/>
          <w:iCs/>
          <w:spacing w:val="-4"/>
          <w:sz w:val="30"/>
          <w:szCs w:val="30"/>
        </w:rPr>
        <w:t>30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กันยายน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E7CB7" w:rsidRPr="0025615A">
        <w:rPr>
          <w:rFonts w:asciiTheme="majorBidi" w:hAnsiTheme="majorBidi"/>
          <w:i/>
          <w:iCs/>
          <w:spacing w:val="-4"/>
          <w:sz w:val="30"/>
          <w:szCs w:val="30"/>
        </w:rPr>
        <w:t>2566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เป็นจำนวนเงิน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E7CB7" w:rsidRPr="0025615A">
        <w:rPr>
          <w:rFonts w:asciiTheme="majorBidi" w:hAnsiTheme="majorBidi"/>
          <w:i/>
          <w:iCs/>
          <w:spacing w:val="-4"/>
          <w:sz w:val="30"/>
          <w:szCs w:val="30"/>
        </w:rPr>
        <w:t>115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และ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E7CB7" w:rsidRPr="0025615A">
        <w:rPr>
          <w:rFonts w:asciiTheme="majorBidi" w:hAnsiTheme="majorBidi"/>
          <w:i/>
          <w:iCs/>
          <w:spacing w:val="-4"/>
          <w:sz w:val="30"/>
          <w:szCs w:val="30"/>
        </w:rPr>
        <w:t>113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ล้านบาทตามลำดับ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และสำหรับงวดเก้าเดือนสิ้นสุดวันที่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E7CB7" w:rsidRPr="0025615A">
        <w:rPr>
          <w:rFonts w:asciiTheme="majorBidi" w:hAnsiTheme="majorBidi"/>
          <w:i/>
          <w:iCs/>
          <w:spacing w:val="-4"/>
          <w:sz w:val="30"/>
          <w:szCs w:val="30"/>
        </w:rPr>
        <w:t>30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กันยายน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E7CB7" w:rsidRPr="0025615A">
        <w:rPr>
          <w:rFonts w:asciiTheme="majorBidi" w:hAnsiTheme="majorBidi"/>
          <w:i/>
          <w:iCs/>
          <w:spacing w:val="-4"/>
          <w:sz w:val="30"/>
          <w:szCs w:val="30"/>
        </w:rPr>
        <w:t>2566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เป็นจำนวนเงิน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E7CB7" w:rsidRPr="0025615A">
        <w:rPr>
          <w:rFonts w:asciiTheme="majorBidi" w:hAnsiTheme="majorBidi"/>
          <w:i/>
          <w:iCs/>
          <w:spacing w:val="-4"/>
          <w:sz w:val="30"/>
          <w:szCs w:val="30"/>
        </w:rPr>
        <w:t>329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และ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E7CB7" w:rsidRPr="0025615A">
        <w:rPr>
          <w:rFonts w:asciiTheme="majorBidi" w:hAnsiTheme="majorBidi"/>
          <w:i/>
          <w:iCs/>
          <w:spacing w:val="-4"/>
          <w:sz w:val="30"/>
          <w:szCs w:val="30"/>
        </w:rPr>
        <w:t>313</w:t>
      </w:r>
      <w:r w:rsidR="008277D3" w:rsidRPr="0025615A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277D3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ล้านบาทตามลำดับ</w:t>
      </w:r>
      <w:r w:rsidR="006E7CB7" w:rsidRPr="0025615A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25615A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Pr="0025615A">
        <w:rPr>
          <w:rFonts w:asciiTheme="majorBidi" w:hAnsiTheme="majorBidi"/>
          <w:spacing w:val="-4"/>
          <w:sz w:val="30"/>
          <w:szCs w:val="30"/>
          <w:cs/>
        </w:rPr>
        <w:t xml:space="preserve">และ ณ วันที่เดียวกัน กลุ่มบริษัทและบริษัทมีขาดทุนสะสมเป็นจำนวนเงิน </w:t>
      </w:r>
      <w:r w:rsidRPr="0025615A">
        <w:rPr>
          <w:rFonts w:asciiTheme="majorBidi" w:hAnsiTheme="majorBidi"/>
          <w:spacing w:val="-4"/>
          <w:sz w:val="30"/>
          <w:szCs w:val="30"/>
        </w:rPr>
        <w:t xml:space="preserve"> 2,359 </w:t>
      </w:r>
      <w:r w:rsidRPr="0025615A">
        <w:rPr>
          <w:rFonts w:asciiTheme="majorBidi" w:hAnsiTheme="majorBidi"/>
          <w:spacing w:val="-4"/>
          <w:sz w:val="30"/>
          <w:szCs w:val="30"/>
          <w:cs/>
        </w:rPr>
        <w:t>ล้านบาทและ</w:t>
      </w:r>
      <w:r w:rsidRPr="0025615A">
        <w:rPr>
          <w:rFonts w:asciiTheme="majorBidi" w:hAnsiTheme="majorBidi"/>
          <w:spacing w:val="-4"/>
          <w:sz w:val="30"/>
          <w:szCs w:val="30"/>
        </w:rPr>
        <w:t xml:space="preserve"> 2,245 </w:t>
      </w:r>
      <w:r w:rsidRPr="0025615A">
        <w:rPr>
          <w:rFonts w:asciiTheme="majorBidi" w:hAnsiTheme="majorBidi"/>
          <w:spacing w:val="-4"/>
          <w:sz w:val="30"/>
          <w:szCs w:val="30"/>
          <w:cs/>
        </w:rPr>
        <w:t>ล้านบาท</w:t>
      </w:r>
      <w:r w:rsidR="00C94F97" w:rsidRPr="0025615A">
        <w:rPr>
          <w:rFonts w:asciiTheme="majorBidi" w:hAnsiTheme="majorBidi"/>
          <w:spacing w:val="-4"/>
          <w:sz w:val="30"/>
          <w:szCs w:val="30"/>
        </w:rPr>
        <w:t xml:space="preserve"> </w:t>
      </w:r>
      <w:r w:rsidR="00DF67FE" w:rsidRPr="0025615A">
        <w:rPr>
          <w:rFonts w:asciiTheme="majorBidi" w:hAnsiTheme="majorBidi" w:hint="cs"/>
          <w:spacing w:val="-4"/>
          <w:sz w:val="30"/>
          <w:szCs w:val="30"/>
          <w:cs/>
        </w:rPr>
        <w:t>(</w:t>
      </w:r>
      <w:r w:rsidR="003970BE" w:rsidRPr="0025615A">
        <w:rPr>
          <w:rFonts w:asciiTheme="majorBidi" w:hAnsiTheme="majorBidi"/>
          <w:i/>
          <w:iCs/>
          <w:spacing w:val="-4"/>
          <w:sz w:val="30"/>
          <w:szCs w:val="30"/>
        </w:rPr>
        <w:t xml:space="preserve">31 </w:t>
      </w:r>
      <w:r w:rsidR="003970BE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3970BE" w:rsidRPr="0025615A">
        <w:rPr>
          <w:rFonts w:asciiTheme="majorBidi" w:hAnsiTheme="majorBidi"/>
          <w:i/>
          <w:iCs/>
          <w:spacing w:val="-4"/>
          <w:sz w:val="30"/>
          <w:szCs w:val="30"/>
        </w:rPr>
        <w:t>2566: 1,803</w:t>
      </w:r>
      <w:r w:rsidR="00C72FFA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 ล้านบาท</w:t>
      </w:r>
      <w:r w:rsidR="00975DDC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 </w:t>
      </w:r>
      <w:r w:rsidR="00C72FFA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และ </w:t>
      </w:r>
      <w:r w:rsidR="00C72FFA" w:rsidRPr="0025615A">
        <w:rPr>
          <w:rFonts w:asciiTheme="majorBidi" w:hAnsiTheme="majorBidi"/>
          <w:i/>
          <w:iCs/>
          <w:spacing w:val="-4"/>
          <w:sz w:val="30"/>
          <w:szCs w:val="30"/>
        </w:rPr>
        <w:t xml:space="preserve">1,732 </w:t>
      </w:r>
      <w:r w:rsidR="00C72FFA" w:rsidRPr="0025615A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ล้านบาทตามลำดับ</w:t>
      </w:r>
      <w:r w:rsidR="00DF67FE" w:rsidRPr="0025615A">
        <w:rPr>
          <w:rFonts w:asciiTheme="majorBidi" w:hAnsiTheme="majorBidi" w:hint="cs"/>
          <w:spacing w:val="-4"/>
          <w:sz w:val="30"/>
          <w:szCs w:val="30"/>
          <w:cs/>
        </w:rPr>
        <w:t>)</w:t>
      </w:r>
      <w:r w:rsidR="00C72FFA" w:rsidRPr="0025615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25615A">
        <w:rPr>
          <w:rFonts w:asciiTheme="majorBidi" w:hAnsiTheme="majorBidi" w:hint="cs"/>
          <w:spacing w:val="-4"/>
          <w:sz w:val="30"/>
          <w:szCs w:val="30"/>
          <w:cs/>
        </w:rPr>
        <w:t xml:space="preserve">และมีหนี้สินหมุนเวียนสูงกว่าสินทรัพย์หมุนเวียนเป็นจำนวนเงิน </w:t>
      </w:r>
      <w:r w:rsidRPr="0025615A">
        <w:rPr>
          <w:rFonts w:asciiTheme="majorBidi" w:hAnsiTheme="majorBidi"/>
          <w:spacing w:val="-4"/>
          <w:sz w:val="30"/>
          <w:szCs w:val="30"/>
        </w:rPr>
        <w:t xml:space="preserve">610 </w:t>
      </w:r>
      <w:r w:rsidRPr="0025615A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ล้านบาทและ </w:t>
      </w:r>
      <w:r w:rsidRPr="0025615A">
        <w:rPr>
          <w:rFonts w:asciiTheme="majorBidi" w:hAnsiTheme="majorBidi"/>
          <w:spacing w:val="-4"/>
          <w:sz w:val="30"/>
          <w:szCs w:val="30"/>
        </w:rPr>
        <w:t xml:space="preserve">484 </w:t>
      </w:r>
      <w:r w:rsidRPr="0025615A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25615A">
        <w:rPr>
          <w:rFonts w:asciiTheme="majorBidi" w:hAnsiTheme="majorBidi"/>
          <w:spacing w:val="-4"/>
          <w:sz w:val="30"/>
          <w:szCs w:val="30"/>
          <w:cs/>
        </w:rPr>
        <w:t xml:space="preserve"> ตามลำดับ </w:t>
      </w:r>
    </w:p>
    <w:p w14:paraId="6F9B55D7" w14:textId="77777777" w:rsidR="008957AF" w:rsidRDefault="008957AF" w:rsidP="00190E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8D2A945" w14:textId="486897FB" w:rsidR="00C409F7" w:rsidRPr="0025615A" w:rsidRDefault="00EE27F2" w:rsidP="00190E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5615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</w:p>
    <w:p w14:paraId="3B4A7CA6" w14:textId="77777777" w:rsidR="002745B3" w:rsidRDefault="002745B3" w:rsidP="002745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6134D">
        <w:rPr>
          <w:rFonts w:asciiTheme="majorBidi" w:hAnsiTheme="majorBidi" w:cstheme="majorBidi" w:hint="cs"/>
          <w:sz w:val="30"/>
          <w:szCs w:val="30"/>
          <w:cs/>
        </w:rPr>
        <w:lastRenderedPageBreak/>
        <w:t>นอกจากนี้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ตามที่ได้เปิดเผยในหมายเหตุประกอบข้อมูลทางการเงินระหว่างกาลข้อ </w:t>
      </w:r>
      <w:r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ไม่สามารถดำรง</w:t>
      </w:r>
      <w:r w:rsidRPr="002745B3">
        <w:rPr>
          <w:rFonts w:asciiTheme="majorBidi" w:hAnsiTheme="majorBidi" w:cstheme="majorBidi" w:hint="cs"/>
          <w:sz w:val="30"/>
          <w:szCs w:val="30"/>
          <w:cs/>
        </w:rPr>
        <w:t>อัตราส่วนหนี้สินที่มีภาระดอกเบี้ยต่อส่วนของผู้ถือหุ้น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ตามที่กำหนดได้ของสัญญาวงเงินสินเชื่อกับสถาบันการเงิน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บางแห่ง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หุ้นกู้จำนวน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151</w:t>
      </w:r>
      <w:r w:rsidRPr="0006134D">
        <w:rPr>
          <w:rFonts w:asciiTheme="majorBidi" w:hAnsiTheme="majorBidi" w:cstheme="majorBidi"/>
          <w:sz w:val="30"/>
          <w:szCs w:val="30"/>
        </w:rPr>
        <w:t xml:space="preserve">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745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bookmarkStart w:id="1" w:name="_Hlk182220778"/>
      <w:r>
        <w:rPr>
          <w:rFonts w:asciiTheme="majorBidi" w:hAnsiTheme="majorBidi" w:cstheme="majorBidi" w:hint="cs"/>
          <w:sz w:val="30"/>
          <w:szCs w:val="30"/>
          <w:cs/>
        </w:rPr>
        <w:t xml:space="preserve"> ซึ่งมีผลทำให้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2745B3">
        <w:rPr>
          <w:rFonts w:asciiTheme="majorBidi" w:hAnsiTheme="majorBidi" w:cstheme="majorBidi" w:hint="cs"/>
          <w:sz w:val="30"/>
          <w:szCs w:val="30"/>
          <w:cs/>
        </w:rPr>
        <w:t>สถาบันการเงินและหุ้นกู้ทั้งหมดเป็นอันถึงกำหนดชำระโดยพลัน</w:t>
      </w:r>
      <w:r w:rsidRPr="0006134D">
        <w:rPr>
          <w:rFonts w:asciiTheme="majorBidi" w:hAnsiTheme="majorBidi" w:cstheme="majorBidi"/>
          <w:sz w:val="30"/>
          <w:szCs w:val="30"/>
          <w:cs/>
        </w:rPr>
        <w:t xml:space="preserve">  </w:t>
      </w:r>
      <w:bookmarkEnd w:id="1"/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กลุ่มบริษัทและบริษัทแสดงหนี้สินดังกล่าวเป็นหนี้สินหมุนเวียน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อยู่ในระหว่างการเจรจา</w:t>
      </w:r>
      <w:r>
        <w:rPr>
          <w:rFonts w:asciiTheme="majorBidi" w:hAnsiTheme="majorBidi" w:cstheme="majorBidi" w:hint="cs"/>
          <w:sz w:val="30"/>
          <w:szCs w:val="30"/>
          <w:cs/>
        </w:rPr>
        <w:t>ขอ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ผ่อนปรนเงื่อนไขอัตราส่วนทางการเงินกับทางสถาบันการเงิน</w:t>
      </w:r>
      <w:r w:rsidRPr="000613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และยื่นเรื่องขอผ่อนผันต่อผู้ถือหุ้นกู้ </w:t>
      </w:r>
    </w:p>
    <w:p w14:paraId="0FE5F523" w14:textId="77777777" w:rsidR="00CE739A" w:rsidRDefault="00CE739A" w:rsidP="000F43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3783F" w14:textId="20D00D9F" w:rsidR="002745B3" w:rsidRPr="002745B3" w:rsidRDefault="002745B3" w:rsidP="002745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6134D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0613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</w:t>
      </w:r>
      <w:r>
        <w:rPr>
          <w:rFonts w:asciiTheme="majorBidi" w:hAnsiTheme="majorBidi" w:cstheme="majorBidi" w:hint="cs"/>
          <w:sz w:val="30"/>
          <w:szCs w:val="30"/>
          <w:cs/>
        </w:rPr>
        <w:t>รวมถึงผลความสำเร็จของการ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เจรจา</w:t>
      </w:r>
      <w:r>
        <w:rPr>
          <w:rFonts w:asciiTheme="majorBidi" w:hAnsiTheme="majorBidi" w:cstheme="majorBidi" w:hint="cs"/>
          <w:sz w:val="30"/>
          <w:szCs w:val="30"/>
          <w:cs/>
        </w:rPr>
        <w:t>ขอ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ผ่อนปรนเงื่อนไขอัตราส่วนทางการเงินกับทางสถาบันการเงินและ</w:t>
      </w:r>
      <w:r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ผู้ถือหุ้นกู้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ดังนั้น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0613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ซึ่งอาจจำเป็นหากกลุ่มบริษัทและบริษัทไม่สามารถดำเนินงานต่อเนื่องต่อไปได้ </w:t>
      </w:r>
      <w:r w:rsidRPr="00A4678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17767C" w14:textId="77777777" w:rsidR="00450427" w:rsidRDefault="00450427" w:rsidP="000F43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5B635921" w14:textId="3FA09EAB" w:rsidR="00450427" w:rsidRPr="00450427" w:rsidRDefault="00450427" w:rsidP="00450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5042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การประกาศขึ้นเครื่องหมาย</w:t>
      </w:r>
      <w:r w:rsidRPr="00450427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“</w:t>
      </w:r>
      <w:r>
        <w:rPr>
          <w:rFonts w:asciiTheme="majorBidi" w:hAnsiTheme="majorBidi"/>
          <w:i/>
          <w:iCs/>
          <w:spacing w:val="-6"/>
          <w:sz w:val="30"/>
          <w:szCs w:val="30"/>
        </w:rPr>
        <w:t>CB</w:t>
      </w:r>
      <w:r w:rsidRPr="00450427">
        <w:rPr>
          <w:rFonts w:asciiTheme="majorBidi" w:hAnsiTheme="majorBidi"/>
          <w:i/>
          <w:iCs/>
          <w:spacing w:val="-6"/>
          <w:sz w:val="30"/>
          <w:szCs w:val="30"/>
        </w:rPr>
        <w:t>” Business (Caution)</w:t>
      </w:r>
    </w:p>
    <w:p w14:paraId="0D5F361C" w14:textId="77777777" w:rsidR="00450427" w:rsidRPr="00450427" w:rsidRDefault="00450427" w:rsidP="00450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450427">
        <w:rPr>
          <w:rFonts w:asciiTheme="majorBidi" w:hAnsiTheme="majorBidi"/>
          <w:spacing w:val="-6"/>
          <w:sz w:val="30"/>
          <w:szCs w:val="30"/>
        </w:rPr>
        <w:t xml:space="preserve"> </w:t>
      </w:r>
    </w:p>
    <w:p w14:paraId="037EE142" w14:textId="7C060B8C" w:rsidR="00450427" w:rsidRPr="006C6D03" w:rsidRDefault="00450427" w:rsidP="00450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450427">
        <w:rPr>
          <w:rFonts w:asciiTheme="majorBidi" w:hAnsiTheme="majorBidi" w:hint="cs"/>
          <w:spacing w:val="-6"/>
          <w:sz w:val="30"/>
          <w:szCs w:val="30"/>
          <w:cs/>
        </w:rPr>
        <w:t>ตลาดหลักทรัพย์แห่งประเทศไทย</w:t>
      </w:r>
      <w:r w:rsidRPr="00450427">
        <w:rPr>
          <w:rFonts w:asciiTheme="majorBidi" w:hAnsiTheme="majorBidi"/>
          <w:spacing w:val="-6"/>
          <w:sz w:val="30"/>
          <w:szCs w:val="30"/>
          <w:cs/>
        </w:rPr>
        <w:t xml:space="preserve"> (“</w:t>
      </w:r>
      <w:r w:rsidRPr="00450427">
        <w:rPr>
          <w:rFonts w:asciiTheme="majorBidi" w:hAnsiTheme="majorBidi"/>
          <w:spacing w:val="-6"/>
          <w:sz w:val="30"/>
          <w:szCs w:val="30"/>
        </w:rPr>
        <w:t xml:space="preserve">SET”) </w:t>
      </w:r>
      <w:r w:rsidRPr="00450427">
        <w:rPr>
          <w:rFonts w:asciiTheme="majorBidi" w:hAnsiTheme="majorBidi" w:hint="cs"/>
          <w:spacing w:val="-6"/>
          <w:sz w:val="30"/>
          <w:szCs w:val="30"/>
          <w:cs/>
        </w:rPr>
        <w:t>ประกาศขึ้นเครื่องหมาย</w:t>
      </w:r>
      <w:r w:rsidRPr="00450427">
        <w:rPr>
          <w:rFonts w:asciiTheme="majorBidi" w:hAnsiTheme="majorBidi"/>
          <w:spacing w:val="-6"/>
          <w:sz w:val="30"/>
          <w:szCs w:val="30"/>
          <w:cs/>
        </w:rPr>
        <w:t xml:space="preserve"> “</w:t>
      </w:r>
      <w:r w:rsidRPr="00450427">
        <w:rPr>
          <w:rFonts w:asciiTheme="majorBidi" w:hAnsiTheme="majorBidi"/>
          <w:spacing w:val="-6"/>
          <w:sz w:val="30"/>
          <w:szCs w:val="30"/>
        </w:rPr>
        <w:t xml:space="preserve">CB” Business (Caution) </w:t>
      </w:r>
      <w:r w:rsidRPr="00450427">
        <w:rPr>
          <w:rFonts w:asciiTheme="majorBidi" w:hAnsiTheme="majorBidi" w:hint="cs"/>
          <w:spacing w:val="-6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</w:t>
      </w:r>
      <w:r w:rsidRPr="00450427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50427">
        <w:rPr>
          <w:rFonts w:asciiTheme="majorBidi" w:hAnsiTheme="majorBidi"/>
          <w:spacing w:val="-6"/>
          <w:sz w:val="30"/>
          <w:szCs w:val="30"/>
        </w:rPr>
        <w:t xml:space="preserve">50 </w:t>
      </w:r>
      <w:r w:rsidRPr="00450427">
        <w:rPr>
          <w:rFonts w:asciiTheme="majorBidi" w:hAnsiTheme="majorBidi" w:hint="cs"/>
          <w:spacing w:val="-6"/>
          <w:sz w:val="30"/>
          <w:szCs w:val="30"/>
          <w:cs/>
        </w:rPr>
        <w:t>ของทุนชำระแล้วของกลุ่มบริษัทและบริษัท</w:t>
      </w:r>
      <w:r w:rsidRPr="00450427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50427">
        <w:rPr>
          <w:rFonts w:asciiTheme="majorBidi" w:hAnsiTheme="majorBidi" w:hint="cs"/>
          <w:spacing w:val="-6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2CFA4C86" w14:textId="77777777" w:rsidR="00CE739A" w:rsidRPr="007701A7" w:rsidRDefault="00CE7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29FE5B3" w14:textId="66D24DA9" w:rsidR="00F4178C" w:rsidRPr="005F6691" w:rsidRDefault="00562CEB" w:rsidP="00F4178C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290F0044" w14:textId="77777777" w:rsidR="003121E1" w:rsidRPr="00F63AAD" w:rsidRDefault="003121E1" w:rsidP="000F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0A0E44EC" w14:textId="46DF91DA" w:rsidR="008C4256" w:rsidRDefault="00B557A3" w:rsidP="000F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ความสัมพันธ์ที่มีกับบริษัท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ร่วมและ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ย่อย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ที่มีการเปลี่ยนแปลงอย่างมีสาระสำคัญได้เปิดเผยในหมายเหตุข้อ </w:t>
      </w:r>
      <w:r w:rsidR="003D2C9F">
        <w:rPr>
          <w:rFonts w:ascii="Angsana New" w:eastAsia="Calibri" w:hAnsi="Angsana New"/>
          <w:spacing w:val="-10"/>
          <w:sz w:val="30"/>
          <w:szCs w:val="30"/>
          <w:lang w:eastAsia="x-none"/>
        </w:rPr>
        <w:t>4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  ความสัมพันธ์ที่มีกับผู้บริหารสำคัญและบุคคลหรือกิจการที่เกี่ยวข้องกัน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</w:t>
      </w:r>
      <w:r w:rsidR="0093289B" w:rsidRPr="00B557A3">
        <w:rPr>
          <w:rFonts w:ascii="Angsana New" w:eastAsia="Calibri" w:hAnsi="Angsana New"/>
          <w:sz w:val="30"/>
          <w:szCs w:val="30"/>
          <w:cs/>
          <w:lang w:eastAsia="x-none"/>
        </w:rPr>
        <w:t>ในระหว่าง</w:t>
      </w:r>
      <w:r w:rsidR="00887A99" w:rsidRPr="00887A99">
        <w:rPr>
          <w:rFonts w:ascii="Angsana New" w:eastAsia="Calibri" w:hAnsi="Angsana New" w:hint="cs"/>
          <w:sz w:val="30"/>
          <w:szCs w:val="30"/>
          <w:cs/>
          <w:lang w:eastAsia="x-none"/>
        </w:rPr>
        <w:t>งวด</w:t>
      </w:r>
      <w:r w:rsidR="005612B5" w:rsidRPr="005612B5">
        <w:rPr>
          <w:rFonts w:ascii="Angsana New" w:eastAsia="Calibri" w:hAnsi="Angsana New" w:hint="cs"/>
          <w:sz w:val="30"/>
          <w:szCs w:val="30"/>
          <w:cs/>
          <w:lang w:eastAsia="x-none"/>
        </w:rPr>
        <w:t>เก้าเดือนสิ้นสุดวันที่</w:t>
      </w:r>
      <w:r w:rsidR="005612B5" w:rsidRPr="005612B5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5612B5" w:rsidRPr="005612B5">
        <w:rPr>
          <w:rFonts w:ascii="Angsana New" w:eastAsia="Calibri" w:hAnsi="Angsana New"/>
          <w:sz w:val="30"/>
          <w:szCs w:val="30"/>
          <w:lang w:eastAsia="x-none"/>
        </w:rPr>
        <w:t>30</w:t>
      </w:r>
      <w:r w:rsidR="005612B5" w:rsidRPr="005612B5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5612B5" w:rsidRPr="005612B5">
        <w:rPr>
          <w:rFonts w:ascii="Angsana New" w:eastAsia="Calibri" w:hAnsi="Angsana New" w:hint="cs"/>
          <w:sz w:val="30"/>
          <w:szCs w:val="30"/>
          <w:cs/>
          <w:lang w:eastAsia="x-none"/>
        </w:rPr>
        <w:t>กันยายน</w:t>
      </w:r>
      <w:r w:rsidR="005612B5" w:rsidRPr="005612B5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621F52">
        <w:rPr>
          <w:rFonts w:ascii="Angsana New" w:hAnsi="Angsana New"/>
          <w:sz w:val="30"/>
          <w:szCs w:val="30"/>
        </w:rPr>
        <w:t>2567</w:t>
      </w:r>
    </w:p>
    <w:p w14:paraId="3D041637" w14:textId="77777777" w:rsidR="00913F62" w:rsidRDefault="00913F62" w:rsidP="000F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14"/>
          <w:szCs w:val="14"/>
        </w:rPr>
      </w:pPr>
    </w:p>
    <w:p w14:paraId="69AA4B59" w14:textId="77777777" w:rsidR="00913F62" w:rsidRPr="000F439C" w:rsidRDefault="00913F62" w:rsidP="000F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14"/>
          <w:szCs w:val="14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56"/>
      </w:tblGrid>
      <w:tr w:rsidR="0093289B" w:rsidRPr="008E1326" w14:paraId="1344823F" w14:textId="77777777" w:rsidTr="007F1952">
        <w:trPr>
          <w:trHeight w:val="20"/>
          <w:tblHeader/>
        </w:trPr>
        <w:tc>
          <w:tcPr>
            <w:tcW w:w="9176" w:type="dxa"/>
            <w:gridSpan w:val="8"/>
            <w:shd w:val="clear" w:color="auto" w:fill="auto"/>
          </w:tcPr>
          <w:p w14:paraId="28384F3C" w14:textId="77777777" w:rsidR="0093289B" w:rsidRPr="008E1326" w:rsidRDefault="0093289B" w:rsidP="003C29B8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</w:tr>
      <w:tr w:rsidR="0093289B" w:rsidRPr="008E1326" w14:paraId="7AACBC62" w14:textId="77777777" w:rsidTr="007F1952">
        <w:trPr>
          <w:trHeight w:val="20"/>
          <w:tblHeader/>
        </w:trPr>
        <w:tc>
          <w:tcPr>
            <w:tcW w:w="3328" w:type="dxa"/>
            <w:shd w:val="clear" w:color="auto" w:fill="auto"/>
          </w:tcPr>
          <w:p w14:paraId="46456F5F" w14:textId="6ACBA352" w:rsidR="0093289B" w:rsidRPr="008E1326" w:rsidRDefault="0011663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663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70CE6A19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9C93213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7692D971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89B" w:rsidRPr="008E1326" w14:paraId="082E5B05" w14:textId="77777777" w:rsidTr="007F1952">
        <w:trPr>
          <w:trHeight w:val="20"/>
          <w:tblHeader/>
        </w:trPr>
        <w:tc>
          <w:tcPr>
            <w:tcW w:w="3328" w:type="dxa"/>
            <w:shd w:val="clear" w:color="auto" w:fill="auto"/>
          </w:tcPr>
          <w:p w14:paraId="4FC3F103" w14:textId="4C29ADEC" w:rsidR="0093289B" w:rsidRPr="008E1326" w:rsidRDefault="0093289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887A99" w:rsidRPr="00887A9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86F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1663F" w:rsidRPr="001166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9" w:type="dxa"/>
            <w:shd w:val="clear" w:color="auto" w:fill="auto"/>
          </w:tcPr>
          <w:p w14:paraId="2B01F235" w14:textId="00840756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B5A73C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DD6351" w14:textId="5AEDF19C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1337EEF3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8F8E" w14:textId="3711F959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94E2C07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6FBE289" w14:textId="1F1E60DE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3289B" w:rsidRPr="008E1326" w14:paraId="668F3D97" w14:textId="77777777" w:rsidTr="007F1952">
        <w:trPr>
          <w:trHeight w:val="20"/>
          <w:tblHeader/>
        </w:trPr>
        <w:tc>
          <w:tcPr>
            <w:tcW w:w="3328" w:type="dxa"/>
            <w:shd w:val="clear" w:color="auto" w:fill="auto"/>
          </w:tcPr>
          <w:p w14:paraId="75667999" w14:textId="77777777" w:rsidR="0093289B" w:rsidRPr="00DE375A" w:rsidRDefault="0093289B" w:rsidP="003C29B8">
            <w:pPr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7753D7EB" w14:textId="77777777" w:rsidR="0093289B" w:rsidRPr="00DE375A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E37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E37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3289B" w:rsidRPr="008E1326" w14:paraId="70A72F22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03AC75D" w14:textId="77777777" w:rsidR="0093289B" w:rsidRPr="008E1326" w:rsidRDefault="0093289B" w:rsidP="003C29B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09FEF7C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74619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D09E9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5A6104A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FCA042" w14:textId="6E91D8F5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9CEE2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9106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1663F" w:rsidRPr="008E1326" w14:paraId="0012A47A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92667C5" w14:textId="21956DF7" w:rsidR="0011663F" w:rsidRPr="008E1326" w:rsidRDefault="0011663F" w:rsidP="0011663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59" w:type="dxa"/>
            <w:shd w:val="clear" w:color="auto" w:fill="auto"/>
          </w:tcPr>
          <w:p w14:paraId="3167E6F4" w14:textId="2D3FE2E7" w:rsidR="0011663F" w:rsidRDefault="0014549C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3F82D" w14:textId="77777777" w:rsidR="0011663F" w:rsidRPr="008E1326" w:rsidRDefault="0011663F" w:rsidP="0011663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24D8DF" w14:textId="6A217DCC" w:rsidR="0011663F" w:rsidRPr="008E1326" w:rsidRDefault="0011663F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FA0CD08" w14:textId="77777777" w:rsidR="0011663F" w:rsidRPr="008E1326" w:rsidRDefault="0011663F" w:rsidP="0011663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E6AD02" w14:textId="49AE42B5" w:rsidR="0011663F" w:rsidRDefault="0014549C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2,969</w:t>
            </w:r>
          </w:p>
        </w:tc>
        <w:tc>
          <w:tcPr>
            <w:tcW w:w="270" w:type="dxa"/>
            <w:shd w:val="clear" w:color="auto" w:fill="auto"/>
          </w:tcPr>
          <w:p w14:paraId="6A87FE5D" w14:textId="77777777" w:rsidR="0011663F" w:rsidRPr="00B557A3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E36316A" w14:textId="576444A7" w:rsidR="0011663F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3,794</w:t>
            </w:r>
          </w:p>
        </w:tc>
      </w:tr>
      <w:tr w:rsidR="0011663F" w:rsidRPr="008E1326" w14:paraId="1CDF6E92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8C824E2" w14:textId="77777777" w:rsidR="0011663F" w:rsidRPr="008E1326" w:rsidRDefault="0011663F" w:rsidP="0011663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113BE3EC" w14:textId="06F0956F" w:rsidR="0011663F" w:rsidRPr="008E1326" w:rsidRDefault="0014549C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A384D7" w14:textId="77777777" w:rsidR="0011663F" w:rsidRPr="008E1326" w:rsidRDefault="0011663F" w:rsidP="0011663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2BF71C" w14:textId="77777777" w:rsidR="0011663F" w:rsidRPr="008E1326" w:rsidRDefault="0011663F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6B3C031" w14:textId="77777777" w:rsidR="0011663F" w:rsidRPr="008E1326" w:rsidRDefault="0011663F" w:rsidP="0011663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E0FB88" w14:textId="0CD09082" w:rsidR="0011663F" w:rsidRPr="008E1326" w:rsidRDefault="0014549C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0A1E612F" w14:textId="77777777" w:rsidR="0011663F" w:rsidRPr="00B557A3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A82F435" w14:textId="77CDC85C" w:rsidR="0011663F" w:rsidRPr="008E1326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</w:tr>
      <w:tr w:rsidR="0011663F" w:rsidRPr="008E1326" w14:paraId="66335310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42A19E4C" w14:textId="77777777" w:rsidR="0011663F" w:rsidRPr="008E1326" w:rsidRDefault="0011663F" w:rsidP="0011663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59" w:type="dxa"/>
            <w:shd w:val="clear" w:color="auto" w:fill="auto"/>
          </w:tcPr>
          <w:p w14:paraId="4D42997C" w14:textId="56A16ACF" w:rsidR="0011663F" w:rsidRPr="008E1326" w:rsidRDefault="0014549C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6F5A7" w14:textId="77777777" w:rsidR="0011663F" w:rsidRPr="008E1326" w:rsidRDefault="0011663F" w:rsidP="0011663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0AC5B6" w14:textId="77777777" w:rsidR="0011663F" w:rsidRPr="008E1326" w:rsidRDefault="0011663F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D4F99E1" w14:textId="77777777" w:rsidR="0011663F" w:rsidRPr="008E1326" w:rsidRDefault="0011663F" w:rsidP="0011663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CF2083" w14:textId="58748BEC" w:rsidR="0011663F" w:rsidRPr="008E1326" w:rsidRDefault="008A48F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1,277</w:t>
            </w:r>
          </w:p>
        </w:tc>
        <w:tc>
          <w:tcPr>
            <w:tcW w:w="270" w:type="dxa"/>
            <w:shd w:val="clear" w:color="auto" w:fill="auto"/>
          </w:tcPr>
          <w:p w14:paraId="021EF7EB" w14:textId="77777777" w:rsidR="0011663F" w:rsidRPr="00B557A3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91999EF" w14:textId="225A5F99" w:rsidR="0011663F" w:rsidRPr="008E1326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1,277</w:t>
            </w:r>
          </w:p>
        </w:tc>
      </w:tr>
      <w:tr w:rsidR="0011663F" w:rsidRPr="008E1326" w14:paraId="6209DD8B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A067F14" w14:textId="77777777" w:rsidR="0011663F" w:rsidRPr="008E1326" w:rsidRDefault="0011663F" w:rsidP="0011663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645FC2E" w14:textId="098B7CD7" w:rsidR="0011663F" w:rsidRPr="008E1326" w:rsidRDefault="0014549C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8495B" w14:textId="77777777" w:rsidR="0011663F" w:rsidRPr="008E1326" w:rsidRDefault="0011663F" w:rsidP="0011663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2D6F7" w14:textId="77777777" w:rsidR="0011663F" w:rsidRPr="008E1326" w:rsidRDefault="0011663F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40D9054" w14:textId="77777777" w:rsidR="0011663F" w:rsidRPr="008E1326" w:rsidRDefault="0011663F" w:rsidP="0011663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66D51C" w14:textId="1B88B81D" w:rsidR="0011663F" w:rsidRPr="008E1326" w:rsidRDefault="008A48F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1,162</w:t>
            </w:r>
          </w:p>
        </w:tc>
        <w:tc>
          <w:tcPr>
            <w:tcW w:w="270" w:type="dxa"/>
            <w:shd w:val="clear" w:color="auto" w:fill="auto"/>
          </w:tcPr>
          <w:p w14:paraId="4F0A70E8" w14:textId="77777777" w:rsidR="0011663F" w:rsidRPr="008E1326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5E9A5709" w14:textId="57569312" w:rsidR="0011663F" w:rsidRPr="008E1326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1,297</w:t>
            </w:r>
          </w:p>
        </w:tc>
      </w:tr>
      <w:tr w:rsidR="0011663F" w:rsidRPr="008E1326" w14:paraId="665B2248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F84FF34" w14:textId="77777777" w:rsidR="0011663F" w:rsidRPr="008E1326" w:rsidRDefault="0011663F" w:rsidP="0011663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1C3F4256" w14:textId="4740FE53" w:rsidR="0011663F" w:rsidRPr="008E1326" w:rsidRDefault="0014549C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0ABEB" w14:textId="77777777" w:rsidR="0011663F" w:rsidRPr="008E1326" w:rsidRDefault="0011663F" w:rsidP="0011663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302592" w14:textId="77777777" w:rsidR="0011663F" w:rsidRPr="008E1326" w:rsidRDefault="0011663F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91E2BA7" w14:textId="77777777" w:rsidR="0011663F" w:rsidRPr="008E1326" w:rsidRDefault="0011663F" w:rsidP="0011663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7D88CD" w14:textId="0E54BB9D" w:rsidR="0011663F" w:rsidRPr="008E1326" w:rsidRDefault="007040E4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4,138</w:t>
            </w:r>
          </w:p>
        </w:tc>
        <w:tc>
          <w:tcPr>
            <w:tcW w:w="270" w:type="dxa"/>
            <w:shd w:val="clear" w:color="auto" w:fill="auto"/>
          </w:tcPr>
          <w:p w14:paraId="5BF5DFDC" w14:textId="77777777" w:rsidR="0011663F" w:rsidRPr="008E1326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299EE64" w14:textId="6B6DF400" w:rsidR="0011663F" w:rsidRPr="008E1326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5,014</w:t>
            </w:r>
          </w:p>
        </w:tc>
      </w:tr>
      <w:tr w:rsidR="0011663F" w:rsidRPr="008E1326" w14:paraId="0DDDEF50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13F0796" w14:textId="77777777" w:rsidR="0011663F" w:rsidRPr="008E1326" w:rsidRDefault="0011663F" w:rsidP="0011663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</w:tcPr>
          <w:p w14:paraId="7A12F7C1" w14:textId="2369952A" w:rsidR="0011663F" w:rsidRPr="008E1326" w:rsidRDefault="0014549C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7A764" w14:textId="77777777" w:rsidR="0011663F" w:rsidRPr="008E1326" w:rsidRDefault="0011663F" w:rsidP="0011663F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D7FF8" w14:textId="77777777" w:rsidR="0011663F" w:rsidRPr="008E1326" w:rsidRDefault="0011663F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3225D" w14:textId="77777777" w:rsidR="0011663F" w:rsidRPr="008E1326" w:rsidRDefault="0011663F" w:rsidP="0011663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8A1862" w14:textId="22D0C0FF" w:rsidR="0011663F" w:rsidRPr="008E1326" w:rsidRDefault="007040E4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4FD65632" w14:textId="77777777" w:rsidR="0011663F" w:rsidRPr="008E1326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6CB599E6" w14:textId="6A7AC7C8" w:rsidR="0011663F" w:rsidRPr="008E1326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</w:p>
        </w:tc>
      </w:tr>
      <w:tr w:rsidR="0011663F" w:rsidRPr="008E1326" w14:paraId="3F40A42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16329320" w14:textId="77777777" w:rsidR="0011663F" w:rsidRPr="008E1326" w:rsidRDefault="0011663F" w:rsidP="0011663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2D42FBE8" w14:textId="248C2C06" w:rsidR="0011663F" w:rsidRPr="008E1326" w:rsidRDefault="0014549C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6BF7B" w14:textId="77777777" w:rsidR="0011663F" w:rsidRPr="008E1326" w:rsidRDefault="0011663F" w:rsidP="0011663F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ACC778" w14:textId="77777777" w:rsidR="0011663F" w:rsidRPr="008E1326" w:rsidRDefault="0011663F" w:rsidP="0011663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B6D351E" w14:textId="77777777" w:rsidR="0011663F" w:rsidRPr="008E1326" w:rsidRDefault="0011663F" w:rsidP="0011663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9B704D" w14:textId="20407823" w:rsidR="0011663F" w:rsidRPr="008E1326" w:rsidRDefault="00944184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3,464</w:t>
            </w:r>
          </w:p>
        </w:tc>
        <w:tc>
          <w:tcPr>
            <w:tcW w:w="270" w:type="dxa"/>
            <w:shd w:val="clear" w:color="auto" w:fill="auto"/>
          </w:tcPr>
          <w:p w14:paraId="313020DA" w14:textId="77777777" w:rsidR="0011663F" w:rsidRPr="008E1326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E690DBC" w14:textId="121C29E9" w:rsidR="0011663F" w:rsidRPr="008E1326" w:rsidRDefault="0011663F" w:rsidP="0011663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2,093</w:t>
            </w:r>
          </w:p>
        </w:tc>
      </w:tr>
      <w:tr w:rsidR="00386FBF" w:rsidRPr="00D72047" w14:paraId="5F284F82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DE6A1F2" w14:textId="77777777" w:rsidR="00386FBF" w:rsidRPr="00D72047" w:rsidRDefault="00386FBF" w:rsidP="00386F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3DF8DB8" w14:textId="77777777" w:rsidR="00386FBF" w:rsidRPr="00D72047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4C864A" w14:textId="77777777" w:rsidR="00386FBF" w:rsidRPr="00D72047" w:rsidRDefault="00386FBF" w:rsidP="00386FBF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8"/>
                <w:szCs w:val="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8926F" w14:textId="77777777" w:rsidR="00386FBF" w:rsidRPr="00D72047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A68616" w14:textId="77777777" w:rsidR="00386FBF" w:rsidRPr="00D72047" w:rsidRDefault="00386FBF" w:rsidP="00386FB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8"/>
                <w:szCs w:val="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72EB10" w14:textId="77777777" w:rsidR="00386FBF" w:rsidRPr="00D72047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07C09" w14:textId="77777777" w:rsidR="00386FBF" w:rsidRPr="00D72047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4933A17" w14:textId="77777777" w:rsidR="00386FBF" w:rsidRPr="00D72047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386FBF" w:rsidRPr="008E1326" w14:paraId="7C1F75E8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87F0F2F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14:paraId="2D765990" w14:textId="77777777" w:rsidR="00386FBF" w:rsidRPr="00B557A3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6BAD6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4A6F33" w14:textId="77777777" w:rsidR="00386FBF" w:rsidRPr="00B557A3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498A7A1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63BCDB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50F094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C2A417E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202E2" w:rsidRPr="008E1326" w14:paraId="600D577B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DFB3E4A" w14:textId="77777777" w:rsidR="00D202E2" w:rsidRPr="008E1326" w:rsidRDefault="00D202E2" w:rsidP="00D202E2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0A918436" w14:textId="7E352452" w:rsidR="00D202E2" w:rsidRPr="008E1326" w:rsidRDefault="00165B0B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11,686</w:t>
            </w:r>
          </w:p>
        </w:tc>
        <w:tc>
          <w:tcPr>
            <w:tcW w:w="270" w:type="dxa"/>
            <w:shd w:val="clear" w:color="auto" w:fill="auto"/>
          </w:tcPr>
          <w:p w14:paraId="0B89D19B" w14:textId="77777777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ACD73" w14:textId="107B2B7D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48,640</w:t>
            </w:r>
          </w:p>
        </w:tc>
        <w:tc>
          <w:tcPr>
            <w:tcW w:w="273" w:type="dxa"/>
            <w:shd w:val="clear" w:color="auto" w:fill="auto"/>
          </w:tcPr>
          <w:p w14:paraId="07E879B7" w14:textId="77777777" w:rsidR="00D202E2" w:rsidRPr="008E1326" w:rsidRDefault="00D202E2" w:rsidP="00D202E2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921926" w14:textId="5FA97454" w:rsidR="00D202E2" w:rsidRPr="008E1326" w:rsidRDefault="002438FA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11,686</w:t>
            </w:r>
          </w:p>
        </w:tc>
        <w:tc>
          <w:tcPr>
            <w:tcW w:w="270" w:type="dxa"/>
            <w:shd w:val="clear" w:color="auto" w:fill="auto"/>
          </w:tcPr>
          <w:p w14:paraId="0BDBC570" w14:textId="77777777" w:rsidR="00D202E2" w:rsidRPr="00B557A3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9320C45" w14:textId="73E4C40C" w:rsidR="00D202E2" w:rsidRPr="008E1326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48,640</w:t>
            </w:r>
          </w:p>
        </w:tc>
      </w:tr>
      <w:tr w:rsidR="00D202E2" w:rsidRPr="008E1326" w14:paraId="25316324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AE1EE29" w14:textId="77777777" w:rsidR="00D202E2" w:rsidRPr="008E1326" w:rsidRDefault="00D202E2" w:rsidP="00D202E2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87A8AFD" w14:textId="2EE277A8" w:rsidR="00D202E2" w:rsidRPr="008E1326" w:rsidRDefault="00317287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2032DB90" w14:textId="77777777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1DDA02" w14:textId="17444DE7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3" w:type="dxa"/>
            <w:shd w:val="clear" w:color="auto" w:fill="auto"/>
          </w:tcPr>
          <w:p w14:paraId="46416F7E" w14:textId="77777777" w:rsidR="00D202E2" w:rsidRPr="008E1326" w:rsidRDefault="00D202E2" w:rsidP="00D202E2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5F1CC6" w14:textId="799908B5" w:rsidR="00D202E2" w:rsidRPr="00B557A3" w:rsidRDefault="002438FA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76DFB643" w14:textId="77777777" w:rsidR="00D202E2" w:rsidRPr="00B557A3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F601C7A" w14:textId="3FEBB3C5" w:rsidR="00D202E2" w:rsidRPr="008E1326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</w:tr>
      <w:tr w:rsidR="00D202E2" w:rsidRPr="008E1326" w14:paraId="0D4C90A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2B5286D" w14:textId="77777777" w:rsidR="00D202E2" w:rsidRPr="008E1326" w:rsidRDefault="00D202E2" w:rsidP="00D202E2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2ADCE153" w14:textId="23F5E0C5" w:rsidR="00D202E2" w:rsidRPr="008E1326" w:rsidRDefault="002A553D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6,916</w:t>
            </w:r>
          </w:p>
        </w:tc>
        <w:tc>
          <w:tcPr>
            <w:tcW w:w="270" w:type="dxa"/>
            <w:shd w:val="clear" w:color="auto" w:fill="auto"/>
          </w:tcPr>
          <w:p w14:paraId="76BCED37" w14:textId="77777777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E53C6F" w14:textId="27FC5D26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4,394</w:t>
            </w:r>
          </w:p>
        </w:tc>
        <w:tc>
          <w:tcPr>
            <w:tcW w:w="273" w:type="dxa"/>
            <w:shd w:val="clear" w:color="auto" w:fill="auto"/>
          </w:tcPr>
          <w:p w14:paraId="1D4C4611" w14:textId="77777777" w:rsidR="00D202E2" w:rsidRPr="008E1326" w:rsidRDefault="00D202E2" w:rsidP="00D202E2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28C88E" w14:textId="223E90B8" w:rsidR="00D202E2" w:rsidRPr="00B557A3" w:rsidRDefault="002438FA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6,790</w:t>
            </w:r>
          </w:p>
        </w:tc>
        <w:tc>
          <w:tcPr>
            <w:tcW w:w="270" w:type="dxa"/>
            <w:shd w:val="clear" w:color="auto" w:fill="auto"/>
          </w:tcPr>
          <w:p w14:paraId="41A2A2E9" w14:textId="77777777" w:rsidR="00D202E2" w:rsidRPr="00B557A3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750AEBF" w14:textId="0144F2D0" w:rsidR="00D202E2" w:rsidRPr="008E1326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5,771</w:t>
            </w:r>
          </w:p>
        </w:tc>
      </w:tr>
      <w:tr w:rsidR="00386FBF" w:rsidRPr="008E1326" w14:paraId="45AA2633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1F42593A" w14:textId="318B5D3F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เงินมัดจำซื้อที่ดิน</w:t>
            </w:r>
          </w:p>
        </w:tc>
        <w:tc>
          <w:tcPr>
            <w:tcW w:w="1259" w:type="dxa"/>
            <w:shd w:val="clear" w:color="auto" w:fill="auto"/>
          </w:tcPr>
          <w:p w14:paraId="4F65C10A" w14:textId="270D78DA" w:rsidR="00386FBF" w:rsidRDefault="0006633B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211,715</w:t>
            </w:r>
          </w:p>
        </w:tc>
        <w:tc>
          <w:tcPr>
            <w:tcW w:w="270" w:type="dxa"/>
            <w:shd w:val="clear" w:color="auto" w:fill="auto"/>
          </w:tcPr>
          <w:p w14:paraId="0DAB749A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A4F4DE" w14:textId="4A85081D" w:rsidR="00386FBF" w:rsidRDefault="00386FBF" w:rsidP="0081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4528F9D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5C3EE6" w14:textId="6A06483A" w:rsidR="00386FBF" w:rsidRDefault="00344A67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211,715</w:t>
            </w:r>
          </w:p>
        </w:tc>
        <w:tc>
          <w:tcPr>
            <w:tcW w:w="270" w:type="dxa"/>
            <w:shd w:val="clear" w:color="auto" w:fill="auto"/>
          </w:tcPr>
          <w:p w14:paraId="03E5AE43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D5AF65E" w14:textId="1C17A488" w:rsidR="00386FBF" w:rsidRDefault="00386FBF" w:rsidP="0081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02E2" w:rsidRPr="008E1326" w14:paraId="5E2CB84F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4D564A82" w14:textId="77777777" w:rsidR="00D202E2" w:rsidRPr="008E1326" w:rsidRDefault="00D202E2" w:rsidP="00D202E2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02753007" w14:textId="47D07446" w:rsidR="00D202E2" w:rsidRPr="008E1326" w:rsidRDefault="00E83678" w:rsidP="0081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C02501" w14:textId="77777777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587481" w14:textId="02B6411C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3,920</w:t>
            </w:r>
          </w:p>
        </w:tc>
        <w:tc>
          <w:tcPr>
            <w:tcW w:w="273" w:type="dxa"/>
            <w:shd w:val="clear" w:color="auto" w:fill="auto"/>
          </w:tcPr>
          <w:p w14:paraId="6E7A3ADF" w14:textId="77777777" w:rsidR="00D202E2" w:rsidRPr="008E1326" w:rsidRDefault="00D202E2" w:rsidP="00D202E2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317E30" w14:textId="7AD8D32C" w:rsidR="00D202E2" w:rsidRPr="00B557A3" w:rsidRDefault="00B351D1" w:rsidP="0043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C2D6F9" w14:textId="77777777" w:rsidR="00D202E2" w:rsidRPr="00B557A3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0BDD8A4" w14:textId="075B7C94" w:rsidR="00D202E2" w:rsidRPr="008E1326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3,920</w:t>
            </w:r>
          </w:p>
        </w:tc>
      </w:tr>
      <w:tr w:rsidR="00D202E2" w:rsidRPr="008E1326" w14:paraId="3950CBE1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4A79965" w14:textId="77777777" w:rsidR="00D202E2" w:rsidRPr="008E1326" w:rsidRDefault="00D202E2" w:rsidP="00D202E2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9" w:type="dxa"/>
            <w:shd w:val="clear" w:color="auto" w:fill="auto"/>
          </w:tcPr>
          <w:p w14:paraId="5CB4AAB4" w14:textId="45A46AC2" w:rsidR="00D202E2" w:rsidRPr="008E1326" w:rsidRDefault="00AB3BC5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1,067</w:t>
            </w:r>
          </w:p>
        </w:tc>
        <w:tc>
          <w:tcPr>
            <w:tcW w:w="270" w:type="dxa"/>
            <w:shd w:val="clear" w:color="auto" w:fill="auto"/>
          </w:tcPr>
          <w:p w14:paraId="1A05B4B4" w14:textId="77777777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F213C9" w14:textId="1F153AB9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1,269</w:t>
            </w:r>
          </w:p>
        </w:tc>
        <w:tc>
          <w:tcPr>
            <w:tcW w:w="273" w:type="dxa"/>
            <w:shd w:val="clear" w:color="auto" w:fill="auto"/>
          </w:tcPr>
          <w:p w14:paraId="4CEE0147" w14:textId="77777777" w:rsidR="00D202E2" w:rsidRPr="008E1326" w:rsidRDefault="00D202E2" w:rsidP="00D202E2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B3D2EA" w14:textId="2EABB62D" w:rsidR="00D202E2" w:rsidRPr="003B355B" w:rsidRDefault="009D3FE1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1,067</w:t>
            </w:r>
          </w:p>
        </w:tc>
        <w:tc>
          <w:tcPr>
            <w:tcW w:w="270" w:type="dxa"/>
            <w:shd w:val="clear" w:color="auto" w:fill="auto"/>
          </w:tcPr>
          <w:p w14:paraId="4AAF37D8" w14:textId="77777777" w:rsidR="00D202E2" w:rsidRPr="00B557A3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3EFE3555" w14:textId="7A73EA96" w:rsidR="00D202E2" w:rsidRPr="008E1326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1,080</w:t>
            </w:r>
          </w:p>
        </w:tc>
      </w:tr>
      <w:tr w:rsidR="00D202E2" w:rsidRPr="008E1326" w14:paraId="47BE7757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6BAA53F2" w14:textId="77777777" w:rsidR="00D202E2" w:rsidRPr="008E1326" w:rsidRDefault="00D202E2" w:rsidP="00D202E2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ค่าบริหารและ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59" w:type="dxa"/>
            <w:shd w:val="clear" w:color="auto" w:fill="auto"/>
          </w:tcPr>
          <w:p w14:paraId="0063699F" w14:textId="0E36349B" w:rsidR="00D202E2" w:rsidRPr="008E1326" w:rsidRDefault="000112BF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4,388</w:t>
            </w:r>
          </w:p>
        </w:tc>
        <w:tc>
          <w:tcPr>
            <w:tcW w:w="270" w:type="dxa"/>
            <w:shd w:val="clear" w:color="auto" w:fill="auto"/>
          </w:tcPr>
          <w:p w14:paraId="00D7B23C" w14:textId="77777777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DD677C" w14:textId="57263A06" w:rsidR="00D202E2" w:rsidRPr="008E1326" w:rsidRDefault="00D202E2" w:rsidP="00D202E2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2,336</w:t>
            </w:r>
          </w:p>
        </w:tc>
        <w:tc>
          <w:tcPr>
            <w:tcW w:w="273" w:type="dxa"/>
            <w:shd w:val="clear" w:color="auto" w:fill="auto"/>
          </w:tcPr>
          <w:p w14:paraId="61D7F765" w14:textId="77777777" w:rsidR="00D202E2" w:rsidRPr="008E1326" w:rsidRDefault="00D202E2" w:rsidP="00D202E2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3AB9C7" w14:textId="1AE68618" w:rsidR="00D202E2" w:rsidRPr="003B355B" w:rsidRDefault="00D926CF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4,388</w:t>
            </w:r>
          </w:p>
        </w:tc>
        <w:tc>
          <w:tcPr>
            <w:tcW w:w="270" w:type="dxa"/>
            <w:shd w:val="clear" w:color="auto" w:fill="auto"/>
          </w:tcPr>
          <w:p w14:paraId="28F5EA33" w14:textId="77777777" w:rsidR="00D202E2" w:rsidRPr="008E1326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7D26775F" w14:textId="0AF3FE84" w:rsidR="00D202E2" w:rsidRPr="008E1326" w:rsidRDefault="00D202E2" w:rsidP="00D202E2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2,336</w:t>
            </w:r>
          </w:p>
        </w:tc>
      </w:tr>
      <w:tr w:rsidR="00386FBF" w:rsidRPr="008E1326" w14:paraId="4DBA173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A5EE8BF" w14:textId="77777777" w:rsidR="001A2D3B" w:rsidRPr="00D72047" w:rsidRDefault="001A2D3B" w:rsidP="009D7D6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  <w:p w14:paraId="14E34FAA" w14:textId="59B6F196" w:rsidR="00386FBF" w:rsidRPr="008E1326" w:rsidRDefault="00386FBF" w:rsidP="009D7D6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6F73ECD2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5119BE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565C4" w14:textId="77777777" w:rsidR="00386FBF" w:rsidRPr="008E1326" w:rsidRDefault="00386FBF" w:rsidP="00386FBF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2DDE94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C0AD75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CB253D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566076CA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86FBF" w:rsidRPr="008E1326" w14:paraId="200C2FDC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719B880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30C7FBB0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F6C14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B1E647" w14:textId="77777777" w:rsidR="00386FBF" w:rsidRPr="008E1326" w:rsidRDefault="00386FBF" w:rsidP="00386FBF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0DBEF50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789F68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8838B1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AF3A4F5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11625" w:rsidRPr="008E1326" w14:paraId="57D1746C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0E94D148" w14:textId="77777777" w:rsidR="00D11625" w:rsidRPr="008E1326" w:rsidRDefault="00D11625" w:rsidP="00D11625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7E2D8022" w14:textId="4D92D608" w:rsidR="00D11625" w:rsidRPr="008E1326" w:rsidRDefault="002355C2" w:rsidP="00D1162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9,651</w:t>
            </w:r>
          </w:p>
        </w:tc>
        <w:tc>
          <w:tcPr>
            <w:tcW w:w="270" w:type="dxa"/>
            <w:shd w:val="clear" w:color="auto" w:fill="auto"/>
          </w:tcPr>
          <w:p w14:paraId="32999568" w14:textId="77777777" w:rsidR="00D11625" w:rsidRPr="008E1326" w:rsidRDefault="00D11625" w:rsidP="00D1162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0596C4" w14:textId="75E727C0" w:rsidR="00D11625" w:rsidRPr="008E1326" w:rsidRDefault="00D11625" w:rsidP="00D1162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10,955</w:t>
            </w:r>
          </w:p>
        </w:tc>
        <w:tc>
          <w:tcPr>
            <w:tcW w:w="273" w:type="dxa"/>
            <w:shd w:val="clear" w:color="auto" w:fill="auto"/>
          </w:tcPr>
          <w:p w14:paraId="7675AAD3" w14:textId="77777777" w:rsidR="00D11625" w:rsidRPr="008E1326" w:rsidRDefault="00D11625" w:rsidP="00D1162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767C0" w14:textId="20363FD3" w:rsidR="00D11625" w:rsidRPr="008E1326" w:rsidRDefault="00657CBC" w:rsidP="00D1162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9,651</w:t>
            </w:r>
          </w:p>
        </w:tc>
        <w:tc>
          <w:tcPr>
            <w:tcW w:w="270" w:type="dxa"/>
            <w:shd w:val="clear" w:color="auto" w:fill="auto"/>
          </w:tcPr>
          <w:p w14:paraId="51C3F768" w14:textId="77777777" w:rsidR="00D11625" w:rsidRPr="008E1326" w:rsidRDefault="00D11625" w:rsidP="00D1162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5F735A2" w14:textId="3F8B7840" w:rsidR="00D11625" w:rsidRPr="008E1326" w:rsidRDefault="00D11625" w:rsidP="00D1162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10,221</w:t>
            </w:r>
          </w:p>
        </w:tc>
      </w:tr>
      <w:tr w:rsidR="00D11625" w:rsidRPr="008E1326" w14:paraId="34A338D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196C34A5" w14:textId="77777777" w:rsidR="00D11625" w:rsidRPr="008E1326" w:rsidRDefault="00D11625" w:rsidP="00D11625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672C5683" w14:textId="13F5F7DC" w:rsidR="00D11625" w:rsidRPr="008E1326" w:rsidRDefault="00B334BE" w:rsidP="00D1162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2AFFBEC0" w14:textId="77777777" w:rsidR="00D11625" w:rsidRPr="008E1326" w:rsidRDefault="00D11625" w:rsidP="00D1162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459974" w14:textId="7E7D42A0" w:rsidR="00D11625" w:rsidRPr="008E1326" w:rsidRDefault="00D11625" w:rsidP="00D1162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3" w:type="dxa"/>
            <w:shd w:val="clear" w:color="auto" w:fill="auto"/>
          </w:tcPr>
          <w:p w14:paraId="791CB87A" w14:textId="77777777" w:rsidR="00D11625" w:rsidRPr="008E1326" w:rsidRDefault="00D11625" w:rsidP="00D1162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DE0925" w14:textId="679ED6A9" w:rsidR="00D11625" w:rsidRPr="008E1326" w:rsidRDefault="004353A6" w:rsidP="00D1162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2A11AEC7" w14:textId="77777777" w:rsidR="00D11625" w:rsidRPr="008E1326" w:rsidRDefault="00D11625" w:rsidP="00D1162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AD613" w14:textId="2808AC35" w:rsidR="00D11625" w:rsidRPr="008E1326" w:rsidRDefault="00D11625" w:rsidP="00D1162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</w:tr>
    </w:tbl>
    <w:p w14:paraId="05179F10" w14:textId="77777777" w:rsidR="00D711BF" w:rsidRPr="00F00AED" w:rsidRDefault="00D711BF" w:rsidP="00096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184ABA4E" w14:textId="77777777" w:rsidR="001F0453" w:rsidRDefault="00697434" w:rsidP="00A90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0453">
        <w:rPr>
          <w:rFonts w:asciiTheme="majorBidi" w:hAnsiTheme="majorBidi" w:cstheme="majorBidi"/>
          <w:sz w:val="14"/>
          <w:szCs w:val="14"/>
        </w:rPr>
        <w:tab/>
      </w:r>
      <w:r w:rsidR="00A9068E" w:rsidRPr="001F0453">
        <w:rPr>
          <w:rFonts w:asciiTheme="majorBidi" w:hAnsiTheme="majorBidi" w:cstheme="majorBidi"/>
          <w:sz w:val="14"/>
          <w:szCs w:val="14"/>
        </w:rPr>
        <w:br/>
      </w:r>
    </w:p>
    <w:p w14:paraId="00333627" w14:textId="0E429AD1" w:rsidR="00562CEB" w:rsidRDefault="00562CEB" w:rsidP="00CE7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sz w:val="30"/>
          <w:szCs w:val="30"/>
          <w:lang w:eastAsia="x-none"/>
        </w:rPr>
      </w:pPr>
      <w:r w:rsidRPr="00CE739A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lastRenderedPageBreak/>
        <w:t>ยอดคงเหลือกับ</w:t>
      </w:r>
      <w:r w:rsidR="00034FD7" w:rsidRPr="00CE739A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บุคคลหรือ</w:t>
      </w:r>
      <w:r w:rsidRPr="00CE739A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กิจการที่เกี่ยวข้องกัน</w:t>
      </w:r>
      <w:r w:rsidRPr="00CE739A">
        <w:rPr>
          <w:rFonts w:ascii="Angsana New" w:eastAsia="Calibri" w:hAnsi="Angsana New"/>
          <w:spacing w:val="-10"/>
          <w:sz w:val="30"/>
          <w:szCs w:val="30"/>
          <w:lang w:eastAsia="x-none"/>
        </w:rPr>
        <w:t xml:space="preserve"> </w:t>
      </w:r>
      <w:r w:rsidRPr="00CE739A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ณ </w:t>
      </w:r>
      <w:r w:rsidR="00A55922" w:rsidRPr="00CE739A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วันที่</w:t>
      </w:r>
      <w:r w:rsidR="00A55922" w:rsidRPr="00CE739A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 </w:t>
      </w:r>
      <w:r w:rsidR="00211B79" w:rsidRPr="00CE739A">
        <w:rPr>
          <w:rFonts w:ascii="Angsana New" w:eastAsia="Calibri" w:hAnsi="Angsana New"/>
          <w:spacing w:val="-10"/>
          <w:sz w:val="30"/>
          <w:szCs w:val="30"/>
          <w:lang w:eastAsia="x-none"/>
        </w:rPr>
        <w:t>30</w:t>
      </w:r>
      <w:r w:rsidR="00211B79" w:rsidRPr="00CE739A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 </w:t>
      </w:r>
      <w:r w:rsidR="008A096B" w:rsidRPr="00CE739A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กันยายน</w:t>
      </w:r>
      <w:r w:rsidR="00211B79" w:rsidRPr="00CE739A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 </w:t>
      </w:r>
      <w:r w:rsidR="00BF6C69" w:rsidRPr="00CE739A">
        <w:rPr>
          <w:rFonts w:ascii="Angsana New" w:eastAsia="Calibri" w:hAnsi="Angsana New"/>
          <w:spacing w:val="-10"/>
          <w:sz w:val="30"/>
          <w:szCs w:val="30"/>
          <w:lang w:eastAsia="x-none"/>
        </w:rPr>
        <w:t>2567</w:t>
      </w:r>
      <w:r w:rsidR="00BF6C69" w:rsidRPr="00CE739A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 xml:space="preserve"> </w:t>
      </w:r>
      <w:r w:rsidRPr="00CE739A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และ </w:t>
      </w:r>
      <w:r w:rsidRPr="00CE739A">
        <w:rPr>
          <w:rFonts w:ascii="Angsana New" w:eastAsia="Calibri" w:hAnsi="Angsana New"/>
          <w:spacing w:val="-10"/>
          <w:sz w:val="30"/>
          <w:szCs w:val="30"/>
          <w:lang w:eastAsia="x-none"/>
        </w:rPr>
        <w:t xml:space="preserve">31 </w:t>
      </w:r>
      <w:r w:rsidRPr="00CE739A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ธันวาคม </w:t>
      </w:r>
      <w:r w:rsidR="000D0FB7" w:rsidRPr="00CE739A">
        <w:rPr>
          <w:rFonts w:ascii="Angsana New" w:eastAsia="Calibri" w:hAnsi="Angsana New"/>
          <w:spacing w:val="-10"/>
          <w:sz w:val="30"/>
          <w:szCs w:val="30"/>
          <w:lang w:eastAsia="x-none"/>
        </w:rPr>
        <w:t>256</w:t>
      </w:r>
      <w:r w:rsidR="00BF6C69" w:rsidRPr="00CE739A">
        <w:rPr>
          <w:rFonts w:ascii="Angsana New" w:eastAsia="Calibri" w:hAnsi="Angsana New"/>
          <w:spacing w:val="-10"/>
          <w:sz w:val="30"/>
          <w:szCs w:val="30"/>
          <w:lang w:eastAsia="x-none"/>
        </w:rPr>
        <w:t>6</w:t>
      </w:r>
      <w:r w:rsidRPr="00CE739A">
        <w:rPr>
          <w:rFonts w:ascii="Angsana New" w:eastAsia="Calibri" w:hAnsi="Angsana New"/>
          <w:spacing w:val="-10"/>
          <w:sz w:val="30"/>
          <w:szCs w:val="30"/>
          <w:lang w:eastAsia="x-none"/>
        </w:rPr>
        <w:t xml:space="preserve"> </w:t>
      </w:r>
      <w:r w:rsidRPr="00CE739A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มีดังนี้</w:t>
      </w:r>
    </w:p>
    <w:p w14:paraId="1E9AFAA4" w14:textId="77777777" w:rsidR="00CE739A" w:rsidRPr="00CE739A" w:rsidRDefault="00CE739A" w:rsidP="00CE7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sz w:val="26"/>
          <w:szCs w:val="26"/>
          <w:lang w:eastAsia="x-none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1F0366" w:rsidRPr="006639B9" w14:paraId="5A7922F8" w14:textId="77777777" w:rsidTr="00183C59">
        <w:trPr>
          <w:cantSplit/>
          <w:tblHeader/>
        </w:trPr>
        <w:tc>
          <w:tcPr>
            <w:tcW w:w="6039" w:type="dxa"/>
            <w:gridSpan w:val="5"/>
          </w:tcPr>
          <w:p w14:paraId="7117C323" w14:textId="77777777" w:rsidR="001F0366" w:rsidRPr="006639B9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7A5F7D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22FE0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27B6202C" w14:textId="77777777" w:rsidTr="00183C59">
        <w:trPr>
          <w:cantSplit/>
          <w:tblHeader/>
        </w:trPr>
        <w:tc>
          <w:tcPr>
            <w:tcW w:w="2990" w:type="dxa"/>
          </w:tcPr>
          <w:p w14:paraId="743F73C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14AC5BC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C9088B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7FDB043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103DA380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F0366" w:rsidRPr="006639B9" w14:paraId="5A93875B" w14:textId="77777777" w:rsidTr="00183C59">
        <w:trPr>
          <w:cantSplit/>
          <w:tblHeader/>
        </w:trPr>
        <w:tc>
          <w:tcPr>
            <w:tcW w:w="2990" w:type="dxa"/>
          </w:tcPr>
          <w:p w14:paraId="10FCF41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32C70A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EB1BF2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9C0C39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8DC38A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020B" w:rsidRPr="006639B9" w14:paraId="082E5DA0" w14:textId="77777777" w:rsidTr="00183C59">
        <w:trPr>
          <w:cantSplit/>
          <w:tblHeader/>
        </w:trPr>
        <w:tc>
          <w:tcPr>
            <w:tcW w:w="2990" w:type="dxa"/>
          </w:tcPr>
          <w:p w14:paraId="50A6242E" w14:textId="77777777" w:rsidR="0080020B" w:rsidRPr="006639B9" w:rsidRDefault="0080020B" w:rsidP="0080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10C6D553" w14:textId="77777777" w:rsidR="0080020B" w:rsidRPr="006639B9" w:rsidRDefault="0080020B" w:rsidP="0080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6F2981C" w14:textId="352E9195" w:rsidR="0080020B" w:rsidRPr="006639B9" w:rsidRDefault="00D91CE1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1C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91C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D91C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38" w:type="dxa"/>
            <w:shd w:val="clear" w:color="auto" w:fill="auto"/>
          </w:tcPr>
          <w:p w14:paraId="13C2448A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ECC17DC" w14:textId="66961432" w:rsidR="0080020B" w:rsidRPr="006639B9" w:rsidRDefault="0080020B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6BC0F77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7AA1914" w14:textId="5730AEE4" w:rsidR="0080020B" w:rsidRPr="006639B9" w:rsidRDefault="00D91CE1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1C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91C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D91C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2" w:type="dxa"/>
            <w:shd w:val="clear" w:color="auto" w:fill="auto"/>
          </w:tcPr>
          <w:p w14:paraId="6390EDBA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9FCF420" w14:textId="32728844" w:rsidR="0080020B" w:rsidRPr="006639B9" w:rsidRDefault="0080020B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9E7993B" w14:textId="77777777" w:rsidTr="00183C59">
        <w:trPr>
          <w:cantSplit/>
          <w:tblHeader/>
        </w:trPr>
        <w:tc>
          <w:tcPr>
            <w:tcW w:w="2990" w:type="dxa"/>
          </w:tcPr>
          <w:p w14:paraId="68BCA292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27B5A63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EB54F88" w14:textId="07B17DE4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0CB91B48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4584AD6" w14:textId="447B46B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3A3BB7A1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00064B2" w14:textId="1EEE37C7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4A23C5E6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596BDC19" w14:textId="796C3DD5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C7715" w:rsidRPr="006639B9" w14:paraId="53D81B29" w14:textId="77777777" w:rsidTr="00183C59">
        <w:trPr>
          <w:cantSplit/>
          <w:tblHeader/>
        </w:trPr>
        <w:tc>
          <w:tcPr>
            <w:tcW w:w="3339" w:type="dxa"/>
            <w:gridSpan w:val="2"/>
          </w:tcPr>
          <w:p w14:paraId="64EE205B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1E5C3E8B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E87" w:rsidRPr="006639B9" w14:paraId="137892EF" w14:textId="77777777" w:rsidTr="00183C59">
        <w:trPr>
          <w:cantSplit/>
        </w:trPr>
        <w:tc>
          <w:tcPr>
            <w:tcW w:w="3339" w:type="dxa"/>
            <w:gridSpan w:val="2"/>
          </w:tcPr>
          <w:p w14:paraId="2496C45F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46F82722" w14:textId="18E59830" w:rsidR="00442E87" w:rsidRPr="006639B9" w:rsidRDefault="003D1AC8" w:rsidP="0048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022D27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8AF6EE" w14:textId="2E6D21AD" w:rsidR="00442E87" w:rsidRPr="006639B9" w:rsidRDefault="00442E87" w:rsidP="0048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52FC00F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E7D0BF" w14:textId="39C764ED" w:rsidR="00442E87" w:rsidRPr="006639B9" w:rsidRDefault="008D091B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2,227</w:t>
            </w:r>
          </w:p>
        </w:tc>
        <w:tc>
          <w:tcPr>
            <w:tcW w:w="272" w:type="dxa"/>
          </w:tcPr>
          <w:p w14:paraId="5F400C4C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24A271" w14:textId="68BBAD26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442E87" w:rsidRPr="006639B9" w14:paraId="320E5FA6" w14:textId="77777777" w:rsidTr="00183C59">
        <w:trPr>
          <w:cantSplit/>
        </w:trPr>
        <w:tc>
          <w:tcPr>
            <w:tcW w:w="3339" w:type="dxa"/>
            <w:gridSpan w:val="2"/>
          </w:tcPr>
          <w:p w14:paraId="13A9920D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6B54AB2D" w14:textId="3A7C1C73" w:rsidR="00442E87" w:rsidRPr="006639B9" w:rsidRDefault="003D1AC8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45,447</w:t>
            </w:r>
          </w:p>
        </w:tc>
        <w:tc>
          <w:tcPr>
            <w:tcW w:w="238" w:type="dxa"/>
          </w:tcPr>
          <w:p w14:paraId="2A37CEDE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07D551" w14:textId="15424EFC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30,082</w:t>
            </w:r>
          </w:p>
        </w:tc>
        <w:tc>
          <w:tcPr>
            <w:tcW w:w="273" w:type="dxa"/>
          </w:tcPr>
          <w:p w14:paraId="598F66E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D6AB980" w14:textId="6777D968" w:rsidR="00442E87" w:rsidRPr="006639B9" w:rsidRDefault="008D091B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45,447</w:t>
            </w:r>
          </w:p>
        </w:tc>
        <w:tc>
          <w:tcPr>
            <w:tcW w:w="272" w:type="dxa"/>
          </w:tcPr>
          <w:p w14:paraId="325B55B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F33A3E" w14:textId="13D3635A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30,082</w:t>
            </w:r>
          </w:p>
        </w:tc>
      </w:tr>
      <w:tr w:rsidR="00442E87" w:rsidRPr="006639B9" w14:paraId="35105DE3" w14:textId="77777777" w:rsidTr="00183C59">
        <w:trPr>
          <w:cantSplit/>
        </w:trPr>
        <w:tc>
          <w:tcPr>
            <w:tcW w:w="3339" w:type="dxa"/>
            <w:gridSpan w:val="2"/>
          </w:tcPr>
          <w:p w14:paraId="6C783859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168E64" w14:textId="779B9B69" w:rsidR="00442E87" w:rsidRPr="006639B9" w:rsidRDefault="00E8603C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45,447</w:t>
            </w:r>
          </w:p>
        </w:tc>
        <w:tc>
          <w:tcPr>
            <w:tcW w:w="238" w:type="dxa"/>
          </w:tcPr>
          <w:p w14:paraId="0B616713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2BC0817" w14:textId="52F116FC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30,082</w:t>
            </w:r>
          </w:p>
        </w:tc>
        <w:tc>
          <w:tcPr>
            <w:tcW w:w="273" w:type="dxa"/>
          </w:tcPr>
          <w:p w14:paraId="728F191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6C1A2A6" w14:textId="62796B8E" w:rsidR="00442E87" w:rsidRPr="006639B9" w:rsidRDefault="0059671E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47,674</w:t>
            </w:r>
          </w:p>
        </w:tc>
        <w:tc>
          <w:tcPr>
            <w:tcW w:w="272" w:type="dxa"/>
          </w:tcPr>
          <w:p w14:paraId="7D89B5B5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0CE741" w14:textId="545F3050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30,175</w:t>
            </w:r>
          </w:p>
        </w:tc>
      </w:tr>
      <w:tr w:rsidR="00442E87" w:rsidRPr="006639B9" w14:paraId="3BA18053" w14:textId="77777777" w:rsidTr="00183C59">
        <w:trPr>
          <w:cantSplit/>
          <w:trHeight w:val="443"/>
        </w:trPr>
        <w:tc>
          <w:tcPr>
            <w:tcW w:w="3339" w:type="dxa"/>
            <w:gridSpan w:val="2"/>
          </w:tcPr>
          <w:p w14:paraId="4FEEACEC" w14:textId="77777777" w:rsidR="00442E87" w:rsidRDefault="00442E87" w:rsidP="00442E87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126CC350" w14:textId="77777777" w:rsidR="00442E87" w:rsidRPr="00CC6849" w:rsidRDefault="00442E87" w:rsidP="00442E87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8D84EA" w14:textId="5E55443D" w:rsidR="00442E87" w:rsidRPr="006639B9" w:rsidRDefault="002D1E65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5290">
              <w:rPr>
                <w:rFonts w:asciiTheme="majorBidi" w:hAnsiTheme="majorBidi" w:cstheme="majorBidi"/>
                <w:sz w:val="30"/>
                <w:szCs w:val="30"/>
              </w:rPr>
              <w:t>22,994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5D30EF54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95A6021" w14:textId="5030AA4B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(3,463)</w:t>
            </w:r>
          </w:p>
        </w:tc>
        <w:tc>
          <w:tcPr>
            <w:tcW w:w="273" w:type="dxa"/>
            <w:vAlign w:val="bottom"/>
          </w:tcPr>
          <w:p w14:paraId="5B269A1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2F17456" w14:textId="103FD02F" w:rsidR="00442E87" w:rsidRPr="006639B9" w:rsidRDefault="0059671E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5290">
              <w:rPr>
                <w:rFonts w:asciiTheme="majorBidi" w:hAnsiTheme="majorBidi" w:cstheme="majorBidi"/>
                <w:sz w:val="30"/>
                <w:szCs w:val="30"/>
              </w:rPr>
              <w:t>22,994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3408F23E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641F6AF" w14:textId="58AFB6DF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(3,463)</w:t>
            </w:r>
          </w:p>
        </w:tc>
      </w:tr>
      <w:tr w:rsidR="00442E87" w:rsidRPr="006639B9" w14:paraId="1033980B" w14:textId="77777777" w:rsidTr="00183C59">
        <w:trPr>
          <w:cantSplit/>
        </w:trPr>
        <w:tc>
          <w:tcPr>
            <w:tcW w:w="3339" w:type="dxa"/>
            <w:gridSpan w:val="2"/>
          </w:tcPr>
          <w:p w14:paraId="3DC4C772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1242B58" w14:textId="6D97B759" w:rsidR="00442E87" w:rsidRPr="006639B9" w:rsidRDefault="00EA5290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22,453</w:t>
            </w:r>
          </w:p>
        </w:tc>
        <w:tc>
          <w:tcPr>
            <w:tcW w:w="238" w:type="dxa"/>
          </w:tcPr>
          <w:p w14:paraId="239F9B06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0AF6AB" w14:textId="4150A2E3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26,619</w:t>
            </w:r>
          </w:p>
        </w:tc>
        <w:tc>
          <w:tcPr>
            <w:tcW w:w="273" w:type="dxa"/>
          </w:tcPr>
          <w:p w14:paraId="68A5CE84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BF09A56" w14:textId="06B9BFA2" w:rsidR="00442E87" w:rsidRPr="006639B9" w:rsidRDefault="00B74958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24,680</w:t>
            </w:r>
          </w:p>
        </w:tc>
        <w:tc>
          <w:tcPr>
            <w:tcW w:w="272" w:type="dxa"/>
          </w:tcPr>
          <w:p w14:paraId="185D9CCD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A5529DB" w14:textId="00C69B95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26,712</w:t>
            </w:r>
          </w:p>
        </w:tc>
      </w:tr>
    </w:tbl>
    <w:p w14:paraId="41BF4B26" w14:textId="77777777" w:rsidR="00E6225C" w:rsidRPr="00CE739A" w:rsidRDefault="00E6225C" w:rsidP="00CE7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sz w:val="26"/>
          <w:szCs w:val="26"/>
          <w:lang w:eastAsia="x-none"/>
        </w:rPr>
      </w:pPr>
    </w:p>
    <w:p w14:paraId="35FFD9B0" w14:textId="77777777" w:rsidR="00F4178C" w:rsidRPr="0023582F" w:rsidRDefault="00F4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1F0366" w:rsidRPr="006639B9" w14:paraId="7D7191F5" w14:textId="77777777" w:rsidTr="00B50A8F">
        <w:trPr>
          <w:cantSplit/>
        </w:trPr>
        <w:tc>
          <w:tcPr>
            <w:tcW w:w="6039" w:type="dxa"/>
            <w:gridSpan w:val="5"/>
          </w:tcPr>
          <w:p w14:paraId="4A146BCF" w14:textId="77777777" w:rsidR="001F0366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53E91CB6" w14:textId="77777777" w:rsidR="00CE739A" w:rsidRPr="00CE739A" w:rsidRDefault="00CE739A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0C78B247" w14:textId="77777777" w:rsidR="001F0366" w:rsidRPr="0023582F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3" w:type="dxa"/>
          </w:tcPr>
          <w:p w14:paraId="0D5C0B9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1F3633E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714C57A8" w14:textId="77777777" w:rsidTr="00B50A8F">
        <w:trPr>
          <w:cantSplit/>
        </w:trPr>
        <w:tc>
          <w:tcPr>
            <w:tcW w:w="2990" w:type="dxa"/>
          </w:tcPr>
          <w:p w14:paraId="08F965E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62C83419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5839EB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56CA11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036C6AD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6639B9" w14:paraId="320584EA" w14:textId="77777777" w:rsidTr="00B50A8F">
        <w:trPr>
          <w:cantSplit/>
        </w:trPr>
        <w:tc>
          <w:tcPr>
            <w:tcW w:w="2990" w:type="dxa"/>
          </w:tcPr>
          <w:p w14:paraId="3CE9BF6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6E5F9E23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42A3DE" w14:textId="4E89B76F" w:rsidR="008C7715" w:rsidRPr="006639B9" w:rsidRDefault="00D91CE1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1C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91C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D91C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48955EE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5679DCA" w14:textId="454376DD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31D133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5D780897" w14:textId="5403EEA1" w:rsidR="008C7715" w:rsidRPr="006639B9" w:rsidRDefault="00D91CE1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1C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91C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D91C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2" w:type="dxa"/>
            <w:shd w:val="clear" w:color="auto" w:fill="auto"/>
          </w:tcPr>
          <w:p w14:paraId="60EE653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4AED3F1" w14:textId="06098E0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3AFEEF0" w14:textId="77777777" w:rsidTr="00B50A8F">
        <w:trPr>
          <w:cantSplit/>
        </w:trPr>
        <w:tc>
          <w:tcPr>
            <w:tcW w:w="2990" w:type="dxa"/>
          </w:tcPr>
          <w:p w14:paraId="18CBAAC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5863CA7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5A40B3" w14:textId="644AAD41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C70B8D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B70EC12" w14:textId="43FD56F0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361D5D0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1F87DF4B" w14:textId="4D8FC43A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3A8E07BA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5CB4F59" w14:textId="68CEF0E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C7715" w:rsidRPr="006639B9" w14:paraId="75283B4A" w14:textId="77777777" w:rsidTr="00B50A8F">
        <w:trPr>
          <w:cantSplit/>
        </w:trPr>
        <w:tc>
          <w:tcPr>
            <w:tcW w:w="3339" w:type="dxa"/>
            <w:gridSpan w:val="2"/>
          </w:tcPr>
          <w:p w14:paraId="5F6E2C5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0A85742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D11" w:rsidRPr="006639B9" w14:paraId="0C46814F" w14:textId="77777777" w:rsidTr="00B50A8F">
        <w:trPr>
          <w:cantSplit/>
        </w:trPr>
        <w:tc>
          <w:tcPr>
            <w:tcW w:w="3339" w:type="dxa"/>
            <w:gridSpan w:val="2"/>
          </w:tcPr>
          <w:p w14:paraId="23778E8E" w14:textId="77777777" w:rsidR="00DA2D11" w:rsidRPr="006639B9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CA49D0D" w14:textId="56CB5063" w:rsidR="00DA2D11" w:rsidRPr="006639B9" w:rsidRDefault="009D09F6" w:rsidP="009F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9CFCC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1570F1" w14:textId="07E2BA02" w:rsidR="00DA2D11" w:rsidRPr="006639B9" w:rsidRDefault="00DA2D11" w:rsidP="009F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A2D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69AB15A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792C7CD" w14:textId="70C5CC54" w:rsidR="00DA2D11" w:rsidRPr="006639B9" w:rsidRDefault="008C3187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149,484</w:t>
            </w:r>
          </w:p>
        </w:tc>
        <w:tc>
          <w:tcPr>
            <w:tcW w:w="272" w:type="dxa"/>
          </w:tcPr>
          <w:p w14:paraId="4507D1EC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80D2B64" w14:textId="11A267B3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108,906</w:t>
            </w:r>
          </w:p>
        </w:tc>
      </w:tr>
      <w:tr w:rsidR="00DA2D11" w:rsidRPr="006639B9" w14:paraId="2F4777B1" w14:textId="77777777" w:rsidTr="00B50A8F">
        <w:trPr>
          <w:cantSplit/>
        </w:trPr>
        <w:tc>
          <w:tcPr>
            <w:tcW w:w="3339" w:type="dxa"/>
            <w:gridSpan w:val="2"/>
          </w:tcPr>
          <w:p w14:paraId="07DB6F59" w14:textId="77777777" w:rsidR="00DA2D11" w:rsidRPr="006639B9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4B4CED" w14:textId="6F420198" w:rsidR="00DA2D11" w:rsidRPr="006639B9" w:rsidRDefault="00A661CC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31,723</w:t>
            </w:r>
          </w:p>
        </w:tc>
        <w:tc>
          <w:tcPr>
            <w:tcW w:w="236" w:type="dxa"/>
          </w:tcPr>
          <w:p w14:paraId="4BD2DE4A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3A68D94" w14:textId="5F34BDA3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31,651</w:t>
            </w:r>
          </w:p>
        </w:tc>
        <w:tc>
          <w:tcPr>
            <w:tcW w:w="273" w:type="dxa"/>
          </w:tcPr>
          <w:p w14:paraId="579258A8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4600278" w14:textId="7514E89B" w:rsidR="00DA2D11" w:rsidRPr="006639B9" w:rsidRDefault="008C3187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77,624</w:t>
            </w:r>
          </w:p>
        </w:tc>
        <w:tc>
          <w:tcPr>
            <w:tcW w:w="272" w:type="dxa"/>
          </w:tcPr>
          <w:p w14:paraId="124B7C7B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4F327B6" w14:textId="6DC29579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77,388</w:t>
            </w:r>
          </w:p>
        </w:tc>
      </w:tr>
      <w:tr w:rsidR="00DA2D11" w:rsidRPr="006639B9" w14:paraId="6BF6EAEC" w14:textId="77777777" w:rsidTr="00B50A8F">
        <w:trPr>
          <w:cantSplit/>
        </w:trPr>
        <w:tc>
          <w:tcPr>
            <w:tcW w:w="3339" w:type="dxa"/>
            <w:gridSpan w:val="2"/>
          </w:tcPr>
          <w:p w14:paraId="63C77D77" w14:textId="77777777" w:rsidR="00DA2D11" w:rsidRPr="006639B9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2538F6" w14:textId="281946B7" w:rsidR="00DA2D11" w:rsidRPr="006639B9" w:rsidRDefault="008C3187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31,723</w:t>
            </w:r>
          </w:p>
        </w:tc>
        <w:tc>
          <w:tcPr>
            <w:tcW w:w="236" w:type="dxa"/>
          </w:tcPr>
          <w:p w14:paraId="6A07236F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EE75316" w14:textId="3285613A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31,651</w:t>
            </w:r>
          </w:p>
        </w:tc>
        <w:tc>
          <w:tcPr>
            <w:tcW w:w="273" w:type="dxa"/>
          </w:tcPr>
          <w:p w14:paraId="7B6B2CD5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9A3F046" w14:textId="4F358298" w:rsidR="00DA2D11" w:rsidRPr="006639B9" w:rsidRDefault="008C3187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227,108</w:t>
            </w:r>
          </w:p>
        </w:tc>
        <w:tc>
          <w:tcPr>
            <w:tcW w:w="272" w:type="dxa"/>
          </w:tcPr>
          <w:p w14:paraId="014581E1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2943D0C" w14:textId="12E9083B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186,294</w:t>
            </w:r>
          </w:p>
        </w:tc>
      </w:tr>
    </w:tbl>
    <w:p w14:paraId="452D79BA" w14:textId="77777777" w:rsidR="00B50A8F" w:rsidRPr="007F4B20" w:rsidRDefault="00B50A8F">
      <w:pPr>
        <w:rPr>
          <w:sz w:val="28"/>
          <w:szCs w:val="28"/>
        </w:rPr>
      </w:pPr>
    </w:p>
    <w:p w14:paraId="5E30AE8E" w14:textId="77777777" w:rsidR="007F4B20" w:rsidRDefault="007F4B20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47125D" w:rsidRPr="003A3A7C" w14:paraId="77AFF540" w14:textId="77777777" w:rsidTr="00B50A8F">
        <w:trPr>
          <w:tblHeader/>
        </w:trPr>
        <w:tc>
          <w:tcPr>
            <w:tcW w:w="9180" w:type="dxa"/>
            <w:gridSpan w:val="8"/>
            <w:shd w:val="clear" w:color="auto" w:fill="auto"/>
          </w:tcPr>
          <w:p w14:paraId="0A7CFAD8" w14:textId="0CA55A93" w:rsidR="007F4B20" w:rsidRPr="007F4B20" w:rsidRDefault="0047125D" w:rsidP="00DA2D11">
            <w:pPr>
              <w:ind w:right="72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12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รายการที่เกี่ยวกับบริษัท</w:t>
            </w:r>
            <w:r w:rsidRPr="004712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12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ขอนแก่น</w:t>
            </w:r>
            <w:r w:rsidRPr="004712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12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ช</w:t>
            </w:r>
            <w:r w:rsidRPr="004712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.</w:t>
            </w:r>
            <w:r w:rsidRPr="004712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ทวี</w:t>
            </w:r>
            <w:r w:rsidRPr="004712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(</w:t>
            </w:r>
            <w:r w:rsidRPr="004712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1993) </w:t>
            </w:r>
            <w:r w:rsidRPr="004712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</w:tc>
      </w:tr>
      <w:tr w:rsidR="00DA2D11" w:rsidRPr="003A3A7C" w14:paraId="442F4A53" w14:textId="77777777" w:rsidTr="00B50A8F">
        <w:trPr>
          <w:tblHeader/>
        </w:trPr>
        <w:tc>
          <w:tcPr>
            <w:tcW w:w="3330" w:type="dxa"/>
            <w:shd w:val="clear" w:color="auto" w:fill="auto"/>
          </w:tcPr>
          <w:p w14:paraId="7EB5C90B" w14:textId="77777777" w:rsidR="00DA2D11" w:rsidRPr="003A3A7C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EEE98FE" w14:textId="77777777" w:rsidR="00DA2D11" w:rsidRPr="003A3A7C" w:rsidRDefault="00DA2D11" w:rsidP="00DA2D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7014A0" w14:textId="77777777" w:rsidR="00DA2D11" w:rsidRPr="003A3A7C" w:rsidRDefault="00DA2D11" w:rsidP="00DA2D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D41B7C" w14:textId="77777777" w:rsidR="00DA2D11" w:rsidRPr="003A3A7C" w:rsidRDefault="00DA2D11" w:rsidP="00DA2D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D11" w:rsidRPr="003A3A7C" w14:paraId="765DF576" w14:textId="77777777" w:rsidTr="00B50A8F">
        <w:trPr>
          <w:tblHeader/>
        </w:trPr>
        <w:tc>
          <w:tcPr>
            <w:tcW w:w="3330" w:type="dxa"/>
            <w:shd w:val="clear" w:color="auto" w:fill="auto"/>
          </w:tcPr>
          <w:p w14:paraId="22208B25" w14:textId="77777777" w:rsidR="00DA2D11" w:rsidRPr="003A3A7C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86DA64" w14:textId="2752CBDD" w:rsidR="00DA2D11" w:rsidRPr="003A3A7C" w:rsidRDefault="00D91CE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1C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91C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D91C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317500E6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B057D6" w14:textId="62D138A7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3826963E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E98C6" w14:textId="3F503C82" w:rsidR="00DA2D11" w:rsidRPr="003A3A7C" w:rsidRDefault="00D91CE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1C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91C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D91C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3717AC03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2EBEE4" w14:textId="6D8E7013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A2D11" w:rsidRPr="003A3A7C" w14:paraId="6475EB82" w14:textId="77777777" w:rsidTr="00B50A8F">
        <w:trPr>
          <w:tblHeader/>
        </w:trPr>
        <w:tc>
          <w:tcPr>
            <w:tcW w:w="3330" w:type="dxa"/>
            <w:shd w:val="clear" w:color="auto" w:fill="auto"/>
          </w:tcPr>
          <w:p w14:paraId="654329AB" w14:textId="77777777" w:rsidR="00DA2D11" w:rsidRPr="003A3A7C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A264F4" w14:textId="51B5973D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D07CAB1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F7D147" w14:textId="16D54649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42456A0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1C1D0E" w14:textId="14F16936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36F42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203A9F" w14:textId="0CDEA2BA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A2D11" w:rsidRPr="003A3A7C" w14:paraId="690E4A51" w14:textId="77777777" w:rsidTr="00B50A8F">
        <w:trPr>
          <w:trHeight w:val="344"/>
          <w:tblHeader/>
        </w:trPr>
        <w:tc>
          <w:tcPr>
            <w:tcW w:w="3330" w:type="dxa"/>
            <w:shd w:val="clear" w:color="auto" w:fill="auto"/>
          </w:tcPr>
          <w:p w14:paraId="1AD8BCE9" w14:textId="77777777" w:rsidR="00DA2D11" w:rsidRPr="003A3A7C" w:rsidRDefault="00DA2D11" w:rsidP="00DA2D11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07D3F297" w14:textId="77777777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A2D11" w:rsidRPr="003A3A7C" w14:paraId="397CDF9D" w14:textId="77777777" w:rsidTr="001F0366">
        <w:tc>
          <w:tcPr>
            <w:tcW w:w="3330" w:type="dxa"/>
            <w:shd w:val="clear" w:color="auto" w:fill="auto"/>
          </w:tcPr>
          <w:p w14:paraId="6445FFDB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6C756D1E" w14:textId="77777777" w:rsidR="00DA2D11" w:rsidRPr="003A3A7C" w:rsidRDefault="00DA2D11" w:rsidP="00DA2D11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7FBB3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B00022" w14:textId="77777777" w:rsidR="00DA2D11" w:rsidRPr="003A3A7C" w:rsidRDefault="00DA2D11" w:rsidP="00DA2D11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01E6CD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002722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EA02F6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809FBD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A2D11" w:rsidRPr="003A3A7C" w14:paraId="26CDF164" w14:textId="77777777" w:rsidTr="001F0366">
        <w:tc>
          <w:tcPr>
            <w:tcW w:w="3330" w:type="dxa"/>
            <w:shd w:val="clear" w:color="auto" w:fill="auto"/>
          </w:tcPr>
          <w:p w14:paraId="069B6E98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13EE678E" w14:textId="4C4B7E73" w:rsidR="00DA2D11" w:rsidRPr="003A3A7C" w:rsidRDefault="00AE4216" w:rsidP="004D55CA">
            <w:pPr>
              <w:pStyle w:val="a1"/>
              <w:tabs>
                <w:tab w:val="decimal" w:pos="253"/>
              </w:tabs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077E1D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67DFBF9" w14:textId="3A00E06C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40,314</w:t>
            </w:r>
          </w:p>
        </w:tc>
        <w:tc>
          <w:tcPr>
            <w:tcW w:w="270" w:type="dxa"/>
          </w:tcPr>
          <w:p w14:paraId="2A384657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BEF4B00" w14:textId="6054A5BE" w:rsidR="00DA2D11" w:rsidRPr="00560ED3" w:rsidRDefault="00A619CB" w:rsidP="00C10022">
            <w:pPr>
              <w:pStyle w:val="a1"/>
              <w:ind w:right="-286"/>
              <w:jc w:val="center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1D1F35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64316CA" w14:textId="1AF2F646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27,054</w:t>
            </w:r>
          </w:p>
        </w:tc>
      </w:tr>
      <w:tr w:rsidR="00DA2D11" w:rsidRPr="003A3A7C" w14:paraId="6E092F64" w14:textId="77777777" w:rsidTr="001F0366">
        <w:tc>
          <w:tcPr>
            <w:tcW w:w="3330" w:type="dxa"/>
            <w:shd w:val="clear" w:color="auto" w:fill="auto"/>
          </w:tcPr>
          <w:p w14:paraId="45B25109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</w:tcPr>
          <w:p w14:paraId="64DB9996" w14:textId="46467C5F" w:rsidR="00DA2D11" w:rsidRPr="003A3A7C" w:rsidRDefault="00AE4216" w:rsidP="00C063D5">
            <w:pPr>
              <w:pStyle w:val="a1"/>
              <w:tabs>
                <w:tab w:val="decimal" w:pos="253"/>
              </w:tabs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00F18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26FF25F" w14:textId="15B99BCA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034</w:t>
            </w:r>
          </w:p>
        </w:tc>
        <w:tc>
          <w:tcPr>
            <w:tcW w:w="270" w:type="dxa"/>
          </w:tcPr>
          <w:p w14:paraId="0BB1FA83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5E41874" w14:textId="2A675C24" w:rsidR="00DA2D11" w:rsidRPr="003A3A7C" w:rsidRDefault="00A619CB" w:rsidP="00C063D5">
            <w:pPr>
              <w:pStyle w:val="a1"/>
              <w:ind w:right="-286"/>
              <w:jc w:val="center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8B0211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1DB1D8B" w14:textId="75A75141" w:rsidR="00DA2D11" w:rsidRPr="003A3A7C" w:rsidRDefault="00DA2D11" w:rsidP="00C063D5">
            <w:pPr>
              <w:pStyle w:val="a1"/>
              <w:tabs>
                <w:tab w:val="decimal" w:pos="256"/>
              </w:tabs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A2D11" w:rsidRPr="003A3A7C" w14:paraId="17FF2E2B" w14:textId="77777777" w:rsidTr="001F0366">
        <w:tc>
          <w:tcPr>
            <w:tcW w:w="3330" w:type="dxa"/>
            <w:shd w:val="clear" w:color="auto" w:fill="auto"/>
          </w:tcPr>
          <w:p w14:paraId="716BFD9F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56EDA4FC" w14:textId="5CD4EEC2" w:rsidR="00DA2D11" w:rsidRPr="003A3A7C" w:rsidRDefault="009A7D80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26,334</w:t>
            </w:r>
          </w:p>
        </w:tc>
        <w:tc>
          <w:tcPr>
            <w:tcW w:w="270" w:type="dxa"/>
          </w:tcPr>
          <w:p w14:paraId="75DF4ADC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247C8AB" w14:textId="18F10FFF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641</w:t>
            </w:r>
          </w:p>
        </w:tc>
        <w:tc>
          <w:tcPr>
            <w:tcW w:w="270" w:type="dxa"/>
          </w:tcPr>
          <w:p w14:paraId="66EA0D94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C17CF37" w14:textId="5B206ADF" w:rsidR="00DA2D11" w:rsidRPr="003A3A7C" w:rsidRDefault="00A619CB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17,867</w:t>
            </w:r>
          </w:p>
        </w:tc>
        <w:tc>
          <w:tcPr>
            <w:tcW w:w="270" w:type="dxa"/>
          </w:tcPr>
          <w:p w14:paraId="787552C2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7F4DE41" w14:textId="252D4DC4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314</w:t>
            </w:r>
          </w:p>
        </w:tc>
      </w:tr>
      <w:tr w:rsidR="00DA2D11" w:rsidRPr="003A3A7C" w14:paraId="6E114555" w14:textId="77777777" w:rsidTr="00A939EF">
        <w:tc>
          <w:tcPr>
            <w:tcW w:w="3330" w:type="dxa"/>
            <w:shd w:val="clear" w:color="auto" w:fill="auto"/>
          </w:tcPr>
          <w:p w14:paraId="339AF732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5B0A0F41" w14:textId="4F42D255" w:rsidR="00DA2D11" w:rsidRPr="001F1F0E" w:rsidRDefault="009A7D80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14,712</w:t>
            </w:r>
          </w:p>
        </w:tc>
        <w:tc>
          <w:tcPr>
            <w:tcW w:w="270" w:type="dxa"/>
          </w:tcPr>
          <w:p w14:paraId="2BF82581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9C38720" w14:textId="4D052C48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17,946</w:t>
            </w:r>
          </w:p>
        </w:tc>
        <w:tc>
          <w:tcPr>
            <w:tcW w:w="270" w:type="dxa"/>
          </w:tcPr>
          <w:p w14:paraId="0D23B87C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E692911" w14:textId="3CFA449F" w:rsidR="00DA2D11" w:rsidRPr="007E7693" w:rsidRDefault="00A619CB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14,712</w:t>
            </w:r>
          </w:p>
        </w:tc>
        <w:tc>
          <w:tcPr>
            <w:tcW w:w="270" w:type="dxa"/>
          </w:tcPr>
          <w:p w14:paraId="1359379D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0B72B9E" w14:textId="503AA4B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946</w:t>
            </w:r>
          </w:p>
        </w:tc>
      </w:tr>
      <w:tr w:rsidR="00DA2D11" w:rsidRPr="003A3A7C" w14:paraId="6EF15EAD" w14:textId="77777777" w:rsidTr="001F0366">
        <w:tc>
          <w:tcPr>
            <w:tcW w:w="3330" w:type="dxa"/>
            <w:shd w:val="clear" w:color="auto" w:fill="auto"/>
          </w:tcPr>
          <w:p w14:paraId="279DAE2A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2F4477" w14:textId="38681C11" w:rsidR="00DA2D11" w:rsidRPr="003A3A7C" w:rsidRDefault="004D55CA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41</w:t>
            </w:r>
            <w:r w:rsidR="00BC6CA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,046</w:t>
            </w:r>
          </w:p>
        </w:tc>
        <w:tc>
          <w:tcPr>
            <w:tcW w:w="270" w:type="dxa"/>
          </w:tcPr>
          <w:p w14:paraId="1B6286D0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DA9D86" w14:textId="118CE213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98,935</w:t>
            </w:r>
          </w:p>
        </w:tc>
        <w:tc>
          <w:tcPr>
            <w:tcW w:w="270" w:type="dxa"/>
          </w:tcPr>
          <w:p w14:paraId="36D9EDDB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86ABAB" w14:textId="0EE555B9" w:rsidR="00DA2D11" w:rsidRPr="003A3A7C" w:rsidRDefault="00A619CB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32,</w:t>
            </w:r>
            <w:r w:rsidR="00C062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579</w:t>
            </w:r>
          </w:p>
        </w:tc>
        <w:tc>
          <w:tcPr>
            <w:tcW w:w="270" w:type="dxa"/>
          </w:tcPr>
          <w:p w14:paraId="0674B968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F98F0A" w14:textId="18CFE6DE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64,314</w:t>
            </w:r>
          </w:p>
        </w:tc>
      </w:tr>
      <w:tr w:rsidR="00DA2D11" w:rsidRPr="003A3A7C" w14:paraId="088F086A" w14:textId="77777777" w:rsidTr="00930B0C">
        <w:tc>
          <w:tcPr>
            <w:tcW w:w="3330" w:type="dxa"/>
            <w:shd w:val="clear" w:color="auto" w:fill="auto"/>
          </w:tcPr>
          <w:p w14:paraId="3CCA1034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vAlign w:val="bottom"/>
          </w:tcPr>
          <w:p w14:paraId="2EDC7063" w14:textId="11D40256" w:rsidR="00DA2D11" w:rsidRPr="00641868" w:rsidRDefault="00CE2314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70" w:type="dxa"/>
          </w:tcPr>
          <w:p w14:paraId="59D0431B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6846F7E" w14:textId="26656FE5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(169)</w:t>
            </w:r>
          </w:p>
        </w:tc>
        <w:tc>
          <w:tcPr>
            <w:tcW w:w="270" w:type="dxa"/>
          </w:tcPr>
          <w:p w14:paraId="11B60CF8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01C318E" w14:textId="23625E11" w:rsidR="00DA2D11" w:rsidRPr="00CC0C11" w:rsidRDefault="00C062E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70" w:type="dxa"/>
          </w:tcPr>
          <w:p w14:paraId="24A5D58D" w14:textId="77777777" w:rsidR="00DA2D11" w:rsidRPr="00CC0C11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E24E5C2" w14:textId="628F6969" w:rsidR="00DA2D11" w:rsidRPr="003A3A7C" w:rsidRDefault="00DA2D11" w:rsidP="00DA2D11">
            <w:pPr>
              <w:pStyle w:val="a1"/>
              <w:tabs>
                <w:tab w:val="decimal" w:pos="970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3427">
              <w:rPr>
                <w:lang w:val="en-US"/>
              </w:rPr>
              <w:t>(</w:t>
            </w:r>
            <w:r w:rsidRPr="00D72D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  <w:r w:rsidRPr="00C73427">
              <w:rPr>
                <w:lang w:val="en-US"/>
              </w:rPr>
              <w:t>)</w:t>
            </w:r>
          </w:p>
        </w:tc>
      </w:tr>
      <w:tr w:rsidR="00DA2D11" w:rsidRPr="003A3A7C" w14:paraId="47A6A7CD" w14:textId="77777777" w:rsidTr="001F0366">
        <w:tc>
          <w:tcPr>
            <w:tcW w:w="3330" w:type="dxa"/>
            <w:shd w:val="clear" w:color="auto" w:fill="auto"/>
          </w:tcPr>
          <w:p w14:paraId="7242822D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F6F9" w14:textId="5DB41348" w:rsidR="00DA2D11" w:rsidRPr="003A3A7C" w:rsidRDefault="00A619CB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40,988</w:t>
            </w:r>
          </w:p>
        </w:tc>
        <w:tc>
          <w:tcPr>
            <w:tcW w:w="270" w:type="dxa"/>
            <w:shd w:val="clear" w:color="auto" w:fill="auto"/>
          </w:tcPr>
          <w:p w14:paraId="2D77ADC3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DCB1" w14:textId="53F3588B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766</w:t>
            </w:r>
          </w:p>
        </w:tc>
        <w:tc>
          <w:tcPr>
            <w:tcW w:w="270" w:type="dxa"/>
            <w:shd w:val="clear" w:color="auto" w:fill="auto"/>
          </w:tcPr>
          <w:p w14:paraId="568C5DBF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545B" w14:textId="6D00EE45" w:rsidR="00DA2D11" w:rsidRPr="003A3A7C" w:rsidRDefault="00C062E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32,521</w:t>
            </w:r>
          </w:p>
        </w:tc>
        <w:tc>
          <w:tcPr>
            <w:tcW w:w="270" w:type="dxa"/>
            <w:shd w:val="clear" w:color="auto" w:fill="auto"/>
          </w:tcPr>
          <w:p w14:paraId="1BB21D73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77F5" w14:textId="51AAEF59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145</w:t>
            </w:r>
          </w:p>
        </w:tc>
      </w:tr>
    </w:tbl>
    <w:p w14:paraId="6E5A7CF5" w14:textId="77777777" w:rsidR="001F0366" w:rsidRPr="00346488" w:rsidRDefault="001F0366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BE4F84" w14:textId="3D8D3586" w:rsidR="00D80D43" w:rsidRDefault="00D80D43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F1598F">
        <w:rPr>
          <w:rFonts w:ascii="Angsana New" w:hAnsi="Angsana New"/>
          <w:sz w:val="30"/>
          <w:szCs w:val="30"/>
        </w:rPr>
        <w:t xml:space="preserve">2563 </w:t>
      </w:r>
      <w:r w:rsidRPr="00F1598F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F1598F">
        <w:rPr>
          <w:rFonts w:ascii="Angsana New" w:hAnsi="Angsana New"/>
          <w:sz w:val="30"/>
          <w:szCs w:val="30"/>
        </w:rPr>
        <w:t xml:space="preserve">(1993) </w:t>
      </w:r>
      <w:r w:rsidRPr="00F1598F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6D4B3CDA" w14:textId="77777777" w:rsidR="00346488" w:rsidRPr="00346488" w:rsidRDefault="00346488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FD2B49" w14:textId="77777777" w:rsidR="00D80D43" w:rsidRPr="00F1598F" w:rsidRDefault="00D80D43" w:rsidP="008673F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1598F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2.3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71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4.52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1ABACBAF" w:rsidR="00D80D43" w:rsidRPr="006B07FC" w:rsidRDefault="00D80D43" w:rsidP="008673F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B07FC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6B07FC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6B07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07FC">
        <w:rPr>
          <w:rFonts w:asciiTheme="majorBidi" w:hAnsiTheme="majorBidi" w:cstheme="majorBidi"/>
          <w:sz w:val="30"/>
          <w:szCs w:val="30"/>
        </w:rPr>
        <w:t>(</w:t>
      </w:r>
      <w:r w:rsidRPr="006B07FC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6B07FC">
        <w:rPr>
          <w:rFonts w:asciiTheme="majorBidi" w:hAnsiTheme="majorBidi" w:cstheme="majorBidi"/>
          <w:sz w:val="30"/>
          <w:szCs w:val="30"/>
        </w:rPr>
        <w:t>)</w:t>
      </w:r>
      <w:r w:rsidRPr="006B07FC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/>
          <w:sz w:val="30"/>
          <w:szCs w:val="30"/>
        </w:rPr>
        <w:t>1.1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/>
          <w:sz w:val="30"/>
          <w:szCs w:val="30"/>
        </w:rPr>
        <w:t>71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เดือน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/>
          <w:sz w:val="30"/>
          <w:szCs w:val="30"/>
        </w:rPr>
        <w:t>2.2</w:t>
      </w:r>
      <w:r w:rsidR="00B538BE" w:rsidRPr="006B07FC">
        <w:rPr>
          <w:rFonts w:ascii="Angsana New" w:hAnsi="Angsana New"/>
          <w:sz w:val="30"/>
          <w:szCs w:val="30"/>
        </w:rPr>
        <w:t>8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ล้านบาท</w:t>
      </w:r>
    </w:p>
    <w:p w14:paraId="7E6A5F78" w14:textId="77777777" w:rsidR="0093289B" w:rsidRPr="00346488" w:rsidRDefault="0093289B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90E8B0" w14:textId="1C5E8013" w:rsidR="00F909DD" w:rsidRDefault="001D25E1" w:rsidP="00727925">
      <w:pPr>
        <w:tabs>
          <w:tab w:val="clear" w:pos="227"/>
          <w:tab w:val="clear" w:pos="454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3C59">
        <w:rPr>
          <w:rFonts w:ascii="Angsana New" w:hAnsi="Angsana New" w:hint="cs"/>
          <w:sz w:val="30"/>
          <w:szCs w:val="30"/>
          <w:cs/>
        </w:rPr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/>
          <w:sz w:val="30"/>
          <w:szCs w:val="30"/>
        </w:rPr>
        <w:t xml:space="preserve">7.5 </w:t>
      </w:r>
      <w:r w:rsidRPr="00183C59">
        <w:rPr>
          <w:rFonts w:ascii="Angsana New" w:hAnsi="Angsana New" w:hint="cs"/>
          <w:sz w:val="30"/>
          <w:szCs w:val="30"/>
          <w:cs/>
        </w:rPr>
        <w:t>ต่อปี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โดยบริษัท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ขอนแก่น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ช</w:t>
      </w:r>
      <w:r w:rsidRPr="00183C59">
        <w:rPr>
          <w:rFonts w:ascii="Angsana New" w:hAnsi="Angsana New"/>
          <w:sz w:val="30"/>
          <w:szCs w:val="30"/>
          <w:cs/>
        </w:rPr>
        <w:t>.</w:t>
      </w:r>
      <w:r w:rsidRPr="00183C59">
        <w:rPr>
          <w:rFonts w:ascii="Angsana New" w:hAnsi="Angsana New" w:hint="cs"/>
          <w:sz w:val="30"/>
          <w:szCs w:val="30"/>
          <w:cs/>
        </w:rPr>
        <w:t>ทวี</w:t>
      </w:r>
      <w:r w:rsidRPr="00183C59">
        <w:rPr>
          <w:rFonts w:ascii="Angsana New" w:hAnsi="Angsana New"/>
          <w:sz w:val="30"/>
          <w:szCs w:val="30"/>
          <w:cs/>
        </w:rPr>
        <w:t xml:space="preserve"> (</w:t>
      </w:r>
      <w:r w:rsidRPr="00183C59">
        <w:rPr>
          <w:rFonts w:ascii="Angsana New" w:hAnsi="Angsana New"/>
          <w:sz w:val="30"/>
          <w:szCs w:val="30"/>
        </w:rPr>
        <w:t xml:space="preserve">1993) </w:t>
      </w:r>
      <w:r w:rsidRPr="00183C59">
        <w:rPr>
          <w:rFonts w:ascii="Angsana New" w:hAnsi="Angsana New" w:hint="cs"/>
          <w:sz w:val="30"/>
          <w:szCs w:val="30"/>
          <w:cs/>
        </w:rPr>
        <w:t>จำกัด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727925" w:rsidRPr="008E1326" w14:paraId="0501C243" w14:textId="77777777">
        <w:trPr>
          <w:cantSplit/>
          <w:tblHeader/>
        </w:trPr>
        <w:tc>
          <w:tcPr>
            <w:tcW w:w="4950" w:type="dxa"/>
            <w:vAlign w:val="bottom"/>
            <w:hideMark/>
          </w:tcPr>
          <w:p w14:paraId="5E6E56BC" w14:textId="7EB208C0" w:rsidR="00727925" w:rsidRPr="008E1326" w:rsidRDefault="0072792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="003B5B11" w:rsidRPr="003B5B1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ของลูกหนี้การค้า</w:t>
            </w:r>
          </w:p>
        </w:tc>
        <w:tc>
          <w:tcPr>
            <w:tcW w:w="1890" w:type="dxa"/>
            <w:gridSpan w:val="3"/>
            <w:vAlign w:val="bottom"/>
          </w:tcPr>
          <w:p w14:paraId="4A0253A5" w14:textId="76FC97B3" w:rsidR="00727925" w:rsidRPr="008E1326" w:rsidRDefault="00727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64FC99D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4DF682B9" w14:textId="0EDD51A9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E65C6E" w:rsidRPr="008E1326" w14:paraId="2B7A9523" w14:textId="77777777">
        <w:trPr>
          <w:cantSplit/>
          <w:tblHeader/>
        </w:trPr>
        <w:tc>
          <w:tcPr>
            <w:tcW w:w="4950" w:type="dxa"/>
            <w:vAlign w:val="bottom"/>
          </w:tcPr>
          <w:p w14:paraId="299CDEB6" w14:textId="11503D71" w:rsidR="00E65C6E" w:rsidRPr="008E1326" w:rsidRDefault="00E65C6E" w:rsidP="00BE2137">
            <w:pPr>
              <w:pStyle w:val="acctfourfigures"/>
              <w:tabs>
                <w:tab w:val="clear" w:pos="765"/>
                <w:tab w:val="left" w:pos="95"/>
                <w:tab w:val="left" w:pos="339"/>
              </w:tabs>
              <w:spacing w:line="240" w:lineRule="auto"/>
              <w:ind w:left="45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กับบุคคลหรือกิจการที่เกี่ยวข้องกัน</w:t>
            </w:r>
          </w:p>
        </w:tc>
        <w:tc>
          <w:tcPr>
            <w:tcW w:w="1890" w:type="dxa"/>
            <w:gridSpan w:val="3"/>
            <w:vAlign w:val="bottom"/>
          </w:tcPr>
          <w:p w14:paraId="0218C4C3" w14:textId="5354B679" w:rsidR="00E65C6E" w:rsidRPr="008E1326" w:rsidRDefault="00E65C6E" w:rsidP="00E65C6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B411BC0" w14:textId="77777777" w:rsidR="00E65C6E" w:rsidRPr="008E1326" w:rsidRDefault="00E65C6E" w:rsidP="00E65C6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BD23CFD" w14:textId="558D8156" w:rsidR="00E65C6E" w:rsidRPr="008E1326" w:rsidRDefault="00E65C6E" w:rsidP="00E65C6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5C6E" w:rsidRPr="008E1326" w14:paraId="54AD87A6" w14:textId="77777777">
        <w:trPr>
          <w:cantSplit/>
          <w:tblHeader/>
        </w:trPr>
        <w:tc>
          <w:tcPr>
            <w:tcW w:w="4950" w:type="dxa"/>
            <w:vAlign w:val="bottom"/>
          </w:tcPr>
          <w:p w14:paraId="2F8629A8" w14:textId="62719B69" w:rsidR="00E65C6E" w:rsidRPr="008E1326" w:rsidRDefault="00E65C6E" w:rsidP="00E65C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A559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A559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900" w:type="dxa"/>
            <w:vAlign w:val="bottom"/>
          </w:tcPr>
          <w:p w14:paraId="48F8D70A" w14:textId="2C5D3F19" w:rsidR="00E65C6E" w:rsidRPr="008E1326" w:rsidRDefault="00E65C6E" w:rsidP="00E65C6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D5E7FA4" w14:textId="77777777" w:rsidR="00E65C6E" w:rsidRPr="008E1326" w:rsidRDefault="00E65C6E" w:rsidP="00E65C6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53645B" w14:textId="11E8DC49" w:rsidR="00E65C6E" w:rsidRPr="008E1326" w:rsidRDefault="00E65C6E" w:rsidP="00E65C6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033DF697" w14:textId="77777777" w:rsidR="00E65C6E" w:rsidRPr="008E1326" w:rsidRDefault="00E65C6E" w:rsidP="00E65C6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B29B852" w14:textId="1219A860" w:rsidR="00E65C6E" w:rsidRPr="008E1326" w:rsidRDefault="00E65C6E" w:rsidP="00E65C6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A912E36" w14:textId="77777777" w:rsidR="00E65C6E" w:rsidRPr="008E1326" w:rsidRDefault="00E65C6E" w:rsidP="00E65C6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680F1" w14:textId="77739F19" w:rsidR="00E65C6E" w:rsidRPr="008E1326" w:rsidRDefault="00E65C6E" w:rsidP="00E65C6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E65C6E" w:rsidRPr="008E1326" w14:paraId="65F2AC8D" w14:textId="77777777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2039CCF0" w14:textId="77777777" w:rsidR="00E65C6E" w:rsidRPr="00E10EFF" w:rsidRDefault="00E65C6E" w:rsidP="00E65C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477E0A9" w14:textId="77777777" w:rsidR="00E65C6E" w:rsidRPr="008E1326" w:rsidRDefault="00E65C6E" w:rsidP="00E65C6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5C6E" w:rsidRPr="008E1326" w14:paraId="6781A110" w14:textId="77777777" w:rsidTr="00E34184">
        <w:trPr>
          <w:cantSplit/>
        </w:trPr>
        <w:tc>
          <w:tcPr>
            <w:tcW w:w="4950" w:type="dxa"/>
          </w:tcPr>
          <w:p w14:paraId="29D2926A" w14:textId="12F121FD" w:rsidR="00E65C6E" w:rsidRPr="00A939EF" w:rsidRDefault="00E65C6E" w:rsidP="00E65C6E">
            <w:p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188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94704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 w:rsidRPr="00B94704">
              <w:rPr>
                <w:rFonts w:asciiTheme="majorBidi" w:hAnsiTheme="majorBidi"/>
                <w:spacing w:val="-6"/>
                <w:sz w:val="30"/>
                <w:szCs w:val="30"/>
              </w:rPr>
              <w:br/>
              <w:t>(</w:t>
            </w:r>
            <w:r w:rsidRPr="00B94704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กลับรายการ</w:t>
            </w:r>
            <w:r w:rsidRPr="00B94704">
              <w:rPr>
                <w:rFonts w:asciiTheme="majorBidi" w:hAnsiTheme="majorBidi"/>
                <w:spacing w:val="-6"/>
                <w:sz w:val="30"/>
                <w:szCs w:val="30"/>
              </w:rPr>
              <w:t xml:space="preserve">) </w:t>
            </w:r>
            <w:r w:rsidRPr="00B94704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</w:t>
            </w:r>
            <w:r w:rsidRPr="00B9470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งวดเก้าเดือนสิ้นสุดวันที่</w:t>
            </w:r>
            <w:r w:rsidRPr="00B9470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94704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B9470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9470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E47A349" w14:textId="0F98FE45" w:rsidR="00E65C6E" w:rsidRPr="008E1326" w:rsidRDefault="00E65C6E" w:rsidP="00E65C6E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19,420</w:t>
            </w:r>
          </w:p>
        </w:tc>
        <w:tc>
          <w:tcPr>
            <w:tcW w:w="180" w:type="dxa"/>
          </w:tcPr>
          <w:p w14:paraId="6D4FD287" w14:textId="77777777" w:rsidR="00E65C6E" w:rsidRPr="008E1326" w:rsidRDefault="00E65C6E" w:rsidP="00E65C6E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A4C68ED" w14:textId="11992F17" w:rsidR="00E65C6E" w:rsidRPr="008E1326" w:rsidRDefault="00E65C6E" w:rsidP="00E65C6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(2,521)</w:t>
            </w:r>
          </w:p>
        </w:tc>
        <w:tc>
          <w:tcPr>
            <w:tcW w:w="178" w:type="dxa"/>
          </w:tcPr>
          <w:p w14:paraId="50620485" w14:textId="77777777" w:rsidR="00E65C6E" w:rsidRPr="008E1326" w:rsidRDefault="00E65C6E" w:rsidP="00E65C6E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5B54338A" w14:textId="5EF33D28" w:rsidR="00E65C6E" w:rsidRPr="00E10EFF" w:rsidRDefault="00E65C6E" w:rsidP="00E65C6E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82"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19,420</w:t>
            </w:r>
          </w:p>
        </w:tc>
        <w:tc>
          <w:tcPr>
            <w:tcW w:w="180" w:type="dxa"/>
          </w:tcPr>
          <w:p w14:paraId="484A0B13" w14:textId="77777777" w:rsidR="00E65C6E" w:rsidRPr="00E10EFF" w:rsidRDefault="00E65C6E" w:rsidP="00E65C6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B97BEDA" w14:textId="2689C844" w:rsidR="00E65C6E" w:rsidRPr="008E1326" w:rsidRDefault="00E65C6E" w:rsidP="00E65C6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(2,368)</w:t>
            </w:r>
          </w:p>
        </w:tc>
      </w:tr>
    </w:tbl>
    <w:p w14:paraId="5153AE8C" w14:textId="77777777" w:rsidR="007961AB" w:rsidRPr="00346488" w:rsidRDefault="007961AB" w:rsidP="001D25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BB69A32" w14:textId="77777777" w:rsidR="007F4B20" w:rsidRDefault="007F4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37B167F" w14:textId="7CC7E55A" w:rsidR="00A56AA5" w:rsidRPr="00010756" w:rsidRDefault="00A56AA5" w:rsidP="003F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F010F19" w14:textId="3E5339E4" w:rsidR="00A56AA5" w:rsidRPr="0022034F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14"/>
          <w:szCs w:val="14"/>
        </w:rPr>
      </w:pPr>
    </w:p>
    <w:p w14:paraId="7517D6A4" w14:textId="59560C47" w:rsidR="00494DE9" w:rsidRDefault="00494DE9" w:rsidP="00494DE9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ร่วม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MLR-1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68E91B37" w14:textId="77777777" w:rsidR="007F4B20" w:rsidRPr="00B81643" w:rsidRDefault="007F4B20" w:rsidP="00494DE9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48280FAD" w14:textId="19D1F2C7" w:rsidR="00A56AA5" w:rsidRDefault="00A56AA5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270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17E5B543" w14:textId="77777777" w:rsidR="003D5A2C" w:rsidRPr="003D5A2C" w:rsidRDefault="003D5A2C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F1598F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F1598F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44395DF7" w:rsidR="008C7715" w:rsidRPr="00F1598F" w:rsidRDefault="00386FBF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 w:rsidR="007133EC" w:rsidRPr="007133E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  <w:r w:rsidR="00DA2D11" w:rsidRPr="009B6A87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DA2D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F1C3EC2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9A08101" w14:textId="0ADEC4D1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DA2D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D81C5C0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68C2E0A" w14:textId="05141DF8" w:rsidR="008C7715" w:rsidRPr="00F1598F" w:rsidRDefault="00386FBF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 w:rsidR="007133EC" w:rsidRPr="007133E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  <w:r w:rsidR="00DA2D11" w:rsidRPr="009B6A87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DA2D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ACF26EC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8151E26" w14:textId="7C7E6B22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DA2D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8C7715" w:rsidRPr="00F1598F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8C7715" w:rsidRPr="00F1598F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E97" w:rsidRPr="00F1598F" w14:paraId="6928579F" w14:textId="77777777" w:rsidTr="007062FD">
        <w:trPr>
          <w:cantSplit/>
        </w:trPr>
        <w:tc>
          <w:tcPr>
            <w:tcW w:w="2512" w:type="dxa"/>
          </w:tcPr>
          <w:p w14:paraId="351D5C8D" w14:textId="0E085DB9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5CA4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42744AF7" w14:textId="77777777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D11" w:rsidRPr="00470C1F" w14:paraId="404D24FB" w14:textId="77777777" w:rsidTr="007062FD">
        <w:trPr>
          <w:cantSplit/>
        </w:trPr>
        <w:tc>
          <w:tcPr>
            <w:tcW w:w="2512" w:type="dxa"/>
          </w:tcPr>
          <w:p w14:paraId="6659377F" w14:textId="72004DA8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253" w:type="dxa"/>
          </w:tcPr>
          <w:p w14:paraId="07B2FF72" w14:textId="39823DA3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1185" w:type="dxa"/>
            <w:vAlign w:val="bottom"/>
          </w:tcPr>
          <w:p w14:paraId="78FE7900" w14:textId="1ABFE8BB" w:rsidR="00DA2D11" w:rsidRPr="00470C1F" w:rsidRDefault="0064222B" w:rsidP="00DA2D1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="004B5D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,471</w:t>
            </w:r>
          </w:p>
        </w:tc>
        <w:tc>
          <w:tcPr>
            <w:tcW w:w="270" w:type="dxa"/>
          </w:tcPr>
          <w:p w14:paraId="5574E4DE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CF9D6" w14:textId="60503289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102,157</w:t>
            </w:r>
          </w:p>
        </w:tc>
        <w:tc>
          <w:tcPr>
            <w:tcW w:w="270" w:type="dxa"/>
          </w:tcPr>
          <w:p w14:paraId="55892A68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2CC34F" w14:textId="21B19007" w:rsidR="00DA2D11" w:rsidRPr="00470C1F" w:rsidRDefault="004B5D4F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117,471</w:t>
            </w:r>
          </w:p>
        </w:tc>
        <w:tc>
          <w:tcPr>
            <w:tcW w:w="270" w:type="dxa"/>
          </w:tcPr>
          <w:p w14:paraId="724D5F60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0D020" w14:textId="2DE71CA2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102,157</w:t>
            </w:r>
          </w:p>
        </w:tc>
      </w:tr>
      <w:tr w:rsidR="00DA2D11" w:rsidRPr="00470C1F" w14:paraId="4F8BD5D4" w14:textId="77777777" w:rsidTr="007062FD">
        <w:trPr>
          <w:cantSplit/>
        </w:trPr>
        <w:tc>
          <w:tcPr>
            <w:tcW w:w="2512" w:type="dxa"/>
          </w:tcPr>
          <w:p w14:paraId="79FE252C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5E4F808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C0C05E0" w14:textId="77777777" w:rsidR="00DA2D11" w:rsidRPr="00470C1F" w:rsidRDefault="00DA2D11" w:rsidP="00DA2D1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4A3A57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CFEE3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B17CB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C8B9B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4905F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38F43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D11" w:rsidRPr="00470C1F" w14:paraId="3CC65C53" w14:textId="77777777" w:rsidTr="007062FD">
        <w:trPr>
          <w:cantSplit/>
        </w:trPr>
        <w:tc>
          <w:tcPr>
            <w:tcW w:w="2512" w:type="dxa"/>
          </w:tcPr>
          <w:p w14:paraId="60DFF508" w14:textId="1006C0AD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0AC8310A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D0E0D26" w14:textId="77777777" w:rsidR="00DA2D11" w:rsidRPr="00470C1F" w:rsidRDefault="00DA2D11" w:rsidP="00DA2D1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1B2D57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747D6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B9F6E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00BC3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018A7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E65DC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D11" w:rsidRPr="00470C1F" w14:paraId="22F657FB" w14:textId="77777777">
        <w:trPr>
          <w:cantSplit/>
        </w:trPr>
        <w:tc>
          <w:tcPr>
            <w:tcW w:w="2512" w:type="dxa"/>
            <w:hideMark/>
          </w:tcPr>
          <w:p w14:paraId="71F9CDAD" w14:textId="731E58FB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470C1F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470C1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61F0431E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33EF2E5E" w:rsidR="00DA2D11" w:rsidRPr="00470C1F" w:rsidRDefault="004B5D4F" w:rsidP="00772D23">
            <w:pPr>
              <w:pStyle w:val="a1"/>
              <w:tabs>
                <w:tab w:val="decimal" w:pos="270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C5AE9C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873F6" w14:textId="0C1E7643" w:rsidR="00DA2D11" w:rsidRPr="00470C1F" w:rsidRDefault="00DA2D11" w:rsidP="00C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  <w:tab w:val="left" w:pos="426"/>
                <w:tab w:val="left" w:pos="551"/>
              </w:tabs>
              <w:spacing w:line="240" w:lineRule="auto"/>
              <w:ind w:left="-108" w:right="-28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A1B3" w14:textId="5E8FBCD0" w:rsidR="00DA2D11" w:rsidRPr="00470C1F" w:rsidRDefault="00BC44F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5A7377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2CAD2F7D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043525A3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78,546</w:t>
            </w:r>
          </w:p>
        </w:tc>
      </w:tr>
      <w:tr w:rsidR="00A372DD" w:rsidRPr="00470C1F" w14:paraId="65FD1A24" w14:textId="77777777">
        <w:trPr>
          <w:cantSplit/>
        </w:trPr>
        <w:tc>
          <w:tcPr>
            <w:tcW w:w="2512" w:type="dxa"/>
          </w:tcPr>
          <w:p w14:paraId="4864C2F4" w14:textId="1E003E80" w:rsidR="00A372DD" w:rsidRPr="00470C1F" w:rsidRDefault="00A372DD" w:rsidP="00A372D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/>
                <w:spacing w:val="-16"/>
                <w:sz w:val="30"/>
                <w:szCs w:val="30"/>
                <w:cs/>
              </w:rPr>
              <w:t xml:space="preserve"> </w:t>
            </w:r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470C1F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อมรรัตน์โกสินทร์</w:t>
            </w:r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470C1F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จำกัด</w:t>
            </w:r>
          </w:p>
        </w:tc>
        <w:tc>
          <w:tcPr>
            <w:tcW w:w="1253" w:type="dxa"/>
          </w:tcPr>
          <w:p w14:paraId="5C97F1AA" w14:textId="0A6A880C" w:rsidR="00A372DD" w:rsidRPr="00470C1F" w:rsidRDefault="00A372DD" w:rsidP="00A372D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vAlign w:val="bottom"/>
          </w:tcPr>
          <w:p w14:paraId="4C1EFD98" w14:textId="79D28D1C" w:rsidR="00A372DD" w:rsidRPr="00470C1F" w:rsidRDefault="004B5D4F" w:rsidP="00A372DD">
            <w:pPr>
              <w:pStyle w:val="a1"/>
              <w:tabs>
                <w:tab w:val="decimal" w:pos="270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F38D34" w14:textId="77777777" w:rsidR="00A372DD" w:rsidRPr="00470C1F" w:rsidRDefault="00A372DD" w:rsidP="00A372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7CEDB1" w14:textId="6562CB5D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</w:tabs>
              <w:spacing w:line="240" w:lineRule="auto"/>
              <w:ind w:left="-108" w:right="-28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7650F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CE68" w14:textId="48A75911" w:rsidR="00A372DD" w:rsidRPr="00470C1F" w:rsidRDefault="005A7377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D49C5">
              <w:rPr>
                <w:rFonts w:asciiTheme="majorBidi" w:hAnsiTheme="majorBidi" w:cstheme="majorBidi"/>
                <w:sz w:val="30"/>
                <w:szCs w:val="30"/>
              </w:rPr>
              <w:t>,746</w:t>
            </w:r>
          </w:p>
        </w:tc>
        <w:tc>
          <w:tcPr>
            <w:tcW w:w="270" w:type="dxa"/>
          </w:tcPr>
          <w:p w14:paraId="76776370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EC309" w14:textId="7230D9BA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</w:tr>
      <w:tr w:rsidR="00A372DD" w:rsidRPr="00470C1F" w14:paraId="1AC9ACCF" w14:textId="77777777">
        <w:trPr>
          <w:cantSplit/>
        </w:trPr>
        <w:tc>
          <w:tcPr>
            <w:tcW w:w="2512" w:type="dxa"/>
          </w:tcPr>
          <w:p w14:paraId="1BFDA7B3" w14:textId="75C5CD2E" w:rsidR="00A372DD" w:rsidRPr="00470C1F" w:rsidRDefault="00F65537" w:rsidP="00A372D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proofErr w:type="spellStart"/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>Singto</w:t>
            </w:r>
            <w:proofErr w:type="spellEnd"/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Limited Liability Company</w:t>
            </w:r>
          </w:p>
        </w:tc>
        <w:tc>
          <w:tcPr>
            <w:tcW w:w="1253" w:type="dxa"/>
          </w:tcPr>
          <w:p w14:paraId="6D173955" w14:textId="4D60AB0D" w:rsidR="00A372DD" w:rsidRPr="00470C1F" w:rsidRDefault="00A372DD" w:rsidP="00A372D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EFF5606" w14:textId="1D7C5785" w:rsidR="00A372DD" w:rsidRPr="00470C1F" w:rsidRDefault="004B5D4F" w:rsidP="00A372DD">
            <w:pPr>
              <w:pStyle w:val="a1"/>
              <w:tabs>
                <w:tab w:val="decimal" w:pos="270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93E1D9" w14:textId="77777777" w:rsidR="00A372DD" w:rsidRPr="00470C1F" w:rsidRDefault="00A372DD" w:rsidP="00A372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4C081E" w14:textId="15648E8D" w:rsidR="00A372DD" w:rsidRPr="00470C1F" w:rsidRDefault="00F65537" w:rsidP="00DF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F7EFB" w:rsidRPr="00470C1F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67E028E8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8E4D76" w14:textId="7AB13D9C" w:rsidR="00A372DD" w:rsidRPr="00470C1F" w:rsidRDefault="000B351E" w:rsidP="0020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</w:tabs>
              <w:spacing w:line="240" w:lineRule="auto"/>
              <w:ind w:left="-108" w:right="-28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E6109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D86D0" w14:textId="2B27AB13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D11" w:rsidRPr="00470C1F" w14:paraId="06048546" w14:textId="77777777">
        <w:trPr>
          <w:cantSplit/>
        </w:trPr>
        <w:tc>
          <w:tcPr>
            <w:tcW w:w="2512" w:type="dxa"/>
          </w:tcPr>
          <w:p w14:paraId="63A99090" w14:textId="7D3F6CCF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pacing w:val="-16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</w:tcPr>
          <w:p w14:paraId="7B1BC172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92A26" w14:textId="4B3A7FB4" w:rsidR="00DA2D11" w:rsidRPr="00470C1F" w:rsidRDefault="00BC44F1" w:rsidP="001A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70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117,471</w:t>
            </w:r>
          </w:p>
        </w:tc>
        <w:tc>
          <w:tcPr>
            <w:tcW w:w="270" w:type="dxa"/>
          </w:tcPr>
          <w:p w14:paraId="1032D7D6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8EF31A" w14:textId="3927D196" w:rsidR="00DA2D11" w:rsidRPr="00470C1F" w:rsidRDefault="006036C0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</w:t>
            </w:r>
            <w:r w:rsidR="00DF1983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14:paraId="4C10F56D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42D4A" w14:textId="69083B29" w:rsidR="00DA2D11" w:rsidRPr="00470C1F" w:rsidRDefault="000B351E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  <w:r w:rsidR="00642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,790</w:t>
            </w:r>
          </w:p>
        </w:tc>
        <w:tc>
          <w:tcPr>
            <w:tcW w:w="270" w:type="dxa"/>
          </w:tcPr>
          <w:p w14:paraId="526A4FCA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3E567" w14:textId="20F894CC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203,849</w:t>
            </w:r>
          </w:p>
        </w:tc>
      </w:tr>
    </w:tbl>
    <w:p w14:paraId="42A8D4EB" w14:textId="77777777" w:rsidR="00E8526C" w:rsidRPr="003D5A2C" w:rsidRDefault="00E8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3EF9DEDB" w14:textId="2475BD15" w:rsidR="00E6225C" w:rsidRPr="00470C1F" w:rsidRDefault="007713E1" w:rsidP="00E62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0C1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</w:t>
      </w:r>
      <w:r w:rsidRPr="00470C1F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470C1F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</w:t>
      </w:r>
      <w:r w:rsidR="00D27482" w:rsidRPr="00470C1F">
        <w:rPr>
          <w:rFonts w:asciiTheme="majorBidi" w:hAnsiTheme="majorBidi" w:hint="cs"/>
          <w:sz w:val="30"/>
          <w:szCs w:val="30"/>
          <w:cs/>
        </w:rPr>
        <w:t>สำหรับ</w:t>
      </w:r>
      <w:r w:rsidR="007133EC" w:rsidRPr="007133EC">
        <w:rPr>
          <w:rFonts w:asciiTheme="majorBidi" w:hAnsiTheme="majorBidi" w:hint="cs"/>
          <w:sz w:val="30"/>
          <w:szCs w:val="30"/>
          <w:cs/>
        </w:rPr>
        <w:t>งวดเก้าเดือนสิ้นสุดวันที่</w:t>
      </w:r>
      <w:r w:rsidR="007133EC" w:rsidRPr="007133EC">
        <w:rPr>
          <w:rFonts w:asciiTheme="majorBidi" w:hAnsiTheme="majorBidi"/>
          <w:sz w:val="30"/>
          <w:szCs w:val="30"/>
          <w:cs/>
        </w:rPr>
        <w:t xml:space="preserve"> </w:t>
      </w:r>
      <w:r w:rsidR="007133EC" w:rsidRPr="007133EC">
        <w:rPr>
          <w:rFonts w:asciiTheme="majorBidi" w:hAnsiTheme="majorBidi"/>
          <w:sz w:val="30"/>
          <w:szCs w:val="30"/>
        </w:rPr>
        <w:t>30</w:t>
      </w:r>
      <w:r w:rsidR="007133EC" w:rsidRPr="007133EC">
        <w:rPr>
          <w:rFonts w:asciiTheme="majorBidi" w:hAnsiTheme="majorBidi"/>
          <w:sz w:val="30"/>
          <w:szCs w:val="30"/>
          <w:cs/>
        </w:rPr>
        <w:t xml:space="preserve"> </w:t>
      </w:r>
      <w:r w:rsidR="007133EC" w:rsidRPr="007133EC">
        <w:rPr>
          <w:rFonts w:asciiTheme="majorBidi" w:hAnsiTheme="majorBidi" w:hint="cs"/>
          <w:sz w:val="30"/>
          <w:szCs w:val="30"/>
          <w:cs/>
        </w:rPr>
        <w:t>กันยายน</w:t>
      </w:r>
      <w:r w:rsidRPr="00470C1F">
        <w:rPr>
          <w:rFonts w:asciiTheme="majorBidi" w:hAnsiTheme="majorBidi" w:cstheme="majorBidi"/>
          <w:sz w:val="30"/>
          <w:szCs w:val="30"/>
        </w:rPr>
        <w:t>256</w:t>
      </w:r>
      <w:r w:rsidR="00AF075D" w:rsidRPr="00470C1F">
        <w:rPr>
          <w:rFonts w:asciiTheme="majorBidi" w:hAnsiTheme="majorBidi" w:cstheme="majorBidi"/>
          <w:sz w:val="30"/>
          <w:szCs w:val="30"/>
        </w:rPr>
        <w:t>7</w:t>
      </w:r>
      <w:r w:rsidRPr="00470C1F">
        <w:rPr>
          <w:rFonts w:asciiTheme="majorBidi" w:hAnsiTheme="majorBidi" w:cstheme="majorBidi"/>
          <w:sz w:val="30"/>
          <w:szCs w:val="30"/>
        </w:rPr>
        <w:t xml:space="preserve"> </w:t>
      </w:r>
      <w:r w:rsidRPr="00470C1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70C1F">
        <w:rPr>
          <w:rFonts w:asciiTheme="majorBidi" w:hAnsiTheme="majorBidi" w:cstheme="majorBidi"/>
          <w:sz w:val="30"/>
          <w:szCs w:val="30"/>
        </w:rPr>
        <w:t>256</w:t>
      </w:r>
      <w:r w:rsidR="00AF075D" w:rsidRPr="00470C1F">
        <w:rPr>
          <w:rFonts w:asciiTheme="majorBidi" w:hAnsiTheme="majorBidi" w:cstheme="majorBidi"/>
          <w:sz w:val="30"/>
          <w:szCs w:val="30"/>
        </w:rPr>
        <w:t>6</w:t>
      </w:r>
      <w:r w:rsidRPr="00470C1F">
        <w:rPr>
          <w:rFonts w:asciiTheme="majorBidi" w:hAnsiTheme="majorBidi" w:cstheme="majorBidi"/>
          <w:sz w:val="30"/>
          <w:szCs w:val="30"/>
        </w:rPr>
        <w:t xml:space="preserve"> </w:t>
      </w:r>
      <w:r w:rsidRPr="00470C1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6D2EBE" w:rsidRPr="00470C1F" w14:paraId="5FBFCF5B" w14:textId="77777777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4A244684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6CB202D4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42366CC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5D2B4340" w14:textId="2AD5D94F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3079DA" w:rsidRPr="00470C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D2EBE" w:rsidRPr="00470C1F" w14:paraId="0F7D1374" w14:textId="77777777">
        <w:trPr>
          <w:tblHeader/>
        </w:trPr>
        <w:tc>
          <w:tcPr>
            <w:tcW w:w="3087" w:type="dxa"/>
            <w:vAlign w:val="bottom"/>
          </w:tcPr>
          <w:p w14:paraId="5C82BF7B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EF8C154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481D7FB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EB98545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E3A703A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F01179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0EDB35D6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AAD154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D162A06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656EADE" w14:textId="74BED13D" w:rsidR="006D2EBE" w:rsidRPr="00470C1F" w:rsidRDefault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54B1D" w:rsidRPr="00954B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6D2EBE" w:rsidRPr="00470C1F" w14:paraId="34835B02" w14:textId="77777777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4C600396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A765F0C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4A2902C3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225BBD8C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0C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D2EBE" w:rsidRPr="00470C1F" w14:paraId="39D441EB" w14:textId="77777777">
        <w:tc>
          <w:tcPr>
            <w:tcW w:w="3087" w:type="dxa"/>
            <w:vAlign w:val="bottom"/>
          </w:tcPr>
          <w:p w14:paraId="2E472994" w14:textId="2A3FED35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AF075D"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1209" w:type="dxa"/>
            <w:vAlign w:val="bottom"/>
          </w:tcPr>
          <w:p w14:paraId="7B12E209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1E767A3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23B6F11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20A5E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889A11A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02F64AF9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DA6F4D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90BD9C3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6ADEFC5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75D" w:rsidRPr="00470C1F" w14:paraId="6B35D50E" w14:textId="77777777">
        <w:tc>
          <w:tcPr>
            <w:tcW w:w="3087" w:type="dxa"/>
          </w:tcPr>
          <w:p w14:paraId="1EF196AF" w14:textId="1DE1A64D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352E87E6" w14:textId="117BCA88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5520519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3E772FC" w14:textId="056499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713318E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04FD460" w14:textId="61EF67BD" w:rsidR="00AF075D" w:rsidRPr="00470C1F" w:rsidRDefault="00842857" w:rsidP="0041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296AFF">
              <w:rPr>
                <w:rFonts w:asciiTheme="majorBidi" w:hAnsiTheme="majorBidi" w:cstheme="majorBidi"/>
                <w:sz w:val="30"/>
                <w:szCs w:val="30"/>
              </w:rPr>
              <w:t>,345</w:t>
            </w:r>
          </w:p>
        </w:tc>
        <w:tc>
          <w:tcPr>
            <w:tcW w:w="237" w:type="dxa"/>
          </w:tcPr>
          <w:p w14:paraId="21933B0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84C07FC" w14:textId="5E289576" w:rsidR="00AF075D" w:rsidRPr="00470C1F" w:rsidRDefault="00414593" w:rsidP="0041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  <w:tab w:val="left" w:pos="394"/>
                <w:tab w:val="left" w:pos="551"/>
              </w:tabs>
              <w:spacing w:line="240" w:lineRule="auto"/>
              <w:ind w:left="-108" w:right="-93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DB07DF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78C9A7C3" w14:textId="6C1B9FC2" w:rsidR="00AF075D" w:rsidRPr="00470C1F" w:rsidRDefault="00742539" w:rsidP="0014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117,711</w:t>
            </w:r>
          </w:p>
        </w:tc>
      </w:tr>
      <w:tr w:rsidR="00AF075D" w:rsidRPr="00470C1F" w14:paraId="5EF35F99" w14:textId="77777777">
        <w:tc>
          <w:tcPr>
            <w:tcW w:w="3087" w:type="dxa"/>
          </w:tcPr>
          <w:p w14:paraId="0B3B659D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0B5DE5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5C1EE90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8DE60FA" w14:textId="254C66D4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763B14EF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9F04E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68C7B0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6584BE1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3C12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1F56A15" w14:textId="1B2B707D" w:rsidR="00AF075D" w:rsidRPr="00470C1F" w:rsidRDefault="005A689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117,711</w:t>
            </w:r>
          </w:p>
        </w:tc>
      </w:tr>
      <w:tr w:rsidR="00AF075D" w:rsidRPr="00470C1F" w14:paraId="6C811E71" w14:textId="77777777" w:rsidTr="00B96506">
        <w:trPr>
          <w:gridAfter w:val="1"/>
          <w:wAfter w:w="6" w:type="dxa"/>
        </w:trPr>
        <w:tc>
          <w:tcPr>
            <w:tcW w:w="3087" w:type="dxa"/>
          </w:tcPr>
          <w:p w14:paraId="39A764B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0C1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470C1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470C1F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65CFD583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EE74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53C06E2" w14:textId="63B3E425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  <w:tc>
          <w:tcPr>
            <w:tcW w:w="236" w:type="dxa"/>
            <w:vAlign w:val="bottom"/>
          </w:tcPr>
          <w:p w14:paraId="3AE0CF7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D83C70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376ECE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46B047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979CC1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B656930" w14:textId="62EA4FBF" w:rsidR="00AF075D" w:rsidRPr="00470C1F" w:rsidRDefault="007259D0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(240)</w:t>
            </w:r>
          </w:p>
        </w:tc>
      </w:tr>
      <w:tr w:rsidR="00AF075D" w:rsidRPr="00470C1F" w14:paraId="35799976" w14:textId="77777777">
        <w:tc>
          <w:tcPr>
            <w:tcW w:w="3087" w:type="dxa"/>
          </w:tcPr>
          <w:p w14:paraId="3079C43F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A6A6DA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FFD14B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10FD7" w14:textId="5FBDCC2C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102,157</w:t>
            </w:r>
          </w:p>
        </w:tc>
        <w:tc>
          <w:tcPr>
            <w:tcW w:w="236" w:type="dxa"/>
          </w:tcPr>
          <w:p w14:paraId="3899971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7745AA4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6A2B26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AA3B578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75AD70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8B6A4B" w14:textId="1A335DD5" w:rsidR="00AF075D" w:rsidRPr="00470C1F" w:rsidRDefault="00946914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="00010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,471</w:t>
            </w:r>
          </w:p>
        </w:tc>
      </w:tr>
    </w:tbl>
    <w:p w14:paraId="1E9C7784" w14:textId="77777777" w:rsidR="00952155" w:rsidRDefault="00952155"/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EF5B08" w:rsidRPr="00470C1F" w14:paraId="0CCD7BF7" w14:textId="77777777">
        <w:trPr>
          <w:tblHeader/>
        </w:trPr>
        <w:tc>
          <w:tcPr>
            <w:tcW w:w="3087" w:type="dxa"/>
            <w:vAlign w:val="bottom"/>
          </w:tcPr>
          <w:p w14:paraId="123F5FB4" w14:textId="4AD7F9CF" w:rsidR="00EF5B08" w:rsidRPr="00470C1F" w:rsidRDefault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244731BE" w14:textId="42ED0C0B" w:rsidR="00EF5B08" w:rsidRPr="00470C1F" w:rsidRDefault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5A4C0616" w14:textId="77777777" w:rsidR="00EF5B08" w:rsidRPr="00470C1F" w:rsidRDefault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2" w:type="dxa"/>
            <w:gridSpan w:val="8"/>
            <w:vAlign w:val="bottom"/>
          </w:tcPr>
          <w:p w14:paraId="36739FFD" w14:textId="2BAA6959" w:rsidR="00EF5B08" w:rsidRPr="00EF5B08" w:rsidRDefault="00EF5B08" w:rsidP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70C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F5B08" w:rsidRPr="00470C1F" w14:paraId="1EFF3CEF" w14:textId="77777777" w:rsidTr="00952155">
        <w:trPr>
          <w:tblHeader/>
        </w:trPr>
        <w:tc>
          <w:tcPr>
            <w:tcW w:w="3087" w:type="dxa"/>
            <w:vAlign w:val="bottom"/>
          </w:tcPr>
          <w:p w14:paraId="442DF6BB" w14:textId="66066C41" w:rsidR="00EF5B08" w:rsidRPr="00470C1F" w:rsidRDefault="00691989" w:rsidP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325F433E" w14:textId="3E40B24C" w:rsidR="00EF5B08" w:rsidRPr="00470C1F" w:rsidRDefault="00EF5B08" w:rsidP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0BA37D2A" w14:textId="77777777" w:rsidR="00EF5B08" w:rsidRPr="00470C1F" w:rsidRDefault="00EF5B08" w:rsidP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A056D5B" w14:textId="5304D278" w:rsidR="00EF5B08" w:rsidRPr="00470C1F" w:rsidRDefault="00EF5B08" w:rsidP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D40FF45" w14:textId="77777777" w:rsidR="00EF5B08" w:rsidRPr="00470C1F" w:rsidRDefault="00EF5B08" w:rsidP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18DD149" w14:textId="7B0B1CA8" w:rsidR="00EF5B08" w:rsidRPr="00470C1F" w:rsidRDefault="00EF5B08" w:rsidP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58A2A17A" w14:textId="77777777" w:rsidR="00EF5B08" w:rsidRPr="00470C1F" w:rsidRDefault="00EF5B08" w:rsidP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219BBDB" w14:textId="74575BC7" w:rsidR="00EF5B08" w:rsidRPr="00470C1F" w:rsidRDefault="00EF5B08" w:rsidP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6048A808" w14:textId="77777777" w:rsidR="00EF5B08" w:rsidRPr="00470C1F" w:rsidRDefault="00EF5B08" w:rsidP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E633543" w14:textId="5668E025" w:rsidR="00EF5B08" w:rsidRDefault="00EF5B08" w:rsidP="00E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4B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121E14" w:rsidRPr="00470C1F" w14:paraId="4391123A" w14:textId="77777777" w:rsidTr="00952155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4219580C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6153895E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5CC9C026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42DD6C50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0C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21E14" w:rsidRPr="00470C1F" w14:paraId="3E0BFBD0" w14:textId="77777777" w:rsidTr="00952155">
        <w:trPr>
          <w:tblHeader/>
        </w:trPr>
        <w:tc>
          <w:tcPr>
            <w:tcW w:w="3087" w:type="dxa"/>
            <w:vAlign w:val="bottom"/>
          </w:tcPr>
          <w:p w14:paraId="2F751AC1" w14:textId="7CA790EC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7835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3A90363B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97D4049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5181BF7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F5BEB3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6A1CF6A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89EEF0B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4457B86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8A08756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174EF45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1E14" w:rsidRPr="00470C1F" w14:paraId="2058F9C6" w14:textId="77777777">
        <w:tc>
          <w:tcPr>
            <w:tcW w:w="3087" w:type="dxa"/>
          </w:tcPr>
          <w:p w14:paraId="6CC83AEB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588939D6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237CB94F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2DDDB21" w14:textId="4F673D9C" w:rsidR="00121E14" w:rsidRPr="00470C1F" w:rsidRDefault="006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121E14" w:rsidRPr="00470C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26A9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142C22C9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C3F296C" w14:textId="0ED13949" w:rsidR="00121E14" w:rsidRPr="00470C1F" w:rsidRDefault="0007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21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37" w:type="dxa"/>
          </w:tcPr>
          <w:p w14:paraId="1E25121E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F34C25F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  <w:tab w:val="left" w:pos="394"/>
                <w:tab w:val="left" w:pos="551"/>
              </w:tabs>
              <w:spacing w:line="240" w:lineRule="auto"/>
              <w:ind w:left="-108" w:right="-93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117633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16F06B81" w14:textId="49CF143E" w:rsidR="00121E14" w:rsidRPr="00470C1F" w:rsidRDefault="00A45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121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  <w:tr w:rsidR="00121E14" w:rsidRPr="00470C1F" w14:paraId="7F12C357" w14:textId="77777777">
        <w:tc>
          <w:tcPr>
            <w:tcW w:w="3087" w:type="dxa"/>
          </w:tcPr>
          <w:p w14:paraId="1072E677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23002C4A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58AFCA2E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AEC227F" w14:textId="0A0D9150" w:rsidR="00121E14" w:rsidRPr="00470C1F" w:rsidRDefault="0007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121E14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7FF44F87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A9BF5BD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C2F2BB4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8AC5C47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5CD8FF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3FFD9A3C" w14:textId="515239A3" w:rsidR="00121E14" w:rsidRPr="00470C1F" w:rsidRDefault="00A45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121E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  <w:tr w:rsidR="00121E14" w:rsidRPr="00470C1F" w14:paraId="08249B1D" w14:textId="77777777">
        <w:trPr>
          <w:gridAfter w:val="1"/>
          <w:wAfter w:w="6" w:type="dxa"/>
        </w:trPr>
        <w:tc>
          <w:tcPr>
            <w:tcW w:w="3087" w:type="dxa"/>
          </w:tcPr>
          <w:p w14:paraId="0DDCCEC1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0C1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470C1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470C1F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6AF47630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66F27E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B71AAB5" w14:textId="44B23F74" w:rsidR="00121E14" w:rsidRPr="00470C1F" w:rsidRDefault="000726A9" w:rsidP="000726A9">
            <w:pPr>
              <w:pStyle w:val="a1"/>
              <w:tabs>
                <w:tab w:val="decimal" w:pos="270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6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AEC0EB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52B9EDD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57A2D32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6B24CEBD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1C15D4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67E58E2" w14:textId="734F8A56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5563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1E14" w:rsidRPr="00470C1F" w14:paraId="12B7FF90" w14:textId="77777777">
        <w:tc>
          <w:tcPr>
            <w:tcW w:w="3087" w:type="dxa"/>
          </w:tcPr>
          <w:p w14:paraId="7F5F662C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09DFA07F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31CDB03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AE8BD" w14:textId="455CC924" w:rsidR="00121E14" w:rsidRPr="00470C1F" w:rsidRDefault="0007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121E14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6E8F9504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1554AC0C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C5909EB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EDE7A1A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FF097E" w14:textId="77777777" w:rsidR="00121E14" w:rsidRPr="00470C1F" w:rsidRDefault="0012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1BFCA3" w14:textId="44698362" w:rsidR="00121E14" w:rsidRPr="00470C1F" w:rsidRDefault="00255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121E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</w:tbl>
    <w:p w14:paraId="2D626E18" w14:textId="77777777" w:rsidR="00783583" w:rsidRPr="007F4B20" w:rsidRDefault="00783583" w:rsidP="00952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7713E1" w:rsidRPr="00470C1F" w14:paraId="408A91CC" w14:textId="77777777" w:rsidTr="00461BDF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2D9AE4FC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2A4F683F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35F046A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2F3933F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3E1" w:rsidRPr="00470C1F" w14:paraId="16D5C94A" w14:textId="77777777" w:rsidTr="00461BDF">
        <w:trPr>
          <w:tblHeader/>
        </w:trPr>
        <w:tc>
          <w:tcPr>
            <w:tcW w:w="3087" w:type="dxa"/>
            <w:vAlign w:val="bottom"/>
          </w:tcPr>
          <w:p w14:paraId="1F08128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3BABF13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7E40F811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D799EE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DD21880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002C7C1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65B62E7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921BF5C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EB6F960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89A042" w14:textId="728AA0C9" w:rsidR="007713E1" w:rsidRPr="00470C1F" w:rsidRDefault="00386FB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54B1D" w:rsidRPr="00954B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7713E1" w:rsidRPr="00470C1F" w14:paraId="67DA2F33" w14:textId="77777777" w:rsidTr="00461BDF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2297D00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3514ACEE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753B011F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3A6FA38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0C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713E1" w:rsidRPr="00470C1F" w14:paraId="6062117F" w14:textId="77777777" w:rsidTr="00461BDF">
        <w:tc>
          <w:tcPr>
            <w:tcW w:w="3087" w:type="dxa"/>
            <w:vAlign w:val="bottom"/>
          </w:tcPr>
          <w:p w14:paraId="3851B748" w14:textId="38774390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AF075D"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1209" w:type="dxa"/>
            <w:vAlign w:val="bottom"/>
          </w:tcPr>
          <w:p w14:paraId="31F1136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881625C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6A7090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127F27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DA4CFB0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26C06895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E78E735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F4AB63E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03E482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C431F" w:rsidRPr="00470C1F" w14:paraId="5BF006CA" w14:textId="77777777">
        <w:tc>
          <w:tcPr>
            <w:tcW w:w="3087" w:type="dxa"/>
          </w:tcPr>
          <w:p w14:paraId="19B613AB" w14:textId="435A2AE4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791D4310" w14:textId="3D2D107A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72A2A2A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44641B9" w14:textId="02C623FA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76542F72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6AD0F12" w14:textId="0E521CF6" w:rsidR="005C431F" w:rsidRPr="00470C1F" w:rsidRDefault="001E187E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15,345</w:t>
            </w:r>
          </w:p>
        </w:tc>
        <w:tc>
          <w:tcPr>
            <w:tcW w:w="237" w:type="dxa"/>
          </w:tcPr>
          <w:p w14:paraId="0827D35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AE2C9F3" w14:textId="7F2DB353" w:rsidR="005C431F" w:rsidRPr="00470C1F" w:rsidRDefault="001E187E" w:rsidP="0077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line="240" w:lineRule="auto"/>
              <w:ind w:left="-95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6A7552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3423C958" w14:textId="3657D5C4" w:rsidR="005C431F" w:rsidRPr="00470C1F" w:rsidRDefault="00C75B3B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117,711</w:t>
            </w:r>
          </w:p>
        </w:tc>
      </w:tr>
      <w:tr w:rsidR="005C431F" w:rsidRPr="00470C1F" w14:paraId="5C95244D" w14:textId="77777777">
        <w:tc>
          <w:tcPr>
            <w:tcW w:w="3087" w:type="dxa"/>
          </w:tcPr>
          <w:p w14:paraId="2DCA6246" w14:textId="7CE5A420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28D791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1E2C218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33D0C8D" w14:textId="2CAB5982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68176466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4737B76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D5458FA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7E63301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3F9272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72E1D429" w14:textId="0D04D551" w:rsidR="005C431F" w:rsidRPr="00470C1F" w:rsidRDefault="00381168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117,711</w:t>
            </w:r>
          </w:p>
        </w:tc>
      </w:tr>
      <w:tr w:rsidR="005C431F" w:rsidRPr="00470C1F" w14:paraId="701182F9" w14:textId="77777777" w:rsidTr="00A939EF">
        <w:tc>
          <w:tcPr>
            <w:tcW w:w="3087" w:type="dxa"/>
          </w:tcPr>
          <w:p w14:paraId="2A865674" w14:textId="0AC83E1C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9" w:type="dxa"/>
          </w:tcPr>
          <w:p w14:paraId="7EAF6CF0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AF33A5C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012A8F9" w14:textId="1325D34C" w:rsidR="005C431F" w:rsidRPr="00470C1F" w:rsidRDefault="005C431F" w:rsidP="0044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40" w:lineRule="auto"/>
              <w:ind w:left="-95" w:right="-4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  <w:tc>
          <w:tcPr>
            <w:tcW w:w="236" w:type="dxa"/>
            <w:vAlign w:val="bottom"/>
          </w:tcPr>
          <w:p w14:paraId="76E93238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B387F69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17CBCBA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96126D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1B6535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5906AC6C" w14:textId="11EB04EE" w:rsidR="005C431F" w:rsidRPr="00470C1F" w:rsidRDefault="00381168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(240)</w:t>
            </w:r>
          </w:p>
        </w:tc>
      </w:tr>
      <w:tr w:rsidR="005C431F" w:rsidRPr="00470C1F" w14:paraId="6F9946AF" w14:textId="77777777">
        <w:tc>
          <w:tcPr>
            <w:tcW w:w="3087" w:type="dxa"/>
          </w:tcPr>
          <w:p w14:paraId="1EC68A59" w14:textId="6AE2702A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1B628F6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44E3ACA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8320D8E" w14:textId="1AA47780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102,157</w:t>
            </w:r>
          </w:p>
        </w:tc>
        <w:tc>
          <w:tcPr>
            <w:tcW w:w="236" w:type="dxa"/>
          </w:tcPr>
          <w:p w14:paraId="433EE6F0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F2E63AC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1B2993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BABF998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92FB4F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4BFDD4B" w14:textId="38EF3AA4" w:rsidR="005C431F" w:rsidRPr="00470C1F" w:rsidRDefault="00FA11DB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117,471</w:t>
            </w:r>
          </w:p>
        </w:tc>
      </w:tr>
      <w:tr w:rsidR="00AF075D" w:rsidRPr="00470C1F" w14:paraId="00FDAA34" w14:textId="77777777" w:rsidTr="00296976">
        <w:trPr>
          <w:trHeight w:val="155"/>
        </w:trPr>
        <w:tc>
          <w:tcPr>
            <w:tcW w:w="3087" w:type="dxa"/>
          </w:tcPr>
          <w:p w14:paraId="289D7A8B" w14:textId="77777777" w:rsidR="00AF075D" w:rsidRPr="00296976" w:rsidRDefault="00AF075D" w:rsidP="0029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09" w:type="dxa"/>
          </w:tcPr>
          <w:p w14:paraId="3C72F09A" w14:textId="77777777" w:rsidR="00AF075D" w:rsidRPr="00296976" w:rsidRDefault="00AF075D" w:rsidP="0029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2" w:type="dxa"/>
            <w:gridSpan w:val="2"/>
          </w:tcPr>
          <w:p w14:paraId="20851013" w14:textId="77777777" w:rsidR="00AF075D" w:rsidRPr="00296976" w:rsidRDefault="00AF075D" w:rsidP="0029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35" w:type="dxa"/>
            <w:vAlign w:val="bottom"/>
          </w:tcPr>
          <w:p w14:paraId="2BC6715C" w14:textId="77777777" w:rsidR="00AF075D" w:rsidRPr="00296976" w:rsidRDefault="00AF075D" w:rsidP="0029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6F7A2B2" w14:textId="77777777" w:rsidR="00AF075D" w:rsidRPr="00296976" w:rsidRDefault="00AF075D" w:rsidP="0029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22" w:type="dxa"/>
            <w:vAlign w:val="bottom"/>
          </w:tcPr>
          <w:p w14:paraId="1529836C" w14:textId="77777777" w:rsidR="00AF075D" w:rsidRPr="00296976" w:rsidRDefault="00AF075D" w:rsidP="0029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7" w:type="dxa"/>
            <w:vAlign w:val="bottom"/>
          </w:tcPr>
          <w:p w14:paraId="74A38A57" w14:textId="77777777" w:rsidR="00AF075D" w:rsidRPr="00296976" w:rsidRDefault="00AF075D" w:rsidP="0029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69" w:type="dxa"/>
            <w:vAlign w:val="bottom"/>
          </w:tcPr>
          <w:p w14:paraId="40FF3014" w14:textId="77777777" w:rsidR="00AF075D" w:rsidRPr="00296976" w:rsidRDefault="00AF075D" w:rsidP="0029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18E44E81" w14:textId="77777777" w:rsidR="00AF075D" w:rsidRPr="00296976" w:rsidRDefault="00AF075D" w:rsidP="0029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9A4592C" w14:textId="77777777" w:rsidR="00AF075D" w:rsidRPr="00296976" w:rsidRDefault="00AF075D" w:rsidP="0029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F075D" w:rsidRPr="00470C1F" w14:paraId="29E9C0AC" w14:textId="77777777">
        <w:tc>
          <w:tcPr>
            <w:tcW w:w="3087" w:type="dxa"/>
          </w:tcPr>
          <w:p w14:paraId="2D462A7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77D84F07" w14:textId="0099F3D3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7 - 8</w:t>
            </w:r>
          </w:p>
        </w:tc>
        <w:tc>
          <w:tcPr>
            <w:tcW w:w="242" w:type="dxa"/>
            <w:gridSpan w:val="2"/>
          </w:tcPr>
          <w:p w14:paraId="405CAF0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EB3D0E6" w14:textId="4738FBA2" w:rsidR="00AF075D" w:rsidRPr="00470C1F" w:rsidRDefault="0063434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101,</w:t>
            </w:r>
            <w:r w:rsidR="002A4CE5" w:rsidRPr="00470C1F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36" w:type="dxa"/>
            <w:vAlign w:val="bottom"/>
          </w:tcPr>
          <w:p w14:paraId="1361DF3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CBD551D" w14:textId="6266A919" w:rsidR="00AF075D" w:rsidRPr="00470C1F" w:rsidRDefault="00B00CC4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2,494</w:t>
            </w:r>
          </w:p>
        </w:tc>
        <w:tc>
          <w:tcPr>
            <w:tcW w:w="237" w:type="dxa"/>
            <w:vAlign w:val="bottom"/>
          </w:tcPr>
          <w:p w14:paraId="76771758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1C774B1" w14:textId="3BE070C7" w:rsidR="00AF075D" w:rsidRPr="00470C1F" w:rsidRDefault="00DD65EF" w:rsidP="00A6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</w:t>
            </w:r>
            <w:r w:rsidR="00A00F50">
              <w:rPr>
                <w:rFonts w:asciiTheme="majorBidi" w:hAnsiTheme="majorBidi" w:cstheme="majorBidi"/>
                <w:sz w:val="30"/>
                <w:szCs w:val="30"/>
              </w:rPr>
              <w:t>,934)</w:t>
            </w:r>
          </w:p>
        </w:tc>
        <w:tc>
          <w:tcPr>
            <w:tcW w:w="236" w:type="dxa"/>
            <w:vAlign w:val="bottom"/>
          </w:tcPr>
          <w:p w14:paraId="6BD48F87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4931717" w14:textId="0F783076" w:rsidR="00AF075D" w:rsidRPr="00470C1F" w:rsidRDefault="006F05B8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68,459</w:t>
            </w:r>
          </w:p>
        </w:tc>
      </w:tr>
      <w:tr w:rsidR="00AF075D" w:rsidRPr="008E1326" w14:paraId="4E445330" w14:textId="77777777">
        <w:tc>
          <w:tcPr>
            <w:tcW w:w="3087" w:type="dxa"/>
          </w:tcPr>
          <w:p w14:paraId="07914EDE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6C8B5FF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39ED148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738F5FA" w14:textId="20D47F35" w:rsidR="00AF075D" w:rsidRPr="00470C1F" w:rsidRDefault="0063434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7288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01,</w:t>
            </w:r>
            <w:r w:rsidR="003216E8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36" w:type="dxa"/>
            <w:vAlign w:val="bottom"/>
          </w:tcPr>
          <w:p w14:paraId="3F41527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80630A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3084FC5D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8D24E21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0C39B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6B0F8A94" w14:textId="54D3BCAE" w:rsidR="00AF075D" w:rsidRPr="008E1326" w:rsidRDefault="00AF3A3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68,459</w:t>
            </w:r>
          </w:p>
        </w:tc>
      </w:tr>
      <w:tr w:rsidR="00AF075D" w:rsidRPr="008E1326" w14:paraId="6E5864D9" w14:textId="77777777" w:rsidTr="00A939EF">
        <w:trPr>
          <w:gridAfter w:val="1"/>
          <w:wAfter w:w="6" w:type="dxa"/>
        </w:trPr>
        <w:tc>
          <w:tcPr>
            <w:tcW w:w="3087" w:type="dxa"/>
          </w:tcPr>
          <w:p w14:paraId="2E38495B" w14:textId="70642613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4062F7A2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D7F2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0E32D70" w14:textId="773B8F80" w:rsidR="00AF075D" w:rsidRPr="008E1326" w:rsidRDefault="003216E8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  <w:tc>
          <w:tcPr>
            <w:tcW w:w="236" w:type="dxa"/>
            <w:vAlign w:val="bottom"/>
          </w:tcPr>
          <w:p w14:paraId="06530951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A9923EB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003D0C1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D6C428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  <w:tab w:val="decimal" w:pos="75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41C4CF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F280BC5" w14:textId="40A3B248" w:rsidR="00AF075D" w:rsidRPr="008E1326" w:rsidRDefault="00AD6911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0A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D63B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4E40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075D" w:rsidRPr="008E1326" w14:paraId="109C1F73" w14:textId="77777777">
        <w:tc>
          <w:tcPr>
            <w:tcW w:w="3087" w:type="dxa"/>
          </w:tcPr>
          <w:p w14:paraId="5021C268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3A2BE713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14C8ED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31104D6F" w14:textId="52C4A31D" w:rsidR="00AF075D" w:rsidRPr="008E1326" w:rsidRDefault="003216E8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101,692</w:t>
            </w:r>
          </w:p>
        </w:tc>
        <w:tc>
          <w:tcPr>
            <w:tcW w:w="236" w:type="dxa"/>
            <w:vAlign w:val="bottom"/>
          </w:tcPr>
          <w:p w14:paraId="59775CCF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33067F6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3111E6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2C78386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0D7110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76B4C" w14:textId="589DA20F" w:rsidR="00AF075D" w:rsidRPr="008E1326" w:rsidRDefault="003102C9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68,3</w:t>
            </w:r>
            <w:r w:rsidR="00DD6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AF075D" w:rsidRPr="008E1326" w14:paraId="0FCB3CD0" w14:textId="77777777" w:rsidTr="00AD7E85">
        <w:tc>
          <w:tcPr>
            <w:tcW w:w="3087" w:type="dxa"/>
            <w:vAlign w:val="bottom"/>
          </w:tcPr>
          <w:p w14:paraId="7289513A" w14:textId="3D3E227A" w:rsidR="00AF075D" w:rsidRPr="00D613A4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ja-JP"/>
              </w:rPr>
            </w:pPr>
            <w:r w:rsidRPr="00D613A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209" w:type="dxa"/>
            <w:vAlign w:val="bottom"/>
          </w:tcPr>
          <w:p w14:paraId="18FE0D4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654FB27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D7E1AA8" w14:textId="3EB5A5EE" w:rsidR="00AF075D" w:rsidRPr="004A2565" w:rsidRDefault="00607177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203,849</w:t>
            </w:r>
          </w:p>
        </w:tc>
        <w:tc>
          <w:tcPr>
            <w:tcW w:w="236" w:type="dxa"/>
            <w:vAlign w:val="bottom"/>
          </w:tcPr>
          <w:p w14:paraId="29D164F1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11A371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5C0100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4347A0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C39ED9B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1A6A" w14:textId="27AFE578" w:rsidR="00AF075D" w:rsidRPr="00F04F56" w:rsidRDefault="00137B84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185,79</w:t>
            </w:r>
            <w:r w:rsidR="003B4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D3352D" w:rsidRPr="008E1326" w14:paraId="3D079765" w14:textId="77777777" w:rsidTr="002527AC">
        <w:tc>
          <w:tcPr>
            <w:tcW w:w="3087" w:type="dxa"/>
            <w:vAlign w:val="bottom"/>
          </w:tcPr>
          <w:p w14:paraId="1C3A6444" w14:textId="77777777" w:rsidR="00D3352D" w:rsidRPr="0029697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07254A8A" w14:textId="77777777" w:rsidR="00D3352D" w:rsidRPr="0029697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3CA94EB3" w14:textId="77777777" w:rsidR="00D3352D" w:rsidRPr="0029697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</w:tcPr>
          <w:p w14:paraId="463CF634" w14:textId="77777777" w:rsidR="00D3352D" w:rsidRPr="0029697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BBE062E" w14:textId="77777777" w:rsidR="00D3352D" w:rsidRPr="0029697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2" w:type="dxa"/>
            <w:vAlign w:val="bottom"/>
          </w:tcPr>
          <w:p w14:paraId="33FFCBA8" w14:textId="77777777" w:rsidR="00D3352D" w:rsidRPr="0029697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vAlign w:val="bottom"/>
          </w:tcPr>
          <w:p w14:paraId="7734C7AA" w14:textId="77777777" w:rsidR="00D3352D" w:rsidRPr="0029697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9" w:type="dxa"/>
            <w:vAlign w:val="bottom"/>
          </w:tcPr>
          <w:p w14:paraId="3EDCCA95" w14:textId="77777777" w:rsidR="00D3352D" w:rsidRPr="0029697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3754797E" w14:textId="77777777" w:rsidR="00D3352D" w:rsidRPr="0029697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EC59590" w14:textId="77777777" w:rsidR="00D3352D" w:rsidRPr="0029697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F075D" w:rsidRPr="008E1326" w14:paraId="618A978E" w14:textId="77777777" w:rsidTr="002527AC">
        <w:tc>
          <w:tcPr>
            <w:tcW w:w="3087" w:type="dxa"/>
            <w:vAlign w:val="bottom"/>
          </w:tcPr>
          <w:p w14:paraId="196A8D42" w14:textId="73ACA7B2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27B9DC2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03F2FA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31362E6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C5CD80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46966F8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5A9FE5C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33FBBAB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0F72E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EB8C5D8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7A64" w:rsidRPr="008E1326" w14:paraId="161F1479" w14:textId="77777777" w:rsidTr="00B42C48">
        <w:tc>
          <w:tcPr>
            <w:tcW w:w="3087" w:type="dxa"/>
          </w:tcPr>
          <w:p w14:paraId="6F68C6D2" w14:textId="7F79610D" w:rsidR="009C7A64" w:rsidRPr="00D93D74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21A05590" w14:textId="6E8D1E2A" w:rsidR="009C7A64" w:rsidRPr="008E1326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1EFF35AE" w14:textId="77777777" w:rsidR="009C7A64" w:rsidRPr="008E1326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FBB08D0" w14:textId="2E100B97" w:rsidR="009C7A64" w:rsidRPr="008E1326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6" w:type="dxa"/>
            <w:vAlign w:val="bottom"/>
          </w:tcPr>
          <w:p w14:paraId="054DDAAC" w14:textId="77777777" w:rsidR="009C7A64" w:rsidRPr="008E1326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6CABA6D" w14:textId="3F04370B" w:rsidR="009C7A64" w:rsidRPr="008E1326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A64">
              <w:rPr>
                <w:rFonts w:asciiTheme="majorBidi" w:hAnsiTheme="majorBidi" w:cstheme="majorBidi"/>
                <w:sz w:val="30"/>
                <w:szCs w:val="30"/>
              </w:rPr>
              <w:t>30,605</w:t>
            </w:r>
          </w:p>
        </w:tc>
        <w:tc>
          <w:tcPr>
            <w:tcW w:w="237" w:type="dxa"/>
          </w:tcPr>
          <w:p w14:paraId="7A5E9513" w14:textId="77777777" w:rsidR="009C7A64" w:rsidRPr="008E1326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98A03EC" w14:textId="57D48120" w:rsidR="009C7A64" w:rsidRPr="008E1326" w:rsidRDefault="009C7A64" w:rsidP="005C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  <w:tab w:val="left" w:pos="394"/>
                <w:tab w:val="left" w:pos="551"/>
              </w:tabs>
              <w:spacing w:line="240" w:lineRule="auto"/>
              <w:ind w:left="-108" w:right="-93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C53EB0" w14:textId="77777777" w:rsidR="009C7A64" w:rsidRPr="008E1326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5002CA7E" w14:textId="3106C53A" w:rsidR="009C7A64" w:rsidRPr="008E1326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78,599</w:t>
            </w:r>
          </w:p>
        </w:tc>
      </w:tr>
      <w:tr w:rsidR="009C7A64" w:rsidRPr="008E1326" w14:paraId="6332277F" w14:textId="77777777" w:rsidTr="00B42C48">
        <w:tc>
          <w:tcPr>
            <w:tcW w:w="3087" w:type="dxa"/>
          </w:tcPr>
          <w:p w14:paraId="4F82BA1B" w14:textId="2AB9DEB0" w:rsidR="009C7A64" w:rsidRPr="00D93D74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652A82BC" w14:textId="77777777" w:rsidR="009C7A64" w:rsidRPr="008E1326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AE659D7" w14:textId="77777777" w:rsidR="009C7A64" w:rsidRPr="008E1326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2114407" w14:textId="1D520079" w:rsidR="009C7A64" w:rsidRPr="002644C2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36" w:type="dxa"/>
            <w:vAlign w:val="bottom"/>
          </w:tcPr>
          <w:p w14:paraId="4B6B9FDA" w14:textId="77777777" w:rsidR="009C7A64" w:rsidRPr="002644C2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7AE049D4" w14:textId="77777777" w:rsidR="009C7A64" w:rsidRPr="002644C2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97D4FD7" w14:textId="77777777" w:rsidR="009C7A64" w:rsidRPr="002644C2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76CAE78" w14:textId="77777777" w:rsidR="009C7A64" w:rsidRPr="002644C2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6DF063" w14:textId="77777777" w:rsidR="009C7A64" w:rsidRPr="002644C2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7ABC1B0" w14:textId="1D7728DD" w:rsidR="009C7A64" w:rsidRPr="002644C2" w:rsidRDefault="009C7A64" w:rsidP="009C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78,599</w:t>
            </w:r>
          </w:p>
        </w:tc>
      </w:tr>
      <w:tr w:rsidR="00F21863" w:rsidRPr="008E1326" w14:paraId="50715244" w14:textId="77777777" w:rsidTr="007A5220">
        <w:tc>
          <w:tcPr>
            <w:tcW w:w="3087" w:type="dxa"/>
          </w:tcPr>
          <w:p w14:paraId="25BD500C" w14:textId="28648073" w:rsidR="00F21863" w:rsidRPr="00D93D74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</w:t>
            </w:r>
            <w:r w:rsidRPr="00695E0E">
              <w:rPr>
                <w:rFonts w:asciiTheme="majorBidi" w:hAnsiTheme="majorBidi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09" w:type="dxa"/>
          </w:tcPr>
          <w:p w14:paraId="6AB4A1D1" w14:textId="77777777" w:rsidR="00F21863" w:rsidRPr="008E1326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EB0B761" w14:textId="77777777" w:rsidR="00F21863" w:rsidRPr="008E1326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C77BFA8" w14:textId="3D0464E9" w:rsidR="00F21863" w:rsidRPr="008E1326" w:rsidRDefault="00F21863" w:rsidP="00C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  <w:tab w:val="left" w:pos="426"/>
                <w:tab w:val="left" w:pos="551"/>
              </w:tabs>
              <w:spacing w:line="240" w:lineRule="auto"/>
              <w:ind w:left="-108" w:right="-28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9006B72" w14:textId="77777777" w:rsidR="00F21863" w:rsidRPr="008E1326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026BEF9" w14:textId="77777777" w:rsidR="00F21863" w:rsidRPr="008E1326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3978FFAB" w14:textId="77777777" w:rsidR="00F21863" w:rsidRPr="008E1326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1F51936" w14:textId="77777777" w:rsidR="00F21863" w:rsidRPr="008E1326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2D52181" w14:textId="77777777" w:rsidR="00F21863" w:rsidRPr="008E1326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2573397E" w14:textId="6CE84831" w:rsidR="00F21863" w:rsidRPr="008E1326" w:rsidRDefault="00F21863" w:rsidP="00F2186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  <w:tab w:val="left" w:pos="415"/>
              </w:tabs>
              <w:spacing w:line="240" w:lineRule="auto"/>
              <w:ind w:left="-95" w:right="-4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</w:tr>
      <w:tr w:rsidR="00F21863" w:rsidRPr="008E1326" w14:paraId="45C5A2D5" w14:textId="77777777" w:rsidTr="00B42C48">
        <w:tc>
          <w:tcPr>
            <w:tcW w:w="3087" w:type="dxa"/>
          </w:tcPr>
          <w:p w14:paraId="257EC4AF" w14:textId="15E5BEF8" w:rsidR="00F21863" w:rsidRPr="00D93D74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0B4C36A2" w14:textId="77777777" w:rsidR="00F21863" w:rsidRPr="008E1326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5D89C27" w14:textId="77777777" w:rsidR="00F21863" w:rsidRPr="008E1326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1EB3997" w14:textId="59179A10" w:rsidR="00F21863" w:rsidRPr="00C675FA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  <w:vAlign w:val="bottom"/>
          </w:tcPr>
          <w:p w14:paraId="180D4341" w14:textId="77777777" w:rsidR="00F21863" w:rsidRPr="00C675FA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FD9CF95" w14:textId="77777777" w:rsidR="00F21863" w:rsidRPr="00C675FA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1FD5F18" w14:textId="77777777" w:rsidR="00F21863" w:rsidRPr="00C675FA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035FF00" w14:textId="77777777" w:rsidR="00F21863" w:rsidRPr="00C675FA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847066" w14:textId="77777777" w:rsidR="00F21863" w:rsidRPr="00C675FA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3DD8EB3F" w14:textId="2A941FF2" w:rsidR="00F21863" w:rsidRPr="00C675FA" w:rsidRDefault="00F21863" w:rsidP="00F2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78,438</w:t>
            </w:r>
          </w:p>
        </w:tc>
      </w:tr>
      <w:tr w:rsidR="00386FBF" w:rsidRPr="008E1326" w14:paraId="3D811998" w14:textId="77777777" w:rsidTr="00296976">
        <w:trPr>
          <w:trHeight w:val="80"/>
        </w:trPr>
        <w:tc>
          <w:tcPr>
            <w:tcW w:w="3087" w:type="dxa"/>
          </w:tcPr>
          <w:p w14:paraId="2763373A" w14:textId="77777777" w:rsidR="00386FBF" w:rsidRPr="0029697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09" w:type="dxa"/>
          </w:tcPr>
          <w:p w14:paraId="244A77C0" w14:textId="77777777" w:rsidR="00386FBF" w:rsidRPr="0029697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2" w:type="dxa"/>
            <w:gridSpan w:val="2"/>
          </w:tcPr>
          <w:p w14:paraId="57E0C5C2" w14:textId="77777777" w:rsidR="00386FBF" w:rsidRPr="0029697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35" w:type="dxa"/>
            <w:vAlign w:val="bottom"/>
          </w:tcPr>
          <w:p w14:paraId="650F887A" w14:textId="2ABD900C" w:rsidR="00386FBF" w:rsidRPr="0029697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1FF3AAD5" w14:textId="77777777" w:rsidR="00386FBF" w:rsidRPr="0029697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22" w:type="dxa"/>
            <w:vAlign w:val="bottom"/>
          </w:tcPr>
          <w:p w14:paraId="61ED602E" w14:textId="77777777" w:rsidR="00386FBF" w:rsidRPr="0029697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37" w:type="dxa"/>
            <w:vAlign w:val="bottom"/>
          </w:tcPr>
          <w:p w14:paraId="6A8FA464" w14:textId="77777777" w:rsidR="00386FBF" w:rsidRPr="0029697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69" w:type="dxa"/>
            <w:vAlign w:val="bottom"/>
          </w:tcPr>
          <w:p w14:paraId="23A28ECF" w14:textId="77777777" w:rsidR="00386FBF" w:rsidRPr="0029697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36" w:type="dxa"/>
            <w:vAlign w:val="bottom"/>
          </w:tcPr>
          <w:p w14:paraId="2E4D660E" w14:textId="77777777" w:rsidR="00386FBF" w:rsidRPr="0029697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A50EC2B" w14:textId="77777777" w:rsidR="00386FBF" w:rsidRPr="0029697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8B4BDB" w:rsidRPr="008E1326" w14:paraId="4D22EE2D" w14:textId="77777777">
        <w:tc>
          <w:tcPr>
            <w:tcW w:w="3087" w:type="dxa"/>
          </w:tcPr>
          <w:p w14:paraId="1CE5033F" w14:textId="77777777" w:rsidR="008B4BDB" w:rsidRPr="008E1326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18BA4781" w14:textId="22668223" w:rsidR="008B4BDB" w:rsidRPr="008E1326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- 8</w:t>
            </w:r>
          </w:p>
        </w:tc>
        <w:tc>
          <w:tcPr>
            <w:tcW w:w="242" w:type="dxa"/>
            <w:gridSpan w:val="2"/>
          </w:tcPr>
          <w:p w14:paraId="3D55DB82" w14:textId="77777777" w:rsidR="008B4BDB" w:rsidRPr="008E1326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D2D42F" w14:textId="2021989F" w:rsidR="008B4BDB" w:rsidRPr="008E1326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110,829</w:t>
            </w:r>
          </w:p>
        </w:tc>
        <w:tc>
          <w:tcPr>
            <w:tcW w:w="236" w:type="dxa"/>
            <w:vAlign w:val="bottom"/>
          </w:tcPr>
          <w:p w14:paraId="3022CD44" w14:textId="77777777" w:rsidR="008B4BDB" w:rsidRPr="008E1326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297A67" w14:textId="7C749567" w:rsidR="008B4BDB" w:rsidRPr="00134E4D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4,543</w:t>
            </w:r>
          </w:p>
        </w:tc>
        <w:tc>
          <w:tcPr>
            <w:tcW w:w="237" w:type="dxa"/>
            <w:vAlign w:val="bottom"/>
          </w:tcPr>
          <w:p w14:paraId="4C498CF2" w14:textId="77777777" w:rsidR="008B4BDB" w:rsidRPr="00134E4D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CB0FD5A" w14:textId="22296DC0" w:rsidR="008B4BDB" w:rsidRPr="00134E4D" w:rsidRDefault="008B4BDB" w:rsidP="005C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(5,893)</w:t>
            </w:r>
          </w:p>
        </w:tc>
        <w:tc>
          <w:tcPr>
            <w:tcW w:w="236" w:type="dxa"/>
            <w:vAlign w:val="bottom"/>
          </w:tcPr>
          <w:p w14:paraId="6CF42C93" w14:textId="77777777" w:rsidR="008B4BDB" w:rsidRPr="00134E4D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E5EFD29" w14:textId="60467CC3" w:rsidR="008B4BDB" w:rsidRPr="00134E4D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109,479</w:t>
            </w:r>
          </w:p>
        </w:tc>
      </w:tr>
      <w:tr w:rsidR="008B4BDB" w:rsidRPr="008E1326" w14:paraId="508FB2A4" w14:textId="77777777">
        <w:tc>
          <w:tcPr>
            <w:tcW w:w="3087" w:type="dxa"/>
          </w:tcPr>
          <w:p w14:paraId="50181DEC" w14:textId="77777777" w:rsidR="008B4BDB" w:rsidRPr="008E1326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40BDF3" w14:textId="77777777" w:rsidR="008B4BDB" w:rsidRPr="008E1326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6C3FD99" w14:textId="77777777" w:rsidR="008B4BDB" w:rsidRPr="008E1326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7E4CD1E" w14:textId="2F8FA7FB" w:rsidR="008B4BDB" w:rsidRPr="008E1326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110,829</w:t>
            </w:r>
          </w:p>
        </w:tc>
        <w:tc>
          <w:tcPr>
            <w:tcW w:w="236" w:type="dxa"/>
            <w:vAlign w:val="bottom"/>
          </w:tcPr>
          <w:p w14:paraId="7F9DDF85" w14:textId="77777777" w:rsidR="008B4BDB" w:rsidRPr="008E1326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694F989" w14:textId="77777777" w:rsidR="008B4BDB" w:rsidRPr="00134E4D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C35DF4C" w14:textId="77777777" w:rsidR="008B4BDB" w:rsidRPr="00134E4D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9C46158" w14:textId="77777777" w:rsidR="008B4BDB" w:rsidRPr="00134E4D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D734D3" w14:textId="77777777" w:rsidR="008B4BDB" w:rsidRPr="00134E4D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41263EA" w14:textId="5DC521F5" w:rsidR="008B4BDB" w:rsidRPr="00134E4D" w:rsidRDefault="008B4BDB" w:rsidP="008B4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109,479</w:t>
            </w:r>
          </w:p>
        </w:tc>
      </w:tr>
      <w:tr w:rsidR="00B61975" w:rsidRPr="00134E4D" w14:paraId="498A64D6" w14:textId="77777777">
        <w:trPr>
          <w:gridAfter w:val="1"/>
          <w:wAfter w:w="6" w:type="dxa"/>
          <w:trHeight w:val="389"/>
        </w:trPr>
        <w:tc>
          <w:tcPr>
            <w:tcW w:w="3087" w:type="dxa"/>
          </w:tcPr>
          <w:p w14:paraId="33C524FB" w14:textId="44688FFF" w:rsidR="00B61975" w:rsidRPr="00E6225C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/>
                <w:sz w:val="30"/>
                <w:szCs w:val="30"/>
              </w:rPr>
            </w:pPr>
            <w:r w:rsidRPr="0007576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622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2D287E23" w14:textId="77777777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BCD19" w14:textId="77777777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977FD63" w14:textId="42AAF68D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236" w:type="dxa"/>
            <w:vAlign w:val="bottom"/>
          </w:tcPr>
          <w:p w14:paraId="0B40BFD8" w14:textId="77777777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E0C8521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15C1DA7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5EA6144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A24020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A82DDF9" w14:textId="754E10F2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(223)</w:t>
            </w:r>
          </w:p>
        </w:tc>
      </w:tr>
      <w:tr w:rsidR="00B61975" w:rsidRPr="008E1326" w14:paraId="2FA7B2F9" w14:textId="77777777">
        <w:tc>
          <w:tcPr>
            <w:tcW w:w="3087" w:type="dxa"/>
          </w:tcPr>
          <w:p w14:paraId="5D4B353D" w14:textId="77777777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29465AA6" w14:textId="77777777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B1064F4" w14:textId="77777777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DA588" w14:textId="41A5E78A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110,685</w:t>
            </w:r>
          </w:p>
        </w:tc>
        <w:tc>
          <w:tcPr>
            <w:tcW w:w="236" w:type="dxa"/>
            <w:vAlign w:val="bottom"/>
          </w:tcPr>
          <w:p w14:paraId="33C4116C" w14:textId="77777777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3DD2CDC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70EB87B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6AC8283D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BC9909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9EE6" w14:textId="776BDD2D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109,256</w:t>
            </w:r>
          </w:p>
        </w:tc>
      </w:tr>
      <w:tr w:rsidR="00B61975" w:rsidRPr="008E1326" w14:paraId="33A4EF30" w14:textId="77777777">
        <w:tc>
          <w:tcPr>
            <w:tcW w:w="3087" w:type="dxa"/>
          </w:tcPr>
          <w:p w14:paraId="32C680D1" w14:textId="7700F96F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448A866" w14:textId="77777777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270F5B1" w14:textId="77777777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E80AF" w14:textId="372BBFD2" w:rsidR="00B61975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158,679</w:t>
            </w:r>
          </w:p>
        </w:tc>
        <w:tc>
          <w:tcPr>
            <w:tcW w:w="236" w:type="dxa"/>
            <w:vAlign w:val="bottom"/>
          </w:tcPr>
          <w:p w14:paraId="5FEB9D4D" w14:textId="77777777" w:rsidR="00B61975" w:rsidRPr="008E1326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CFE8A2E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C080689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AEFB17A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786AF7" w14:textId="77777777" w:rsidR="00B61975" w:rsidRPr="00134E4D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C50CE" w14:textId="29D9CCB2" w:rsidR="00B61975" w:rsidRDefault="00B61975" w:rsidP="00B6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187,694</w:t>
            </w:r>
          </w:p>
        </w:tc>
      </w:tr>
    </w:tbl>
    <w:p w14:paraId="1E1CD7F9" w14:textId="0DA097B7" w:rsidR="0041610E" w:rsidRPr="00FB2E3A" w:rsidRDefault="00416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6"/>
        <w:gridCol w:w="274"/>
        <w:gridCol w:w="1081"/>
        <w:gridCol w:w="255"/>
        <w:gridCol w:w="1096"/>
        <w:gridCol w:w="263"/>
        <w:gridCol w:w="1085"/>
      </w:tblGrid>
      <w:tr w:rsidR="007713E1" w:rsidRPr="008E1326" w14:paraId="101F15DD" w14:textId="77777777" w:rsidTr="00A939EF">
        <w:trPr>
          <w:tblHeader/>
        </w:trPr>
        <w:tc>
          <w:tcPr>
            <w:tcW w:w="2206" w:type="pct"/>
          </w:tcPr>
          <w:p w14:paraId="7643217F" w14:textId="6719CF06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868EF17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CA8F2D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3878DF6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97A" w:rsidRPr="008E1326" w14:paraId="1BADDFC2" w14:textId="77777777" w:rsidTr="00A939EF">
        <w:trPr>
          <w:tblHeader/>
        </w:trPr>
        <w:tc>
          <w:tcPr>
            <w:tcW w:w="2206" w:type="pct"/>
          </w:tcPr>
          <w:p w14:paraId="13966F8B" w14:textId="64280DC4" w:rsidR="00C2497A" w:rsidRPr="003F1A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41DA13" w14:textId="41F2D211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ED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3257D5AF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AD58B0" w14:textId="2220DE43" w:rsidR="00C2497A" w:rsidRPr="008E1326" w:rsidRDefault="00C13ED3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0B304809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6482A8E" w14:textId="70222D1A" w:rsidR="00C2497A" w:rsidRPr="008E1326" w:rsidRDefault="00C13ED3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299566A6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8FB8B5" w14:textId="29F48EBF" w:rsidR="00C2497A" w:rsidRPr="008E1326" w:rsidRDefault="00C13ED3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713E1" w:rsidRPr="008E1326" w14:paraId="7BF04A0A" w14:textId="77777777" w:rsidTr="00A939EF">
        <w:trPr>
          <w:trHeight w:val="209"/>
          <w:tblHeader/>
        </w:trPr>
        <w:tc>
          <w:tcPr>
            <w:tcW w:w="2206" w:type="pct"/>
          </w:tcPr>
          <w:p w14:paraId="786DCD72" w14:textId="325DBE04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76F828E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86FBF" w:rsidRPr="008E1326" w14:paraId="018FB8B5" w14:textId="77777777" w:rsidTr="00A939EF">
        <w:tc>
          <w:tcPr>
            <w:tcW w:w="2206" w:type="pct"/>
          </w:tcPr>
          <w:p w14:paraId="1EF02827" w14:textId="23A2F239" w:rsidR="00386FBF" w:rsidRPr="00AF075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ผลขาดทุนด้านเครดิตที่คาดว่าจะเกิดขึ้นของเงินให้กู้ยืมระยะสั้นแก่กิจการที่เกี่ยวข้องกัน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  <w:t>(</w:t>
            </w: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="00C20FBE" w:rsidRPr="00C20FBE">
              <w:rPr>
                <w:rFonts w:asciiTheme="majorBidi" w:hAnsiTheme="majorBidi" w:hint="cs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="00C20FBE" w:rsidRPr="00C20FB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20FBE" w:rsidRPr="00C20FBE">
              <w:rPr>
                <w:rFonts w:asciiTheme="majorBidi" w:hAnsiTheme="majorBidi"/>
                <w:sz w:val="30"/>
                <w:szCs w:val="30"/>
              </w:rPr>
              <w:t>30</w:t>
            </w:r>
            <w:r w:rsidR="00C20FBE" w:rsidRPr="00C20FB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20FBE" w:rsidRPr="00C20FBE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6" w:type="pct"/>
            <w:vAlign w:val="bottom"/>
          </w:tcPr>
          <w:p w14:paraId="7E411DD5" w14:textId="079F807B" w:rsidR="00386FBF" w:rsidRPr="008E1326" w:rsidRDefault="009101E1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9" w:type="pct"/>
            <w:vAlign w:val="bottom"/>
          </w:tcPr>
          <w:p w14:paraId="23226107" w14:textId="77777777" w:rsidR="00386FBF" w:rsidRPr="008E1326" w:rsidRDefault="00386FBF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73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F10BB4" w14:textId="14812770" w:rsidR="00386FBF" w:rsidRPr="008E1326" w:rsidRDefault="00C20FBE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5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FBE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39" w:type="pct"/>
            <w:vAlign w:val="bottom"/>
          </w:tcPr>
          <w:p w14:paraId="525AE124" w14:textId="77777777" w:rsidR="00386FBF" w:rsidRPr="008E1326" w:rsidRDefault="00386FBF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37BF986" w14:textId="652DD963" w:rsidR="00386FBF" w:rsidRPr="008E1326" w:rsidRDefault="009101E1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43" w:type="pct"/>
            <w:vAlign w:val="bottom"/>
          </w:tcPr>
          <w:p w14:paraId="46203C2E" w14:textId="77777777" w:rsidR="00386FBF" w:rsidRPr="008E1326" w:rsidRDefault="00386FBF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DB19AE2" w14:textId="206573B6" w:rsidR="00386FBF" w:rsidRPr="008E1326" w:rsidRDefault="00C20FBE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FBE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</w:tbl>
    <w:p w14:paraId="0116654C" w14:textId="77777777" w:rsidR="001E5E52" w:rsidRPr="00B83726" w:rsidRDefault="001E5E52" w:rsidP="00AA430B">
      <w:pPr>
        <w:tabs>
          <w:tab w:val="clear" w:pos="454"/>
          <w:tab w:val="clear" w:pos="680"/>
          <w:tab w:val="left" w:pos="540"/>
        </w:tabs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210"/>
        <w:gridCol w:w="236"/>
        <w:gridCol w:w="1210"/>
        <w:gridCol w:w="236"/>
        <w:gridCol w:w="1210"/>
        <w:gridCol w:w="236"/>
        <w:gridCol w:w="1210"/>
      </w:tblGrid>
      <w:tr w:rsidR="00A722DB" w:rsidRPr="00E3593F" w14:paraId="4E28F00F" w14:textId="77777777" w:rsidTr="001F68DE">
        <w:trPr>
          <w:cantSplit/>
          <w:tblHeader/>
        </w:trPr>
        <w:tc>
          <w:tcPr>
            <w:tcW w:w="3708" w:type="dxa"/>
          </w:tcPr>
          <w:p w14:paraId="26ED4997" w14:textId="30B0159A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10" w:type="dxa"/>
          </w:tcPr>
          <w:p w14:paraId="782CDAFA" w14:textId="77777777" w:rsidR="00A722DB" w:rsidRPr="00991C6E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D9A0B4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F70B36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5C6CC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27585215" w14:textId="77777777" w:rsidR="00A722DB" w:rsidRPr="00991C6E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1BE88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072526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2DB" w:rsidRPr="00E3593F" w14:paraId="5FC363E8" w14:textId="77777777" w:rsidTr="001F68DE">
        <w:trPr>
          <w:cantSplit/>
          <w:tblHeader/>
        </w:trPr>
        <w:tc>
          <w:tcPr>
            <w:tcW w:w="3708" w:type="dxa"/>
          </w:tcPr>
          <w:p w14:paraId="138E4459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3"/>
          </w:tcPr>
          <w:p w14:paraId="53E0B617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B66D30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6787CCA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2DB" w:rsidRPr="00F1598F" w14:paraId="36C9B0A0" w14:textId="77777777" w:rsidTr="001F68DE">
        <w:trPr>
          <w:cantSplit/>
          <w:tblHeader/>
        </w:trPr>
        <w:tc>
          <w:tcPr>
            <w:tcW w:w="3708" w:type="dxa"/>
          </w:tcPr>
          <w:p w14:paraId="65DCA66D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</w:tcPr>
          <w:p w14:paraId="5CE99A0F" w14:textId="040552AE" w:rsidR="00A722DB" w:rsidRPr="00F1598F" w:rsidRDefault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D5A16" w:rsidRPr="006D5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8C811F6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E65BC0B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FEBDC3F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66D263E" w14:textId="1B3520DB" w:rsidR="00A722DB" w:rsidRPr="00F1598F" w:rsidRDefault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D5A16" w:rsidRPr="006D5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460EBB2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53ED6F7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722DB" w:rsidRPr="00E3593F" w14:paraId="5420ECDD" w14:textId="77777777" w:rsidTr="001F68DE">
        <w:trPr>
          <w:cantSplit/>
          <w:tblHeader/>
        </w:trPr>
        <w:tc>
          <w:tcPr>
            <w:tcW w:w="3708" w:type="dxa"/>
          </w:tcPr>
          <w:p w14:paraId="7289BD5E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932B7C9" w14:textId="7F07D569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9C15E95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A563553" w14:textId="29CB2638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84877A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F236550" w14:textId="39A61143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BF27C84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09F8E40" w14:textId="64CB27C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22DB" w:rsidRPr="00E3593F" w14:paraId="31FBB015" w14:textId="77777777" w:rsidTr="001F68DE">
        <w:trPr>
          <w:cantSplit/>
          <w:trHeight w:val="389"/>
        </w:trPr>
        <w:tc>
          <w:tcPr>
            <w:tcW w:w="3708" w:type="dxa"/>
          </w:tcPr>
          <w:p w14:paraId="0E2BBC4B" w14:textId="77777777" w:rsidR="00A722DB" w:rsidRPr="00E3593F" w:rsidRDefault="00A722D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8" w:type="dxa"/>
            <w:gridSpan w:val="7"/>
          </w:tcPr>
          <w:p w14:paraId="3EE35333" w14:textId="77777777" w:rsidR="00A722DB" w:rsidRPr="00E3593F" w:rsidRDefault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075D" w:rsidRPr="00F1598F" w14:paraId="24C0CA4C" w14:textId="77777777" w:rsidTr="001F68DE">
        <w:trPr>
          <w:cantSplit/>
          <w:trHeight w:val="389"/>
        </w:trPr>
        <w:tc>
          <w:tcPr>
            <w:tcW w:w="3708" w:type="dxa"/>
          </w:tcPr>
          <w:p w14:paraId="1F9EE654" w14:textId="542D7140" w:rsidR="00AF075D" w:rsidRPr="00F1598F" w:rsidRDefault="00AF075D" w:rsidP="00AF075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0" w:type="dxa"/>
          </w:tcPr>
          <w:p w14:paraId="2DF6F00B" w14:textId="0E448239" w:rsidR="00AF075D" w:rsidRPr="00364AD2" w:rsidRDefault="00226D86" w:rsidP="0046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08" w:right="-22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63B36E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CE77036" w14:textId="5C1BD095" w:rsidR="00AF075D" w:rsidRPr="00F1598F" w:rsidRDefault="00AF075D" w:rsidP="0046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C874CD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35A442" w14:textId="1A8ECD4D" w:rsidR="00AF075D" w:rsidRPr="00F1598F" w:rsidRDefault="0068468B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1,244</w:t>
            </w:r>
          </w:p>
        </w:tc>
        <w:tc>
          <w:tcPr>
            <w:tcW w:w="236" w:type="dxa"/>
          </w:tcPr>
          <w:p w14:paraId="22EB2BE7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300120A" w14:textId="2DD52A69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</w:tr>
      <w:tr w:rsidR="00AF075D" w:rsidRPr="00F1598F" w14:paraId="0D0C6BA6" w14:textId="77777777" w:rsidTr="001F68DE">
        <w:trPr>
          <w:cantSplit/>
          <w:trHeight w:val="389"/>
        </w:trPr>
        <w:tc>
          <w:tcPr>
            <w:tcW w:w="3708" w:type="dxa"/>
          </w:tcPr>
          <w:p w14:paraId="18B278A7" w14:textId="6E5E7F5C" w:rsidR="00AF075D" w:rsidRPr="00E3593F" w:rsidRDefault="00AF075D" w:rsidP="00AF075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0" w:type="dxa"/>
          </w:tcPr>
          <w:p w14:paraId="11CB5D89" w14:textId="13803DF5" w:rsidR="00AF075D" w:rsidRPr="00E3593F" w:rsidRDefault="00FA742B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2,169</w:t>
            </w:r>
          </w:p>
        </w:tc>
        <w:tc>
          <w:tcPr>
            <w:tcW w:w="236" w:type="dxa"/>
          </w:tcPr>
          <w:p w14:paraId="41D01375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6873C4E" w14:textId="5F1D276E" w:rsidR="00AF075D" w:rsidRPr="00E3593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  <w:tc>
          <w:tcPr>
            <w:tcW w:w="236" w:type="dxa"/>
          </w:tcPr>
          <w:p w14:paraId="6D215D24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3FF21FE" w14:textId="504A97FD" w:rsidR="00AF075D" w:rsidRPr="00E3593F" w:rsidRDefault="0068468B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2,169</w:t>
            </w:r>
          </w:p>
        </w:tc>
        <w:tc>
          <w:tcPr>
            <w:tcW w:w="236" w:type="dxa"/>
          </w:tcPr>
          <w:p w14:paraId="5DC7E71C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8FA1535" w14:textId="607B051D" w:rsidR="00AF075D" w:rsidRPr="00E3593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4,859</w:t>
            </w:r>
          </w:p>
        </w:tc>
      </w:tr>
      <w:tr w:rsidR="00AF075D" w:rsidRPr="00F1598F" w14:paraId="68D3DF18" w14:textId="77777777" w:rsidTr="001F68DE">
        <w:trPr>
          <w:cantSplit/>
          <w:trHeight w:val="389"/>
        </w:trPr>
        <w:tc>
          <w:tcPr>
            <w:tcW w:w="3708" w:type="dxa"/>
          </w:tcPr>
          <w:p w14:paraId="131D9616" w14:textId="77777777" w:rsidR="00AF075D" w:rsidRPr="00F1598F" w:rsidRDefault="00AF075D" w:rsidP="00AF075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113809D" w14:textId="73FA855D" w:rsidR="00AF075D" w:rsidRPr="00364AD2" w:rsidRDefault="00FA742B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2,169</w:t>
            </w:r>
          </w:p>
        </w:tc>
        <w:tc>
          <w:tcPr>
            <w:tcW w:w="236" w:type="dxa"/>
          </w:tcPr>
          <w:p w14:paraId="1439F0D6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DD90781" w14:textId="1C7EE5E1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4,905</w:t>
            </w:r>
          </w:p>
        </w:tc>
        <w:tc>
          <w:tcPr>
            <w:tcW w:w="236" w:type="dxa"/>
          </w:tcPr>
          <w:p w14:paraId="5A019775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A1C5B2B" w14:textId="5E1B00D1" w:rsidR="00AF075D" w:rsidRPr="00DD1353" w:rsidRDefault="0068468B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3,413</w:t>
            </w:r>
          </w:p>
        </w:tc>
        <w:tc>
          <w:tcPr>
            <w:tcW w:w="236" w:type="dxa"/>
          </w:tcPr>
          <w:p w14:paraId="7CE2372A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D6B4F74" w14:textId="4B9E309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6,649</w:t>
            </w:r>
          </w:p>
        </w:tc>
      </w:tr>
    </w:tbl>
    <w:p w14:paraId="0DA94E38" w14:textId="77777777" w:rsidR="002A68AA" w:rsidRDefault="002A68AA" w:rsidP="000A1C50">
      <w:pPr>
        <w:tabs>
          <w:tab w:val="clear" w:pos="454"/>
          <w:tab w:val="clear" w:pos="680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-2"/>
        </w:rPr>
      </w:pPr>
    </w:p>
    <w:p w14:paraId="30F28F6D" w14:textId="77777777" w:rsidR="007F4B20" w:rsidRDefault="007F4B20">
      <w:r>
        <w:br w:type="page"/>
      </w: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210"/>
        <w:gridCol w:w="236"/>
        <w:gridCol w:w="1210"/>
        <w:gridCol w:w="236"/>
        <w:gridCol w:w="1210"/>
        <w:gridCol w:w="236"/>
        <w:gridCol w:w="1210"/>
      </w:tblGrid>
      <w:tr w:rsidR="002F30AC" w:rsidRPr="00E3593F" w14:paraId="18B204D2" w14:textId="77777777">
        <w:trPr>
          <w:cantSplit/>
          <w:tblHeader/>
        </w:trPr>
        <w:tc>
          <w:tcPr>
            <w:tcW w:w="3708" w:type="dxa"/>
          </w:tcPr>
          <w:p w14:paraId="66A07315" w14:textId="51C5EBC4" w:rsidR="002F30AC" w:rsidRPr="00F1598F" w:rsidRDefault="00FD6B38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</w:t>
            </w:r>
            <w:r w:rsidR="002E46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="007C53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10" w:type="dxa"/>
          </w:tcPr>
          <w:p w14:paraId="346BE035" w14:textId="77777777" w:rsidR="002F30AC" w:rsidRPr="00991C6E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851EE2" w14:textId="77777777" w:rsidR="002F30AC" w:rsidRPr="00F1598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2FE7E78" w14:textId="77777777" w:rsidR="002F30AC" w:rsidRPr="00E3593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6AE8B" w14:textId="77777777" w:rsidR="002F30AC" w:rsidRPr="00F1598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AA2C22B" w14:textId="77777777" w:rsidR="002F30AC" w:rsidRPr="00991C6E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FFC3E4" w14:textId="77777777" w:rsidR="002F30AC" w:rsidRPr="00F1598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F0AB441" w14:textId="77777777" w:rsidR="002F30AC" w:rsidRPr="00E3593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30AC" w:rsidRPr="00E3593F" w14:paraId="274966EA" w14:textId="77777777">
        <w:trPr>
          <w:cantSplit/>
          <w:tblHeader/>
        </w:trPr>
        <w:tc>
          <w:tcPr>
            <w:tcW w:w="3708" w:type="dxa"/>
          </w:tcPr>
          <w:p w14:paraId="006FB2A7" w14:textId="77777777" w:rsidR="002F30AC" w:rsidRPr="00F1598F" w:rsidRDefault="002F30A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3"/>
          </w:tcPr>
          <w:p w14:paraId="58255349" w14:textId="77777777" w:rsidR="002F30AC" w:rsidRPr="00E3593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F8EE37" w14:textId="77777777" w:rsidR="002F30AC" w:rsidRPr="00F1598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2AD778FE" w14:textId="77777777" w:rsidR="002F30AC" w:rsidRPr="00E3593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30AC" w:rsidRPr="00F1598F" w14:paraId="4B982443" w14:textId="77777777">
        <w:trPr>
          <w:cantSplit/>
          <w:tblHeader/>
        </w:trPr>
        <w:tc>
          <w:tcPr>
            <w:tcW w:w="3708" w:type="dxa"/>
          </w:tcPr>
          <w:p w14:paraId="45FDF327" w14:textId="77777777" w:rsidR="002F30AC" w:rsidRPr="00F1598F" w:rsidRDefault="002F30A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</w:tcPr>
          <w:p w14:paraId="3A65F855" w14:textId="77777777" w:rsidR="002F30AC" w:rsidRPr="00F1598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D5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4F4B48F" w14:textId="77777777" w:rsidR="002F30AC" w:rsidRPr="00F1598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ABFD06D" w14:textId="77777777" w:rsidR="002F30AC" w:rsidRPr="00F1598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BABD6D0" w14:textId="77777777" w:rsidR="002F30AC" w:rsidRPr="00F1598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A5CD502" w14:textId="77777777" w:rsidR="002F30AC" w:rsidRPr="00F1598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D5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66499B4" w14:textId="77777777" w:rsidR="002F30AC" w:rsidRPr="00F1598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C69380D" w14:textId="77777777" w:rsidR="002F30AC" w:rsidRPr="00F1598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F30AC" w:rsidRPr="00E3593F" w14:paraId="60658B34" w14:textId="77777777">
        <w:trPr>
          <w:cantSplit/>
          <w:tblHeader/>
        </w:trPr>
        <w:tc>
          <w:tcPr>
            <w:tcW w:w="3708" w:type="dxa"/>
          </w:tcPr>
          <w:p w14:paraId="26B3FA81" w14:textId="77777777" w:rsidR="002F30AC" w:rsidRPr="00F1598F" w:rsidRDefault="002F30A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619DEA5F" w14:textId="77777777" w:rsidR="002F30AC" w:rsidRPr="00E3593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235319B" w14:textId="77777777" w:rsidR="002F30AC" w:rsidRPr="00E3593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4DBCBAC9" w14:textId="77777777" w:rsidR="002F30AC" w:rsidRPr="00E3593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C5682B1" w14:textId="77777777" w:rsidR="002F30AC" w:rsidRPr="00E3593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7DE0B0B1" w14:textId="77777777" w:rsidR="002F30AC" w:rsidRPr="00E3593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FE761D3" w14:textId="77777777" w:rsidR="002F30AC" w:rsidRPr="00E3593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5AA0A84D" w14:textId="77777777" w:rsidR="002F30AC" w:rsidRPr="00E3593F" w:rsidRDefault="002F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F30AC" w:rsidRPr="00E3593F" w14:paraId="76BA1B9E" w14:textId="77777777">
        <w:trPr>
          <w:cantSplit/>
          <w:trHeight w:val="389"/>
        </w:trPr>
        <w:tc>
          <w:tcPr>
            <w:tcW w:w="3708" w:type="dxa"/>
          </w:tcPr>
          <w:p w14:paraId="329A460C" w14:textId="77777777" w:rsidR="002F30AC" w:rsidRPr="00E3593F" w:rsidRDefault="002F30AC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8" w:type="dxa"/>
            <w:gridSpan w:val="7"/>
          </w:tcPr>
          <w:p w14:paraId="637E135F" w14:textId="77777777" w:rsidR="002F30AC" w:rsidRPr="00E3593F" w:rsidRDefault="002F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30AC" w:rsidRPr="00F1598F" w14:paraId="32B88389" w14:textId="77777777">
        <w:trPr>
          <w:cantSplit/>
          <w:trHeight w:val="389"/>
        </w:trPr>
        <w:tc>
          <w:tcPr>
            <w:tcW w:w="3708" w:type="dxa"/>
          </w:tcPr>
          <w:p w14:paraId="5CC2831E" w14:textId="6874A8BC" w:rsidR="002F30AC" w:rsidRPr="00F1598F" w:rsidRDefault="00B40B81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  <w:r w:rsidR="005D027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10" w:type="dxa"/>
          </w:tcPr>
          <w:p w14:paraId="2D2D0684" w14:textId="677E070E" w:rsidR="002F30AC" w:rsidRPr="00364AD2" w:rsidRDefault="00A95122" w:rsidP="00A9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335FD005" w14:textId="77777777" w:rsidR="002F30AC" w:rsidRPr="00F1598F" w:rsidRDefault="002F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DBC1007" w14:textId="401B406B" w:rsidR="002F30AC" w:rsidRPr="00F1598F" w:rsidRDefault="00A811E1" w:rsidP="0056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C344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6BAD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36" w:type="dxa"/>
          </w:tcPr>
          <w:p w14:paraId="32BFCFEF" w14:textId="77777777" w:rsidR="002F30AC" w:rsidRPr="00F1598F" w:rsidRDefault="002F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398D32D" w14:textId="22E675F1" w:rsidR="002F30AC" w:rsidRPr="00F1598F" w:rsidRDefault="0099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30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18EA268A" w14:textId="77777777" w:rsidR="002F30AC" w:rsidRPr="00F1598F" w:rsidRDefault="002F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9D530A8" w14:textId="1E3CC23B" w:rsidR="002F30AC" w:rsidRPr="00F1598F" w:rsidRDefault="0099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2F30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2F30AC" w:rsidRPr="00F1598F" w14:paraId="718C2168" w14:textId="77777777">
        <w:trPr>
          <w:cantSplit/>
          <w:trHeight w:val="389"/>
        </w:trPr>
        <w:tc>
          <w:tcPr>
            <w:tcW w:w="3708" w:type="dxa"/>
          </w:tcPr>
          <w:p w14:paraId="378ED543" w14:textId="77777777" w:rsidR="002F30AC" w:rsidRPr="00F1598F" w:rsidRDefault="002F30AC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D9838AA" w14:textId="1BE27A54" w:rsidR="002F30AC" w:rsidRPr="00364AD2" w:rsidRDefault="008F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F30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3C2BCFB" w14:textId="77777777" w:rsidR="002F30AC" w:rsidRPr="00F1598F" w:rsidRDefault="002F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0D8C053" w14:textId="5879C64D" w:rsidR="002F30AC" w:rsidRPr="00F1598F" w:rsidRDefault="0056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96B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6B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36" w:type="dxa"/>
          </w:tcPr>
          <w:p w14:paraId="46571382" w14:textId="77777777" w:rsidR="002F30AC" w:rsidRPr="00F1598F" w:rsidRDefault="002F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159436AC" w14:textId="77006333" w:rsidR="002F30AC" w:rsidRPr="00DD1353" w:rsidRDefault="002F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996B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72023328" w14:textId="77777777" w:rsidR="002F30AC" w:rsidRPr="00F1598F" w:rsidRDefault="002F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59717B18" w14:textId="2E1F7143" w:rsidR="002F30AC" w:rsidRPr="00F1598F" w:rsidRDefault="0099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2F30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</w:tr>
    </w:tbl>
    <w:p w14:paraId="50517B7F" w14:textId="77777777" w:rsidR="008744ED" w:rsidRDefault="008744ED" w:rsidP="00C2497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</w:rPr>
      </w:pPr>
    </w:p>
    <w:p w14:paraId="3B68DC14" w14:textId="1C1ED7DB" w:rsidR="00757623" w:rsidRPr="003A58D9" w:rsidRDefault="00757623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5601F4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24689E5" w14:textId="77777777" w:rsidR="007713E1" w:rsidRPr="003557EC" w:rsidRDefault="007713E1" w:rsidP="00B07CFA">
      <w:pPr>
        <w:tabs>
          <w:tab w:val="clear" w:pos="680"/>
          <w:tab w:val="left" w:pos="630"/>
        </w:tabs>
        <w:spacing w:line="160" w:lineRule="atLeast"/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14:paraId="6DB68833" w14:textId="771EB3E3" w:rsidR="007713E1" w:rsidRPr="005601F4" w:rsidRDefault="007713E1" w:rsidP="00B07CFA">
      <w:pPr>
        <w:tabs>
          <w:tab w:val="clear" w:pos="680"/>
          <w:tab w:val="left" w:pos="630"/>
        </w:tabs>
        <w:spacing w:line="1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73F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07B43">
        <w:rPr>
          <w:rFonts w:asciiTheme="majorBidi" w:hAnsiTheme="majorBidi" w:cstheme="majorBidi"/>
          <w:sz w:val="30"/>
          <w:szCs w:val="30"/>
        </w:rPr>
        <w:t>30</w:t>
      </w:r>
      <w:r w:rsidR="00386FBF" w:rsidRPr="00A73F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2A27" w:rsidRPr="00AE2A2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F075D" w:rsidRPr="00A73F26">
        <w:rPr>
          <w:rFonts w:asciiTheme="majorBidi" w:hAnsiTheme="majorBidi"/>
          <w:sz w:val="30"/>
          <w:szCs w:val="30"/>
          <w:cs/>
        </w:rPr>
        <w:t xml:space="preserve"> </w:t>
      </w:r>
      <w:r w:rsidR="00307B43">
        <w:rPr>
          <w:rFonts w:asciiTheme="majorBidi" w:hAnsiTheme="majorBidi" w:cstheme="majorBidi"/>
          <w:sz w:val="30"/>
          <w:szCs w:val="30"/>
        </w:rPr>
        <w:t>2567</w:t>
      </w:r>
      <w:r w:rsidRPr="00A73F26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</w:t>
      </w:r>
      <w:r w:rsidRPr="005601F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46768C" w14:textId="77777777" w:rsidR="005F19CF" w:rsidRPr="003557EC" w:rsidRDefault="005F19CF" w:rsidP="00B07CFA">
      <w:pPr>
        <w:tabs>
          <w:tab w:val="clear" w:pos="680"/>
          <w:tab w:val="left" w:pos="630"/>
        </w:tabs>
        <w:spacing w:line="160" w:lineRule="atLeast"/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14:paraId="1DDB8F43" w14:textId="77777777" w:rsidR="00C2497A" w:rsidRPr="00DD79BD" w:rsidRDefault="00C2497A" w:rsidP="00B07CFA">
      <w:pPr>
        <w:pStyle w:val="ListParagraph"/>
        <w:numPr>
          <w:ilvl w:val="0"/>
          <w:numId w:val="20"/>
        </w:numPr>
        <w:spacing w:line="16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D79BD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0B13AE92" w14:textId="77777777" w:rsidR="00C2497A" w:rsidRPr="003557EC" w:rsidRDefault="00C2497A" w:rsidP="00B07CFA">
      <w:pPr>
        <w:pStyle w:val="ListParagraph"/>
        <w:spacing w:line="160" w:lineRule="atLeast"/>
        <w:ind w:left="900"/>
        <w:rPr>
          <w:rFonts w:asciiTheme="majorBidi" w:hAnsiTheme="majorBidi" w:cstheme="majorBidi"/>
          <w:sz w:val="10"/>
          <w:szCs w:val="10"/>
          <w:highlight w:val="yellow"/>
          <w:cs/>
        </w:rPr>
      </w:pPr>
    </w:p>
    <w:p w14:paraId="0D1CD77B" w14:textId="4B4230B4" w:rsidR="00C2497A" w:rsidRPr="00C02F97" w:rsidRDefault="00C2497A" w:rsidP="00B07CFA">
      <w:pPr>
        <w:pStyle w:val="ListParagraph"/>
        <w:numPr>
          <w:ilvl w:val="0"/>
          <w:numId w:val="20"/>
        </w:numPr>
        <w:spacing w:line="16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02F97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Pr="00C02F97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C02F97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="00506E96" w:rsidRPr="00C02F97">
        <w:rPr>
          <w:rFonts w:asciiTheme="majorBidi" w:hAnsiTheme="majorBidi" w:cstheme="majorBidi"/>
          <w:sz w:val="30"/>
          <w:szCs w:val="30"/>
        </w:rPr>
        <w:t>3</w:t>
      </w:r>
      <w:r w:rsidRPr="00C02F97">
        <w:rPr>
          <w:rFonts w:asciiTheme="majorBidi" w:hAnsiTheme="majorBidi" w:cstheme="majorBidi"/>
          <w:sz w:val="30"/>
          <w:szCs w:val="30"/>
        </w:rPr>
        <w:t xml:space="preserve"> </w:t>
      </w:r>
      <w:r w:rsidRPr="00C02F9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2021CA" w:rsidRPr="00C02F97">
        <w:rPr>
          <w:rFonts w:asciiTheme="majorBidi" w:hAnsiTheme="majorBidi" w:cstheme="majorBidi" w:hint="cs"/>
          <w:sz w:val="30"/>
          <w:szCs w:val="30"/>
          <w:cs/>
        </w:rPr>
        <w:t>โดยจะ</w:t>
      </w:r>
      <w:r w:rsidR="00864290" w:rsidRPr="00C02F97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="002021CA" w:rsidRPr="00C02F97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E505CE" w:rsidRPr="00C02F9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021CA" w:rsidRPr="00C02F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21CA" w:rsidRPr="00C02F97">
        <w:rPr>
          <w:rFonts w:asciiTheme="majorBidi" w:hAnsiTheme="majorBidi" w:cstheme="majorBidi"/>
          <w:sz w:val="30"/>
          <w:szCs w:val="30"/>
        </w:rPr>
        <w:t>25</w:t>
      </w:r>
      <w:r w:rsidR="00506E96" w:rsidRPr="00C02F97">
        <w:rPr>
          <w:rFonts w:asciiTheme="majorBidi" w:hAnsiTheme="majorBidi" w:cstheme="majorBidi"/>
          <w:sz w:val="30"/>
          <w:szCs w:val="30"/>
        </w:rPr>
        <w:t>70</w:t>
      </w:r>
    </w:p>
    <w:p w14:paraId="26834541" w14:textId="77777777" w:rsidR="00C2497A" w:rsidRPr="00A85C1D" w:rsidRDefault="00C2497A" w:rsidP="00B07CFA">
      <w:pPr>
        <w:spacing w:line="160" w:lineRule="atLeast"/>
        <w:jc w:val="thaiDistribute"/>
        <w:rPr>
          <w:rFonts w:asciiTheme="majorBidi" w:hAnsiTheme="majorBidi" w:cstheme="majorBidi"/>
          <w:sz w:val="14"/>
          <w:szCs w:val="14"/>
          <w:highlight w:val="yellow"/>
        </w:rPr>
      </w:pPr>
    </w:p>
    <w:p w14:paraId="2F6D5290" w14:textId="0C3049B0" w:rsidR="00F97D90" w:rsidRPr="001D37F7" w:rsidRDefault="00C2497A" w:rsidP="00B07CFA">
      <w:pPr>
        <w:pStyle w:val="ListParagraph"/>
        <w:numPr>
          <w:ilvl w:val="0"/>
          <w:numId w:val="20"/>
        </w:numPr>
        <w:spacing w:line="160" w:lineRule="atLeast"/>
        <w:ind w:left="900"/>
        <w:jc w:val="thaiDistribute"/>
        <w:rPr>
          <w:rFonts w:asciiTheme="majorBidi" w:hAnsiTheme="majorBidi" w:cstheme="majorBidi"/>
          <w:sz w:val="20"/>
          <w:szCs w:val="20"/>
        </w:rPr>
      </w:pPr>
      <w:r w:rsidRPr="00B7354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="00CA4665">
        <w:rPr>
          <w:rFonts w:asciiTheme="majorBidi" w:hAnsiTheme="majorBidi" w:cstheme="majorBidi"/>
          <w:sz w:val="30"/>
          <w:szCs w:val="30"/>
        </w:rPr>
        <w:t>3</w:t>
      </w:r>
      <w:r w:rsidRPr="00B7354C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864290" w:rsidRPr="00B7354C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B7354C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FA7610" w:rsidRPr="00B7354C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B735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4665">
        <w:rPr>
          <w:rFonts w:asciiTheme="majorBidi" w:hAnsiTheme="majorBidi" w:cstheme="majorBidi"/>
          <w:sz w:val="30"/>
          <w:szCs w:val="30"/>
        </w:rPr>
        <w:t>2568</w:t>
      </w:r>
      <w:r w:rsidRPr="00B735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6769EC4" w14:textId="77777777" w:rsidR="001D37F7" w:rsidRPr="00A85C1D" w:rsidRDefault="001D37F7" w:rsidP="00B07CFA">
      <w:pPr>
        <w:pStyle w:val="ListParagraph"/>
        <w:spacing w:line="160" w:lineRule="atLeast"/>
        <w:ind w:left="900"/>
        <w:jc w:val="thaiDistribute"/>
        <w:rPr>
          <w:rFonts w:asciiTheme="majorBidi" w:hAnsiTheme="majorBidi" w:cstheme="majorBidi"/>
          <w:sz w:val="14"/>
          <w:szCs w:val="14"/>
        </w:rPr>
      </w:pPr>
    </w:p>
    <w:p w14:paraId="57824B4C" w14:textId="77777777" w:rsidR="00C2497A" w:rsidRPr="006B1372" w:rsidRDefault="00C2497A" w:rsidP="001C4ADE">
      <w:pPr>
        <w:pStyle w:val="ListParagraph"/>
        <w:numPr>
          <w:ilvl w:val="0"/>
          <w:numId w:val="20"/>
        </w:numPr>
        <w:spacing w:after="240" w:line="160" w:lineRule="atLeast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6B1372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 โดยจะให้บริการความช่วยเหลือในการดำเนินงาน ตลอดจนให้คำแนะนำทางธุรกิจ</w:t>
      </w:r>
    </w:p>
    <w:p w14:paraId="455B09B1" w14:textId="77777777" w:rsidR="000B5778" w:rsidRPr="00A85C1D" w:rsidRDefault="000B5778" w:rsidP="001C4ADE">
      <w:pPr>
        <w:pStyle w:val="ListParagraph"/>
        <w:spacing w:after="240" w:line="160" w:lineRule="atLeast"/>
        <w:ind w:left="907"/>
        <w:jc w:val="thaiDistribute"/>
        <w:rPr>
          <w:rFonts w:asciiTheme="majorBidi" w:hAnsiTheme="majorBidi" w:cstheme="majorBidi"/>
          <w:sz w:val="14"/>
          <w:szCs w:val="14"/>
          <w:highlight w:val="yellow"/>
        </w:rPr>
      </w:pPr>
    </w:p>
    <w:p w14:paraId="2274A5A5" w14:textId="23903EF8" w:rsidR="00C71542" w:rsidRDefault="00C2497A" w:rsidP="00C71542">
      <w:pPr>
        <w:pStyle w:val="ListParagraph"/>
        <w:numPr>
          <w:ilvl w:val="0"/>
          <w:numId w:val="20"/>
        </w:numPr>
        <w:spacing w:line="160" w:lineRule="atLeast"/>
        <w:ind w:left="9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บริษัทมีสัญญากับบริษัท ขอนแก่น ช. ทวี (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จำกัด </w:t>
      </w:r>
      <w:r w:rsidR="0008111C" w:rsidRPr="00116104">
        <w:rPr>
          <w:rFonts w:asciiTheme="majorBidi" w:hAnsiTheme="majorBidi" w:cstheme="majorBidi"/>
          <w:spacing w:val="-4"/>
          <w:sz w:val="30"/>
          <w:szCs w:val="30"/>
          <w:cs/>
        </w:rPr>
        <w:t>ในการ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ขอวงเงินสินเชื่อร่วมกันกับสถาบันการเงินแห่งหนึ่ง เป็นจำนวนเงินรวม </w:t>
      </w:r>
      <w:r w:rsidR="008554F3" w:rsidRPr="00116104">
        <w:rPr>
          <w:rFonts w:asciiTheme="majorBidi" w:hAnsiTheme="majorBidi" w:cstheme="majorBidi"/>
          <w:spacing w:val="-4"/>
          <w:sz w:val="30"/>
          <w:szCs w:val="30"/>
        </w:rPr>
        <w:t>20</w:t>
      </w:r>
      <w:r w:rsidR="006B2838" w:rsidRPr="00116104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โดยนำที่ดินของบริษัท ขอนแก่น ช. ทวี (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) จำกัด ไปค้ำประกันกับสถาบันการเงิน และบริษัทตกลงจ่ายค่าธรรมเนียม</w:t>
      </w:r>
      <w:r w:rsidR="00E67752" w:rsidRPr="00116104">
        <w:rPr>
          <w:rFonts w:asciiTheme="majorBidi" w:hAnsiTheme="majorBidi"/>
          <w:spacing w:val="-4"/>
          <w:sz w:val="30"/>
          <w:szCs w:val="30"/>
          <w:cs/>
        </w:rPr>
        <w:t>ให้กับบริษัท ขอนแก่น ช. ทวี (</w:t>
      </w:r>
      <w:r w:rsidR="00C33FDC" w:rsidRPr="00116104">
        <w:rPr>
          <w:rFonts w:asciiTheme="majorBidi" w:hAnsiTheme="majorBidi"/>
          <w:spacing w:val="-4"/>
          <w:sz w:val="30"/>
          <w:szCs w:val="30"/>
        </w:rPr>
        <w:t>1993</w:t>
      </w:r>
      <w:r w:rsidR="00E67752" w:rsidRPr="00116104">
        <w:rPr>
          <w:rFonts w:asciiTheme="majorBidi" w:hAnsiTheme="majorBidi"/>
          <w:spacing w:val="-4"/>
          <w:sz w:val="30"/>
          <w:szCs w:val="30"/>
          <w:cs/>
        </w:rPr>
        <w:t xml:space="preserve">) จำกัด 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3D49C4" w:rsidRPr="00116104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ล้านบาทต่อปี</w:t>
      </w:r>
    </w:p>
    <w:p w14:paraId="3430BFA7" w14:textId="77777777" w:rsidR="00C71542" w:rsidRPr="00A85C1D" w:rsidRDefault="00C71542" w:rsidP="00C71542">
      <w:pPr>
        <w:spacing w:line="160" w:lineRule="atLeast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p w14:paraId="4A67B201" w14:textId="1FACBD9E" w:rsidR="007713E1" w:rsidRPr="00CF7290" w:rsidRDefault="00FB6C1C" w:rsidP="008673F1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CF7290">
        <w:rPr>
          <w:rFonts w:asciiTheme="majorBidi" w:hAnsiTheme="majorBidi" w:cstheme="majorBidi"/>
          <w:spacing w:val="-10"/>
          <w:sz w:val="30"/>
          <w:szCs w:val="30"/>
          <w:cs/>
        </w:rPr>
        <w:t>บริษัทมีสัญญากับบริษัท ขอนแก่น ช. ทวี (</w:t>
      </w:r>
      <w:r w:rsidRPr="00CF7290">
        <w:rPr>
          <w:rFonts w:asciiTheme="majorBidi" w:hAnsiTheme="majorBidi" w:cstheme="majorBidi"/>
          <w:spacing w:val="-10"/>
          <w:sz w:val="30"/>
          <w:szCs w:val="30"/>
        </w:rPr>
        <w:t xml:space="preserve">1993) </w:t>
      </w:r>
      <w:r w:rsidRPr="00CF7290">
        <w:rPr>
          <w:rFonts w:asciiTheme="majorBidi" w:hAnsiTheme="majorBidi" w:cstheme="majorBidi"/>
          <w:spacing w:val="-10"/>
          <w:sz w:val="30"/>
          <w:szCs w:val="30"/>
          <w:cs/>
        </w:rPr>
        <w:t>จำกัด ในการตกลงที่จะซื้อขายที่ดิน (ตามข้อ</w:t>
      </w:r>
      <w:r w:rsidRPr="00CF7290">
        <w:rPr>
          <w:rFonts w:asciiTheme="majorBidi" w:hAnsiTheme="majorBidi" w:cstheme="majorBidi"/>
          <w:spacing w:val="-10"/>
          <w:sz w:val="30"/>
          <w:szCs w:val="30"/>
        </w:rPr>
        <w:t> (</w:t>
      </w:r>
      <w:r w:rsidRPr="00CF7290">
        <w:rPr>
          <w:rFonts w:asciiTheme="majorBidi" w:hAnsiTheme="majorBidi" w:cstheme="majorBidi"/>
          <w:spacing w:val="-10"/>
          <w:sz w:val="30"/>
          <w:szCs w:val="30"/>
          <w:cs/>
        </w:rPr>
        <w:t xml:space="preserve">จ)) จำนวนเงินรวม </w:t>
      </w:r>
      <w:r w:rsidRPr="00CF7290">
        <w:rPr>
          <w:rFonts w:asciiTheme="majorBidi" w:hAnsiTheme="majorBidi" w:cstheme="majorBidi"/>
          <w:spacing w:val="-10"/>
          <w:sz w:val="30"/>
          <w:szCs w:val="30"/>
        </w:rPr>
        <w:t xml:space="preserve">415 </w:t>
      </w:r>
      <w:r w:rsidRPr="00CF7290">
        <w:rPr>
          <w:rFonts w:asciiTheme="majorBidi" w:hAnsiTheme="majorBidi" w:cstheme="majorBidi"/>
          <w:spacing w:val="-10"/>
          <w:sz w:val="30"/>
          <w:szCs w:val="30"/>
          <w:cs/>
        </w:rPr>
        <w:t>ล้านบาท โดยจะทยอยแบ่งชำระตามที่กำหนดในสัญญาภายในปี</w:t>
      </w:r>
      <w:r w:rsidRPr="00CF7290">
        <w:rPr>
          <w:rFonts w:asciiTheme="majorBidi" w:hAnsiTheme="majorBidi" w:cstheme="majorBidi"/>
          <w:spacing w:val="-10"/>
          <w:sz w:val="30"/>
          <w:szCs w:val="30"/>
        </w:rPr>
        <w:t xml:space="preserve"> 2569 </w:t>
      </w:r>
      <w:r w:rsidRPr="00CF7290">
        <w:rPr>
          <w:rFonts w:asciiTheme="majorBidi" w:hAnsiTheme="majorBidi" w:cstheme="majorBidi"/>
          <w:spacing w:val="-10"/>
          <w:sz w:val="30"/>
          <w:szCs w:val="30"/>
          <w:cs/>
        </w:rPr>
        <w:t xml:space="preserve">ในข้อตกลงของสัญญา คู่สัญญามีสิทธิตกลงร่วมกันที่จะไปจดทะเบียนโอนกรรมสิทธิ์ในที่ดินดังกล่าว ต่อเมื่อได้ชำระราคาซื้อขายรวมไม่น้อยกว่าร้อยละ </w:t>
      </w:r>
      <w:r w:rsidRPr="00CF7290">
        <w:rPr>
          <w:rFonts w:asciiTheme="majorBidi" w:hAnsiTheme="majorBidi" w:cstheme="majorBidi"/>
          <w:spacing w:val="-10"/>
          <w:sz w:val="30"/>
          <w:szCs w:val="30"/>
        </w:rPr>
        <w:t xml:space="preserve">25 </w:t>
      </w:r>
      <w:r w:rsidRPr="00CF7290">
        <w:rPr>
          <w:rFonts w:asciiTheme="majorBidi" w:hAnsiTheme="majorBidi" w:cstheme="majorBidi"/>
          <w:spacing w:val="-10"/>
          <w:sz w:val="30"/>
          <w:szCs w:val="30"/>
          <w:cs/>
        </w:rPr>
        <w:t>ของราคาตามสัญญา และ</w:t>
      </w:r>
      <w:r w:rsidR="00817B38" w:rsidRPr="00CF7290">
        <w:rPr>
          <w:rFonts w:asciiTheme="majorBidi" w:hAnsiTheme="majorBidi" w:cstheme="majorBidi" w:hint="cs"/>
          <w:spacing w:val="-10"/>
          <w:sz w:val="30"/>
          <w:szCs w:val="30"/>
          <w:cs/>
        </w:rPr>
        <w:t>ต้อง</w:t>
      </w:r>
      <w:r w:rsidRPr="00CF7290">
        <w:rPr>
          <w:rFonts w:asciiTheme="majorBidi" w:hAnsiTheme="majorBidi" w:cstheme="majorBidi"/>
          <w:spacing w:val="-10"/>
          <w:sz w:val="30"/>
          <w:szCs w:val="30"/>
          <w:cs/>
        </w:rPr>
        <w:t>ได้รับหนังสือยินยอมในการโอนขายที่ดินระหว่างจำนองกับสถาบันการเงินแห่งหนึ่ง ทั้งนี้ ณ วันที่</w:t>
      </w:r>
      <w:r w:rsidRPr="00CF7290">
        <w:rPr>
          <w:rFonts w:asciiTheme="majorBidi" w:hAnsiTheme="majorBidi" w:cstheme="majorBidi"/>
          <w:spacing w:val="-10"/>
          <w:sz w:val="30"/>
          <w:szCs w:val="30"/>
        </w:rPr>
        <w:t xml:space="preserve"> 30 </w:t>
      </w:r>
      <w:r w:rsidRPr="00CF7290">
        <w:rPr>
          <w:rFonts w:asciiTheme="majorBidi" w:hAnsiTheme="majorBidi" w:cstheme="majorBidi"/>
          <w:spacing w:val="-10"/>
          <w:sz w:val="30"/>
          <w:szCs w:val="30"/>
          <w:cs/>
        </w:rPr>
        <w:t>กันยายน</w:t>
      </w:r>
      <w:r w:rsidRPr="00CF7290">
        <w:rPr>
          <w:rFonts w:asciiTheme="majorBidi" w:hAnsiTheme="majorBidi" w:cstheme="majorBidi"/>
          <w:spacing w:val="-10"/>
          <w:sz w:val="30"/>
          <w:szCs w:val="30"/>
        </w:rPr>
        <w:t xml:space="preserve"> 2567 </w:t>
      </w:r>
      <w:r w:rsidRPr="00CF7290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บริษัทได้ชำระราคาที่ดินดังกล่าวเป็นจำนวนรวม</w:t>
      </w:r>
      <w:r w:rsidRPr="00CF7290">
        <w:rPr>
          <w:rFonts w:asciiTheme="majorBidi" w:hAnsiTheme="majorBidi" w:cstheme="majorBidi"/>
          <w:spacing w:val="-10"/>
          <w:sz w:val="30"/>
          <w:szCs w:val="30"/>
        </w:rPr>
        <w:t xml:space="preserve"> 212 </w:t>
      </w:r>
      <w:r w:rsidRPr="00CF7290">
        <w:rPr>
          <w:rFonts w:asciiTheme="majorBidi" w:hAnsiTheme="majorBidi" w:cstheme="majorBidi"/>
          <w:spacing w:val="-10"/>
          <w:sz w:val="30"/>
          <w:szCs w:val="30"/>
          <w:cs/>
        </w:rPr>
        <w:t>ล้านบาท และมีภาระผูกผันที่ต้องชำระจำนวนที่เหลือเป็นจำนวน</w:t>
      </w:r>
      <w:r w:rsidRPr="00CF7290">
        <w:rPr>
          <w:rFonts w:asciiTheme="majorBidi" w:hAnsiTheme="majorBidi" w:cstheme="majorBidi"/>
          <w:spacing w:val="-10"/>
          <w:sz w:val="30"/>
          <w:szCs w:val="30"/>
        </w:rPr>
        <w:t xml:space="preserve"> 203 </w:t>
      </w:r>
      <w:r w:rsidRPr="00CF7290">
        <w:rPr>
          <w:rFonts w:asciiTheme="majorBidi" w:hAnsiTheme="majorBidi" w:cstheme="majorBidi"/>
          <w:spacing w:val="-10"/>
          <w:sz w:val="30"/>
          <w:szCs w:val="30"/>
          <w:cs/>
        </w:rPr>
        <w:t>ล้านบาท และยังมิได้มีการจดทะเบียนโอนกรรมสิทธิ์ในที่ดินจะซื้อจะขายดังกล่าว</w:t>
      </w:r>
      <w:r w:rsidRPr="00CF7290">
        <w:rPr>
          <w:rFonts w:asciiTheme="majorBidi" w:hAnsiTheme="majorBidi" w:cstheme="majorBidi"/>
          <w:spacing w:val="-10"/>
          <w:sz w:val="30"/>
          <w:szCs w:val="30"/>
        </w:rPr>
        <w:t> </w:t>
      </w:r>
    </w:p>
    <w:p w14:paraId="1E7DDF83" w14:textId="77777777" w:rsidR="00F275E5" w:rsidRPr="00A85C1D" w:rsidRDefault="00F275E5" w:rsidP="00F275E5">
      <w:pPr>
        <w:pStyle w:val="ListParagraph"/>
        <w:rPr>
          <w:rFonts w:asciiTheme="majorBidi" w:hAnsiTheme="majorBidi" w:cstheme="majorBidi"/>
          <w:spacing w:val="-4"/>
          <w:sz w:val="14"/>
          <w:szCs w:val="14"/>
        </w:rPr>
      </w:pPr>
    </w:p>
    <w:p w14:paraId="0F38C147" w14:textId="2E729C57" w:rsidR="000A1C50" w:rsidRPr="007F4B20" w:rsidRDefault="0016168A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บริษัทมีสัญญากู้ยืมเงินระยะสั้น</w:t>
      </w:r>
      <w:r w:rsidR="00FC18EF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กับกรรมการ</w:t>
      </w:r>
      <w:r w:rsidR="00122FB3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ของบริษัท</w:t>
      </w:r>
      <w:r w:rsidR="00F20D2D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ในการขอวงเงินกู้ยืม</w:t>
      </w:r>
      <w:r w:rsidR="00265F37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เป็นจำนวนเงิน</w:t>
      </w:r>
      <w:r w:rsidR="00176CF7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265F37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65F37" w:rsidRPr="007F4B20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="00265F37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E97C2F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76CF7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3F5009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ไม่คิดอัตรา</w:t>
      </w:r>
      <w:r w:rsidR="00485661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ดอกเบี้ย โดยมีกำหนดระยะเวลา</w:t>
      </w:r>
      <w:r w:rsidR="00100831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00831" w:rsidRPr="007F4B20">
        <w:rPr>
          <w:rFonts w:asciiTheme="majorBidi" w:hAnsiTheme="majorBidi" w:cstheme="majorBidi"/>
          <w:spacing w:val="-4"/>
          <w:sz w:val="30"/>
          <w:szCs w:val="30"/>
        </w:rPr>
        <w:t xml:space="preserve">12 </w:t>
      </w:r>
      <w:r w:rsidR="00100831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 สัญญาสิ้นสุดในเดือน</w:t>
      </w:r>
      <w:r w:rsidR="004E1210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AD01D3" w:rsidRPr="007F4B2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AD01D3" w:rsidRPr="007F4B20">
        <w:rPr>
          <w:rFonts w:asciiTheme="majorBidi" w:hAnsiTheme="majorBidi" w:cstheme="majorBidi"/>
          <w:spacing w:val="-4"/>
          <w:sz w:val="30"/>
          <w:szCs w:val="30"/>
        </w:rPr>
        <w:t>2568</w:t>
      </w:r>
    </w:p>
    <w:p w14:paraId="6AC99DDA" w14:textId="50D88FD2" w:rsidR="00F2727B" w:rsidRDefault="00CD4502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5403B8A1" w14:textId="77777777" w:rsidR="006C3079" w:rsidRPr="001F68DE" w:rsidRDefault="006C3079" w:rsidP="006C3079">
      <w:pPr>
        <w:rPr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172"/>
        <w:gridCol w:w="180"/>
        <w:gridCol w:w="1260"/>
      </w:tblGrid>
      <w:tr w:rsidR="00D04F76" w:rsidRPr="00F1598F" w14:paraId="7489294A" w14:textId="77777777" w:rsidTr="0091112F">
        <w:trPr>
          <w:cantSplit/>
          <w:tblHeader/>
        </w:trPr>
        <w:tc>
          <w:tcPr>
            <w:tcW w:w="3510" w:type="dxa"/>
            <w:vAlign w:val="bottom"/>
          </w:tcPr>
          <w:p w14:paraId="7B84BFB6" w14:textId="348F36E6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59AF3D7" w14:textId="40783E15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F1598F" w14:paraId="0BF98E12" w14:textId="77777777" w:rsidTr="000A4D8B">
        <w:trPr>
          <w:cantSplit/>
          <w:tblHeader/>
        </w:trPr>
        <w:tc>
          <w:tcPr>
            <w:tcW w:w="3510" w:type="dxa"/>
            <w:vAlign w:val="bottom"/>
          </w:tcPr>
          <w:p w14:paraId="4D01DFD6" w14:textId="7539D22C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14026EFE" w:rsidR="00193666" w:rsidRPr="00F1598F" w:rsidRDefault="00386FBF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86FB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="004F079E" w:rsidRPr="004F079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4F079E" w:rsidRPr="004F07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ายน</w:t>
            </w:r>
            <w:r w:rsidR="00193666"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AF075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03D871B" w14:textId="77777777" w:rsidR="00193666" w:rsidRPr="00F1598F" w:rsidRDefault="00193666" w:rsidP="0019366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322352E7" w:rsidR="00193666" w:rsidRPr="00F1598F" w:rsidRDefault="00193666" w:rsidP="0019366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F075D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2CDB6CF4" w14:textId="77777777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EFA461" w14:textId="1AAA0A19" w:rsidR="00193666" w:rsidRPr="00F1598F" w:rsidRDefault="00386FBF" w:rsidP="0019366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B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86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F079E" w:rsidRPr="004F079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4F079E" w:rsidRPr="004F079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C8211FB" w14:textId="77777777" w:rsidR="00193666" w:rsidRPr="00F1598F" w:rsidRDefault="00193666" w:rsidP="001936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87DA9" w14:textId="451EC69A" w:rsidR="00193666" w:rsidRPr="00F1598F" w:rsidRDefault="00193666" w:rsidP="0019366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F075D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</w:tr>
      <w:tr w:rsidR="00193666" w:rsidRPr="00F1598F" w14:paraId="4B61E4AC" w14:textId="77777777" w:rsidTr="0091112F">
        <w:trPr>
          <w:cantSplit/>
          <w:tblHeader/>
        </w:trPr>
        <w:tc>
          <w:tcPr>
            <w:tcW w:w="3510" w:type="dxa"/>
            <w:vAlign w:val="bottom"/>
            <w:hideMark/>
          </w:tcPr>
          <w:p w14:paraId="7FCBFB90" w14:textId="77777777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4F7EB7E6" w14:textId="6A6EEC25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4597" w:rsidRPr="00F1598F" w14:paraId="0180E408" w14:textId="77777777" w:rsidTr="000A4D8B">
        <w:trPr>
          <w:cantSplit/>
        </w:trPr>
        <w:tc>
          <w:tcPr>
            <w:tcW w:w="3510" w:type="dxa"/>
            <w:hideMark/>
          </w:tcPr>
          <w:p w14:paraId="058E6677" w14:textId="0AE89878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2FD9DC0" w14:textId="7428F3F2" w:rsidR="001E4597" w:rsidRPr="00F1598F" w:rsidRDefault="00AE174A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21,973</w:t>
            </w:r>
          </w:p>
        </w:tc>
        <w:tc>
          <w:tcPr>
            <w:tcW w:w="180" w:type="dxa"/>
          </w:tcPr>
          <w:p w14:paraId="1699A34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3B06A24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20,461</w:t>
            </w:r>
          </w:p>
        </w:tc>
        <w:tc>
          <w:tcPr>
            <w:tcW w:w="178" w:type="dxa"/>
          </w:tcPr>
          <w:p w14:paraId="2C130832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2E4026" w14:textId="6AD4C677" w:rsidR="001E4597" w:rsidRPr="00EA7280" w:rsidRDefault="00847CD8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21,973</w:t>
            </w:r>
          </w:p>
        </w:tc>
        <w:tc>
          <w:tcPr>
            <w:tcW w:w="180" w:type="dxa"/>
          </w:tcPr>
          <w:p w14:paraId="165FF7C8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B15E70" w14:textId="49509D3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20,466</w:t>
            </w:r>
          </w:p>
        </w:tc>
      </w:tr>
      <w:tr w:rsidR="001E4597" w:rsidRPr="00F1598F" w14:paraId="2C24B21D" w14:textId="77777777" w:rsidTr="000A4D8B">
        <w:trPr>
          <w:cantSplit/>
        </w:trPr>
        <w:tc>
          <w:tcPr>
            <w:tcW w:w="3510" w:type="dxa"/>
            <w:hideMark/>
          </w:tcPr>
          <w:p w14:paraId="48B8A567" w14:textId="0E7F8345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2C0EB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D63E6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E4597" w:rsidRPr="00F1598F" w14:paraId="32C5A27F" w14:textId="77777777" w:rsidTr="000A4D8B">
        <w:trPr>
          <w:cantSplit/>
        </w:trPr>
        <w:tc>
          <w:tcPr>
            <w:tcW w:w="3510" w:type="dxa"/>
            <w:hideMark/>
          </w:tcPr>
          <w:p w14:paraId="16D1BB1C" w14:textId="4C7D1825" w:rsidR="001E4597" w:rsidRPr="00F1598F" w:rsidRDefault="001E4597" w:rsidP="001E45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น้อยกว่า</w:t>
            </w:r>
            <w:proofErr w:type="spellEnd"/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0703D9F9" w14:textId="4B0EED4E" w:rsidR="001E4597" w:rsidRPr="00F1598F" w:rsidRDefault="00DA6046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2,812</w:t>
            </w:r>
          </w:p>
        </w:tc>
        <w:tc>
          <w:tcPr>
            <w:tcW w:w="180" w:type="dxa"/>
          </w:tcPr>
          <w:p w14:paraId="39CDCCC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09E580B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54,614</w:t>
            </w:r>
          </w:p>
        </w:tc>
        <w:tc>
          <w:tcPr>
            <w:tcW w:w="178" w:type="dxa"/>
          </w:tcPr>
          <w:p w14:paraId="6E5E513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5F6F6C" w14:textId="20DB5D09" w:rsidR="001E4597" w:rsidRPr="00F1598F" w:rsidRDefault="00847CD8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4,997</w:t>
            </w:r>
          </w:p>
        </w:tc>
        <w:tc>
          <w:tcPr>
            <w:tcW w:w="180" w:type="dxa"/>
          </w:tcPr>
          <w:p w14:paraId="6F424930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CFEB72A" w14:textId="535E4346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54,614</w:t>
            </w:r>
          </w:p>
        </w:tc>
      </w:tr>
      <w:tr w:rsidR="001E4597" w:rsidRPr="00F1598F" w14:paraId="4FF8E82C" w14:textId="77777777" w:rsidTr="000A4D8B">
        <w:trPr>
          <w:cantSplit/>
        </w:trPr>
        <w:tc>
          <w:tcPr>
            <w:tcW w:w="3510" w:type="dxa"/>
            <w:hideMark/>
          </w:tcPr>
          <w:p w14:paraId="62F7AC9D" w14:textId="480D550E" w:rsidR="001E4597" w:rsidRPr="00F1598F" w:rsidRDefault="001E4597" w:rsidP="001E45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52A5F201" w14:textId="426826E1" w:rsidR="001E4597" w:rsidRPr="00F1598F" w:rsidRDefault="002E405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15,284</w:t>
            </w:r>
          </w:p>
        </w:tc>
        <w:tc>
          <w:tcPr>
            <w:tcW w:w="180" w:type="dxa"/>
          </w:tcPr>
          <w:p w14:paraId="4341EA94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277F8D1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6,312</w:t>
            </w:r>
          </w:p>
        </w:tc>
        <w:tc>
          <w:tcPr>
            <w:tcW w:w="178" w:type="dxa"/>
          </w:tcPr>
          <w:p w14:paraId="36A9E528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C8FFA2" w14:textId="2516A207" w:rsidR="001E4597" w:rsidRPr="004A6F9A" w:rsidRDefault="00847CD8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15,284</w:t>
            </w:r>
          </w:p>
        </w:tc>
        <w:tc>
          <w:tcPr>
            <w:tcW w:w="180" w:type="dxa"/>
          </w:tcPr>
          <w:p w14:paraId="7003A3FE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B745AD" w14:textId="76F4B0B2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5,743</w:t>
            </w:r>
          </w:p>
        </w:tc>
      </w:tr>
      <w:tr w:rsidR="001E4597" w:rsidRPr="00F1598F" w14:paraId="0423DE35" w14:textId="77777777" w:rsidTr="000A4D8B">
        <w:trPr>
          <w:cantSplit/>
          <w:trHeight w:val="74"/>
        </w:trPr>
        <w:tc>
          <w:tcPr>
            <w:tcW w:w="3510" w:type="dxa"/>
            <w:hideMark/>
          </w:tcPr>
          <w:p w14:paraId="1AEFB029" w14:textId="5A4601EF" w:rsidR="001E4597" w:rsidRPr="00F1598F" w:rsidRDefault="001E4597" w:rsidP="001E459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7845D601" w14:textId="7A83D915" w:rsidR="001E4597" w:rsidRPr="00F1598F" w:rsidRDefault="007F4BC0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49,967</w:t>
            </w:r>
          </w:p>
        </w:tc>
        <w:tc>
          <w:tcPr>
            <w:tcW w:w="180" w:type="dxa"/>
          </w:tcPr>
          <w:p w14:paraId="2A2FDEA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3101658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7,612</w:t>
            </w:r>
          </w:p>
        </w:tc>
        <w:tc>
          <w:tcPr>
            <w:tcW w:w="178" w:type="dxa"/>
          </w:tcPr>
          <w:p w14:paraId="26A2625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A43A6A" w14:textId="1E31822F" w:rsidR="001E4597" w:rsidRPr="00F1598F" w:rsidRDefault="00041EE3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49,967</w:t>
            </w:r>
          </w:p>
        </w:tc>
        <w:tc>
          <w:tcPr>
            <w:tcW w:w="180" w:type="dxa"/>
          </w:tcPr>
          <w:p w14:paraId="3D61C9ED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8C65A2" w14:textId="36B8133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2,930</w:t>
            </w:r>
          </w:p>
        </w:tc>
      </w:tr>
      <w:tr w:rsidR="001E4597" w:rsidRPr="00F1598F" w14:paraId="3709CF9A" w14:textId="77777777" w:rsidTr="000A4D8B">
        <w:trPr>
          <w:cantSplit/>
        </w:trPr>
        <w:tc>
          <w:tcPr>
            <w:tcW w:w="3510" w:type="dxa"/>
            <w:hideMark/>
          </w:tcPr>
          <w:p w14:paraId="6F104F86" w14:textId="0413E4F3" w:rsidR="001E4597" w:rsidRPr="00F1598F" w:rsidRDefault="001E4597" w:rsidP="001E45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B154" w14:textId="3436C69B" w:rsidR="001E4597" w:rsidRPr="00F1598F" w:rsidRDefault="008C3ADA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29,284</w:t>
            </w:r>
          </w:p>
        </w:tc>
        <w:tc>
          <w:tcPr>
            <w:tcW w:w="180" w:type="dxa"/>
          </w:tcPr>
          <w:p w14:paraId="0AEAC1DB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373F758A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74,597</w:t>
            </w:r>
          </w:p>
        </w:tc>
        <w:tc>
          <w:tcPr>
            <w:tcW w:w="178" w:type="dxa"/>
          </w:tcPr>
          <w:p w14:paraId="1C5539C4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5D29F" w14:textId="13E4A222" w:rsidR="001E4597" w:rsidRPr="00F1598F" w:rsidRDefault="0005067B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28,350</w:t>
            </w:r>
          </w:p>
        </w:tc>
        <w:tc>
          <w:tcPr>
            <w:tcW w:w="180" w:type="dxa"/>
          </w:tcPr>
          <w:p w14:paraId="6ABDDD00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12146B7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52,674</w:t>
            </w:r>
          </w:p>
        </w:tc>
      </w:tr>
      <w:tr w:rsidR="001E4597" w:rsidRPr="00F1598F" w14:paraId="64A9E720" w14:textId="77777777" w:rsidTr="000A4D8B">
        <w:trPr>
          <w:cantSplit/>
        </w:trPr>
        <w:tc>
          <w:tcPr>
            <w:tcW w:w="3510" w:type="dxa"/>
            <w:hideMark/>
          </w:tcPr>
          <w:p w14:paraId="0E6E29A1" w14:textId="0187157F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FC16F" w14:textId="71B00899" w:rsidR="001E4597" w:rsidRPr="00F1598F" w:rsidRDefault="005975AC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119,320</w:t>
            </w:r>
          </w:p>
        </w:tc>
        <w:tc>
          <w:tcPr>
            <w:tcW w:w="180" w:type="dxa"/>
          </w:tcPr>
          <w:p w14:paraId="2FEC7ECA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748FD64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163,596</w:t>
            </w:r>
          </w:p>
        </w:tc>
        <w:tc>
          <w:tcPr>
            <w:tcW w:w="178" w:type="dxa"/>
          </w:tcPr>
          <w:p w14:paraId="1B313757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C20C" w14:textId="31AA91BF" w:rsidR="001E4597" w:rsidRPr="00F1598F" w:rsidRDefault="00F7663C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120,571</w:t>
            </w:r>
          </w:p>
        </w:tc>
        <w:tc>
          <w:tcPr>
            <w:tcW w:w="180" w:type="dxa"/>
          </w:tcPr>
          <w:p w14:paraId="7F351E19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20861410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136,427</w:t>
            </w:r>
          </w:p>
        </w:tc>
      </w:tr>
      <w:tr w:rsidR="001E4597" w:rsidRPr="00F1598F" w14:paraId="567AC7CA" w14:textId="77777777" w:rsidTr="000A4D8B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7A5007D9" w14:textId="77777777" w:rsidR="001E4597" w:rsidRPr="003A3A7C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6B49FBBA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D62C8" w14:textId="33AB9B29" w:rsidR="001E4597" w:rsidRPr="0091112F" w:rsidRDefault="00D6194A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66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</w:t>
            </w:r>
            <w:r w:rsidR="002A0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43873F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847A4" w14:textId="5B267D7A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(25,499)</w:t>
            </w:r>
          </w:p>
        </w:tc>
        <w:tc>
          <w:tcPr>
            <w:tcW w:w="178" w:type="dxa"/>
            <w:vAlign w:val="bottom"/>
          </w:tcPr>
          <w:p w14:paraId="4DD12A8E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6A77" w14:textId="3C94C532" w:rsidR="001E4597" w:rsidRPr="0091112F" w:rsidRDefault="00106392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A58E5">
              <w:rPr>
                <w:rFonts w:asciiTheme="majorBidi" w:hAnsiTheme="majorBidi" w:cstheme="majorBidi"/>
                <w:sz w:val="30"/>
                <w:szCs w:val="30"/>
              </w:rPr>
              <w:t>75,883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3B3521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161F82D" w14:textId="210B7DC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(23,415)</w:t>
            </w:r>
          </w:p>
        </w:tc>
      </w:tr>
      <w:tr w:rsidR="001E4597" w:rsidRPr="00F1598F" w14:paraId="76E14176" w14:textId="77777777" w:rsidTr="000A4D8B">
        <w:trPr>
          <w:cantSplit/>
        </w:trPr>
        <w:tc>
          <w:tcPr>
            <w:tcW w:w="3510" w:type="dxa"/>
            <w:hideMark/>
          </w:tcPr>
          <w:p w14:paraId="3F4F6A86" w14:textId="159026D5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65DDC" w14:textId="0B58C4C8" w:rsidR="001E4597" w:rsidRPr="00F1598F" w:rsidRDefault="002A0146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42,522</w:t>
            </w:r>
          </w:p>
        </w:tc>
        <w:tc>
          <w:tcPr>
            <w:tcW w:w="180" w:type="dxa"/>
          </w:tcPr>
          <w:p w14:paraId="433BB031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557BF83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138,097</w:t>
            </w:r>
          </w:p>
        </w:tc>
        <w:tc>
          <w:tcPr>
            <w:tcW w:w="178" w:type="dxa"/>
          </w:tcPr>
          <w:p w14:paraId="1A0A53B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A3367" w14:textId="0D9BD3FC" w:rsidR="001E4597" w:rsidRPr="00F1598F" w:rsidRDefault="00A701D8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44,688</w:t>
            </w:r>
          </w:p>
        </w:tc>
        <w:tc>
          <w:tcPr>
            <w:tcW w:w="180" w:type="dxa"/>
          </w:tcPr>
          <w:p w14:paraId="68D2B86D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76FA2EC5" w14:textId="7156CD11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113,012</w:t>
            </w:r>
          </w:p>
        </w:tc>
      </w:tr>
    </w:tbl>
    <w:p w14:paraId="0F94052B" w14:textId="77777777" w:rsidR="006C3079" w:rsidRPr="006C3079" w:rsidRDefault="006C3079" w:rsidP="006C30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A271EF" w:rsidRPr="008E1326" w14:paraId="49CA5B37" w14:textId="77777777" w:rsidTr="003C29B8">
        <w:trPr>
          <w:cantSplit/>
          <w:tblHeader/>
        </w:trPr>
        <w:tc>
          <w:tcPr>
            <w:tcW w:w="4950" w:type="dxa"/>
            <w:vAlign w:val="bottom"/>
            <w:hideMark/>
          </w:tcPr>
          <w:p w14:paraId="11692C02" w14:textId="77777777" w:rsidR="00A271EF" w:rsidRPr="008E1326" w:rsidRDefault="00A271EF" w:rsidP="003C29B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2" w:name="_Hlk130571046"/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0AC9F157" w14:textId="77777777" w:rsidR="00A271EF" w:rsidRPr="008E1326" w:rsidRDefault="00A271EF" w:rsidP="003C29B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03C5B52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687FB8F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1BD8" w:rsidRPr="008E1326" w14:paraId="50CD7FA3" w14:textId="77777777" w:rsidTr="003C29B8">
        <w:trPr>
          <w:cantSplit/>
          <w:tblHeader/>
        </w:trPr>
        <w:tc>
          <w:tcPr>
            <w:tcW w:w="4950" w:type="dxa"/>
            <w:vAlign w:val="bottom"/>
          </w:tcPr>
          <w:p w14:paraId="731A3308" w14:textId="7FC5FF2F" w:rsidR="00261BD8" w:rsidRPr="008E1326" w:rsidRDefault="004F079E" w:rsidP="00261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4F07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4F07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4F07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4F07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4F07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Pr="004F07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900" w:type="dxa"/>
            <w:vAlign w:val="bottom"/>
          </w:tcPr>
          <w:p w14:paraId="4F24A2E1" w14:textId="2337078E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B897E02" w14:textId="77777777" w:rsidR="00261BD8" w:rsidRPr="008E1326" w:rsidRDefault="00261BD8" w:rsidP="00261B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B3FE9F" w14:textId="03590AD9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83C092E" w14:textId="77777777" w:rsidR="00261BD8" w:rsidRPr="008E1326" w:rsidRDefault="00261BD8" w:rsidP="00261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2390772" w14:textId="0351E3B0" w:rsidR="00261BD8" w:rsidRPr="005740AA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5740AA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0DF832C" w14:textId="77777777" w:rsidR="00261BD8" w:rsidRPr="008E1326" w:rsidRDefault="00261BD8" w:rsidP="00261B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B7F20B" w14:textId="306AA88C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261BD8" w:rsidRPr="008E1326" w14:paraId="6800A7C8" w14:textId="77777777" w:rsidTr="00E10EFF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76A682C7" w14:textId="77777777" w:rsidR="00261BD8" w:rsidRPr="00E10EFF" w:rsidRDefault="00261BD8" w:rsidP="00261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CF40214" w14:textId="77777777" w:rsidR="00261BD8" w:rsidRPr="008E1326" w:rsidRDefault="00261BD8" w:rsidP="00261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2859" w:rsidRPr="008E1326" w14:paraId="2EA60A2E" w14:textId="77777777" w:rsidTr="003C29B8">
        <w:trPr>
          <w:cantSplit/>
        </w:trPr>
        <w:tc>
          <w:tcPr>
            <w:tcW w:w="4950" w:type="dxa"/>
          </w:tcPr>
          <w:p w14:paraId="7C31A0DC" w14:textId="77777777" w:rsidR="00532859" w:rsidRPr="008E1326" w:rsidRDefault="00532859" w:rsidP="008673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E1326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  <w:proofErr w:type="spellEnd"/>
          </w:p>
        </w:tc>
        <w:tc>
          <w:tcPr>
            <w:tcW w:w="900" w:type="dxa"/>
            <w:vAlign w:val="bottom"/>
          </w:tcPr>
          <w:p w14:paraId="16F505C5" w14:textId="02947095" w:rsidR="00532859" w:rsidRPr="008E1326" w:rsidRDefault="00B61E92" w:rsidP="00CF2B0C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51,299</w:t>
            </w:r>
          </w:p>
        </w:tc>
        <w:tc>
          <w:tcPr>
            <w:tcW w:w="180" w:type="dxa"/>
          </w:tcPr>
          <w:p w14:paraId="50EB1521" w14:textId="77777777" w:rsidR="00532859" w:rsidRPr="008E1326" w:rsidRDefault="00532859" w:rsidP="0053285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968687" w14:textId="1B9BD3D0" w:rsidR="00532859" w:rsidRPr="008E1326" w:rsidRDefault="004F079E" w:rsidP="0053285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1,169</w:t>
            </w:r>
          </w:p>
        </w:tc>
        <w:tc>
          <w:tcPr>
            <w:tcW w:w="178" w:type="dxa"/>
          </w:tcPr>
          <w:p w14:paraId="5AB3C654" w14:textId="77777777" w:rsidR="00532859" w:rsidRPr="008E1326" w:rsidRDefault="00532859" w:rsidP="0053285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DCC63D3" w14:textId="16BCAC1B" w:rsidR="00532859" w:rsidRPr="00E10EFF" w:rsidRDefault="00B61E92" w:rsidP="005328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82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52,468</w:t>
            </w:r>
          </w:p>
        </w:tc>
        <w:tc>
          <w:tcPr>
            <w:tcW w:w="180" w:type="dxa"/>
          </w:tcPr>
          <w:p w14:paraId="651E714A" w14:textId="77777777" w:rsidR="00532859" w:rsidRPr="00E10EFF" w:rsidRDefault="00532859" w:rsidP="0053285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ED0357" w14:textId="1841356E" w:rsidR="00532859" w:rsidRPr="008E1326" w:rsidRDefault="004F079E" w:rsidP="00532859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7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3,947</w:t>
            </w:r>
          </w:p>
        </w:tc>
      </w:tr>
      <w:bookmarkEnd w:id="2"/>
    </w:tbl>
    <w:p w14:paraId="41E9912C" w14:textId="0D1F98FA" w:rsidR="00F32812" w:rsidRDefault="00F32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0BAFBC64" w14:textId="5A6771E9" w:rsidR="005F19CF" w:rsidRPr="00CD75AA" w:rsidRDefault="007578AB" w:rsidP="00025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ในปี </w:t>
      </w:r>
      <w:r w:rsidRPr="00CD75AA">
        <w:rPr>
          <w:rFonts w:asciiTheme="majorBidi" w:hAnsiTheme="majorBidi"/>
          <w:spacing w:val="-2"/>
          <w:sz w:val="30"/>
          <w:szCs w:val="30"/>
        </w:rPr>
        <w:t>2563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โดย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/>
          <w:spacing w:val="-2"/>
          <w:sz w:val="30"/>
          <w:szCs w:val="30"/>
        </w:rPr>
        <w:t>3</w:t>
      </w:r>
      <w:r>
        <w:rPr>
          <w:rFonts w:asciiTheme="majorBidi" w:hAnsiTheme="majorBidi"/>
          <w:spacing w:val="-2"/>
          <w:sz w:val="30"/>
          <w:szCs w:val="30"/>
        </w:rPr>
        <w:t>0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A24BD" w:rsidRPr="00FA24BD">
        <w:rPr>
          <w:rFonts w:asciiTheme="majorBidi" w:hAnsiTheme="majorBidi" w:hint="cs"/>
          <w:spacing w:val="-2"/>
          <w:sz w:val="30"/>
          <w:szCs w:val="30"/>
          <w:cs/>
        </w:rPr>
        <w:t>กันยายน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2567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4519A">
        <w:rPr>
          <w:rFonts w:asciiTheme="majorBidi" w:hAnsiTheme="majorBidi"/>
          <w:spacing w:val="-2"/>
          <w:sz w:val="30"/>
          <w:szCs w:val="30"/>
        </w:rPr>
        <w:t>49.84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โดยเกิดจากงานสั่งทำอุปกรณ์ในการดำเนินธุรกิจ ทั้งนี้ ในปี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 2564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 xml:space="preserve"> แผนฟื้นฟูกิจการดังกล่าวได้รับอนุมัติจากศาลล้มละลายกลาง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ปัจจุบันบริษัทอยู่ในระหว่างการรอรับการชำระเงินตามแผนฟื้นฟูกิจการตามลำดับ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  <w:cs/>
        </w:rPr>
        <w:br/>
      </w:r>
      <w:r w:rsidR="001711D9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="00B963D3">
        <w:rPr>
          <w:rFonts w:asciiTheme="majorBidi" w:hAnsiTheme="majorBidi" w:hint="cs"/>
          <w:spacing w:val="-2"/>
          <w:sz w:val="30"/>
          <w:szCs w:val="30"/>
          <w:cs/>
        </w:rPr>
        <w:t>ระหว่าง</w:t>
      </w:r>
      <w:r w:rsidR="000A1A49">
        <w:rPr>
          <w:rFonts w:asciiTheme="majorBidi" w:hAnsiTheme="majorBidi" w:hint="cs"/>
          <w:spacing w:val="-2"/>
          <w:sz w:val="30"/>
          <w:szCs w:val="30"/>
          <w:cs/>
        </w:rPr>
        <w:t>ปี</w:t>
      </w:r>
      <w:r w:rsidR="007E2CDC">
        <w:rPr>
          <w:rFonts w:asciiTheme="majorBidi" w:hAnsiTheme="majorBidi" w:hint="cs"/>
          <w:spacing w:val="-2"/>
          <w:sz w:val="30"/>
          <w:szCs w:val="30"/>
          <w:cs/>
        </w:rPr>
        <w:t xml:space="preserve"> กลุ่มบริษัท</w:t>
      </w:r>
      <w:r w:rsidR="00840FCB">
        <w:rPr>
          <w:rFonts w:asciiTheme="majorBidi" w:hAnsiTheme="majorBidi" w:hint="cs"/>
          <w:spacing w:val="-2"/>
          <w:sz w:val="30"/>
          <w:szCs w:val="30"/>
          <w:cs/>
        </w:rPr>
        <w:t>ได้รับชำระเงิน</w:t>
      </w:r>
      <w:r w:rsidR="00201C7C">
        <w:rPr>
          <w:rFonts w:asciiTheme="majorBidi" w:hAnsiTheme="majorBidi" w:hint="cs"/>
          <w:spacing w:val="-2"/>
          <w:sz w:val="30"/>
          <w:szCs w:val="30"/>
          <w:cs/>
        </w:rPr>
        <w:t>เพิ่มเติม</w:t>
      </w:r>
      <w:r w:rsidR="00D56773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="00DD10E3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412F17">
        <w:rPr>
          <w:rFonts w:asciiTheme="majorBidi" w:hAnsiTheme="majorBidi"/>
          <w:spacing w:val="-2"/>
          <w:sz w:val="30"/>
          <w:szCs w:val="30"/>
        </w:rPr>
        <w:t>1.</w:t>
      </w:r>
      <w:r w:rsidR="008E1EC7">
        <w:rPr>
          <w:rFonts w:asciiTheme="majorBidi" w:hAnsiTheme="majorBidi"/>
          <w:spacing w:val="-2"/>
          <w:sz w:val="30"/>
          <w:szCs w:val="30"/>
        </w:rPr>
        <w:t>09</w:t>
      </w:r>
      <w:r w:rsidR="00DD10E3">
        <w:rPr>
          <w:rFonts w:asciiTheme="majorBidi" w:hAnsiTheme="majorBidi"/>
          <w:spacing w:val="-2"/>
          <w:sz w:val="30"/>
          <w:szCs w:val="30"/>
        </w:rPr>
        <w:t xml:space="preserve"> </w:t>
      </w:r>
      <w:r w:rsidR="00DD10E3">
        <w:rPr>
          <w:rFonts w:asciiTheme="majorBidi" w:hAnsiTheme="majorBidi" w:hint="cs"/>
          <w:spacing w:val="-2"/>
          <w:sz w:val="30"/>
          <w:szCs w:val="30"/>
          <w:cs/>
        </w:rPr>
        <w:t xml:space="preserve">ล้านบาท </w:t>
      </w:r>
      <w:r w:rsidR="002D7AAC">
        <w:rPr>
          <w:rFonts w:asciiTheme="majorBidi" w:hAnsiTheme="majorBidi" w:hint="cs"/>
          <w:spacing w:val="-2"/>
          <w:sz w:val="30"/>
          <w:szCs w:val="30"/>
          <w:cs/>
        </w:rPr>
        <w:t xml:space="preserve">โดย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 xml:space="preserve">ณ วันที่ </w:t>
      </w:r>
      <w:r w:rsidRPr="00CD75AA">
        <w:rPr>
          <w:rFonts w:asciiTheme="majorBidi" w:hAnsiTheme="majorBidi"/>
          <w:spacing w:val="-2"/>
          <w:sz w:val="30"/>
          <w:szCs w:val="30"/>
        </w:rPr>
        <w:t>3</w:t>
      </w:r>
      <w:r>
        <w:rPr>
          <w:rFonts w:asciiTheme="majorBidi" w:hAnsiTheme="majorBidi"/>
          <w:spacing w:val="-2"/>
          <w:sz w:val="30"/>
          <w:szCs w:val="30"/>
        </w:rPr>
        <w:t>0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127E4">
        <w:rPr>
          <w:rFonts w:asciiTheme="majorBidi" w:hAnsiTheme="majorBidi" w:hint="cs"/>
          <w:spacing w:val="-2"/>
          <w:sz w:val="30"/>
          <w:szCs w:val="30"/>
          <w:cs/>
        </w:rPr>
        <w:t>กันยายน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2567 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และวันที่ 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31 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 2566 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>บริษัทได้พิจารณาและบันทึกผลกระทบการด้อยค่า</w:t>
      </w:r>
      <w:r w:rsidR="00366A58">
        <w:rPr>
          <w:rFonts w:asciiTheme="majorBidi" w:hAnsiTheme="majorBidi" w:hint="cs"/>
          <w:spacing w:val="-2"/>
          <w:sz w:val="30"/>
          <w:szCs w:val="30"/>
          <w:cs/>
        </w:rPr>
        <w:t>ด้านเครดิต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>ดังกล่า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ว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>แล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้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ว </w:t>
      </w:r>
    </w:p>
    <w:p w14:paraId="5B1561D3" w14:textId="77777777" w:rsidR="00296976" w:rsidRDefault="00296976" w:rsidP="0097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16"/>
          <w:szCs w:val="16"/>
        </w:rPr>
      </w:pPr>
    </w:p>
    <w:p w14:paraId="1B26020A" w14:textId="5F53F9A8" w:rsidR="007578AB" w:rsidRPr="00340816" w:rsidRDefault="007F4B20" w:rsidP="0097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/>
          <w:sz w:val="30"/>
          <w:szCs w:val="30"/>
        </w:rPr>
        <w:br/>
      </w:r>
      <w:r w:rsidR="003E04E6" w:rsidRPr="00340816">
        <w:rPr>
          <w:rFonts w:asciiTheme="majorBidi" w:hAnsiTheme="majorBidi" w:hint="cs"/>
          <w:spacing w:val="-4"/>
          <w:sz w:val="30"/>
          <w:szCs w:val="30"/>
          <w:cs/>
        </w:rPr>
        <w:lastRenderedPageBreak/>
        <w:t>ณ</w:t>
      </w:r>
      <w:r w:rsidR="00A56EEC" w:rsidRPr="00340816">
        <w:rPr>
          <w:rFonts w:asciiTheme="majorBidi" w:hAnsiTheme="majorBidi" w:hint="cs"/>
          <w:spacing w:val="-4"/>
          <w:sz w:val="30"/>
          <w:szCs w:val="30"/>
          <w:cs/>
        </w:rPr>
        <w:t xml:space="preserve"> วันที่ </w:t>
      </w:r>
      <w:r w:rsidR="004836E0" w:rsidRPr="00340816">
        <w:rPr>
          <w:rFonts w:asciiTheme="majorBidi" w:hAnsiTheme="majorBidi"/>
          <w:spacing w:val="-4"/>
          <w:sz w:val="30"/>
          <w:szCs w:val="30"/>
        </w:rPr>
        <w:t xml:space="preserve">31 </w:t>
      </w:r>
      <w:r w:rsidR="00D24039" w:rsidRPr="00340816">
        <w:rPr>
          <w:rFonts w:asciiTheme="majorBidi" w:hAnsiTheme="majorBidi" w:hint="cs"/>
          <w:spacing w:val="-4"/>
          <w:sz w:val="30"/>
          <w:szCs w:val="30"/>
          <w:cs/>
        </w:rPr>
        <w:t xml:space="preserve">ธันวาคม </w:t>
      </w:r>
      <w:r w:rsidR="00D24039" w:rsidRPr="00340816">
        <w:rPr>
          <w:rFonts w:asciiTheme="majorBidi" w:hAnsiTheme="majorBidi"/>
          <w:spacing w:val="-4"/>
          <w:sz w:val="30"/>
          <w:szCs w:val="30"/>
        </w:rPr>
        <w:t xml:space="preserve">2566 </w:t>
      </w:r>
      <w:r w:rsidR="007578AB" w:rsidRPr="00340816">
        <w:rPr>
          <w:rFonts w:asciiTheme="majorBidi" w:hAnsiTheme="majorBidi" w:hint="cs"/>
          <w:spacing w:val="-4"/>
          <w:sz w:val="30"/>
          <w:szCs w:val="30"/>
          <w:cs/>
        </w:rPr>
        <w:t xml:space="preserve">รายการลูกหนี้การค้าที่เกินกำหนดชำระมากกว่า </w:t>
      </w:r>
      <w:r w:rsidR="007578AB" w:rsidRPr="00340816">
        <w:rPr>
          <w:rFonts w:asciiTheme="majorBidi" w:hAnsiTheme="majorBidi"/>
          <w:spacing w:val="-4"/>
          <w:sz w:val="30"/>
          <w:szCs w:val="30"/>
        </w:rPr>
        <w:t xml:space="preserve">12 </w:t>
      </w:r>
      <w:r w:rsidR="007578AB" w:rsidRPr="00340816">
        <w:rPr>
          <w:rFonts w:asciiTheme="majorBidi" w:hAnsiTheme="majorBidi" w:hint="cs"/>
          <w:spacing w:val="-4"/>
          <w:sz w:val="30"/>
          <w:szCs w:val="30"/>
          <w:cs/>
        </w:rPr>
        <w:t xml:space="preserve">เดือนส่วนใหญ่เป็นรายการกับบริษัท </w:t>
      </w:r>
      <w:r w:rsidR="007578AB" w:rsidRPr="00340816">
        <w:rPr>
          <w:rFonts w:asciiTheme="majorBidi" w:hAnsiTheme="majorBidi" w:cstheme="majorBidi"/>
          <w:spacing w:val="-4"/>
          <w:sz w:val="30"/>
          <w:szCs w:val="30"/>
          <w:cs/>
        </w:rPr>
        <w:t>ขอนแก่น ช. ทวี (</w:t>
      </w:r>
      <w:r w:rsidR="007578AB" w:rsidRPr="00340816">
        <w:rPr>
          <w:rFonts w:asciiTheme="majorBidi" w:hAnsiTheme="majorBidi" w:cstheme="majorBidi"/>
          <w:spacing w:val="-4"/>
          <w:sz w:val="30"/>
          <w:szCs w:val="30"/>
        </w:rPr>
        <w:t>1993</w:t>
      </w:r>
      <w:r w:rsidR="007578AB" w:rsidRPr="00340816">
        <w:rPr>
          <w:rFonts w:asciiTheme="majorBidi" w:hAnsiTheme="majorBidi" w:cstheme="majorBidi"/>
          <w:spacing w:val="-4"/>
          <w:sz w:val="30"/>
          <w:szCs w:val="30"/>
          <w:cs/>
        </w:rPr>
        <w:t>) จำกัด</w:t>
      </w:r>
      <w:r w:rsidR="007578AB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ซึ่งกลุ่มบริษัทได้ทำบันทึกข้อตกลงการรับชำระหนี้ไว้แล้วตั้งแต่วันที่ </w:t>
      </w:r>
      <w:r w:rsidR="007578AB" w:rsidRPr="00340816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7578AB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มกราคม </w:t>
      </w:r>
      <w:r w:rsidR="007578AB" w:rsidRPr="0034081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7578AB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578AB" w:rsidRPr="00340816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7578AB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ดูหมายเหตุ </w:t>
      </w:r>
      <w:r w:rsidR="007578AB" w:rsidRPr="00340816">
        <w:rPr>
          <w:rFonts w:asciiTheme="majorBidi" w:hAnsiTheme="majorBidi" w:cstheme="majorBidi"/>
          <w:spacing w:val="-4"/>
          <w:sz w:val="30"/>
          <w:szCs w:val="30"/>
        </w:rPr>
        <w:t xml:space="preserve">2) </w:t>
      </w:r>
      <w:r w:rsidR="00F84E55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</w:t>
      </w:r>
      <w:r w:rsidR="000D3DF0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ณ วันที่ </w:t>
      </w:r>
      <w:r w:rsidR="000D3DF0" w:rsidRPr="00340816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0D3DF0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0D3DF0" w:rsidRPr="00340816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0D3DF0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กลุ่มบริษัทได้รับชำระ</w:t>
      </w:r>
      <w:r w:rsidR="00697DB1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>รายการลูกหนี้</w:t>
      </w:r>
      <w:r w:rsidR="00340816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>การค้า</w:t>
      </w:r>
      <w:r w:rsidR="00536555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>ดังกล่าว</w:t>
      </w:r>
      <w:r w:rsidR="00024807" w:rsidRPr="00340816">
        <w:rPr>
          <w:rFonts w:asciiTheme="majorBidi" w:hAnsiTheme="majorBidi" w:cstheme="majorBidi" w:hint="cs"/>
          <w:spacing w:val="-4"/>
          <w:sz w:val="30"/>
          <w:szCs w:val="30"/>
          <w:cs/>
        </w:rPr>
        <w:t>ครบทั้งจำนวนแล้ว</w:t>
      </w:r>
    </w:p>
    <w:p w14:paraId="753371FB" w14:textId="77777777" w:rsidR="006C3079" w:rsidRPr="00993768" w:rsidRDefault="006C3079" w:rsidP="006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16"/>
          <w:szCs w:val="16"/>
        </w:rPr>
      </w:pPr>
    </w:p>
    <w:p w14:paraId="7178B8B2" w14:textId="3F815366" w:rsidR="00140009" w:rsidRDefault="00140009" w:rsidP="0014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140009">
        <w:rPr>
          <w:rFonts w:asciiTheme="majorBidi" w:hAnsiTheme="majorBidi" w:hint="cs"/>
          <w:sz w:val="30"/>
          <w:szCs w:val="30"/>
          <w:cs/>
        </w:rPr>
        <w:t>ณ</w:t>
      </w:r>
      <w:r w:rsidRPr="00140009">
        <w:rPr>
          <w:rFonts w:asciiTheme="majorBidi" w:hAnsiTheme="majorBidi"/>
          <w:sz w:val="30"/>
          <w:szCs w:val="30"/>
          <w:cs/>
        </w:rPr>
        <w:t xml:space="preserve"> </w:t>
      </w:r>
      <w:r w:rsidRPr="00140009">
        <w:rPr>
          <w:rFonts w:asciiTheme="majorBidi" w:hAnsiTheme="majorBidi" w:hint="cs"/>
          <w:sz w:val="30"/>
          <w:szCs w:val="30"/>
          <w:cs/>
        </w:rPr>
        <w:t>วันที่</w:t>
      </w:r>
      <w:r w:rsidRPr="00140009">
        <w:rPr>
          <w:rFonts w:asciiTheme="majorBidi" w:hAnsiTheme="majorBidi"/>
          <w:sz w:val="30"/>
          <w:szCs w:val="30"/>
          <w:cs/>
        </w:rPr>
        <w:t xml:space="preserve"> </w:t>
      </w:r>
      <w:r w:rsidRPr="00140009">
        <w:rPr>
          <w:rFonts w:asciiTheme="majorBidi" w:hAnsiTheme="majorBidi"/>
          <w:sz w:val="30"/>
          <w:szCs w:val="30"/>
        </w:rPr>
        <w:t>30</w:t>
      </w:r>
      <w:r w:rsidR="00CD0B30">
        <w:rPr>
          <w:rFonts w:asciiTheme="majorBidi" w:hAnsiTheme="majorBidi"/>
          <w:sz w:val="30"/>
          <w:szCs w:val="30"/>
        </w:rPr>
        <w:t xml:space="preserve"> </w:t>
      </w:r>
      <w:r w:rsidRPr="00140009">
        <w:rPr>
          <w:rFonts w:asciiTheme="majorBidi" w:hAnsiTheme="majorBidi" w:hint="cs"/>
          <w:sz w:val="30"/>
          <w:szCs w:val="30"/>
          <w:cs/>
        </w:rPr>
        <w:t>กันยายน</w:t>
      </w:r>
      <w:r w:rsidRPr="00140009">
        <w:rPr>
          <w:rFonts w:asciiTheme="majorBidi" w:hAnsiTheme="majorBidi"/>
          <w:sz w:val="30"/>
          <w:szCs w:val="30"/>
          <w:cs/>
        </w:rPr>
        <w:t xml:space="preserve"> </w:t>
      </w:r>
      <w:r w:rsidRPr="00140009">
        <w:rPr>
          <w:rFonts w:asciiTheme="majorBidi" w:hAnsiTheme="majorBidi"/>
          <w:sz w:val="30"/>
          <w:szCs w:val="30"/>
        </w:rPr>
        <w:t>2567</w:t>
      </w:r>
      <w:r w:rsidR="00CD0B30">
        <w:rPr>
          <w:rFonts w:asciiTheme="majorBidi" w:hAnsiTheme="majorBidi"/>
          <w:sz w:val="30"/>
          <w:szCs w:val="30"/>
        </w:rPr>
        <w:t xml:space="preserve"> </w:t>
      </w:r>
      <w:r w:rsidRPr="00140009">
        <w:rPr>
          <w:rFonts w:asciiTheme="majorBidi" w:hAnsiTheme="majorBidi" w:hint="cs"/>
          <w:sz w:val="30"/>
          <w:szCs w:val="30"/>
          <w:cs/>
        </w:rPr>
        <w:t>รายการลูกหนี้การค้า</w:t>
      </w:r>
      <w:r w:rsidRPr="00B94704">
        <w:rPr>
          <w:rFonts w:asciiTheme="majorBidi" w:hAnsiTheme="majorBidi" w:hint="cs"/>
          <w:sz w:val="30"/>
          <w:szCs w:val="30"/>
          <w:cs/>
        </w:rPr>
        <w:t>จำนวน</w:t>
      </w:r>
      <w:r w:rsidRPr="00B94704">
        <w:rPr>
          <w:rFonts w:asciiTheme="majorBidi" w:hAnsiTheme="majorBidi"/>
          <w:sz w:val="30"/>
          <w:szCs w:val="30"/>
          <w:cs/>
        </w:rPr>
        <w:t xml:space="preserve"> </w:t>
      </w:r>
      <w:r w:rsidRPr="00B94704">
        <w:rPr>
          <w:rFonts w:asciiTheme="majorBidi" w:hAnsiTheme="majorBidi"/>
          <w:sz w:val="30"/>
          <w:szCs w:val="30"/>
        </w:rPr>
        <w:t>31.7</w:t>
      </w:r>
      <w:r w:rsidR="00826836" w:rsidRPr="00B94704">
        <w:rPr>
          <w:rFonts w:asciiTheme="majorBidi" w:hAnsiTheme="majorBidi"/>
          <w:sz w:val="30"/>
          <w:szCs w:val="30"/>
        </w:rPr>
        <w:t>2</w:t>
      </w:r>
      <w:r w:rsidR="00E66D92" w:rsidRPr="00B94704">
        <w:rPr>
          <w:rFonts w:asciiTheme="majorBidi" w:hAnsiTheme="majorBidi"/>
          <w:sz w:val="30"/>
          <w:szCs w:val="30"/>
        </w:rPr>
        <w:t xml:space="preserve"> </w:t>
      </w:r>
      <w:r w:rsidRPr="00B94704">
        <w:rPr>
          <w:rFonts w:asciiTheme="majorBidi" w:hAnsiTheme="majorBidi" w:hint="cs"/>
          <w:sz w:val="30"/>
          <w:szCs w:val="30"/>
          <w:cs/>
        </w:rPr>
        <w:t>ล้านบาท</w:t>
      </w:r>
      <w:r w:rsidRPr="00140009">
        <w:rPr>
          <w:rFonts w:asciiTheme="majorBidi" w:hAnsiTheme="majorBidi"/>
          <w:sz w:val="30"/>
          <w:szCs w:val="30"/>
          <w:cs/>
        </w:rPr>
        <w:t xml:space="preserve"> </w:t>
      </w:r>
      <w:r w:rsidRPr="00140009">
        <w:rPr>
          <w:rFonts w:asciiTheme="majorBidi" w:hAnsiTheme="majorBidi" w:hint="cs"/>
          <w:sz w:val="30"/>
          <w:szCs w:val="30"/>
          <w:cs/>
        </w:rPr>
        <w:t>ที่เกี่ยวข้องกับคดีความที่กลุ่มร่วมทำงาน</w:t>
      </w:r>
      <w:r w:rsidRPr="00140009">
        <w:rPr>
          <w:rFonts w:asciiTheme="majorBidi" w:hAnsiTheme="majorBidi"/>
          <w:sz w:val="30"/>
          <w:szCs w:val="30"/>
        </w:rPr>
        <w:t>SCN-CHO</w:t>
      </w:r>
      <w:r w:rsidR="00E66D92">
        <w:rPr>
          <w:rFonts w:asciiTheme="majorBidi" w:hAnsiTheme="majorBidi"/>
          <w:sz w:val="30"/>
          <w:szCs w:val="30"/>
        </w:rPr>
        <w:t xml:space="preserve"> </w:t>
      </w:r>
      <w:r w:rsidRPr="00140009">
        <w:rPr>
          <w:rFonts w:asciiTheme="majorBidi" w:hAnsiTheme="majorBidi" w:hint="cs"/>
          <w:sz w:val="30"/>
          <w:szCs w:val="30"/>
          <w:cs/>
        </w:rPr>
        <w:t>ฟ้องร้องต่อ</w:t>
      </w:r>
      <w:r w:rsidRPr="00140009">
        <w:rPr>
          <w:rFonts w:asciiTheme="majorBidi" w:hAnsiTheme="majorBidi"/>
          <w:sz w:val="30"/>
          <w:szCs w:val="30"/>
          <w:cs/>
        </w:rPr>
        <w:t xml:space="preserve"> </w:t>
      </w:r>
      <w:r w:rsidRPr="00140009">
        <w:rPr>
          <w:rFonts w:asciiTheme="majorBidi" w:hAnsiTheme="majorBidi" w:hint="cs"/>
          <w:sz w:val="30"/>
          <w:szCs w:val="30"/>
          <w:cs/>
        </w:rPr>
        <w:t>ขสมก</w:t>
      </w:r>
      <w:r w:rsidRPr="00140009">
        <w:rPr>
          <w:rFonts w:asciiTheme="majorBidi" w:hAnsiTheme="majorBidi"/>
          <w:sz w:val="30"/>
          <w:szCs w:val="30"/>
        </w:rPr>
        <w:t>.</w:t>
      </w:r>
      <w:r w:rsidR="00996E53">
        <w:rPr>
          <w:rFonts w:asciiTheme="majorBidi" w:hAnsiTheme="majorBidi"/>
          <w:sz w:val="30"/>
          <w:szCs w:val="30"/>
        </w:rPr>
        <w:t xml:space="preserve"> </w:t>
      </w:r>
      <w:r w:rsidRPr="00140009">
        <w:rPr>
          <w:rFonts w:asciiTheme="majorBidi" w:hAnsiTheme="majorBidi"/>
          <w:sz w:val="30"/>
          <w:szCs w:val="30"/>
        </w:rPr>
        <w:t>(</w:t>
      </w:r>
      <w:r w:rsidRPr="00140009">
        <w:rPr>
          <w:rFonts w:asciiTheme="majorBidi" w:hAnsiTheme="majorBidi" w:hint="cs"/>
          <w:sz w:val="30"/>
          <w:szCs w:val="30"/>
          <w:cs/>
        </w:rPr>
        <w:t>ดูหมายเหตุ</w:t>
      </w:r>
      <w:r w:rsidRPr="00140009">
        <w:rPr>
          <w:rFonts w:asciiTheme="majorBidi" w:hAnsiTheme="majorBidi"/>
          <w:sz w:val="30"/>
          <w:szCs w:val="30"/>
          <w:cs/>
        </w:rPr>
        <w:t xml:space="preserve"> </w:t>
      </w:r>
      <w:r w:rsidRPr="00140009">
        <w:rPr>
          <w:rFonts w:asciiTheme="majorBidi" w:hAnsiTheme="majorBidi"/>
          <w:sz w:val="30"/>
          <w:szCs w:val="30"/>
        </w:rPr>
        <w:t>12)</w:t>
      </w:r>
      <w:r w:rsidR="00996E53">
        <w:rPr>
          <w:rFonts w:asciiTheme="majorBidi" w:hAnsiTheme="majorBidi"/>
          <w:sz w:val="30"/>
          <w:szCs w:val="30"/>
        </w:rPr>
        <w:t xml:space="preserve"> </w:t>
      </w:r>
      <w:r w:rsidRPr="00140009">
        <w:rPr>
          <w:rFonts w:asciiTheme="majorBidi" w:hAnsiTheme="majorBidi" w:hint="cs"/>
          <w:sz w:val="30"/>
          <w:szCs w:val="30"/>
          <w:cs/>
        </w:rPr>
        <w:t>ได้มีการพิจารณาตั้งค่าเผื่อผลขาดทุนด้อยค่าด้านเครดิตทั้งจำนวน</w:t>
      </w:r>
      <w:r w:rsidRPr="00140009">
        <w:rPr>
          <w:rFonts w:asciiTheme="majorBidi" w:hAnsiTheme="majorBidi"/>
          <w:sz w:val="30"/>
          <w:szCs w:val="30"/>
          <w:cs/>
        </w:rPr>
        <w:t xml:space="preserve">   </w:t>
      </w:r>
    </w:p>
    <w:p w14:paraId="12621DA1" w14:textId="77777777" w:rsidR="00162EE7" w:rsidRPr="003221E9" w:rsidRDefault="00162EE7" w:rsidP="0014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20"/>
          <w:szCs w:val="20"/>
        </w:rPr>
      </w:pPr>
    </w:p>
    <w:p w14:paraId="06458E80" w14:textId="7B3B5335" w:rsidR="008917EE" w:rsidRPr="00A939EF" w:rsidRDefault="008917EE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939EF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</w:t>
      </w:r>
      <w:r w:rsidR="00AB6C98" w:rsidRPr="00172958">
        <w:rPr>
          <w:rFonts w:asciiTheme="majorBidi" w:hAnsiTheme="majorBidi" w:cstheme="majorBidi"/>
          <w:sz w:val="30"/>
          <w:szCs w:val="30"/>
          <w:cs/>
          <w:lang w:val="th-TH"/>
        </w:rPr>
        <w:t>บริษัทร่วม</w:t>
      </w:r>
      <w:r w:rsidR="00AB6C98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A939EF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</w:p>
    <w:p w14:paraId="3521F0BD" w14:textId="77777777" w:rsidR="00A271EF" w:rsidRPr="001F68DE" w:rsidRDefault="00A271EF" w:rsidP="00A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14"/>
          <w:szCs w:val="14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0"/>
        <w:gridCol w:w="1170"/>
        <w:gridCol w:w="270"/>
        <w:gridCol w:w="1071"/>
        <w:gridCol w:w="267"/>
        <w:gridCol w:w="1106"/>
        <w:gridCol w:w="8"/>
      </w:tblGrid>
      <w:tr w:rsidR="00A271EF" w:rsidRPr="008E1326" w14:paraId="2647B17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21D5ED2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6BCB8829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33800E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24C4A055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8AE" w:rsidRPr="008E1326" w14:paraId="080EBA9D" w14:textId="77777777" w:rsidTr="00AE0878">
        <w:tc>
          <w:tcPr>
            <w:tcW w:w="3870" w:type="dxa"/>
            <w:shd w:val="clear" w:color="auto" w:fill="auto"/>
          </w:tcPr>
          <w:p w14:paraId="27704B92" w14:textId="7C6D6A6E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9" w:type="dxa"/>
            <w:shd w:val="clear" w:color="auto" w:fill="auto"/>
          </w:tcPr>
          <w:p w14:paraId="1A0FE700" w14:textId="7B3732C0" w:rsidR="00C978AE" w:rsidRPr="008E1326" w:rsidRDefault="00C978AE" w:rsidP="00C978A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1D9EFF" w14:textId="77777777" w:rsidR="00C978AE" w:rsidRPr="008E1326" w:rsidRDefault="00C978AE" w:rsidP="00C978A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699F16" w14:textId="7AADE06F" w:rsidR="00C978AE" w:rsidRPr="008E1326" w:rsidRDefault="00C978AE" w:rsidP="00C978A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08F1FA" w14:textId="77777777" w:rsidR="00C978AE" w:rsidRPr="008E1326" w:rsidRDefault="00C978AE" w:rsidP="00C978A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1337B547" w14:textId="2A7FB61B" w:rsidR="00C978AE" w:rsidRPr="008E1326" w:rsidRDefault="00C978AE" w:rsidP="00C978A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  <w:shd w:val="clear" w:color="auto" w:fill="auto"/>
          </w:tcPr>
          <w:p w14:paraId="5B3213C6" w14:textId="77777777" w:rsidR="00C978AE" w:rsidRPr="008E1326" w:rsidRDefault="00C978AE" w:rsidP="00C978A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B2D6880" w14:textId="629D57FA" w:rsidR="00C978AE" w:rsidRPr="008E1326" w:rsidRDefault="00C978AE" w:rsidP="00C978A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C978AE" w:rsidRPr="008E1326" w14:paraId="207D6A80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819D0C8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  <w:shd w:val="clear" w:color="auto" w:fill="auto"/>
          </w:tcPr>
          <w:p w14:paraId="516B67E4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78AE" w:rsidRPr="008E1326" w14:paraId="223D63F4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66B6DB8" w14:textId="197B3645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3" w:type="dxa"/>
            <w:gridSpan w:val="7"/>
            <w:shd w:val="clear" w:color="auto" w:fill="auto"/>
          </w:tcPr>
          <w:p w14:paraId="625CEEAE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978AE" w:rsidRPr="008E1326" w14:paraId="7783FFBA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83039D8" w14:textId="356B369C" w:rsidR="00C978AE" w:rsidRPr="008E1326" w:rsidRDefault="00C978AE" w:rsidP="00C978AE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5D27E1C4" w14:textId="7A55C0CD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330,024</w:t>
            </w:r>
          </w:p>
        </w:tc>
        <w:tc>
          <w:tcPr>
            <w:tcW w:w="270" w:type="dxa"/>
            <w:shd w:val="clear" w:color="auto" w:fill="auto"/>
          </w:tcPr>
          <w:p w14:paraId="5E0D1549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F67FBD" w14:textId="1530F95D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331,038</w:t>
            </w:r>
          </w:p>
        </w:tc>
        <w:tc>
          <w:tcPr>
            <w:tcW w:w="270" w:type="dxa"/>
            <w:shd w:val="clear" w:color="auto" w:fill="auto"/>
          </w:tcPr>
          <w:p w14:paraId="298F56EB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B06465E" w14:textId="1E51EA99" w:rsidR="00C978AE" w:rsidRPr="00687B47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153,641</w:t>
            </w:r>
          </w:p>
        </w:tc>
        <w:tc>
          <w:tcPr>
            <w:tcW w:w="267" w:type="dxa"/>
            <w:shd w:val="clear" w:color="auto" w:fill="auto"/>
          </w:tcPr>
          <w:p w14:paraId="3AC66B8D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918CD2C" w14:textId="4C0F3C99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153,641</w:t>
            </w:r>
          </w:p>
        </w:tc>
      </w:tr>
      <w:tr w:rsidR="00C978AE" w:rsidRPr="008E1326" w14:paraId="20E75C05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3A4843F" w14:textId="47B16572" w:rsidR="00C978AE" w:rsidRPr="008E1326" w:rsidRDefault="00C978AE" w:rsidP="00C978A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9" w:type="dxa"/>
            <w:shd w:val="clear" w:color="auto" w:fill="auto"/>
          </w:tcPr>
          <w:p w14:paraId="69723EA6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A575F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56B505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B7509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B758341" w14:textId="77777777" w:rsidR="00C978AE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6393C29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C5F226" w14:textId="77777777" w:rsidR="00C978AE" w:rsidRPr="00A3079E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C978AE" w:rsidRPr="008E1326" w14:paraId="7F657C4B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4559D37" w14:textId="7B8D94A3" w:rsidR="00C978AE" w:rsidRPr="008E1326" w:rsidRDefault="00C978AE" w:rsidP="00C978AE">
            <w:pPr>
              <w:spacing w:line="240" w:lineRule="auto"/>
              <w:ind w:left="52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37D2E9A" w14:textId="71F4D790" w:rsidR="00C978AE" w:rsidRPr="008E1326" w:rsidRDefault="000A23C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102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61C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1026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 w:rsidR="00061C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71D22B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9877CA" w14:textId="79BD39D4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(3,944)</w:t>
            </w:r>
          </w:p>
        </w:tc>
        <w:tc>
          <w:tcPr>
            <w:tcW w:w="270" w:type="dxa"/>
            <w:shd w:val="clear" w:color="auto" w:fill="auto"/>
          </w:tcPr>
          <w:p w14:paraId="1D3854C1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1837D3" w14:textId="3397AB09" w:rsidR="00C978AE" w:rsidRDefault="00061C30" w:rsidP="00C978AE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D22469C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6FBA7EA" w14:textId="0210A61A" w:rsidR="00C978AE" w:rsidRPr="00A3079E" w:rsidRDefault="00C978AE" w:rsidP="00C978AE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78AE" w:rsidRPr="008E1326" w14:paraId="17F91D0C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DCDC9E8" w14:textId="516159AC" w:rsidR="00C978AE" w:rsidRPr="008E1326" w:rsidRDefault="00C978AE" w:rsidP="00C978A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Pr="00C978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7A5E5" w14:textId="257B2EED" w:rsidR="00C978AE" w:rsidRPr="00C90D27" w:rsidRDefault="00061C30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631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31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270" w:type="dxa"/>
            <w:shd w:val="clear" w:color="auto" w:fill="auto"/>
          </w:tcPr>
          <w:p w14:paraId="78340925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FD12A" w14:textId="6E37F3C8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90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327,094</w:t>
            </w:r>
          </w:p>
        </w:tc>
        <w:tc>
          <w:tcPr>
            <w:tcW w:w="270" w:type="dxa"/>
            <w:shd w:val="clear" w:color="auto" w:fill="auto"/>
          </w:tcPr>
          <w:p w14:paraId="34183ADC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6D47A" w14:textId="296F10D9" w:rsidR="00C978AE" w:rsidRPr="00687B47" w:rsidRDefault="00C71028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  <w:tc>
          <w:tcPr>
            <w:tcW w:w="267" w:type="dxa"/>
            <w:shd w:val="clear" w:color="auto" w:fill="auto"/>
          </w:tcPr>
          <w:p w14:paraId="55621BE5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4F649" w14:textId="2770DF8D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</w:tr>
      <w:tr w:rsidR="00C978AE" w:rsidRPr="008E1326" w14:paraId="717250B7" w14:textId="77777777" w:rsidTr="00573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ADC169F" w14:textId="710D8882" w:rsidR="00C978AE" w:rsidRPr="008E1326" w:rsidRDefault="00C978AE" w:rsidP="00C978A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785CB39D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6396C8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9C3D29" w14:textId="12AFBD84" w:rsidR="00C978AE" w:rsidRPr="003C2800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330,024</w:t>
            </w:r>
          </w:p>
        </w:tc>
        <w:tc>
          <w:tcPr>
            <w:tcW w:w="270" w:type="dxa"/>
            <w:shd w:val="clear" w:color="auto" w:fill="auto"/>
          </w:tcPr>
          <w:p w14:paraId="1EE34B2D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10C7CBCD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BE231C4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9C122F" w14:textId="4E3B6022" w:rsidR="00C978AE" w:rsidRPr="00687B47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</w:tr>
      <w:tr w:rsidR="00C978AE" w:rsidRPr="008E1326" w14:paraId="6A743644" w14:textId="77777777" w:rsidTr="00162EE7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98F6CCC" w14:textId="77777777" w:rsidR="00C978AE" w:rsidRPr="008E1326" w:rsidRDefault="00C978AE" w:rsidP="00C978A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1E4DB2BE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ED454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B461ED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1D788B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A65639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6468780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5AC8F537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8AE" w:rsidRPr="008E1326" w14:paraId="17F0825A" w14:textId="77777777" w:rsidTr="004B7D80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752AF24" w14:textId="019D682A" w:rsidR="00C978AE" w:rsidRPr="008E1326" w:rsidRDefault="00C978AE" w:rsidP="00C978AE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shd w:val="clear" w:color="auto" w:fill="auto"/>
          </w:tcPr>
          <w:p w14:paraId="0A15A2CA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12E763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3B029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9DDA7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491175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F2F7B6A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9E6E0B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8AE" w:rsidRPr="008E1326" w14:paraId="0F812B97" w14:textId="77777777" w:rsidTr="004B7D80">
        <w:trPr>
          <w:gridAfter w:val="1"/>
          <w:wAfter w:w="8" w:type="dxa"/>
          <w:trHeight w:val="308"/>
        </w:trPr>
        <w:tc>
          <w:tcPr>
            <w:tcW w:w="3870" w:type="dxa"/>
            <w:shd w:val="clear" w:color="auto" w:fill="auto"/>
          </w:tcPr>
          <w:p w14:paraId="00C56ED2" w14:textId="642CB558" w:rsidR="00C978AE" w:rsidRPr="008E1326" w:rsidRDefault="00C978AE" w:rsidP="00C978A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313923A4" w14:textId="2235E363" w:rsidR="00C978AE" w:rsidRPr="00687B47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190AA4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BA2688" w14:textId="08610E75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6515AF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BFDB22B" w14:textId="6B75B902" w:rsidR="00C978AE" w:rsidRPr="00687B47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210,814</w:t>
            </w:r>
          </w:p>
        </w:tc>
        <w:tc>
          <w:tcPr>
            <w:tcW w:w="267" w:type="dxa"/>
            <w:shd w:val="clear" w:color="auto" w:fill="auto"/>
          </w:tcPr>
          <w:p w14:paraId="1EA8DC10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F0F0D61" w14:textId="1239E504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210,814</w:t>
            </w:r>
          </w:p>
        </w:tc>
      </w:tr>
      <w:tr w:rsidR="00C978AE" w:rsidRPr="008E1326" w14:paraId="1F6B40DB" w14:textId="77777777" w:rsidTr="002E2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972022A" w14:textId="75E0B2E3" w:rsidR="00C978AE" w:rsidRPr="008E1326" w:rsidRDefault="00C978AE" w:rsidP="00C978A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978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9" w:type="dxa"/>
            <w:shd w:val="clear" w:color="auto" w:fill="auto"/>
          </w:tcPr>
          <w:p w14:paraId="55C9FBF1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D341F7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66C69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C9BD27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A662C" w14:textId="3873BE05" w:rsidR="00C978AE" w:rsidRPr="00885A23" w:rsidRDefault="00C71028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210,814</w:t>
            </w:r>
          </w:p>
        </w:tc>
        <w:tc>
          <w:tcPr>
            <w:tcW w:w="267" w:type="dxa"/>
            <w:shd w:val="clear" w:color="auto" w:fill="auto"/>
          </w:tcPr>
          <w:p w14:paraId="66DE7A20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01D28" w14:textId="509C479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</w:tr>
      <w:tr w:rsidR="00C978AE" w:rsidRPr="008E1326" w14:paraId="55AC5A7A" w14:textId="77777777" w:rsidTr="002E2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0A3C34F" w14:textId="7C854029" w:rsidR="00C978AE" w:rsidRPr="008E1326" w:rsidRDefault="00C978AE" w:rsidP="00C978A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5588ACB4" w14:textId="1EFB664C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64ABB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7DE3DD" w14:textId="2D903FC3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9B7FE9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6486D353" w14:textId="11EAE0A1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3661482" w14:textId="77777777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2D94A6" w14:textId="0999F25C" w:rsidR="00C978AE" w:rsidRPr="008E1326" w:rsidRDefault="00C978AE" w:rsidP="00C9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</w:tr>
    </w:tbl>
    <w:p w14:paraId="5A296A2D" w14:textId="77777777" w:rsidR="00006237" w:rsidRPr="000107BC" w:rsidRDefault="00006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6"/>
          <w:sz w:val="2"/>
          <w:szCs w:val="2"/>
        </w:rPr>
      </w:pPr>
    </w:p>
    <w:p w14:paraId="6B9E4A8D" w14:textId="77777777" w:rsidR="00DE7445" w:rsidRDefault="00DE7445" w:rsidP="00C670FE">
      <w:pPr>
        <w:tabs>
          <w:tab w:val="clear" w:pos="227"/>
          <w:tab w:val="clear" w:pos="454"/>
          <w:tab w:val="clear" w:pos="680"/>
          <w:tab w:val="clear" w:pos="907"/>
        </w:tabs>
        <w:ind w:left="706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5A1A05D6" w14:textId="6268DAC9" w:rsidR="00E01FB3" w:rsidRPr="00723B1C" w:rsidRDefault="00795687" w:rsidP="00C670FE">
      <w:pPr>
        <w:tabs>
          <w:tab w:val="clear" w:pos="227"/>
          <w:tab w:val="clear" w:pos="454"/>
          <w:tab w:val="clear" w:pos="680"/>
          <w:tab w:val="clear" w:pos="907"/>
        </w:tabs>
        <w:ind w:left="706"/>
        <w:jc w:val="thaiDistribute"/>
        <w:rPr>
          <w:rFonts w:ascii="Angsana New" w:hAnsi="Angsana New"/>
          <w:spacing w:val="-10"/>
          <w:sz w:val="30"/>
          <w:szCs w:val="30"/>
        </w:rPr>
      </w:pPr>
      <w:r w:rsidRPr="00723B1C">
        <w:rPr>
          <w:rFonts w:ascii="Angsana New" w:hAnsi="Angsana New" w:hint="cs"/>
          <w:spacing w:val="-10"/>
          <w:sz w:val="30"/>
          <w:szCs w:val="30"/>
          <w:cs/>
        </w:rPr>
        <w:t>เมื่อวันที่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/>
          <w:spacing w:val="-10"/>
          <w:sz w:val="30"/>
          <w:szCs w:val="30"/>
        </w:rPr>
        <w:t xml:space="preserve">25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มิถุนายน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บริษัท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proofErr w:type="spellStart"/>
      <w:r w:rsidRPr="00723B1C">
        <w:rPr>
          <w:rFonts w:ascii="Angsana New" w:hAnsi="Angsana New"/>
          <w:spacing w:val="-10"/>
          <w:sz w:val="30"/>
          <w:szCs w:val="30"/>
        </w:rPr>
        <w:t>Arogo</w:t>
      </w:r>
      <w:proofErr w:type="spellEnd"/>
      <w:r w:rsidRPr="00723B1C">
        <w:rPr>
          <w:rFonts w:ascii="Angsana New" w:hAnsi="Angsana New"/>
          <w:spacing w:val="-10"/>
          <w:sz w:val="30"/>
          <w:szCs w:val="30"/>
        </w:rPr>
        <w:t xml:space="preserve"> Capital Acquisition Corp. (“AROGO”)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ซึ่งเป็นบริษัทร่วมทางอ้อมของกลุ่มบริษัท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และเป็นบริษัทจดทะเบียนในตลาดหลักทรัพย์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/>
          <w:spacing w:val="-10"/>
          <w:sz w:val="30"/>
          <w:szCs w:val="30"/>
        </w:rPr>
        <w:t xml:space="preserve">NASDAQ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ประเทศสหรัฐอเมริกา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เพื่อการลงทุนในรูปแบบ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/>
          <w:spacing w:val="-10"/>
          <w:sz w:val="30"/>
          <w:szCs w:val="30"/>
        </w:rPr>
        <w:t xml:space="preserve">Special Purpose Acquisition Company (“SPAC”)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ได้เข้าทำสัญญา</w:t>
      </w:r>
      <w:r w:rsidRPr="00723B1C">
        <w:rPr>
          <w:rFonts w:ascii="Angsana New" w:hAnsi="Angsana New"/>
          <w:spacing w:val="-10"/>
          <w:sz w:val="24"/>
          <w:szCs w:val="24"/>
          <w:cs/>
        </w:rPr>
        <w:t xml:space="preserve"> </w:t>
      </w:r>
      <w:r w:rsidRPr="00723B1C">
        <w:rPr>
          <w:rFonts w:ascii="Angsana New" w:hAnsi="Angsana New"/>
          <w:spacing w:val="-10"/>
          <w:sz w:val="30"/>
          <w:szCs w:val="30"/>
        </w:rPr>
        <w:t xml:space="preserve">Definitive Business Combination Agreement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กับบริษัท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proofErr w:type="spellStart"/>
      <w:r w:rsidRPr="00723B1C">
        <w:rPr>
          <w:rFonts w:ascii="Angsana New" w:hAnsi="Angsana New"/>
          <w:spacing w:val="-10"/>
          <w:sz w:val="30"/>
          <w:szCs w:val="30"/>
        </w:rPr>
        <w:t>Ayurcann</w:t>
      </w:r>
      <w:proofErr w:type="spellEnd"/>
      <w:r w:rsidRPr="00723B1C">
        <w:rPr>
          <w:rFonts w:ascii="Angsana New" w:hAnsi="Angsana New"/>
          <w:spacing w:val="-10"/>
          <w:sz w:val="30"/>
          <w:szCs w:val="30"/>
        </w:rPr>
        <w:t xml:space="preserve"> Holdings Corp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หรือ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(“</w:t>
      </w:r>
      <w:r w:rsidRPr="00723B1C">
        <w:rPr>
          <w:rFonts w:ascii="Angsana New" w:hAnsi="Angsana New"/>
          <w:spacing w:val="-10"/>
          <w:sz w:val="30"/>
          <w:szCs w:val="30"/>
        </w:rPr>
        <w:t xml:space="preserve">AYUR”)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ซึ่งเป็นบริษัทที่จดทะเบียนในตลาดหลักทรัพย์ประเทศแคนาดา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และเป็นบริษัทที่ดำเนินธุรกิจเกี่ยวกับผลิตภัณฑ์กัญชา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โดยมีความเชี่ยวชาญกระบวนการสกัด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กำหนดสูตร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และพัฒนาผลิตภัณฑ์กัญชา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โดยที่สัญญาดังกล่าวเป็นข้อกำหนดในการตกลงการทำควบรวมกิจการ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ทั้งนี้จำเป็นต้องได้รับอนุมัติจากหน่วยงานที่เกี่ยวข้องต่างๆ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ตามขั้นตอนและเงื่อนไขที่กำหนดไว้ในสัญญา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 w:hint="cs"/>
          <w:spacing w:val="-10"/>
          <w:sz w:val="30"/>
          <w:szCs w:val="30"/>
          <w:cs/>
        </w:rPr>
        <w:t>รวมถึงการเสนอขออนุมัติควบรวมกิจการจากที่ประชุมผู้ถือหุ้น</w:t>
      </w:r>
      <w:r w:rsidRPr="00723B1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23B1C">
        <w:rPr>
          <w:rFonts w:ascii="Angsana New" w:hAnsi="Angsana New"/>
          <w:spacing w:val="-10"/>
          <w:sz w:val="30"/>
          <w:szCs w:val="30"/>
        </w:rPr>
        <w:t>AROGO</w:t>
      </w:r>
    </w:p>
    <w:p w14:paraId="7F4167C2" w14:textId="77777777" w:rsidR="00FD1991" w:rsidRPr="006A1A0C" w:rsidRDefault="00FD1991" w:rsidP="00C670FE">
      <w:pPr>
        <w:tabs>
          <w:tab w:val="clear" w:pos="227"/>
          <w:tab w:val="clear" w:pos="454"/>
          <w:tab w:val="clear" w:pos="680"/>
          <w:tab w:val="clear" w:pos="907"/>
        </w:tabs>
        <w:ind w:left="706"/>
        <w:jc w:val="thaiDistribute"/>
        <w:rPr>
          <w:rFonts w:ascii="Angsana New" w:hAnsi="Angsana New"/>
          <w:spacing w:val="-10"/>
          <w:sz w:val="14"/>
          <w:szCs w:val="14"/>
        </w:rPr>
      </w:pPr>
    </w:p>
    <w:p w14:paraId="684D1AAA" w14:textId="77777777" w:rsidR="00F253C0" w:rsidRDefault="004C54B5" w:rsidP="00F253C0">
      <w:pPr>
        <w:tabs>
          <w:tab w:val="clear" w:pos="227"/>
          <w:tab w:val="clear" w:pos="454"/>
          <w:tab w:val="clear" w:pos="680"/>
          <w:tab w:val="clear" w:pos="907"/>
        </w:tabs>
        <w:ind w:left="706"/>
        <w:jc w:val="thaiDistribute"/>
        <w:rPr>
          <w:rFonts w:ascii="Angsana New" w:hAnsi="Angsana New"/>
          <w:spacing w:val="-4"/>
          <w:sz w:val="30"/>
          <w:szCs w:val="30"/>
        </w:rPr>
      </w:pPr>
      <w:r w:rsidRPr="009603C7">
        <w:rPr>
          <w:rFonts w:ascii="Angsana New" w:hAnsi="Angsana New"/>
          <w:spacing w:val="-4"/>
          <w:sz w:val="30"/>
          <w:szCs w:val="30"/>
          <w:cs/>
        </w:rPr>
        <w:lastRenderedPageBreak/>
        <w:t>เมื่อวันที่</w:t>
      </w:r>
      <w:r w:rsidRPr="009603C7">
        <w:rPr>
          <w:rFonts w:ascii="Angsana New" w:hAnsi="Angsana New"/>
          <w:spacing w:val="-4"/>
          <w:sz w:val="30"/>
          <w:szCs w:val="30"/>
        </w:rPr>
        <w:t> </w:t>
      </w:r>
      <w:r w:rsidR="00F0549B" w:rsidRPr="009603C7">
        <w:rPr>
          <w:rFonts w:ascii="Angsana New" w:hAnsi="Angsana New"/>
          <w:spacing w:val="-4"/>
          <w:sz w:val="30"/>
          <w:szCs w:val="30"/>
        </w:rPr>
        <w:t>17</w:t>
      </w:r>
      <w:r w:rsidRPr="009603C7">
        <w:rPr>
          <w:rFonts w:ascii="Angsana New" w:hAnsi="Angsana New"/>
          <w:spacing w:val="-4"/>
          <w:sz w:val="30"/>
          <w:szCs w:val="30"/>
          <w:cs/>
        </w:rPr>
        <w:t xml:space="preserve"> กันยายน</w:t>
      </w:r>
      <w:r w:rsidRPr="009603C7">
        <w:rPr>
          <w:rFonts w:ascii="Angsana New" w:hAnsi="Angsana New"/>
          <w:spacing w:val="-4"/>
          <w:sz w:val="30"/>
          <w:szCs w:val="30"/>
        </w:rPr>
        <w:t> </w:t>
      </w:r>
      <w:r w:rsidR="00F0549B" w:rsidRPr="009603C7">
        <w:rPr>
          <w:rFonts w:ascii="Angsana New" w:hAnsi="Angsana New"/>
          <w:spacing w:val="-4"/>
          <w:sz w:val="30"/>
          <w:szCs w:val="30"/>
        </w:rPr>
        <w:t>2567</w:t>
      </w:r>
      <w:r w:rsidRPr="009603C7">
        <w:rPr>
          <w:rFonts w:ascii="Angsana New" w:hAnsi="Angsana New"/>
          <w:spacing w:val="-4"/>
          <w:sz w:val="30"/>
          <w:szCs w:val="30"/>
          <w:cs/>
        </w:rPr>
        <w:t xml:space="preserve"> หลักทรัพย์จดทะเบียนของ</w:t>
      </w:r>
      <w:r w:rsidRPr="009603C7">
        <w:rPr>
          <w:rFonts w:ascii="Angsana New" w:hAnsi="Angsana New"/>
          <w:spacing w:val="-4"/>
          <w:sz w:val="30"/>
          <w:szCs w:val="30"/>
        </w:rPr>
        <w:t xml:space="preserve"> AROGO </w:t>
      </w:r>
      <w:r w:rsidRPr="009603C7">
        <w:rPr>
          <w:rFonts w:ascii="Angsana New" w:hAnsi="Angsana New"/>
          <w:spacing w:val="-4"/>
          <w:sz w:val="30"/>
          <w:szCs w:val="30"/>
          <w:cs/>
        </w:rPr>
        <w:t xml:space="preserve">ได้ถูกระงับการซื้อขายและถูกถอนออกจากตลาดหลักทรัพย์ </w:t>
      </w:r>
      <w:r w:rsidRPr="009603C7">
        <w:rPr>
          <w:rFonts w:ascii="Angsana New" w:hAnsi="Angsana New"/>
          <w:spacing w:val="-4"/>
          <w:sz w:val="30"/>
          <w:szCs w:val="30"/>
        </w:rPr>
        <w:t xml:space="preserve">NASDAQ </w:t>
      </w:r>
      <w:r w:rsidRPr="009603C7">
        <w:rPr>
          <w:rFonts w:ascii="Angsana New" w:hAnsi="Angsana New"/>
          <w:spacing w:val="-4"/>
          <w:sz w:val="30"/>
          <w:szCs w:val="30"/>
          <w:cs/>
        </w:rPr>
        <w:t>เนื่องจากว่า</w:t>
      </w:r>
      <w:r w:rsidRPr="009603C7">
        <w:rPr>
          <w:rFonts w:ascii="Angsana New" w:hAnsi="Angsana New"/>
          <w:spacing w:val="-4"/>
          <w:sz w:val="30"/>
          <w:szCs w:val="30"/>
        </w:rPr>
        <w:t xml:space="preserve"> AROGO </w:t>
      </w:r>
      <w:r w:rsidRPr="009603C7">
        <w:rPr>
          <w:rFonts w:ascii="Angsana New" w:hAnsi="Angsana New"/>
          <w:spacing w:val="-4"/>
          <w:sz w:val="30"/>
          <w:szCs w:val="30"/>
          <w:cs/>
        </w:rPr>
        <w:t xml:space="preserve">ไม่สามารถดำรงไว้ภายใต้ข้อกำหนดในการจดทะเบียนของ </w:t>
      </w:r>
      <w:r w:rsidRPr="009603C7">
        <w:rPr>
          <w:rFonts w:ascii="Angsana New" w:hAnsi="Angsana New"/>
          <w:spacing w:val="-4"/>
          <w:sz w:val="30"/>
          <w:szCs w:val="30"/>
        </w:rPr>
        <w:t xml:space="preserve">NASDAQ </w:t>
      </w:r>
      <w:r w:rsidRPr="009603C7">
        <w:rPr>
          <w:rFonts w:ascii="Angsana New" w:hAnsi="Angsana New"/>
          <w:spacing w:val="-4"/>
          <w:sz w:val="30"/>
          <w:szCs w:val="30"/>
          <w:cs/>
        </w:rPr>
        <w:t xml:space="preserve">ที่กำหนดให้บริษัทต้องรักษามูลค่าตลาดของหลักทรัพย์จดทะเบียนอย่างน้อย </w:t>
      </w:r>
      <w:r w:rsidR="00F0549B" w:rsidRPr="009603C7">
        <w:rPr>
          <w:rFonts w:ascii="Angsana New" w:hAnsi="Angsana New"/>
          <w:spacing w:val="-4"/>
          <w:sz w:val="30"/>
          <w:szCs w:val="30"/>
        </w:rPr>
        <w:t>50</w:t>
      </w:r>
      <w:r w:rsidRPr="009603C7">
        <w:rPr>
          <w:rFonts w:ascii="Angsana New" w:hAnsi="Angsana New"/>
          <w:spacing w:val="-4"/>
          <w:sz w:val="30"/>
          <w:szCs w:val="30"/>
          <w:cs/>
        </w:rPr>
        <w:t xml:space="preserve"> ล้านดอลลาร์</w:t>
      </w:r>
      <w:r w:rsidR="00AE04B3" w:rsidRPr="009603C7">
        <w:rPr>
          <w:rFonts w:ascii="Angsana New" w:hAnsi="Angsana New" w:hint="cs"/>
          <w:spacing w:val="-4"/>
          <w:sz w:val="30"/>
          <w:szCs w:val="30"/>
          <w:cs/>
        </w:rPr>
        <w:t>สหรัฐ</w:t>
      </w:r>
      <w:r w:rsidRPr="009603C7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1E1036" w:rsidRPr="009603C7">
        <w:rPr>
          <w:rFonts w:ascii="Angsana New" w:hAnsi="Angsana New" w:hint="cs"/>
          <w:spacing w:val="-4"/>
          <w:sz w:val="30"/>
          <w:szCs w:val="30"/>
          <w:cs/>
        </w:rPr>
        <w:t>ต้อง</w:t>
      </w:r>
      <w:r w:rsidR="006A1A0C" w:rsidRPr="009603C7">
        <w:rPr>
          <w:rFonts w:ascii="Angsana New" w:hAnsi="Angsana New"/>
          <w:spacing w:val="-4"/>
          <w:sz w:val="30"/>
          <w:szCs w:val="30"/>
          <w:cs/>
        </w:rPr>
        <w:t>มีผู้ถือหุ้นสาธารณะไม่น้อยไปกว่า</w:t>
      </w:r>
      <w:r w:rsidR="006A1A0C" w:rsidRPr="009603C7">
        <w:rPr>
          <w:rFonts w:ascii="Angsana New" w:hAnsi="Angsana New"/>
          <w:spacing w:val="-4"/>
          <w:sz w:val="30"/>
          <w:szCs w:val="30"/>
        </w:rPr>
        <w:t xml:space="preserve"> 1,100,000 </w:t>
      </w:r>
      <w:r w:rsidR="006A1A0C" w:rsidRPr="009603C7">
        <w:rPr>
          <w:rFonts w:ascii="Angsana New" w:hAnsi="Angsana New"/>
          <w:spacing w:val="-4"/>
          <w:sz w:val="30"/>
          <w:szCs w:val="30"/>
          <w:cs/>
        </w:rPr>
        <w:t>หุ้น รวมถึง</w:t>
      </w:r>
      <w:r w:rsidRPr="009603C7">
        <w:rPr>
          <w:rFonts w:ascii="Angsana New" w:hAnsi="Angsana New"/>
          <w:spacing w:val="-4"/>
          <w:sz w:val="30"/>
          <w:szCs w:val="30"/>
          <w:cs/>
        </w:rPr>
        <w:t xml:space="preserve">จำเป็นต้องมีผู้ถือครองทั้งหมดอย่างน้อย </w:t>
      </w:r>
      <w:r w:rsidR="00F0549B" w:rsidRPr="009603C7">
        <w:rPr>
          <w:rFonts w:ascii="Angsana New" w:hAnsi="Angsana New"/>
          <w:spacing w:val="-4"/>
          <w:sz w:val="30"/>
          <w:szCs w:val="30"/>
        </w:rPr>
        <w:t>400</w:t>
      </w:r>
      <w:r w:rsidRPr="009603C7">
        <w:rPr>
          <w:rFonts w:ascii="Angsana New" w:hAnsi="Angsana New"/>
          <w:spacing w:val="-4"/>
          <w:sz w:val="30"/>
          <w:szCs w:val="30"/>
          <w:cs/>
        </w:rPr>
        <w:t xml:space="preserve"> ราย ส่งผลให้หลักทรัพย์จดทะเบียนของ </w:t>
      </w:r>
      <w:r w:rsidRPr="009603C7">
        <w:rPr>
          <w:rFonts w:ascii="Angsana New" w:hAnsi="Angsana New"/>
          <w:spacing w:val="-4"/>
          <w:sz w:val="30"/>
          <w:szCs w:val="30"/>
        </w:rPr>
        <w:t xml:space="preserve">AROGO </w:t>
      </w:r>
      <w:r w:rsidR="005E3DC2" w:rsidRPr="009603C7">
        <w:rPr>
          <w:rFonts w:ascii="Angsana New" w:hAnsi="Angsana New"/>
          <w:spacing w:val="-4"/>
          <w:sz w:val="30"/>
          <w:szCs w:val="30"/>
          <w:cs/>
        </w:rPr>
        <w:t xml:space="preserve">ต้องย้ายมาทำการซื้อขายนอกตลาดหลักทรัพย์ใน </w:t>
      </w:r>
      <w:r w:rsidR="005E3DC2" w:rsidRPr="009603C7">
        <w:rPr>
          <w:rFonts w:ascii="Angsana New" w:hAnsi="Angsana New"/>
          <w:spacing w:val="-4"/>
          <w:sz w:val="30"/>
          <w:szCs w:val="30"/>
        </w:rPr>
        <w:t>Over-the-Counter (“OTC”) Pink Markets.</w:t>
      </w:r>
    </w:p>
    <w:p w14:paraId="61D7D0D3" w14:textId="77777777" w:rsidR="00F253C0" w:rsidRDefault="00F253C0" w:rsidP="00F253C0">
      <w:pPr>
        <w:tabs>
          <w:tab w:val="clear" w:pos="227"/>
          <w:tab w:val="clear" w:pos="454"/>
          <w:tab w:val="clear" w:pos="680"/>
          <w:tab w:val="clear" w:pos="907"/>
        </w:tabs>
        <w:ind w:left="70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BAD93C3" w14:textId="7104D7CD" w:rsidR="00B87AB2" w:rsidRDefault="00F253C0" w:rsidP="00F253C0">
      <w:pPr>
        <w:tabs>
          <w:tab w:val="clear" w:pos="227"/>
          <w:tab w:val="clear" w:pos="454"/>
          <w:tab w:val="clear" w:pos="680"/>
          <w:tab w:val="clear" w:pos="907"/>
        </w:tabs>
        <w:ind w:left="706"/>
        <w:jc w:val="thaiDistribute"/>
        <w:rPr>
          <w:rFonts w:ascii="Angsana New" w:hAnsi="Angsana New"/>
          <w:spacing w:val="-4"/>
          <w:sz w:val="30"/>
          <w:szCs w:val="30"/>
        </w:rPr>
      </w:pPr>
      <w:r w:rsidRPr="00F253C0">
        <w:rPr>
          <w:rFonts w:ascii="Angsana New" w:hAnsi="Angsana New"/>
          <w:spacing w:val="-4"/>
          <w:sz w:val="30"/>
          <w:szCs w:val="30"/>
          <w:cs/>
        </w:rPr>
        <w:t>ทั้งนี้สืบเนื่องจากเหตุการณ์ที่ผู้ถือหุ้นสาธารณะใช้สิทธิการถอนหุ้นคืนทำให้สัดส่วนความเป็นเจ้าของที่มีสิทธิออกเสียงของบริษัทร่วมทางอ้อมดังกล่าวเพิ่มขึ้นจากร้อยละ</w:t>
      </w:r>
      <w:r w:rsidRPr="00F253C0">
        <w:rPr>
          <w:rFonts w:ascii="Angsana New" w:hAnsi="Angsana New"/>
          <w:spacing w:val="-4"/>
          <w:sz w:val="30"/>
          <w:szCs w:val="30"/>
        </w:rPr>
        <w:t xml:space="preserve"> 22 </w:t>
      </w:r>
      <w:r w:rsidRPr="00F253C0">
        <w:rPr>
          <w:rFonts w:ascii="Angsana New" w:hAnsi="Angsana New"/>
          <w:spacing w:val="-4"/>
          <w:sz w:val="30"/>
          <w:szCs w:val="30"/>
          <w:cs/>
        </w:rPr>
        <w:t>เป็นร้อยละ</w:t>
      </w:r>
      <w:r w:rsidRPr="00F253C0">
        <w:rPr>
          <w:rFonts w:ascii="Angsana New" w:hAnsi="Angsana New"/>
          <w:spacing w:val="-4"/>
          <w:sz w:val="30"/>
          <w:szCs w:val="30"/>
        </w:rPr>
        <w:t> 68 </w:t>
      </w:r>
      <w:r w:rsidRPr="00F253C0">
        <w:rPr>
          <w:rFonts w:ascii="Angsana New" w:hAnsi="Angsana New"/>
          <w:spacing w:val="-4"/>
          <w:sz w:val="30"/>
          <w:szCs w:val="30"/>
          <w:cs/>
        </w:rPr>
        <w:t>ทั้งนี้ ผู้บริหารได้ทำการประเมินสถานะของเงินลงทุนดังกล่าวและได้ข้อสรุปว่ากลุ่มบริษัทไม่มีอำนาจควบคุมสิทธิที่มีความสำคัญในการสั่งการกิจกรรมที่เกี่ยวข้องที่อาจส่งผลกระทบอย่างมีนัยสำคัญต่อผลตอบแทนของกลุ่มบริษัท เงินลงทุนดังกล่าวจึงจัดประเภทเป็นเงินลงทุนในบริษัทร่วมที่วัดมูลค่าโดยวิธีส่วนได้เสียในงบการเงินรวมของกลุ่มบริษัท ตามสัดส่วนที่เปลี่ยนแปลงไป โดยสถานะไม่เปลี่ยนแปลง</w:t>
      </w:r>
    </w:p>
    <w:p w14:paraId="7032A0BB" w14:textId="77777777" w:rsidR="00F253C0" w:rsidRDefault="00F253C0" w:rsidP="00F253C0">
      <w:pPr>
        <w:tabs>
          <w:tab w:val="clear" w:pos="227"/>
          <w:tab w:val="clear" w:pos="454"/>
          <w:tab w:val="clear" w:pos="680"/>
          <w:tab w:val="clear" w:pos="907"/>
        </w:tabs>
        <w:ind w:left="70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C4CB1DD" w14:textId="46D70F1E" w:rsidR="00562CEB" w:rsidRDefault="00B7515C" w:rsidP="007B3CC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spacing w:line="0" w:lineRule="atLeast"/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4607F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78A6DC3E" w14:textId="77777777" w:rsidR="00130EAE" w:rsidRPr="0043208B" w:rsidRDefault="00130EAE" w:rsidP="007B3CC1">
      <w:pPr>
        <w:spacing w:line="0" w:lineRule="atLeast"/>
        <w:rPr>
          <w:sz w:val="2"/>
          <w:szCs w:val="2"/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540"/>
        <w:gridCol w:w="1620"/>
        <w:gridCol w:w="180"/>
        <w:gridCol w:w="1618"/>
      </w:tblGrid>
      <w:tr w:rsidR="002766F7" w:rsidRPr="008460B7" w14:paraId="6B0EE56D" w14:textId="77777777" w:rsidTr="00717351">
        <w:trPr>
          <w:cantSplit/>
          <w:trHeight w:val="281"/>
          <w:tblHeader/>
        </w:trPr>
        <w:tc>
          <w:tcPr>
            <w:tcW w:w="4950" w:type="dxa"/>
            <w:vAlign w:val="bottom"/>
          </w:tcPr>
          <w:p w14:paraId="64A1E486" w14:textId="72798765" w:rsidR="002766F7" w:rsidRPr="00717351" w:rsidRDefault="002766F7" w:rsidP="007B3CC1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31C8CE35" w14:textId="77777777" w:rsidR="002766F7" w:rsidRPr="00717351" w:rsidRDefault="002766F7" w:rsidP="007B3CC1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16"/>
                <w:szCs w:val="16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F9BA5CF" w14:textId="08F3225A" w:rsidR="002766F7" w:rsidRPr="00717351" w:rsidRDefault="002766F7" w:rsidP="007B3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58" w:right="-7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vAlign w:val="bottom"/>
          </w:tcPr>
          <w:p w14:paraId="1134FF3F" w14:textId="77777777" w:rsidR="002766F7" w:rsidRPr="00717351" w:rsidRDefault="002766F7" w:rsidP="007B3CC1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16"/>
                <w:szCs w:val="16"/>
              </w:rPr>
            </w:pPr>
          </w:p>
        </w:tc>
        <w:tc>
          <w:tcPr>
            <w:tcW w:w="1618" w:type="dxa"/>
            <w:vAlign w:val="bottom"/>
          </w:tcPr>
          <w:p w14:paraId="20A4BDB7" w14:textId="3E0961A1" w:rsidR="002766F7" w:rsidRPr="00717351" w:rsidRDefault="002766F7" w:rsidP="007B3CC1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14"/>
                <w:szCs w:val="14"/>
                <w:cs/>
                <w:lang w:bidi="th-TH"/>
              </w:rPr>
            </w:pPr>
          </w:p>
        </w:tc>
      </w:tr>
      <w:tr w:rsidR="00BF2284" w:rsidRPr="008460B7" w14:paraId="63C88CB2" w14:textId="77777777" w:rsidTr="00B10A45">
        <w:trPr>
          <w:cantSplit/>
          <w:tblHeader/>
        </w:trPr>
        <w:tc>
          <w:tcPr>
            <w:tcW w:w="4950" w:type="dxa"/>
            <w:vAlign w:val="bottom"/>
          </w:tcPr>
          <w:p w14:paraId="4E184585" w14:textId="3BC5D47B" w:rsidR="00BF2284" w:rsidRPr="00261BD8" w:rsidRDefault="00BF2284" w:rsidP="00BF2284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101DC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101DC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846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540" w:type="dxa"/>
            <w:vAlign w:val="bottom"/>
          </w:tcPr>
          <w:p w14:paraId="142FEAB1" w14:textId="77777777" w:rsidR="00BF2284" w:rsidRPr="008460B7" w:rsidRDefault="00BF2284" w:rsidP="00BF2284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D4B46F2" w14:textId="2F753825" w:rsidR="00BF2284" w:rsidRPr="008460B7" w:rsidRDefault="00BF2284" w:rsidP="00BF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BED5FB3" w14:textId="77777777" w:rsidR="00BF2284" w:rsidRPr="008460B7" w:rsidRDefault="00BF2284" w:rsidP="00BF2284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EF7A587" w14:textId="77777777" w:rsidR="00BF2284" w:rsidRPr="008460B7" w:rsidRDefault="00BF2284" w:rsidP="00BF2284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C7D08D3" w14:textId="3D960DD3" w:rsidR="00BF2284" w:rsidRPr="008460B7" w:rsidRDefault="00BF2284" w:rsidP="00BF2284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F2284" w:rsidRPr="008460B7" w14:paraId="3EAD75B8" w14:textId="77777777" w:rsidTr="00B10A45">
        <w:trPr>
          <w:cantSplit/>
        </w:trPr>
        <w:tc>
          <w:tcPr>
            <w:tcW w:w="4950" w:type="dxa"/>
          </w:tcPr>
          <w:p w14:paraId="35847F88" w14:textId="77777777" w:rsidR="00BF2284" w:rsidRPr="0043208B" w:rsidRDefault="00BF2284" w:rsidP="00BF228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371D64D7" w14:textId="77777777" w:rsidR="00BF2284" w:rsidRPr="008460B7" w:rsidRDefault="00BF2284" w:rsidP="00BF228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18" w:type="dxa"/>
            <w:gridSpan w:val="3"/>
          </w:tcPr>
          <w:p w14:paraId="7DB25D2D" w14:textId="77777777" w:rsidR="00BF2284" w:rsidRPr="008460B7" w:rsidRDefault="00BF2284" w:rsidP="00BF22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F2284" w:rsidRPr="008460B7" w14:paraId="6C447329" w14:textId="77777777" w:rsidTr="00B10A45">
        <w:trPr>
          <w:cantSplit/>
        </w:trPr>
        <w:tc>
          <w:tcPr>
            <w:tcW w:w="4950" w:type="dxa"/>
          </w:tcPr>
          <w:p w14:paraId="1F89DCC0" w14:textId="77777777" w:rsidR="00BF2284" w:rsidRPr="008460B7" w:rsidRDefault="00BF2284" w:rsidP="00BF22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0" w:type="dxa"/>
          </w:tcPr>
          <w:p w14:paraId="06E6817A" w14:textId="77777777" w:rsidR="00BF2284" w:rsidRPr="008460B7" w:rsidRDefault="00BF2284" w:rsidP="00BF228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401E2FC" w14:textId="022A32C8" w:rsidR="00BF2284" w:rsidRPr="006B0702" w:rsidRDefault="00BF2284" w:rsidP="00BF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9,784</w:t>
            </w:r>
          </w:p>
        </w:tc>
        <w:tc>
          <w:tcPr>
            <w:tcW w:w="180" w:type="dxa"/>
          </w:tcPr>
          <w:p w14:paraId="676DCA31" w14:textId="77777777" w:rsidR="00BF2284" w:rsidRPr="008460B7" w:rsidRDefault="00BF2284" w:rsidP="00BF22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79F2A22C" w14:textId="4682E501" w:rsidR="00BF2284" w:rsidRPr="008460B7" w:rsidRDefault="00BF2284" w:rsidP="00BF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9,741</w:t>
            </w:r>
          </w:p>
        </w:tc>
      </w:tr>
      <w:tr w:rsidR="00BF2284" w:rsidRPr="008460B7" w14:paraId="1D367E7E" w14:textId="77777777">
        <w:trPr>
          <w:cantSplit/>
        </w:trPr>
        <w:tc>
          <w:tcPr>
            <w:tcW w:w="4950" w:type="dxa"/>
          </w:tcPr>
          <w:p w14:paraId="5A272277" w14:textId="25E1B6E0" w:rsidR="00BF2284" w:rsidRPr="008460B7" w:rsidRDefault="00BF2284" w:rsidP="00BF22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540" w:type="dxa"/>
          </w:tcPr>
          <w:p w14:paraId="2A6207DF" w14:textId="77777777" w:rsidR="00BF2284" w:rsidRPr="008460B7" w:rsidRDefault="00BF2284" w:rsidP="00BF228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DD4CB49" w14:textId="53746933" w:rsidR="00BF2284" w:rsidRDefault="00BF2284" w:rsidP="00BF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(11,344)</w:t>
            </w:r>
          </w:p>
        </w:tc>
        <w:tc>
          <w:tcPr>
            <w:tcW w:w="180" w:type="dxa"/>
          </w:tcPr>
          <w:p w14:paraId="378757C2" w14:textId="77777777" w:rsidR="00BF2284" w:rsidRPr="008460B7" w:rsidRDefault="00BF2284" w:rsidP="00BF22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5E3E75B5" w14:textId="57BDC819" w:rsidR="00BF2284" w:rsidRDefault="00BF2284" w:rsidP="00BF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(11,344)</w:t>
            </w:r>
          </w:p>
        </w:tc>
      </w:tr>
      <w:tr w:rsidR="00BF2284" w:rsidRPr="008460B7" w14:paraId="60FB1349" w14:textId="77777777" w:rsidTr="00485571">
        <w:trPr>
          <w:cantSplit/>
        </w:trPr>
        <w:tc>
          <w:tcPr>
            <w:tcW w:w="4950" w:type="dxa"/>
          </w:tcPr>
          <w:p w14:paraId="1BE294E0" w14:textId="248EA097" w:rsidR="00BF2284" w:rsidRPr="008460B7" w:rsidRDefault="00BF2284" w:rsidP="00BF22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จำหน่ายสินทรัพย์</w:t>
            </w:r>
            <w:r w:rsidRPr="0066373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540" w:type="dxa"/>
          </w:tcPr>
          <w:p w14:paraId="5E7621F3" w14:textId="77777777" w:rsidR="00BF2284" w:rsidRPr="008460B7" w:rsidRDefault="00BF2284" w:rsidP="00BF228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501598A" w14:textId="43EE18BF" w:rsidR="00BF2284" w:rsidRPr="00C724BD" w:rsidRDefault="00BF2284" w:rsidP="00BF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  <w:tc>
          <w:tcPr>
            <w:tcW w:w="180" w:type="dxa"/>
          </w:tcPr>
          <w:p w14:paraId="4FD50369" w14:textId="77777777" w:rsidR="00BF2284" w:rsidRPr="00C724BD" w:rsidRDefault="00BF2284" w:rsidP="00BF22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F0ABC9" w14:textId="068C4B5F" w:rsidR="00BF2284" w:rsidRPr="00C724BD" w:rsidRDefault="00BF2284" w:rsidP="00BF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</w:tr>
    </w:tbl>
    <w:p w14:paraId="51B1D7FD" w14:textId="0909AB3C" w:rsidR="006957BE" w:rsidRPr="005913F3" w:rsidRDefault="006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16E44A32" w14:textId="6CDA2F3F" w:rsidR="000573F5" w:rsidRPr="00923A0C" w:rsidRDefault="000573F5" w:rsidP="00A9166C">
      <w:pPr>
        <w:ind w:left="540"/>
        <w:jc w:val="both"/>
        <w:rPr>
          <w:rFonts w:ascii="Calibri" w:hAnsi="Calibri"/>
          <w:sz w:val="28"/>
          <w:szCs w:val="28"/>
        </w:rPr>
      </w:pPr>
      <w:r w:rsidRPr="00F1598F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F1598F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43208B" w:rsidRDefault="000573F5" w:rsidP="00A9166C">
      <w:pPr>
        <w:ind w:left="540"/>
        <w:jc w:val="both"/>
        <w:rPr>
          <w:rFonts w:ascii="Angsana New" w:hAnsi="Angsana New"/>
          <w:i/>
          <w:iCs/>
          <w:sz w:val="4"/>
          <w:szCs w:val="4"/>
        </w:rPr>
      </w:pPr>
    </w:p>
    <w:p w14:paraId="2DB4E8D1" w14:textId="40472A30" w:rsidR="000573F5" w:rsidRPr="00923A0C" w:rsidRDefault="000573F5" w:rsidP="00A9166C">
      <w:pPr>
        <w:ind w:left="540"/>
        <w:jc w:val="both"/>
        <w:rPr>
          <w:rFonts w:ascii="Angsana New" w:hAnsi="Angsana New"/>
          <w:sz w:val="24"/>
          <w:szCs w:val="24"/>
        </w:rPr>
      </w:pPr>
      <w:r w:rsidRPr="00F1598F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43208B" w:rsidRDefault="000573F5" w:rsidP="00A9166C">
      <w:pPr>
        <w:ind w:left="540"/>
        <w:jc w:val="thaiDistribute"/>
        <w:rPr>
          <w:rFonts w:ascii="Angsana New" w:hAnsi="Angsana New"/>
          <w:sz w:val="4"/>
          <w:szCs w:val="4"/>
        </w:rPr>
      </w:pPr>
    </w:p>
    <w:p w14:paraId="3F8E7972" w14:textId="049FB8F5" w:rsidR="00A24DD9" w:rsidRDefault="000573F5" w:rsidP="004B7D8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F1598F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F1598F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F1598F">
        <w:rPr>
          <w:rFonts w:ascii="Angsana New" w:hAnsi="Angsana New" w:hint="cs"/>
          <w:sz w:val="30"/>
          <w:szCs w:val="30"/>
          <w:cs/>
        </w:rPr>
        <w:t>ใช้</w:t>
      </w:r>
      <w:r w:rsidRPr="00F1598F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Pr="00F1598F">
        <w:rPr>
          <w:rFonts w:ascii="Angsana New" w:hAnsi="Angsana New" w:hint="cs"/>
          <w:sz w:val="30"/>
          <w:szCs w:val="30"/>
        </w:rPr>
        <w:t>3</w:t>
      </w:r>
      <w:r w:rsidRPr="00F1598F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</w:p>
    <w:p w14:paraId="410D77C2" w14:textId="77777777" w:rsidR="00C460A9" w:rsidRPr="0043208B" w:rsidRDefault="00C460A9" w:rsidP="004B7D8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8"/>
          <w:szCs w:val="8"/>
        </w:rPr>
      </w:pPr>
    </w:p>
    <w:p w14:paraId="3220DC37" w14:textId="77777777" w:rsidR="004446BA" w:rsidRDefault="00444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7456BBF" w14:textId="69FD3681" w:rsidR="0066515A" w:rsidRPr="00C011A8" w:rsidRDefault="00AC61C0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C011A8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38644AF" w14:textId="77777777" w:rsidR="00930B0C" w:rsidRPr="00C56F14" w:rsidRDefault="00930B0C" w:rsidP="00C56F14">
      <w:pPr>
        <w:pStyle w:val="NoSpacing"/>
        <w:rPr>
          <w:sz w:val="8"/>
          <w:szCs w:val="8"/>
          <w:lang w:val="th-TH"/>
        </w:rPr>
      </w:pPr>
    </w:p>
    <w:tbl>
      <w:tblPr>
        <w:tblW w:w="9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294"/>
        <w:gridCol w:w="236"/>
        <w:gridCol w:w="1094"/>
        <w:gridCol w:w="7"/>
        <w:gridCol w:w="229"/>
        <w:gridCol w:w="7"/>
        <w:gridCol w:w="1217"/>
        <w:gridCol w:w="236"/>
        <w:gridCol w:w="1093"/>
        <w:gridCol w:w="8"/>
      </w:tblGrid>
      <w:tr w:rsidR="00930B0C" w:rsidRPr="006639B9" w14:paraId="556B0D21" w14:textId="77777777" w:rsidTr="000637C4">
        <w:trPr>
          <w:gridAfter w:val="1"/>
          <w:wAfter w:w="8" w:type="dxa"/>
          <w:tblHeader/>
        </w:trPr>
        <w:tc>
          <w:tcPr>
            <w:tcW w:w="3870" w:type="dxa"/>
          </w:tcPr>
          <w:p w14:paraId="6105C504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40352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58E0249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9E8EA2F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3" w:type="dxa"/>
            <w:gridSpan w:val="4"/>
          </w:tcPr>
          <w:p w14:paraId="676CD66D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B0C" w:rsidRPr="006639B9" w14:paraId="172F8AAD" w14:textId="77777777" w:rsidTr="000637C4">
        <w:trPr>
          <w:tblHeader/>
        </w:trPr>
        <w:tc>
          <w:tcPr>
            <w:tcW w:w="3870" w:type="dxa"/>
          </w:tcPr>
          <w:p w14:paraId="675453EE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4D1D1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491F82D" w14:textId="5397C59B" w:rsidR="00930B0C" w:rsidRPr="006639B9" w:rsidRDefault="00532859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01DC6" w:rsidRPr="00101DC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101DC6" w:rsidRPr="00101DC6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6EEA812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3568C454" w14:textId="6383EC1B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408F6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3AC92CF1" w14:textId="21FBE11E" w:rsidR="00930B0C" w:rsidRPr="006639B9" w:rsidRDefault="00532859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01DC6" w:rsidRPr="00101DC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101DC6" w:rsidRPr="00101DC6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52CDF5F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60D09A" w14:textId="219176AF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30B0C" w:rsidRPr="006639B9" w14:paraId="4C9D3597" w14:textId="77777777" w:rsidTr="000637C4">
        <w:trPr>
          <w:tblHeader/>
        </w:trPr>
        <w:tc>
          <w:tcPr>
            <w:tcW w:w="3870" w:type="dxa"/>
          </w:tcPr>
          <w:p w14:paraId="06E39CA9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DA18F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12BE48E" w14:textId="35DC6075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BEC143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6AD09344" w14:textId="131B8CB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AE794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666EC5FF" w14:textId="3952EC8E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2AEAC7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1C23FB" w14:textId="545080D3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30B0C" w:rsidRPr="006639B9" w14:paraId="5B6043F0" w14:textId="77777777" w:rsidTr="000637C4">
        <w:trPr>
          <w:gridAfter w:val="1"/>
          <w:wAfter w:w="8" w:type="dxa"/>
          <w:tblHeader/>
        </w:trPr>
        <w:tc>
          <w:tcPr>
            <w:tcW w:w="3870" w:type="dxa"/>
          </w:tcPr>
          <w:p w14:paraId="461DC0C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79E48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13" w:type="dxa"/>
            <w:gridSpan w:val="9"/>
          </w:tcPr>
          <w:p w14:paraId="2541763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0B0C" w:rsidRPr="006639B9" w14:paraId="6D430F63" w14:textId="77777777" w:rsidTr="00FC52D6">
        <w:trPr>
          <w:tblHeader/>
        </w:trPr>
        <w:tc>
          <w:tcPr>
            <w:tcW w:w="3870" w:type="dxa"/>
          </w:tcPr>
          <w:p w14:paraId="171B3DFC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14:paraId="0B25A053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845756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74726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2D114C8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BB1BB1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C628E30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5897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5A6DB9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22FE72E9" w14:textId="77777777" w:rsidTr="0091112F">
        <w:tc>
          <w:tcPr>
            <w:tcW w:w="3870" w:type="dxa"/>
          </w:tcPr>
          <w:p w14:paraId="40B2398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1055037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8730B3B" w14:textId="01C45FA0" w:rsidR="00930B0C" w:rsidRPr="00E6043A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829AD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D7B241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36" w:type="dxa"/>
            <w:gridSpan w:val="2"/>
          </w:tcPr>
          <w:p w14:paraId="4824551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E1C2FA" w14:textId="77777777" w:rsidR="00930B0C" w:rsidRPr="0091112F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1C65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6321CE91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1A8" w:rsidRPr="006639B9" w14:paraId="26B0D994" w14:textId="77777777">
        <w:tc>
          <w:tcPr>
            <w:tcW w:w="3870" w:type="dxa"/>
          </w:tcPr>
          <w:p w14:paraId="3D61A020" w14:textId="039F7973" w:rsidR="00C011A8" w:rsidRPr="00EE1919" w:rsidRDefault="00C011A8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548CF5A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47A6D5" w14:textId="090F8E67" w:rsidR="00C011A8" w:rsidRPr="00461856" w:rsidRDefault="003E3811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285,376</w:t>
            </w:r>
          </w:p>
        </w:tc>
        <w:tc>
          <w:tcPr>
            <w:tcW w:w="236" w:type="dxa"/>
          </w:tcPr>
          <w:p w14:paraId="18D80BE1" w14:textId="77777777" w:rsidR="00C011A8" w:rsidRPr="00C011A8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34C69B1" w14:textId="6CF1F5EE" w:rsidR="00C011A8" w:rsidRPr="00C011A8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011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298,633</w:t>
            </w:r>
          </w:p>
        </w:tc>
        <w:tc>
          <w:tcPr>
            <w:tcW w:w="236" w:type="dxa"/>
            <w:gridSpan w:val="2"/>
          </w:tcPr>
          <w:p w14:paraId="157F728F" w14:textId="77777777" w:rsidR="00C011A8" w:rsidRPr="00461856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555AA7D2" w14:textId="660C45BD" w:rsidR="00C011A8" w:rsidRPr="00461856" w:rsidRDefault="006515F8" w:rsidP="00C01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280,350</w:t>
            </w:r>
          </w:p>
        </w:tc>
        <w:tc>
          <w:tcPr>
            <w:tcW w:w="236" w:type="dxa"/>
          </w:tcPr>
          <w:p w14:paraId="11E51542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C6D4305" w14:textId="40D3C8BA" w:rsidR="00C011A8" w:rsidRPr="006639B9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293,610</w:t>
            </w:r>
          </w:p>
        </w:tc>
      </w:tr>
      <w:tr w:rsidR="00C011A8" w:rsidRPr="006639B9" w14:paraId="76F21788" w14:textId="77777777" w:rsidTr="008E1805">
        <w:tc>
          <w:tcPr>
            <w:tcW w:w="3870" w:type="dxa"/>
          </w:tcPr>
          <w:p w14:paraId="168B0D25" w14:textId="77777777" w:rsidR="00C011A8" w:rsidRPr="006639B9" w:rsidRDefault="00C011A8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83F644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B86E4" w14:textId="1E347958" w:rsidR="00C011A8" w:rsidRPr="00461856" w:rsidRDefault="003E3811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7,443</w:t>
            </w:r>
          </w:p>
        </w:tc>
        <w:tc>
          <w:tcPr>
            <w:tcW w:w="236" w:type="dxa"/>
            <w:shd w:val="clear" w:color="auto" w:fill="auto"/>
          </w:tcPr>
          <w:p w14:paraId="67C299CA" w14:textId="77777777" w:rsidR="00C011A8" w:rsidRPr="00461856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2C6BB" w14:textId="29DF420B" w:rsidR="00C011A8" w:rsidRPr="00461856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7,888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DEC070" w14:textId="77777777" w:rsidR="00C011A8" w:rsidRPr="00461856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94D9E" w14:textId="4B3B25BE" w:rsidR="00C011A8" w:rsidRPr="00461856" w:rsidRDefault="003E3811" w:rsidP="00C01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7,443</w:t>
            </w:r>
          </w:p>
        </w:tc>
        <w:tc>
          <w:tcPr>
            <w:tcW w:w="236" w:type="dxa"/>
          </w:tcPr>
          <w:p w14:paraId="4673AACC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5E6C2C73" w14:textId="7A626C70" w:rsidR="00C011A8" w:rsidRPr="00B22171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7,888</w:t>
            </w:r>
          </w:p>
        </w:tc>
      </w:tr>
      <w:tr w:rsidR="005E0171" w:rsidRPr="006639B9" w14:paraId="0F082353" w14:textId="77777777" w:rsidTr="008E1805">
        <w:tc>
          <w:tcPr>
            <w:tcW w:w="3870" w:type="dxa"/>
          </w:tcPr>
          <w:p w14:paraId="63D8C29B" w14:textId="7ADFBE54" w:rsidR="005E0171" w:rsidRPr="00F00D69" w:rsidRDefault="009A2D0F" w:rsidP="005E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0DAE981E" w14:textId="77777777" w:rsidR="005E0171" w:rsidRPr="006639B9" w:rsidRDefault="005E0171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E6846" w14:textId="6143088B" w:rsidR="005E0171" w:rsidRPr="002D7095" w:rsidRDefault="004D3E72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292,819</w:t>
            </w:r>
          </w:p>
        </w:tc>
        <w:tc>
          <w:tcPr>
            <w:tcW w:w="236" w:type="dxa"/>
            <w:shd w:val="clear" w:color="auto" w:fill="auto"/>
          </w:tcPr>
          <w:p w14:paraId="09C33A2C" w14:textId="77777777" w:rsidR="005E0171" w:rsidRPr="00461856" w:rsidRDefault="005E0171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B5D76" w14:textId="378485D6" w:rsidR="005E0171" w:rsidRPr="002D7095" w:rsidRDefault="002D7095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D70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306,521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5D498A" w14:textId="77777777" w:rsidR="005E0171" w:rsidRPr="00461856" w:rsidRDefault="005E0171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B0C85" w14:textId="449DCC65" w:rsidR="005E0171" w:rsidRPr="008E1805" w:rsidRDefault="004D3E72" w:rsidP="00C01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287,793</w:t>
            </w:r>
          </w:p>
        </w:tc>
        <w:tc>
          <w:tcPr>
            <w:tcW w:w="236" w:type="dxa"/>
          </w:tcPr>
          <w:p w14:paraId="6F7C3EE7" w14:textId="77777777" w:rsidR="005E0171" w:rsidRPr="006639B9" w:rsidRDefault="005E0171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0C86160A" w14:textId="78193EC3" w:rsidR="005E0171" w:rsidRPr="008E1805" w:rsidRDefault="008E1805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</w:t>
            </w:r>
            <w:r w:rsidR="009123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,498</w:t>
            </w:r>
          </w:p>
        </w:tc>
      </w:tr>
      <w:tr w:rsidR="00C011A8" w:rsidRPr="006639B9" w14:paraId="12EC8AAA" w14:textId="77777777" w:rsidTr="0091112F">
        <w:tc>
          <w:tcPr>
            <w:tcW w:w="3870" w:type="dxa"/>
          </w:tcPr>
          <w:p w14:paraId="407DC1DB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36" w:type="dxa"/>
          </w:tcPr>
          <w:p w14:paraId="3382B55E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74A393" w14:textId="77777777" w:rsidR="00C011A8" w:rsidRPr="006639B9" w:rsidRDefault="00C011A8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B422BB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2A54217" w14:textId="77777777" w:rsidR="00C011A8" w:rsidRPr="006639B9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E54466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E7DC0F0" w14:textId="77777777" w:rsidR="00C011A8" w:rsidRPr="00512D4D" w:rsidRDefault="00C011A8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FA6C2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58D25B7" w14:textId="77777777" w:rsidR="00C011A8" w:rsidRPr="006639B9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1A8" w:rsidRPr="006639B9" w14:paraId="54856899" w14:textId="77777777" w:rsidTr="0091112F">
        <w:tc>
          <w:tcPr>
            <w:tcW w:w="3870" w:type="dxa"/>
          </w:tcPr>
          <w:p w14:paraId="67A0E1A1" w14:textId="00D1E10A" w:rsidR="00C011A8" w:rsidRPr="006639B9" w:rsidRDefault="00C011A8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1FCD75C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BDEBBEF" w14:textId="271631F0" w:rsidR="00C011A8" w:rsidRPr="006639B9" w:rsidRDefault="006B0D3B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38,500</w:t>
            </w:r>
          </w:p>
        </w:tc>
        <w:tc>
          <w:tcPr>
            <w:tcW w:w="236" w:type="dxa"/>
          </w:tcPr>
          <w:p w14:paraId="2ADCC606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2A593F1" w14:textId="06B4CAE9" w:rsidR="00C011A8" w:rsidRPr="006639B9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24,717</w:t>
            </w:r>
          </w:p>
        </w:tc>
        <w:tc>
          <w:tcPr>
            <w:tcW w:w="236" w:type="dxa"/>
            <w:gridSpan w:val="2"/>
          </w:tcPr>
          <w:p w14:paraId="5529747E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266EE00" w14:textId="107EBF77" w:rsidR="00C011A8" w:rsidRPr="00512D4D" w:rsidRDefault="007E7365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38,500</w:t>
            </w:r>
          </w:p>
        </w:tc>
        <w:tc>
          <w:tcPr>
            <w:tcW w:w="236" w:type="dxa"/>
          </w:tcPr>
          <w:p w14:paraId="31C542E1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A37326" w14:textId="353AB602" w:rsidR="00C011A8" w:rsidRPr="006639B9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24,717</w:t>
            </w:r>
          </w:p>
        </w:tc>
      </w:tr>
      <w:tr w:rsidR="00C011A8" w:rsidRPr="006639B9" w14:paraId="023202E3" w14:textId="77777777" w:rsidTr="009123BC">
        <w:tc>
          <w:tcPr>
            <w:tcW w:w="3870" w:type="dxa"/>
          </w:tcPr>
          <w:p w14:paraId="5F4B6C80" w14:textId="77777777" w:rsidR="00C011A8" w:rsidRPr="006639B9" w:rsidRDefault="00C011A8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B8E5C5A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F79D5CA" w14:textId="6834DB2A" w:rsidR="00C011A8" w:rsidRPr="006639B9" w:rsidRDefault="00DF3D20" w:rsidP="00E9123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26,901</w:t>
            </w:r>
          </w:p>
        </w:tc>
        <w:tc>
          <w:tcPr>
            <w:tcW w:w="236" w:type="dxa"/>
          </w:tcPr>
          <w:p w14:paraId="100B9235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26F4BD58" w14:textId="01EBDFA9" w:rsidR="00C011A8" w:rsidRPr="00F16606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87,604</w:t>
            </w:r>
          </w:p>
        </w:tc>
        <w:tc>
          <w:tcPr>
            <w:tcW w:w="236" w:type="dxa"/>
            <w:gridSpan w:val="2"/>
          </w:tcPr>
          <w:p w14:paraId="16109464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15197561" w14:textId="19403AAF" w:rsidR="00C011A8" w:rsidRPr="00512D4D" w:rsidRDefault="007E7365" w:rsidP="00EF3C4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26,901</w:t>
            </w:r>
          </w:p>
        </w:tc>
        <w:tc>
          <w:tcPr>
            <w:tcW w:w="236" w:type="dxa"/>
          </w:tcPr>
          <w:p w14:paraId="0CB8D4CC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29C83F52" w14:textId="4E2FB56D" w:rsidR="00C011A8" w:rsidRPr="00F16606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87,604</w:t>
            </w:r>
          </w:p>
        </w:tc>
      </w:tr>
      <w:tr w:rsidR="00177FC7" w:rsidRPr="006639B9" w14:paraId="4ACD115D" w14:textId="77777777" w:rsidTr="00AF5DE2">
        <w:tc>
          <w:tcPr>
            <w:tcW w:w="3870" w:type="dxa"/>
          </w:tcPr>
          <w:p w14:paraId="74DC895B" w14:textId="67CE1CA2" w:rsidR="00177FC7" w:rsidRPr="006B01DF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B8E5ED2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FD87462" w14:textId="15A32738" w:rsidR="00177FC7" w:rsidRPr="009123BC" w:rsidRDefault="005745F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65,401</w:t>
            </w:r>
          </w:p>
        </w:tc>
        <w:tc>
          <w:tcPr>
            <w:tcW w:w="236" w:type="dxa"/>
          </w:tcPr>
          <w:p w14:paraId="1DF5A221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73598D3F" w14:textId="540F28E1" w:rsidR="00177FC7" w:rsidRPr="00530C76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30C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112,321</w:t>
            </w:r>
          </w:p>
        </w:tc>
        <w:tc>
          <w:tcPr>
            <w:tcW w:w="236" w:type="dxa"/>
            <w:gridSpan w:val="2"/>
          </w:tcPr>
          <w:p w14:paraId="4D8CB21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29999857" w14:textId="3B61DF66" w:rsidR="00177FC7" w:rsidRPr="00E9123C" w:rsidRDefault="007E7365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65,401</w:t>
            </w:r>
          </w:p>
        </w:tc>
        <w:tc>
          <w:tcPr>
            <w:tcW w:w="236" w:type="dxa"/>
          </w:tcPr>
          <w:p w14:paraId="047615F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4135DF87" w14:textId="7FC6A095" w:rsidR="00177FC7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C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112,321</w:t>
            </w:r>
          </w:p>
        </w:tc>
      </w:tr>
      <w:tr w:rsidR="00177FC7" w:rsidRPr="006639B9" w14:paraId="7F2ACBE2" w14:textId="77777777" w:rsidTr="0091112F">
        <w:trPr>
          <w:trHeight w:val="720"/>
        </w:trPr>
        <w:tc>
          <w:tcPr>
            <w:tcW w:w="3870" w:type="dxa"/>
          </w:tcPr>
          <w:p w14:paraId="53A566A0" w14:textId="77777777" w:rsidR="00177FC7" w:rsidRPr="006639B9" w:rsidRDefault="00177FC7" w:rsidP="007B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0B5EEFC2" w14:textId="77777777" w:rsidR="00177FC7" w:rsidRPr="006639B9" w:rsidRDefault="00177FC7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420919C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7EE6FE" w14:textId="75E30A9A" w:rsidR="00177FC7" w:rsidRPr="0091112F" w:rsidRDefault="002E0374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39,163</w:t>
            </w:r>
          </w:p>
        </w:tc>
        <w:tc>
          <w:tcPr>
            <w:tcW w:w="236" w:type="dxa"/>
          </w:tcPr>
          <w:p w14:paraId="1F703F2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034247F" w14:textId="21B7D8B5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27,814</w:t>
            </w:r>
          </w:p>
        </w:tc>
        <w:tc>
          <w:tcPr>
            <w:tcW w:w="236" w:type="dxa"/>
            <w:gridSpan w:val="2"/>
          </w:tcPr>
          <w:p w14:paraId="5B68F33D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4485E36" w14:textId="10CD6B3A" w:rsidR="00177FC7" w:rsidRPr="00512D4D" w:rsidRDefault="005213A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27,140</w:t>
            </w:r>
          </w:p>
        </w:tc>
        <w:tc>
          <w:tcPr>
            <w:tcW w:w="236" w:type="dxa"/>
          </w:tcPr>
          <w:p w14:paraId="4753271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C107A25" w14:textId="73A4C961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27,140</w:t>
            </w:r>
          </w:p>
        </w:tc>
      </w:tr>
      <w:tr w:rsidR="00177FC7" w:rsidRPr="006639B9" w14:paraId="1DA90098" w14:textId="77777777" w:rsidTr="0095275E">
        <w:tc>
          <w:tcPr>
            <w:tcW w:w="3870" w:type="dxa"/>
          </w:tcPr>
          <w:p w14:paraId="27DC9344" w14:textId="77777777" w:rsidR="00177FC7" w:rsidRPr="006639B9" w:rsidRDefault="00177FC7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540A5C69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C8817A4" w14:textId="26884FA7" w:rsidR="00177FC7" w:rsidRPr="006639B9" w:rsidRDefault="002E0374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1,477</w:t>
            </w:r>
          </w:p>
        </w:tc>
        <w:tc>
          <w:tcPr>
            <w:tcW w:w="236" w:type="dxa"/>
          </w:tcPr>
          <w:p w14:paraId="7BFFACD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1A96B223" w14:textId="41C35929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1,886</w:t>
            </w:r>
          </w:p>
        </w:tc>
        <w:tc>
          <w:tcPr>
            <w:tcW w:w="236" w:type="dxa"/>
            <w:gridSpan w:val="2"/>
          </w:tcPr>
          <w:p w14:paraId="223CB046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0D4332D1" w14:textId="624C7E77" w:rsidR="00177FC7" w:rsidRPr="00995177" w:rsidRDefault="005213A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1,477</w:t>
            </w:r>
          </w:p>
        </w:tc>
        <w:tc>
          <w:tcPr>
            <w:tcW w:w="236" w:type="dxa"/>
          </w:tcPr>
          <w:p w14:paraId="6601370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57A986E6" w14:textId="73E8517D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1,886</w:t>
            </w:r>
          </w:p>
        </w:tc>
      </w:tr>
      <w:tr w:rsidR="00177FC7" w:rsidRPr="006639B9" w14:paraId="37D3D96F" w14:textId="77777777" w:rsidTr="0095275E">
        <w:tc>
          <w:tcPr>
            <w:tcW w:w="3870" w:type="dxa"/>
          </w:tcPr>
          <w:p w14:paraId="67CD0DBA" w14:textId="18505836" w:rsidR="00177FC7" w:rsidRPr="00C9617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0948B36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DAD6D03" w14:textId="630334AE" w:rsidR="00177FC7" w:rsidRPr="0095275E" w:rsidRDefault="005F04C0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40,640</w:t>
            </w:r>
          </w:p>
        </w:tc>
        <w:tc>
          <w:tcPr>
            <w:tcW w:w="236" w:type="dxa"/>
          </w:tcPr>
          <w:p w14:paraId="213BD020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0EAC32C5" w14:textId="66E954EE" w:rsidR="00177FC7" w:rsidRPr="007901A8" w:rsidRDefault="00213110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901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29,700</w:t>
            </w:r>
          </w:p>
        </w:tc>
        <w:tc>
          <w:tcPr>
            <w:tcW w:w="236" w:type="dxa"/>
            <w:gridSpan w:val="2"/>
          </w:tcPr>
          <w:p w14:paraId="7F246C8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33657E3F" w14:textId="2F393D49" w:rsidR="00177FC7" w:rsidRPr="007901A8" w:rsidRDefault="005D071C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28,617</w:t>
            </w:r>
          </w:p>
        </w:tc>
        <w:tc>
          <w:tcPr>
            <w:tcW w:w="236" w:type="dxa"/>
          </w:tcPr>
          <w:p w14:paraId="57A8F7B3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08336C71" w14:textId="32AA9BCE" w:rsidR="00177FC7" w:rsidRPr="007901A8" w:rsidRDefault="00F34F5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29,026</w:t>
            </w:r>
          </w:p>
        </w:tc>
      </w:tr>
      <w:tr w:rsidR="00177FC7" w:rsidRPr="006639B9" w14:paraId="069E274A" w14:textId="77777777" w:rsidTr="0091112F">
        <w:tc>
          <w:tcPr>
            <w:tcW w:w="3870" w:type="dxa"/>
          </w:tcPr>
          <w:p w14:paraId="7788954A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6" w:type="dxa"/>
          </w:tcPr>
          <w:p w14:paraId="4DD4426D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30523E4" w14:textId="33CC0798" w:rsidR="00177FC7" w:rsidRPr="00693EF7" w:rsidRDefault="00533BA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15,507</w:t>
            </w:r>
          </w:p>
        </w:tc>
        <w:tc>
          <w:tcPr>
            <w:tcW w:w="236" w:type="dxa"/>
          </w:tcPr>
          <w:p w14:paraId="573EC8EE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EAF29E8" w14:textId="1573DBAA" w:rsidR="00177FC7" w:rsidRPr="003A7908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15,384</w:t>
            </w:r>
          </w:p>
        </w:tc>
        <w:tc>
          <w:tcPr>
            <w:tcW w:w="236" w:type="dxa"/>
            <w:gridSpan w:val="2"/>
          </w:tcPr>
          <w:p w14:paraId="40E75BC8" w14:textId="77777777" w:rsidR="00177FC7" w:rsidRPr="003A7908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6B8F1D5" w14:textId="35C23287" w:rsidR="00177FC7" w:rsidRPr="00512D4D" w:rsidRDefault="00533BA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15,507</w:t>
            </w:r>
          </w:p>
        </w:tc>
        <w:tc>
          <w:tcPr>
            <w:tcW w:w="236" w:type="dxa"/>
          </w:tcPr>
          <w:p w14:paraId="00223A9F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C2F88C1" w14:textId="37818E84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15,384</w:t>
            </w:r>
          </w:p>
        </w:tc>
      </w:tr>
      <w:tr w:rsidR="002A5182" w:rsidRPr="006639B9" w14:paraId="198E35B4" w14:textId="77777777" w:rsidTr="0091112F">
        <w:tc>
          <w:tcPr>
            <w:tcW w:w="3870" w:type="dxa"/>
          </w:tcPr>
          <w:p w14:paraId="66514420" w14:textId="632E9267" w:rsidR="002A5182" w:rsidRPr="006639B9" w:rsidRDefault="002A5182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56AF6959" w14:textId="77777777" w:rsidR="002A5182" w:rsidRPr="006639B9" w:rsidRDefault="002A5182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269607D" w14:textId="76A4FF77" w:rsidR="002A5182" w:rsidRDefault="00C87B88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745,421</w:t>
            </w:r>
          </w:p>
        </w:tc>
        <w:tc>
          <w:tcPr>
            <w:tcW w:w="236" w:type="dxa"/>
          </w:tcPr>
          <w:p w14:paraId="3FA75721" w14:textId="77777777" w:rsidR="002A5182" w:rsidRPr="00693EF7" w:rsidRDefault="002A5182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1C65DEA" w14:textId="68DC2B1B" w:rsidR="002A5182" w:rsidRDefault="005236E2" w:rsidP="005236E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20D9415" w14:textId="77777777" w:rsidR="002A5182" w:rsidRPr="003A7908" w:rsidRDefault="002A5182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DF69456" w14:textId="7639120D" w:rsidR="002A5182" w:rsidRDefault="00533BA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745,</w:t>
            </w:r>
            <w:r w:rsidR="00C87B88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36" w:type="dxa"/>
          </w:tcPr>
          <w:p w14:paraId="57A5959D" w14:textId="77777777" w:rsidR="002A5182" w:rsidRPr="00693EF7" w:rsidRDefault="002A5182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66987DF" w14:textId="52CBF7F6" w:rsidR="002A5182" w:rsidRDefault="003E22CE" w:rsidP="003E22C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7FC7" w:rsidRPr="006639B9" w14:paraId="45E17A83" w14:textId="77777777" w:rsidTr="0091112F">
        <w:trPr>
          <w:trHeight w:val="154"/>
        </w:trPr>
        <w:tc>
          <w:tcPr>
            <w:tcW w:w="3870" w:type="dxa"/>
          </w:tcPr>
          <w:p w14:paraId="4EB13C5B" w14:textId="293B0BA6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0654B60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094CF5" w14:textId="1AD199B6" w:rsidR="00177FC7" w:rsidRPr="00693EF7" w:rsidRDefault="00A470A4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20" w:right="-112" w:firstLine="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1,159,788</w:t>
            </w:r>
          </w:p>
        </w:tc>
        <w:tc>
          <w:tcPr>
            <w:tcW w:w="236" w:type="dxa"/>
          </w:tcPr>
          <w:p w14:paraId="04DA3DDB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83BD2C" w14:textId="0B949C42" w:rsidR="00177FC7" w:rsidRPr="003A7908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463,926</w:t>
            </w:r>
          </w:p>
        </w:tc>
        <w:tc>
          <w:tcPr>
            <w:tcW w:w="236" w:type="dxa"/>
            <w:gridSpan w:val="2"/>
          </w:tcPr>
          <w:p w14:paraId="2FFD06D2" w14:textId="77777777" w:rsidR="00177FC7" w:rsidRPr="003A7908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8FB64DB" w14:textId="5F8E3CAA" w:rsidR="00177FC7" w:rsidRPr="00693EF7" w:rsidRDefault="00756FEC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1,142,739</w:t>
            </w:r>
          </w:p>
        </w:tc>
        <w:tc>
          <w:tcPr>
            <w:tcW w:w="236" w:type="dxa"/>
          </w:tcPr>
          <w:p w14:paraId="7F58F2BB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4F396" w14:textId="733EF46F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458,229</w:t>
            </w:r>
          </w:p>
        </w:tc>
      </w:tr>
      <w:tr w:rsidR="00177FC7" w:rsidRPr="00C56F14" w14:paraId="7AC0E8B7" w14:textId="77777777" w:rsidTr="0091112F">
        <w:tc>
          <w:tcPr>
            <w:tcW w:w="3870" w:type="dxa"/>
          </w:tcPr>
          <w:p w14:paraId="41AE5EA6" w14:textId="6DE0E815" w:rsidR="00177FC7" w:rsidRPr="00C56F14" w:rsidRDefault="00177FC7" w:rsidP="00C56F14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5971CD43" w14:textId="77777777" w:rsidR="00177FC7" w:rsidRPr="00C56F14" w:rsidRDefault="00177FC7" w:rsidP="00C56F14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1294" w:type="dxa"/>
            <w:vAlign w:val="bottom"/>
          </w:tcPr>
          <w:p w14:paraId="7DDC5DB3" w14:textId="77777777" w:rsidR="00177FC7" w:rsidRPr="00C56F14" w:rsidRDefault="00177FC7" w:rsidP="00C56F14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A039E7B" w14:textId="77777777" w:rsidR="00177FC7" w:rsidRPr="00C56F14" w:rsidRDefault="00177FC7" w:rsidP="00C56F14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E3914D" w14:textId="77777777" w:rsidR="00177FC7" w:rsidRPr="00C56F14" w:rsidRDefault="00177FC7" w:rsidP="00C56F14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14:paraId="004A0ECB" w14:textId="77777777" w:rsidR="00177FC7" w:rsidRPr="00C56F14" w:rsidRDefault="00177FC7" w:rsidP="00C56F14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1217" w:type="dxa"/>
            <w:vAlign w:val="bottom"/>
          </w:tcPr>
          <w:p w14:paraId="342630BA" w14:textId="77777777" w:rsidR="00177FC7" w:rsidRPr="00C56F14" w:rsidRDefault="00177FC7" w:rsidP="00C56F14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38282524" w14:textId="77777777" w:rsidR="00177FC7" w:rsidRPr="00C56F14" w:rsidRDefault="00177FC7" w:rsidP="00C56F14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25A892" w14:textId="77777777" w:rsidR="00177FC7" w:rsidRPr="00C56F14" w:rsidRDefault="00177FC7" w:rsidP="00C56F14">
            <w:pPr>
              <w:pStyle w:val="NoSpacing"/>
              <w:rPr>
                <w:sz w:val="8"/>
                <w:szCs w:val="8"/>
              </w:rPr>
            </w:pPr>
          </w:p>
        </w:tc>
      </w:tr>
      <w:tr w:rsidR="00177FC7" w:rsidRPr="006639B9" w14:paraId="6558DE9D" w14:textId="77777777" w:rsidTr="0091112F">
        <w:tc>
          <w:tcPr>
            <w:tcW w:w="3870" w:type="dxa"/>
          </w:tcPr>
          <w:p w14:paraId="52488A78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14:paraId="43F504D8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C7B7D9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4D074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E1DDD0F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B69071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8D032F7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640077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16C5DD6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7FC7" w:rsidRPr="006639B9" w14:paraId="446CD765" w14:textId="77777777" w:rsidTr="0091112F">
        <w:tc>
          <w:tcPr>
            <w:tcW w:w="3870" w:type="dxa"/>
          </w:tcPr>
          <w:p w14:paraId="1D612140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32456386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EC44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FFA559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F772D76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17D172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ECAEA7E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992A2B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9791022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7FC7" w:rsidRPr="006639B9" w14:paraId="5374986A" w14:textId="77777777" w:rsidTr="0091112F">
        <w:tc>
          <w:tcPr>
            <w:tcW w:w="3870" w:type="dxa"/>
          </w:tcPr>
          <w:p w14:paraId="1E901EE0" w14:textId="77777777" w:rsidR="00177FC7" w:rsidRPr="006639B9" w:rsidRDefault="00177FC7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19FD4168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C2F7F1" w14:textId="3C53747C" w:rsidR="00177FC7" w:rsidRPr="006639B9" w:rsidRDefault="003A48D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187,776</w:t>
            </w:r>
          </w:p>
        </w:tc>
        <w:tc>
          <w:tcPr>
            <w:tcW w:w="236" w:type="dxa"/>
          </w:tcPr>
          <w:p w14:paraId="09AEA522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C01AEE5" w14:textId="19E43B39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208,563</w:t>
            </w:r>
          </w:p>
        </w:tc>
        <w:tc>
          <w:tcPr>
            <w:tcW w:w="236" w:type="dxa"/>
            <w:gridSpan w:val="2"/>
          </w:tcPr>
          <w:p w14:paraId="379F3AB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29D63A9" w14:textId="1EAD8E09" w:rsidR="00177FC7" w:rsidRPr="006639B9" w:rsidRDefault="0006799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187,776</w:t>
            </w:r>
          </w:p>
        </w:tc>
        <w:tc>
          <w:tcPr>
            <w:tcW w:w="236" w:type="dxa"/>
          </w:tcPr>
          <w:p w14:paraId="1B05460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45C494B" w14:textId="4EA9098A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196,064</w:t>
            </w:r>
          </w:p>
        </w:tc>
      </w:tr>
      <w:tr w:rsidR="00177FC7" w:rsidRPr="006639B9" w14:paraId="2DDC288F" w14:textId="77777777" w:rsidTr="00F34F57">
        <w:tc>
          <w:tcPr>
            <w:tcW w:w="3870" w:type="dxa"/>
          </w:tcPr>
          <w:p w14:paraId="3B07F000" w14:textId="77777777" w:rsidR="00177FC7" w:rsidRPr="006639B9" w:rsidRDefault="00177FC7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A8F1381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DEC1E19" w14:textId="2BE5A377" w:rsidR="00177FC7" w:rsidRPr="00AD09AA" w:rsidRDefault="003A48D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212,904</w:t>
            </w:r>
          </w:p>
        </w:tc>
        <w:tc>
          <w:tcPr>
            <w:tcW w:w="236" w:type="dxa"/>
          </w:tcPr>
          <w:p w14:paraId="064B5D95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1451CEF6" w14:textId="746CD6F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213,079</w:t>
            </w:r>
          </w:p>
        </w:tc>
        <w:tc>
          <w:tcPr>
            <w:tcW w:w="236" w:type="dxa"/>
            <w:gridSpan w:val="2"/>
          </w:tcPr>
          <w:p w14:paraId="217D5ED4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61ABABFA" w14:textId="271F5FB4" w:rsidR="00177FC7" w:rsidRPr="006639B9" w:rsidRDefault="0006799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212,90</w:t>
            </w:r>
            <w:r w:rsidR="006B46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</w:tcPr>
          <w:p w14:paraId="11F1822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791B781F" w14:textId="387BFEF6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213,079</w:t>
            </w:r>
          </w:p>
        </w:tc>
      </w:tr>
      <w:tr w:rsidR="00177FC7" w:rsidRPr="006639B9" w14:paraId="45171896" w14:textId="77777777" w:rsidTr="00F34F57">
        <w:tc>
          <w:tcPr>
            <w:tcW w:w="3870" w:type="dxa"/>
          </w:tcPr>
          <w:p w14:paraId="215DFF5B" w14:textId="1C9BB6A6" w:rsidR="00177FC7" w:rsidRPr="009C5FCF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E1A0380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7051D3E" w14:textId="1AFAA904" w:rsidR="00177FC7" w:rsidRPr="00A55298" w:rsidRDefault="00F42234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400,680</w:t>
            </w:r>
          </w:p>
        </w:tc>
        <w:tc>
          <w:tcPr>
            <w:tcW w:w="236" w:type="dxa"/>
          </w:tcPr>
          <w:p w14:paraId="5A3FA1E6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5632CE3E" w14:textId="05B2C0BD" w:rsidR="00177FC7" w:rsidRPr="00D53B17" w:rsidRDefault="00D53B1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B1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421,642</w:t>
            </w:r>
          </w:p>
        </w:tc>
        <w:tc>
          <w:tcPr>
            <w:tcW w:w="236" w:type="dxa"/>
            <w:gridSpan w:val="2"/>
          </w:tcPr>
          <w:p w14:paraId="761F0A9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1FE75765" w14:textId="2C2C59B4" w:rsidR="00177FC7" w:rsidRPr="00D02496" w:rsidRDefault="008E66F3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400,680</w:t>
            </w:r>
          </w:p>
        </w:tc>
        <w:tc>
          <w:tcPr>
            <w:tcW w:w="236" w:type="dxa"/>
          </w:tcPr>
          <w:p w14:paraId="09108B3F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5ABAA349" w14:textId="6AD034EA" w:rsidR="00177FC7" w:rsidRPr="009F208F" w:rsidRDefault="009F208F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20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409,143</w:t>
            </w:r>
          </w:p>
        </w:tc>
      </w:tr>
      <w:tr w:rsidR="00177FC7" w:rsidRPr="006639B9" w14:paraId="290DCE6D" w14:textId="77777777" w:rsidTr="0091112F">
        <w:tc>
          <w:tcPr>
            <w:tcW w:w="3870" w:type="dxa"/>
          </w:tcPr>
          <w:p w14:paraId="720CD3F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12D42CF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068FE80" w14:textId="01497EE4" w:rsidR="00177FC7" w:rsidRPr="00C91D63" w:rsidRDefault="00F42234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61,403</w:t>
            </w:r>
          </w:p>
        </w:tc>
        <w:tc>
          <w:tcPr>
            <w:tcW w:w="236" w:type="dxa"/>
          </w:tcPr>
          <w:p w14:paraId="06F865B8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2630902" w14:textId="52ECE5DA" w:rsidR="00177FC7" w:rsidRPr="00C91D63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75,410</w:t>
            </w:r>
          </w:p>
        </w:tc>
        <w:tc>
          <w:tcPr>
            <w:tcW w:w="236" w:type="dxa"/>
            <w:gridSpan w:val="2"/>
          </w:tcPr>
          <w:p w14:paraId="2C5D37F1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37E475" w14:textId="0EBBF5B7" w:rsidR="00177FC7" w:rsidRPr="00C91D63" w:rsidRDefault="002D3F10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61,403</w:t>
            </w:r>
          </w:p>
        </w:tc>
        <w:tc>
          <w:tcPr>
            <w:tcW w:w="236" w:type="dxa"/>
          </w:tcPr>
          <w:p w14:paraId="6E44270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9B3A06" w14:textId="43C14555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75,410</w:t>
            </w:r>
          </w:p>
        </w:tc>
      </w:tr>
      <w:tr w:rsidR="00177FC7" w:rsidRPr="006639B9" w14:paraId="2F9337B0" w14:textId="77777777" w:rsidTr="0091112F">
        <w:tc>
          <w:tcPr>
            <w:tcW w:w="3870" w:type="dxa"/>
          </w:tcPr>
          <w:p w14:paraId="11B4E1B3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343490C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5633F8" w14:textId="4FD576C4" w:rsidR="00177FC7" w:rsidRPr="00C91D63" w:rsidRDefault="00F42234" w:rsidP="004D024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146612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69C841F" w14:textId="18356B25" w:rsidR="00177FC7" w:rsidRPr="00C91D63" w:rsidRDefault="00177FC7" w:rsidP="001E738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745,169</w:t>
            </w:r>
          </w:p>
        </w:tc>
        <w:tc>
          <w:tcPr>
            <w:tcW w:w="236" w:type="dxa"/>
            <w:gridSpan w:val="2"/>
          </w:tcPr>
          <w:p w14:paraId="6D859351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8718695" w14:textId="4AB13AA0" w:rsidR="00177FC7" w:rsidRPr="00C91D63" w:rsidRDefault="002568A2" w:rsidP="00B76867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644DB3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A9ACC0F" w14:textId="1A968FFB" w:rsidR="00177FC7" w:rsidRPr="000C04FB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04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745,169</w:t>
            </w:r>
          </w:p>
        </w:tc>
      </w:tr>
      <w:tr w:rsidR="00177FC7" w:rsidRPr="006639B9" w14:paraId="0BF48463" w14:textId="77777777" w:rsidTr="0091112F">
        <w:tc>
          <w:tcPr>
            <w:tcW w:w="3870" w:type="dxa"/>
          </w:tcPr>
          <w:p w14:paraId="3DCC256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36" w:type="dxa"/>
          </w:tcPr>
          <w:p w14:paraId="5BC4427A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71C89" w14:textId="0C44E59F" w:rsidR="00177FC7" w:rsidRPr="001F68DE" w:rsidRDefault="00A83AD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33,245</w:t>
            </w:r>
          </w:p>
        </w:tc>
        <w:tc>
          <w:tcPr>
            <w:tcW w:w="236" w:type="dxa"/>
          </w:tcPr>
          <w:p w14:paraId="444E81EB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2DAFF86" w14:textId="6BE37E54" w:rsidR="00177FC7" w:rsidRPr="001F68DE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25,048</w:t>
            </w:r>
          </w:p>
        </w:tc>
        <w:tc>
          <w:tcPr>
            <w:tcW w:w="236" w:type="dxa"/>
            <w:gridSpan w:val="2"/>
          </w:tcPr>
          <w:p w14:paraId="76896169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6B0005" w14:textId="3386674D" w:rsidR="00177FC7" w:rsidRPr="001F68DE" w:rsidRDefault="00DF0DE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33,245</w:t>
            </w:r>
          </w:p>
        </w:tc>
        <w:tc>
          <w:tcPr>
            <w:tcW w:w="236" w:type="dxa"/>
          </w:tcPr>
          <w:p w14:paraId="16EC717F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7CAD907" w14:textId="2CCE9F4D" w:rsidR="00177FC7" w:rsidRPr="001F68DE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25,048</w:t>
            </w:r>
          </w:p>
        </w:tc>
      </w:tr>
      <w:tr w:rsidR="00177FC7" w:rsidRPr="006639B9" w14:paraId="730279D4" w14:textId="77777777" w:rsidTr="001116A7">
        <w:tc>
          <w:tcPr>
            <w:tcW w:w="3870" w:type="dxa"/>
          </w:tcPr>
          <w:p w14:paraId="3E878F33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718D6B12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9517FAF" w14:textId="4FADAE40" w:rsidR="00177FC7" w:rsidRPr="006639B9" w:rsidRDefault="00A83AD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11,143</w:t>
            </w:r>
          </w:p>
        </w:tc>
        <w:tc>
          <w:tcPr>
            <w:tcW w:w="236" w:type="dxa"/>
          </w:tcPr>
          <w:p w14:paraId="269C3704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51F75125" w14:textId="66B8A613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9,160</w:t>
            </w:r>
          </w:p>
        </w:tc>
        <w:tc>
          <w:tcPr>
            <w:tcW w:w="236" w:type="dxa"/>
            <w:gridSpan w:val="2"/>
          </w:tcPr>
          <w:p w14:paraId="17F0D73A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0D7D9D4C" w14:textId="6F56CF06" w:rsidR="00177FC7" w:rsidRPr="006639B9" w:rsidRDefault="00DF0DE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11,143</w:t>
            </w:r>
          </w:p>
        </w:tc>
        <w:tc>
          <w:tcPr>
            <w:tcW w:w="236" w:type="dxa"/>
          </w:tcPr>
          <w:p w14:paraId="27081C31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7D2E4463" w14:textId="6A77C0D4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9,160</w:t>
            </w:r>
          </w:p>
        </w:tc>
      </w:tr>
      <w:tr w:rsidR="00177FC7" w:rsidRPr="006639B9" w14:paraId="199A76E9" w14:textId="77777777" w:rsidTr="001116A7">
        <w:tc>
          <w:tcPr>
            <w:tcW w:w="3870" w:type="dxa"/>
          </w:tcPr>
          <w:p w14:paraId="4108C190" w14:textId="54D2FFC3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7F67B6C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98400" w14:textId="4DBD0D33" w:rsidR="00177FC7" w:rsidRPr="001F68DE" w:rsidRDefault="00A83AD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506,471</w:t>
            </w:r>
          </w:p>
        </w:tc>
        <w:tc>
          <w:tcPr>
            <w:tcW w:w="236" w:type="dxa"/>
          </w:tcPr>
          <w:p w14:paraId="3A79BC75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A0C7" w14:textId="1BF03B3C" w:rsidR="00177FC7" w:rsidRPr="001F68DE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1,276,429</w:t>
            </w:r>
          </w:p>
        </w:tc>
        <w:tc>
          <w:tcPr>
            <w:tcW w:w="236" w:type="dxa"/>
            <w:gridSpan w:val="2"/>
          </w:tcPr>
          <w:p w14:paraId="0307EF0D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A89D5" w14:textId="5B38916D" w:rsidR="00177FC7" w:rsidRPr="001F68DE" w:rsidRDefault="003A48D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506,471</w:t>
            </w:r>
          </w:p>
        </w:tc>
        <w:tc>
          <w:tcPr>
            <w:tcW w:w="236" w:type="dxa"/>
          </w:tcPr>
          <w:p w14:paraId="2C368E7E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7A6" w14:textId="5FF22BCD" w:rsidR="00177FC7" w:rsidRPr="001F68DE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1,263,930</w:t>
            </w:r>
          </w:p>
        </w:tc>
      </w:tr>
    </w:tbl>
    <w:p w14:paraId="758EE0B6" w14:textId="642BA775" w:rsidR="008917EE" w:rsidRPr="008917EE" w:rsidRDefault="008917EE" w:rsidP="00A22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917E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หุ้นกู้</w:t>
      </w:r>
    </w:p>
    <w:p w14:paraId="07482203" w14:textId="77777777" w:rsidR="008917EE" w:rsidRPr="00923A0C" w:rsidRDefault="008917E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cs/>
        </w:rPr>
      </w:pPr>
    </w:p>
    <w:tbl>
      <w:tblPr>
        <w:tblW w:w="4864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6392"/>
        <w:gridCol w:w="239"/>
        <w:gridCol w:w="1220"/>
        <w:gridCol w:w="237"/>
        <w:gridCol w:w="1256"/>
      </w:tblGrid>
      <w:tr w:rsidR="00C52BFA" w:rsidRPr="00C16074" w14:paraId="4F335046" w14:textId="77777777" w:rsidTr="00A4369C">
        <w:trPr>
          <w:trHeight w:val="415"/>
          <w:tblHeader/>
        </w:trPr>
        <w:tc>
          <w:tcPr>
            <w:tcW w:w="3420" w:type="pct"/>
            <w:shd w:val="clear" w:color="auto" w:fill="auto"/>
          </w:tcPr>
          <w:p w14:paraId="110CAD75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E671581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6C8BEDEB" w14:textId="152116C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C16074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C160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BFA" w:rsidRPr="00C16074" w14:paraId="3DADD1B1" w14:textId="77777777" w:rsidTr="00A4369C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5418C859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5CAE954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E483F51" w14:textId="77EF2302" w:rsidR="00C52BFA" w:rsidRPr="00C011A8" w:rsidRDefault="00532859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35906" w:rsidRPr="0093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935906" w:rsidRPr="0093590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27" w:type="pct"/>
            <w:shd w:val="clear" w:color="auto" w:fill="auto"/>
          </w:tcPr>
          <w:p w14:paraId="54B1C7FD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3520C47" w14:textId="6E8D765F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2BFA" w:rsidRPr="00C16074" w14:paraId="1E4179CC" w14:textId="77777777" w:rsidTr="00A4369C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7E9B69AA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B318F9A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F9DC189" w14:textId="542A1E19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1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42167E4F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3F878DC" w14:textId="78467B26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1A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52BFA" w:rsidRPr="00C16074" w14:paraId="14E97511" w14:textId="6E5E1157" w:rsidTr="00A4369C">
        <w:trPr>
          <w:trHeight w:val="387"/>
          <w:tblHeader/>
        </w:trPr>
        <w:tc>
          <w:tcPr>
            <w:tcW w:w="3420" w:type="pct"/>
            <w:shd w:val="clear" w:color="auto" w:fill="auto"/>
          </w:tcPr>
          <w:p w14:paraId="50EA53E9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8A1F274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29CC19F6" w14:textId="6EE657F8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FA" w:rsidRPr="00C16074" w14:paraId="2C1717E2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37B2DBA" w14:textId="77777777" w:rsidR="006D31DE" w:rsidRPr="00C16074" w:rsidRDefault="006D31DE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1)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272D3870" w14:textId="3A6DBC47" w:rsidR="00C52BFA" w:rsidRPr="00C16074" w:rsidRDefault="006D31DE" w:rsidP="00395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1.1)</w:t>
            </w:r>
            <w:r w:rsidR="008F7EB4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CHO</w:t>
            </w:r>
            <w:r w:rsidR="00D9058B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212A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545,300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DE1EA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DE1E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 w:rsidR="00DE1EA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ต่อปี</w:t>
            </w:r>
            <w:r w:rsidR="005A2F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74C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74C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CDAEA58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C8A9433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3B640E11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87C7C18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B156FF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06349E7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22171" w:rsidRPr="00C16074" w14:paraId="1E459C7A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CFC0169" w14:textId="0E67E066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ACED77C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214ED83" w14:textId="06239B61" w:rsidR="00B22171" w:rsidRPr="00C16074" w:rsidRDefault="00C74CD4" w:rsidP="00C807B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408,921</w:t>
            </w:r>
          </w:p>
        </w:tc>
        <w:tc>
          <w:tcPr>
            <w:tcW w:w="127" w:type="pct"/>
            <w:shd w:val="clear" w:color="auto" w:fill="auto"/>
          </w:tcPr>
          <w:p w14:paraId="17E87410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BB94980" w14:textId="67EB9080" w:rsidR="00B22171" w:rsidRPr="00C16074" w:rsidRDefault="008E614B" w:rsidP="00FC254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22171" w:rsidRPr="00C16074" w14:paraId="4A24898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31A73E41" w14:textId="2E592B3A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780C0AA4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7CE5C3A" w14:textId="1F0C7B15" w:rsidR="00B22171" w:rsidRPr="00C16074" w:rsidRDefault="00C74CD4" w:rsidP="00C807B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2B5175A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2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84DC252" w14:textId="10979485" w:rsidR="00B22171" w:rsidRPr="008E614B" w:rsidRDefault="008E614B" w:rsidP="008E614B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408,869</w:t>
            </w:r>
          </w:p>
        </w:tc>
      </w:tr>
      <w:tr w:rsidR="00F16606" w:rsidRPr="00C16074" w14:paraId="4343D533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C478423" w14:textId="3AF1AB31" w:rsidR="00F16606" w:rsidRPr="00C16074" w:rsidRDefault="00F16606" w:rsidP="009D7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1.2) </w:t>
            </w:r>
            <w:r w:rsidR="00A16A49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CHO21</w:t>
            </w:r>
            <w:r w:rsidR="00053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O</w:t>
            </w:r>
            <w:r w:rsidR="00A16A49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A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บาท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9D747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9D74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D747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9D7470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</w:p>
        </w:tc>
        <w:tc>
          <w:tcPr>
            <w:tcW w:w="128" w:type="pct"/>
            <w:shd w:val="clear" w:color="auto" w:fill="auto"/>
          </w:tcPr>
          <w:p w14:paraId="2EA4E7B1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35C467F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609561E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F39B0E3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6606" w:rsidRPr="00C16074" w14:paraId="4EA8355E" w14:textId="77777777" w:rsidTr="00A4369C">
        <w:trPr>
          <w:trHeight w:val="380"/>
        </w:trPr>
        <w:tc>
          <w:tcPr>
            <w:tcW w:w="3420" w:type="pct"/>
            <w:shd w:val="clear" w:color="auto" w:fill="auto"/>
          </w:tcPr>
          <w:p w14:paraId="56708004" w14:textId="2CFD2507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4EC0B92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BDDF334" w14:textId="5B8700A6" w:rsidR="00F16606" w:rsidRPr="00C16074" w:rsidRDefault="00537AA2" w:rsidP="00C807B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637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27" w:type="pct"/>
            <w:shd w:val="clear" w:color="auto" w:fill="auto"/>
          </w:tcPr>
          <w:p w14:paraId="7CC7CC7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7FC8C89" w14:textId="32B5C69E" w:rsidR="00F16606" w:rsidRPr="00C16074" w:rsidRDefault="008E614B" w:rsidP="00FC2543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-2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6606" w:rsidRPr="00C16074" w14:paraId="683D7CBF" w14:textId="77777777" w:rsidTr="00A4369C">
        <w:trPr>
          <w:trHeight w:val="380"/>
        </w:trPr>
        <w:tc>
          <w:tcPr>
            <w:tcW w:w="3420" w:type="pct"/>
            <w:shd w:val="clear" w:color="auto" w:fill="auto"/>
          </w:tcPr>
          <w:p w14:paraId="5A40B28E" w14:textId="33EC761A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7F0ECE7E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67BC62C" w14:textId="4E1404AB" w:rsidR="00F16606" w:rsidRPr="00C16074" w:rsidRDefault="00537AA2" w:rsidP="00C807B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56E63C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6F74C78" w14:textId="1FA209F9" w:rsidR="00F16606" w:rsidRPr="008E614B" w:rsidRDefault="008E614B" w:rsidP="00C1607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195,000</w:t>
            </w:r>
          </w:p>
        </w:tc>
      </w:tr>
      <w:tr w:rsidR="00F16606" w:rsidRPr="00C16074" w14:paraId="42B4AE4B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19E78D78" w14:textId="392F9035" w:rsidR="00F16606" w:rsidRPr="00C16074" w:rsidRDefault="00F16606" w:rsidP="009D7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1.3) </w:t>
            </w:r>
            <w:r w:rsidR="00FA77E6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CHO229A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71,000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9D747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7.25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9D74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D747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9D7470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632B0584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1BABBE7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13C74EB5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0233BA9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6606" w:rsidRPr="00C16074" w14:paraId="37FB1DED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288F3C4E" w14:textId="45370270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1A0933A3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2B94CCB" w14:textId="1D3E5DF3" w:rsidR="00F16606" w:rsidRPr="00C16074" w:rsidRDefault="00A25377" w:rsidP="00B9295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60,315</w:t>
            </w:r>
          </w:p>
        </w:tc>
        <w:tc>
          <w:tcPr>
            <w:tcW w:w="127" w:type="pct"/>
            <w:shd w:val="clear" w:color="auto" w:fill="auto"/>
          </w:tcPr>
          <w:p w14:paraId="49C3FB6F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E91BC8B" w14:textId="03AC9E4D" w:rsidR="00F16606" w:rsidRPr="008E614B" w:rsidRDefault="008E614B" w:rsidP="0072069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6606" w:rsidRPr="00C16074" w14:paraId="08E0E72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5D18C0D5" w14:textId="6AF4AB06" w:rsidR="00165B21" w:rsidRPr="00C16074" w:rsidRDefault="00F16606" w:rsidP="00226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19AA8EA9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073580F" w14:textId="7CA6EDCB" w:rsidR="00F16606" w:rsidRPr="00C16074" w:rsidRDefault="00A25377" w:rsidP="00B9295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4061E2E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9C07F50" w14:textId="44A4EA00" w:rsidR="00F16606" w:rsidRPr="008E614B" w:rsidRDefault="008E614B" w:rsidP="00C16074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9" w:right="1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60,282</w:t>
            </w:r>
          </w:p>
        </w:tc>
      </w:tr>
      <w:tr w:rsidR="00F16606" w:rsidRPr="00C16074" w14:paraId="24F2FCFA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78FF577E" w14:textId="7A4026B5" w:rsidR="00F16606" w:rsidRPr="00C16074" w:rsidRDefault="00F16606" w:rsidP="00A74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1.4) </w:t>
            </w:r>
            <w:r w:rsidR="002742DC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CHO</w:t>
            </w:r>
            <w:r w:rsidR="00750894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228A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101,700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บาท </w:t>
            </w:r>
            <w:r w:rsidR="0006452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0645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7.25 </w:t>
            </w:r>
            <w:r w:rsidR="0006452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0645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0645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064528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76CC7375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8F06DE9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AB5491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7C252E5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2171" w:rsidRPr="00C16074" w14:paraId="735AFCC7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35B4C3B" w14:textId="103D28D3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60882AF4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8F0F367" w14:textId="537FEF9C" w:rsidR="00B22171" w:rsidRPr="00C16074" w:rsidRDefault="00A25377" w:rsidP="00B9295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81,185</w:t>
            </w:r>
          </w:p>
        </w:tc>
        <w:tc>
          <w:tcPr>
            <w:tcW w:w="127" w:type="pct"/>
            <w:shd w:val="clear" w:color="auto" w:fill="auto"/>
          </w:tcPr>
          <w:p w14:paraId="6EB6811E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A845FC5" w14:textId="5B789AF0" w:rsidR="00B22171" w:rsidRPr="00C16074" w:rsidRDefault="008E614B" w:rsidP="0072069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E614B" w:rsidRPr="00C16074" w14:paraId="12E33DC6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18DFB7DF" w14:textId="655902E1" w:rsidR="008E614B" w:rsidRPr="00C16074" w:rsidRDefault="008E614B" w:rsidP="008E6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599DB090" w14:textId="77777777" w:rsidR="008E614B" w:rsidRPr="00C16074" w:rsidRDefault="008E614B" w:rsidP="008E61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BF958E9" w14:textId="6E182902" w:rsidR="008E614B" w:rsidRPr="00C16074" w:rsidRDefault="00A25377" w:rsidP="00B9295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7D4C506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89763F9" w14:textId="3BAD56F0" w:rsidR="008E614B" w:rsidRPr="008E614B" w:rsidRDefault="008E614B" w:rsidP="008E614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81,018</w:t>
            </w:r>
          </w:p>
        </w:tc>
      </w:tr>
      <w:tr w:rsidR="008E614B" w:rsidRPr="00C16074" w14:paraId="13777C3D" w14:textId="77777777" w:rsidTr="00321629">
        <w:trPr>
          <w:trHeight w:val="401"/>
        </w:trPr>
        <w:tc>
          <w:tcPr>
            <w:tcW w:w="3420" w:type="pct"/>
            <w:shd w:val="clear" w:color="auto" w:fill="auto"/>
          </w:tcPr>
          <w:p w14:paraId="43F506AC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2A0DC70F" w14:textId="77777777" w:rsidR="008E614B" w:rsidRPr="00C16074" w:rsidRDefault="008E614B" w:rsidP="008E61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505391EB" w14:textId="6E73DFD6" w:rsidR="008E614B" w:rsidRPr="00C16074" w:rsidRDefault="00A25377" w:rsidP="008E614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745,421</w:t>
            </w:r>
          </w:p>
        </w:tc>
        <w:tc>
          <w:tcPr>
            <w:tcW w:w="127" w:type="pct"/>
            <w:shd w:val="clear" w:color="auto" w:fill="auto"/>
          </w:tcPr>
          <w:p w14:paraId="3111CF5F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134D31AD" w14:textId="34EB394F" w:rsidR="008E614B" w:rsidRPr="008E614B" w:rsidRDefault="008E614B" w:rsidP="008E614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745,169</w:t>
            </w:r>
          </w:p>
        </w:tc>
      </w:tr>
      <w:tr w:rsidR="002E20D7" w:rsidRPr="00C16074" w14:paraId="48ED6342" w14:textId="77777777" w:rsidTr="00321629">
        <w:trPr>
          <w:trHeight w:val="401"/>
        </w:trPr>
        <w:tc>
          <w:tcPr>
            <w:tcW w:w="3420" w:type="pct"/>
            <w:shd w:val="clear" w:color="auto" w:fill="auto"/>
          </w:tcPr>
          <w:p w14:paraId="6C911F27" w14:textId="04706E0A" w:rsidR="002E20D7" w:rsidRPr="00321629" w:rsidRDefault="00321629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 w:rsidR="0073513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8" w:type="pct"/>
            <w:shd w:val="clear" w:color="auto" w:fill="auto"/>
          </w:tcPr>
          <w:p w14:paraId="16650904" w14:textId="77777777" w:rsidR="002E20D7" w:rsidRPr="00C16074" w:rsidRDefault="002E20D7" w:rsidP="008E61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D179D05" w14:textId="07A27ABC" w:rsidR="002E20D7" w:rsidRPr="002C525D" w:rsidRDefault="009F522B" w:rsidP="0073513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DEF95FE" w14:textId="77777777" w:rsidR="002E20D7" w:rsidRPr="00C16074" w:rsidRDefault="002E20D7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B5A0E8E" w14:textId="6B17AAC6" w:rsidR="002E20D7" w:rsidRPr="002C525D" w:rsidRDefault="00735131" w:rsidP="008112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112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745,169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8E614B" w:rsidRPr="00C16074" w14:paraId="082979A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7BFA6F5A" w14:textId="6518BEA5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" w:type="pct"/>
            <w:shd w:val="clear" w:color="auto" w:fill="auto"/>
          </w:tcPr>
          <w:p w14:paraId="518EC003" w14:textId="77777777" w:rsidR="008E614B" w:rsidRPr="00C16074" w:rsidRDefault="008E614B" w:rsidP="008E61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197EB" w14:textId="04B41328" w:rsidR="008E614B" w:rsidRPr="00C16074" w:rsidRDefault="009F522B" w:rsidP="0073513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745,421</w:t>
            </w:r>
          </w:p>
        </w:tc>
        <w:tc>
          <w:tcPr>
            <w:tcW w:w="127" w:type="pct"/>
            <w:shd w:val="clear" w:color="auto" w:fill="auto"/>
          </w:tcPr>
          <w:p w14:paraId="57FDF846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7078" w14:textId="2A73EC2A" w:rsidR="008E614B" w:rsidRPr="00A5286C" w:rsidRDefault="00A5286C" w:rsidP="00A5286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28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72A4CB2" w14:textId="77777777" w:rsidR="004C74A8" w:rsidRDefault="004C74A8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3AC74E3" w14:textId="540461D7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7B666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การเปลี่ยนแปลงเงื่อนไขการไถ่ถอนของหุ้นกู้</w:t>
      </w:r>
    </w:p>
    <w:p w14:paraId="7A0CEED2" w14:textId="77777777" w:rsidR="00023C62" w:rsidRPr="001F68DE" w:rsidRDefault="00023C62" w:rsidP="001F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6"/>
          <w:szCs w:val="16"/>
          <w:cs/>
        </w:rPr>
      </w:pPr>
    </w:p>
    <w:p w14:paraId="5D32DDA2" w14:textId="30842930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9A4DF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532859">
        <w:rPr>
          <w:rFonts w:asciiTheme="majorBidi" w:hAnsiTheme="majorBidi" w:cstheme="majorBidi"/>
          <w:sz w:val="30"/>
          <w:szCs w:val="30"/>
        </w:rPr>
        <w:t xml:space="preserve">30 </w:t>
      </w:r>
      <w:r w:rsidR="00935906" w:rsidRPr="0093590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A4DF3">
        <w:rPr>
          <w:rFonts w:asciiTheme="majorBidi" w:hAnsiTheme="majorBidi" w:cstheme="majorBidi"/>
          <w:sz w:val="30"/>
          <w:szCs w:val="30"/>
        </w:rPr>
        <w:t xml:space="preserve"> 256</w:t>
      </w:r>
      <w:r w:rsidR="008E614B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บริษัทมีหุ้นกู้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 xml:space="preserve">CHO212A CHO21OA 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CHO228A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โดยมีรายละเอียดดังนี้</w:t>
      </w:r>
    </w:p>
    <w:p w14:paraId="036D66B3" w14:textId="77777777" w:rsidR="00023C62" w:rsidRPr="001F68DE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70"/>
        <w:gridCol w:w="1350"/>
        <w:gridCol w:w="270"/>
        <w:gridCol w:w="1440"/>
        <w:gridCol w:w="270"/>
        <w:gridCol w:w="1440"/>
        <w:gridCol w:w="270"/>
        <w:gridCol w:w="2610"/>
      </w:tblGrid>
      <w:tr w:rsidR="00023C62" w:rsidRPr="00F1598F" w14:paraId="46FB7851" w14:textId="77777777" w:rsidTr="00F022FA">
        <w:trPr>
          <w:trHeight w:val="515"/>
          <w:tblHeader/>
        </w:trPr>
        <w:tc>
          <w:tcPr>
            <w:tcW w:w="1260" w:type="dxa"/>
            <w:vAlign w:val="bottom"/>
          </w:tcPr>
          <w:p w14:paraId="17098226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62D2AA38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D90BF2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FAC2872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98559C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มูลค่าหุ้น</w:t>
            </w:r>
          </w:p>
          <w:p w14:paraId="2119245B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C947300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0CACD4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 ร้อยละ (ต่อปี)</w:t>
            </w:r>
          </w:p>
        </w:tc>
        <w:tc>
          <w:tcPr>
            <w:tcW w:w="270" w:type="dxa"/>
          </w:tcPr>
          <w:p w14:paraId="6F4F1515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47E8BF30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"/>
              </w:tabs>
              <w:ind w:left="-45" w:firstLine="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วันครบกำหนด</w:t>
            </w:r>
            <w:r w:rsidRPr="00890C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890C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ไถ่ถอนเดิม</w:t>
            </w:r>
          </w:p>
        </w:tc>
      </w:tr>
      <w:tr w:rsidR="00184723" w:rsidRPr="00F1598F" w14:paraId="637981C7" w14:textId="77777777" w:rsidTr="00F022FA">
        <w:trPr>
          <w:trHeight w:val="362"/>
        </w:trPr>
        <w:tc>
          <w:tcPr>
            <w:tcW w:w="1260" w:type="dxa"/>
          </w:tcPr>
          <w:p w14:paraId="38439A23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CHO212A</w:t>
            </w:r>
          </w:p>
        </w:tc>
        <w:tc>
          <w:tcPr>
            <w:tcW w:w="270" w:type="dxa"/>
          </w:tcPr>
          <w:p w14:paraId="147CFAF9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B4D629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545,300</w:t>
            </w:r>
          </w:p>
        </w:tc>
        <w:tc>
          <w:tcPr>
            <w:tcW w:w="270" w:type="dxa"/>
          </w:tcPr>
          <w:p w14:paraId="4988A31C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E63633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2FBA11E1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4CA5EE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</w:tcPr>
          <w:p w14:paraId="67864FFC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26B75D0D" w14:textId="6C3E4B6F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890C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890C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84723" w:rsidRPr="003A3A7C" w14:paraId="63086926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74A920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CHO21OA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917CD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62F1E1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E63FD8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2C2C04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17A88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E68E84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6595C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CEFE8F" w14:textId="4567A158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890C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90C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84723" w:rsidRPr="003A3A7C" w14:paraId="12122FC0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B6AF4B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CHO229A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FBDF0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69D64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71,000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60F33F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60A3B6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53F34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068FAB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294E6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D7061B" w14:textId="72B2880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890C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890C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84723" w:rsidRPr="003A3A7C" w14:paraId="2F7B4D3A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BE887A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CHO228A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6A535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7CC9E2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101,700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99E98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260F99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14D60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25230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7CE03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370302" w14:textId="59D172DC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90C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890C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5BA4AB94" w14:textId="77777777" w:rsidR="007F77AC" w:rsidRPr="006F406C" w:rsidRDefault="007F77AC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65B763DE" w14:textId="19677BBC" w:rsidR="00023C62" w:rsidRDefault="00156764" w:rsidP="001F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4DF3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บริษัทมีการผิดนัดชำระหนี้หุ้นกู้ จำนวน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 xml:space="preserve">CHO212A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34,993,507.27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และ </w:t>
      </w:r>
      <w:r>
        <w:rPr>
          <w:rFonts w:asciiTheme="majorBidi" w:hAnsiTheme="majorBidi" w:cstheme="majorBidi"/>
          <w:sz w:val="30"/>
          <w:szCs w:val="30"/>
        </w:rPr>
        <w:t xml:space="preserve">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บาท ตามลำดับ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="00023C62" w:rsidRPr="007B666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44B8F">
        <w:rPr>
          <w:rFonts w:asciiTheme="majorBidi" w:hAnsiTheme="majorBidi" w:cstheme="majorBidi"/>
          <w:sz w:val="30"/>
          <w:szCs w:val="30"/>
        </w:rPr>
        <w:t>15</w:t>
      </w:r>
      <w:r w:rsidR="00023C62" w:rsidRPr="00054C7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044B8F">
        <w:rPr>
          <w:rFonts w:asciiTheme="majorBidi" w:hAnsiTheme="majorBidi" w:cstheme="majorBidi"/>
          <w:sz w:val="30"/>
          <w:szCs w:val="30"/>
        </w:rPr>
        <w:t>2566</w:t>
      </w:r>
      <w:r w:rsidR="00023C62" w:rsidRPr="00054C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C62" w:rsidRPr="00054C70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>ผู้ถือหุ้นกู้มีมติอนุมัติการเปลี่ยนแปลงเงื่อนไขการไถ่ถอนหุ้นกู้</w:t>
      </w:r>
      <w:r w:rsidR="0002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 xml:space="preserve">ทั้ง </w:t>
      </w:r>
      <w:r w:rsidR="00044B8F">
        <w:rPr>
          <w:rFonts w:asciiTheme="majorBidi" w:hAnsiTheme="majorBidi" w:cstheme="majorBidi"/>
          <w:sz w:val="30"/>
          <w:szCs w:val="30"/>
        </w:rPr>
        <w:t>4</w:t>
      </w:r>
      <w:r w:rsidR="0002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>ชุด</w:t>
      </w:r>
    </w:p>
    <w:p w14:paraId="477F31CF" w14:textId="77777777" w:rsidR="00023C62" w:rsidRPr="001F68DE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75A6BD32" w14:textId="63C19F81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341A3">
        <w:rPr>
          <w:rFonts w:asciiTheme="majorBidi" w:hAnsiTheme="majorBidi" w:cstheme="majorBidi" w:hint="cs"/>
          <w:sz w:val="30"/>
          <w:szCs w:val="30"/>
          <w:cs/>
        </w:rPr>
        <w:t>การเปลี่ยนแปลงที่สำคัญ</w:t>
      </w:r>
      <w:r w:rsidR="001E5FC9" w:rsidRPr="001341A3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1341A3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7FE117FB" w14:textId="77777777" w:rsidR="007E2CF4" w:rsidRDefault="00023C62" w:rsidP="008673F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การแก้ไขวันครบกำหนดไถ่ถอนหุ้นกู้เป็นวันที่ </w:t>
      </w:r>
      <w:r>
        <w:rPr>
          <w:rFonts w:asciiTheme="majorBidi" w:hAnsiTheme="majorBidi" w:cstheme="majorBidi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และจะชำระคืนเงินต้นหุ้นกู้ในวันครบกำหนดไถ่ถอน</w:t>
      </w:r>
    </w:p>
    <w:p w14:paraId="67B58216" w14:textId="77777777" w:rsidR="00A854B9" w:rsidRPr="006F406C" w:rsidRDefault="00A854B9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24B86893" w14:textId="77777777" w:rsidR="007E2CF4" w:rsidRPr="00A854B9" w:rsidRDefault="00023C62" w:rsidP="008673F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การเปลี่ยนแปลงวันกำหนดชำระดอกเบี้ยหุ้นกู้เป็นวันที่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15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และ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ของทุกปีตลอดอายุหุ้นกู้ โดยชำระร้อยละ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และจ่ายชำระดอกเบี้ยส่วนที่เหลือในอัตราร้อยละ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2.75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สำหรับหุ้นกู้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CHO212A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CHO21OA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และในอัตราร้อยละ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2.25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สำหรับหุ้นกู้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CHO229A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CHO228A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>ในวันครบกำหนดไถ่ถอน หรือวันที่มีการไถ่ถอนหุ้นกู้ก่อนครบกำหนด</w:t>
      </w:r>
    </w:p>
    <w:p w14:paraId="552A2C1E" w14:textId="77777777" w:rsidR="00A854B9" w:rsidRPr="006F406C" w:rsidRDefault="00A854B9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657F9DDE" w14:textId="77777777" w:rsidR="007E2CF4" w:rsidRPr="00DE2A9E" w:rsidRDefault="00023C62" w:rsidP="008673F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hint="cs"/>
          <w:sz w:val="30"/>
          <w:szCs w:val="30"/>
          <w:cs/>
        </w:rPr>
        <w:t>สำหรับหุ้นกู้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cstheme="majorBidi"/>
          <w:sz w:val="30"/>
          <w:szCs w:val="30"/>
        </w:rPr>
        <w:t>CHO</w:t>
      </w:r>
      <w:r w:rsidRPr="007E2CF4">
        <w:rPr>
          <w:rFonts w:asciiTheme="majorBidi" w:hAnsiTheme="majorBidi"/>
          <w:sz w:val="30"/>
          <w:szCs w:val="30"/>
          <w:cs/>
        </w:rPr>
        <w:t>212</w:t>
      </w:r>
      <w:r w:rsidRPr="007E2CF4">
        <w:rPr>
          <w:rFonts w:asciiTheme="majorBidi" w:hAnsiTheme="majorBidi" w:cstheme="majorBidi"/>
          <w:sz w:val="30"/>
          <w:szCs w:val="30"/>
        </w:rPr>
        <w:t xml:space="preserve">A </w:t>
      </w:r>
      <w:r w:rsidRPr="007E2CF4">
        <w:rPr>
          <w:rFonts w:asciiTheme="majorBidi" w:hAnsiTheme="majorBidi" w:hint="cs"/>
          <w:sz w:val="30"/>
          <w:szCs w:val="30"/>
          <w:cs/>
        </w:rPr>
        <w:t>ผ่อนผันให้การที่บริษัทไม่ได้ชำระเงินต้นบางส่วนและดอกเบี้ยหุ้นกู้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>34</w:t>
      </w:r>
      <w:r w:rsidRPr="007E2CF4">
        <w:rPr>
          <w:rFonts w:asciiTheme="majorBidi" w:hAnsiTheme="majorBidi"/>
          <w:sz w:val="30"/>
          <w:szCs w:val="30"/>
          <w:cs/>
        </w:rPr>
        <w:t>,</w:t>
      </w:r>
      <w:r w:rsidRPr="007E2CF4">
        <w:rPr>
          <w:rFonts w:asciiTheme="majorBidi" w:hAnsiTheme="majorBidi"/>
          <w:sz w:val="30"/>
          <w:szCs w:val="30"/>
        </w:rPr>
        <w:t>993</w:t>
      </w:r>
      <w:r w:rsidRPr="007E2CF4">
        <w:rPr>
          <w:rFonts w:asciiTheme="majorBidi" w:hAnsiTheme="majorBidi"/>
          <w:sz w:val="30"/>
          <w:szCs w:val="30"/>
          <w:cs/>
        </w:rPr>
        <w:t>,</w:t>
      </w:r>
      <w:r w:rsidRPr="007E2CF4">
        <w:rPr>
          <w:rFonts w:asciiTheme="majorBidi" w:hAnsiTheme="majorBidi"/>
          <w:sz w:val="30"/>
          <w:szCs w:val="30"/>
        </w:rPr>
        <w:t>507</w:t>
      </w:r>
      <w:r w:rsidRPr="007E2CF4">
        <w:rPr>
          <w:rFonts w:asciiTheme="majorBidi" w:hAnsiTheme="majorBidi"/>
          <w:sz w:val="30"/>
          <w:szCs w:val="30"/>
          <w:cs/>
        </w:rPr>
        <w:t>.</w:t>
      </w:r>
      <w:r w:rsidRPr="007E2CF4">
        <w:rPr>
          <w:rFonts w:asciiTheme="majorBidi" w:hAnsiTheme="majorBidi"/>
          <w:sz w:val="30"/>
          <w:szCs w:val="30"/>
        </w:rPr>
        <w:t>27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บาท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ซึ่งถึงกำหนดชำระในวันที่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>22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พฤษภาคม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 xml:space="preserve">2566 </w:t>
      </w:r>
      <w:r w:rsidRPr="007E2CF4">
        <w:rPr>
          <w:rFonts w:asciiTheme="majorBidi" w:hAnsiTheme="majorBidi" w:hint="cs"/>
          <w:sz w:val="30"/>
          <w:szCs w:val="30"/>
          <w:cs/>
        </w:rPr>
        <w:t xml:space="preserve">และสำหรับหุ้นกู้ </w:t>
      </w:r>
      <w:r w:rsidRPr="007E2CF4">
        <w:rPr>
          <w:rFonts w:asciiTheme="majorBidi" w:hAnsiTheme="majorBidi"/>
          <w:sz w:val="30"/>
          <w:szCs w:val="30"/>
        </w:rPr>
        <w:t xml:space="preserve">CHO229A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ซึ่งถึงกำหนดชำระในวันที่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 xml:space="preserve">ไม่ให้ถือเป็นเหตุผิดนัด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>ผ่อนผันการ</w:t>
      </w:r>
      <w:r w:rsidRPr="007E2CF4">
        <w:rPr>
          <w:rFonts w:asciiTheme="majorBidi" w:hAnsiTheme="majorBidi" w:cstheme="majorBidi"/>
          <w:sz w:val="30"/>
          <w:szCs w:val="30"/>
          <w:cs/>
        </w:rPr>
        <w:t>ดำเนินการที่เกี่ยวข้องกับเหตุผิดนัดดังกล่าว</w:t>
      </w:r>
      <w:r w:rsidRPr="007E2CF4">
        <w:rPr>
          <w:rFonts w:asciiTheme="majorBidi" w:hAnsiTheme="majorBidi" w:hint="cs"/>
          <w:sz w:val="30"/>
          <w:szCs w:val="30"/>
          <w:cs/>
        </w:rPr>
        <w:t>และอนุมัติให้ยกเลิกการเรียกให้หุ้นกู้ถึงกำหนดชำระ</w:t>
      </w:r>
      <w:r w:rsidR="000E2DEA" w:rsidRPr="007E2CF4">
        <w:rPr>
          <w:rFonts w:asciiTheme="majorBidi" w:hAnsiTheme="majorBidi"/>
          <w:sz w:val="30"/>
          <w:szCs w:val="30"/>
          <w:cs/>
        </w:rPr>
        <w:br/>
      </w:r>
      <w:r w:rsidRPr="007E2CF4">
        <w:rPr>
          <w:rFonts w:asciiTheme="majorBidi" w:hAnsiTheme="majorBidi" w:hint="cs"/>
          <w:sz w:val="30"/>
          <w:szCs w:val="30"/>
          <w:cs/>
        </w:rPr>
        <w:t>โดยพลัน</w:t>
      </w:r>
      <w:r w:rsidRPr="007E2CF4">
        <w:rPr>
          <w:rFonts w:asciiTheme="majorBidi" w:hAnsiTheme="majorBidi"/>
          <w:sz w:val="30"/>
          <w:szCs w:val="30"/>
          <w:cs/>
        </w:rPr>
        <w:t xml:space="preserve"> (</w:t>
      </w:r>
      <w:r w:rsidRPr="007E2CF4">
        <w:rPr>
          <w:rFonts w:asciiTheme="majorBidi" w:hAnsiTheme="majorBidi" w:cstheme="majorBidi"/>
          <w:sz w:val="30"/>
          <w:szCs w:val="30"/>
        </w:rPr>
        <w:t xml:space="preserve">Call default) </w:t>
      </w:r>
      <w:r w:rsidRPr="007E2CF4">
        <w:rPr>
          <w:rFonts w:asciiTheme="majorBidi" w:hAnsiTheme="majorBidi" w:hint="cs"/>
          <w:sz w:val="30"/>
          <w:szCs w:val="30"/>
          <w:cs/>
        </w:rPr>
        <w:t>ตามหนังสือของผู้แทนหุ้นกู้</w:t>
      </w:r>
    </w:p>
    <w:p w14:paraId="20A53BC6" w14:textId="77777777" w:rsidR="00DE2A9E" w:rsidRPr="006F406C" w:rsidRDefault="00DE2A9E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6E987BC7" w14:textId="7FD6B755" w:rsidR="00023C62" w:rsidRDefault="00023C62" w:rsidP="007E2C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สำหรับหุ้นกู้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CHO21</w:t>
      </w:r>
      <w:r w:rsidR="00870C0C">
        <w:rPr>
          <w:rFonts w:asciiTheme="majorBidi" w:hAnsiTheme="majorBidi" w:cstheme="majorBidi"/>
          <w:spacing w:val="-6"/>
          <w:sz w:val="30"/>
          <w:szCs w:val="30"/>
        </w:rPr>
        <w:t>O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A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</w:t>
      </w:r>
      <w:r w:rsidR="000E2DEA" w:rsidRPr="007E2CF4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ชำระหนี้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ไม่ว่ามูลหนี้ใด ๆ เป็นจำนวนเงินรวมกันเกินกว่า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300,000,000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และสำหรับหุ้นกู้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CHO228A </w:t>
      </w:r>
      <w:r w:rsidR="000E2DEA" w:rsidRPr="007E2CF4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ผ่อนผันให้การที่ผู้ออกหุ้นกู้ไม่สามารถปฏิบัติตามเงื่อนไขเรื่องการผิดนัดชำระหนี้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หรือผู้ออกหุ้นกู้ระงับหรือ หยุดพักการชำระหนี้ของตนเป็นการทั่วไปไม่ว่าจะทั้งหมดหรือบางส่วน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ไม่ให้ถือเป็นเหตุผิดนัด ผ่อนผันการดำเนินการที่เกี่ยวข้องกับเหตุผิดนัดดังกล่าว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และอนุมัติให้ยกเลิกการเรียกให้หุ้นกู้ถึงกำหนด</w:t>
      </w:r>
      <w:r w:rsidRPr="007E2CF4">
        <w:rPr>
          <w:rFonts w:asciiTheme="majorBidi" w:hAnsiTheme="majorBidi" w:cstheme="majorBidi"/>
          <w:sz w:val="30"/>
          <w:szCs w:val="30"/>
          <w:cs/>
        </w:rPr>
        <w:t>ชำระโดยพลัน (</w:t>
      </w:r>
      <w:r w:rsidRPr="007E2CF4">
        <w:rPr>
          <w:rFonts w:asciiTheme="majorBidi" w:hAnsiTheme="majorBidi" w:cstheme="majorBidi"/>
          <w:sz w:val="30"/>
          <w:szCs w:val="30"/>
        </w:rPr>
        <w:t>Call default)</w:t>
      </w:r>
      <w:r w:rsidRPr="007E2CF4">
        <w:rPr>
          <w:rFonts w:asciiTheme="majorBidi" w:hAnsiTheme="majorBidi" w:cstheme="majorBidi"/>
          <w:sz w:val="30"/>
          <w:szCs w:val="30"/>
          <w:cs/>
        </w:rPr>
        <w:t xml:space="preserve"> ตามหนังสือของผู้แทนหุ้นกู้</w:t>
      </w:r>
    </w:p>
    <w:p w14:paraId="5C4C6847" w14:textId="5726835C" w:rsidR="00390C5F" w:rsidRDefault="004D186C" w:rsidP="004D186C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4D186C">
        <w:rPr>
          <w:rFonts w:ascii="Angsana New" w:hAnsi="Angsana New" w:hint="cs"/>
          <w:spacing w:val="-4"/>
          <w:sz w:val="30"/>
          <w:szCs w:val="30"/>
          <w:cs/>
        </w:rPr>
        <w:lastRenderedPageBreak/>
        <w:t>ณ</w:t>
      </w:r>
      <w:r w:rsidRPr="004D18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186C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4D18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D6F88">
        <w:rPr>
          <w:rFonts w:ascii="Angsana New" w:hAnsi="Angsana New"/>
          <w:spacing w:val="-4"/>
          <w:sz w:val="30"/>
          <w:szCs w:val="30"/>
        </w:rPr>
        <w:t xml:space="preserve">30 </w:t>
      </w:r>
      <w:r w:rsidRPr="004D186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4D18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D6F88">
        <w:rPr>
          <w:rFonts w:ascii="Angsana New" w:hAnsi="Angsana New"/>
          <w:spacing w:val="-4"/>
          <w:sz w:val="30"/>
          <w:szCs w:val="30"/>
        </w:rPr>
        <w:t>2567</w:t>
      </w:r>
      <w:r w:rsidR="009168E7">
        <w:rPr>
          <w:rFonts w:ascii="Angsana New" w:hAnsi="Angsana New"/>
          <w:spacing w:val="-4"/>
          <w:sz w:val="30"/>
          <w:szCs w:val="30"/>
        </w:rPr>
        <w:t xml:space="preserve"> </w:t>
      </w:r>
      <w:r w:rsidRPr="004D186C">
        <w:rPr>
          <w:rFonts w:ascii="Angsana New" w:hAnsi="Angsana New" w:hint="cs"/>
          <w:spacing w:val="-4"/>
          <w:sz w:val="30"/>
          <w:szCs w:val="30"/>
          <w:cs/>
        </w:rPr>
        <w:t>บริษัทไม่สามารถดำรงไว้ซึ่งอัตราส่วนหนี้สินที่มีภาระดอกเบี้ยต่อส่วนของผู้ถือหุ้น</w:t>
      </w:r>
      <w:r w:rsidRPr="004D18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186C">
        <w:rPr>
          <w:rFonts w:ascii="Angsana New" w:hAnsi="Angsana New" w:hint="cs"/>
          <w:spacing w:val="-4"/>
          <w:sz w:val="30"/>
          <w:szCs w:val="30"/>
          <w:cs/>
        </w:rPr>
        <w:t>ได้ตามที่กำหนดว่าด้วยสิทธิและหน้าที่ของผู้ออกหุ้นกู้และผู้ถือหุ้นกู้</w:t>
      </w:r>
      <w:r w:rsidRPr="004D18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186C">
        <w:rPr>
          <w:rFonts w:ascii="Angsana New" w:hAnsi="Angsana New" w:hint="cs"/>
          <w:spacing w:val="-4"/>
          <w:sz w:val="30"/>
          <w:szCs w:val="30"/>
          <w:cs/>
        </w:rPr>
        <w:t>ทำให้บริษัทต้องดำเนินทางแก้ไขเรื่องดังกล่าวให้เสร็จสิ้นภายในวันสิ้นสุดงวดบัญชีสำหรับไตรมาสถัดไป</w:t>
      </w:r>
      <w:r w:rsidRPr="004D18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186C">
        <w:rPr>
          <w:rFonts w:ascii="Angsana New" w:hAnsi="Angsana New" w:hint="cs"/>
          <w:spacing w:val="-4"/>
          <w:sz w:val="30"/>
          <w:szCs w:val="30"/>
          <w:cs/>
        </w:rPr>
        <w:t>ถ้าบริษัทไม่สามารถแก้ไขเรื่องดังกล่าวตามกำหนดเวลา</w:t>
      </w:r>
      <w:r w:rsidRPr="004D18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186C">
        <w:rPr>
          <w:rFonts w:ascii="Angsana New" w:hAnsi="Angsana New" w:hint="cs"/>
          <w:spacing w:val="-4"/>
          <w:sz w:val="30"/>
          <w:szCs w:val="30"/>
          <w:cs/>
        </w:rPr>
        <w:t>และไม่สามารถขอผ่อนผันต่อผู้ถือหุ้นกู้ได้</w:t>
      </w:r>
      <w:r w:rsidRPr="004D18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186C">
        <w:rPr>
          <w:rFonts w:ascii="Angsana New" w:hAnsi="Angsana New" w:hint="cs"/>
          <w:spacing w:val="-4"/>
          <w:sz w:val="30"/>
          <w:szCs w:val="30"/>
          <w:cs/>
        </w:rPr>
        <w:t>จะทำให้บริษัทเข้าเหตุการณ</w:t>
      </w:r>
      <w:r w:rsidR="00503280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4D186C">
        <w:rPr>
          <w:rFonts w:ascii="Angsana New" w:hAnsi="Angsana New" w:hint="cs"/>
          <w:spacing w:val="-4"/>
          <w:sz w:val="30"/>
          <w:szCs w:val="30"/>
          <w:cs/>
        </w:rPr>
        <w:t>ผิดนัดซึ่งทำให้หนี้หุ้นกู้ทั้งหมดเป็นอันถึงกำหนดชำระโดยพลัน</w:t>
      </w:r>
      <w:r w:rsidRPr="004D186C">
        <w:rPr>
          <w:rFonts w:ascii="Angsana New" w:hAnsi="Angsana New"/>
          <w:spacing w:val="-4"/>
          <w:sz w:val="30"/>
          <w:szCs w:val="30"/>
          <w:cs/>
        </w:rPr>
        <w:t xml:space="preserve">  </w:t>
      </w:r>
    </w:p>
    <w:p w14:paraId="6849064A" w14:textId="77777777" w:rsidR="00390C5F" w:rsidRDefault="00390C5F" w:rsidP="004D186C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4DBC2DC" w14:textId="7A494781" w:rsidR="00545004" w:rsidRPr="00623B41" w:rsidRDefault="00545004" w:rsidP="004D186C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370ED6" w:rsidRPr="00370ED6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1A187A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4319B8" w:rsidRPr="00370ED6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4319B8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319B8">
        <w:rPr>
          <w:rFonts w:ascii="Angsana New" w:hAnsi="Angsana New"/>
          <w:spacing w:val="-4"/>
          <w:sz w:val="30"/>
          <w:szCs w:val="30"/>
        </w:rPr>
        <w:br/>
        <w:t>30</w:t>
      </w:r>
      <w:r w:rsidR="004319B8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A187A" w:rsidRPr="001A187A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370ED6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0D225D">
        <w:rPr>
          <w:rFonts w:ascii="Angsana New" w:hAnsi="Angsana New"/>
          <w:spacing w:val="-4"/>
          <w:sz w:val="30"/>
          <w:szCs w:val="30"/>
        </w:rPr>
        <w:t>7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DCF78DF" w14:textId="77777777" w:rsidR="00545004" w:rsidRPr="00715815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580"/>
        <w:gridCol w:w="1645"/>
        <w:gridCol w:w="363"/>
        <w:gridCol w:w="1592"/>
      </w:tblGrid>
      <w:tr w:rsidR="00306AC5" w:rsidRPr="003A3A7C" w14:paraId="73DE125D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CBBBC" w14:textId="2E12AC56" w:rsidR="00545004" w:rsidRPr="003A3A7C" w:rsidRDefault="006F3FC8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F3FC8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6F3FC8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6F3FC8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6F3FC8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6F3FC8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54500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0D22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E207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038F6" w:rsidRPr="003A3A7C" w14:paraId="5A38D108" w14:textId="77777777" w:rsidTr="001F68DE">
        <w:trPr>
          <w:cantSplit/>
          <w:trHeight w:val="56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625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5986" w14:textId="77777777" w:rsidR="00545004" w:rsidRPr="003A3A7C" w:rsidRDefault="00545004" w:rsidP="001F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86A47F0" w14:textId="77777777" w:rsidR="00545004" w:rsidRPr="001F68DE" w:rsidRDefault="00545004" w:rsidP="001F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AF5C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28ED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306AC5" w:rsidRPr="003A3A7C" w14:paraId="3991D0B7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7FDF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5DED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319B8" w:rsidRPr="003A3A7C" w14:paraId="210D2E83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0DFB0" w14:textId="77777777" w:rsidR="004319B8" w:rsidRPr="003A3A7C" w:rsidRDefault="004319B8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2294B" w14:textId="4BE64D90" w:rsidR="004319B8" w:rsidRPr="001F68DE" w:rsidRDefault="004319B8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25,048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1197" w14:textId="77777777" w:rsidR="004319B8" w:rsidRPr="00153B31" w:rsidRDefault="004319B8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AA4B2" w14:textId="5D3A63EE" w:rsidR="004319B8" w:rsidRPr="00153B31" w:rsidRDefault="004319B8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9,160</w:t>
            </w:r>
          </w:p>
        </w:tc>
      </w:tr>
      <w:tr w:rsidR="00EB3D68" w:rsidRPr="003A3A7C" w14:paraId="374580E3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1F699" w14:textId="74C55685" w:rsidR="00EB3D68" w:rsidRPr="003A3A7C" w:rsidRDefault="00C33CDB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3CDB">
              <w:rPr>
                <w:rFonts w:asciiTheme="majorBidi" w:hAnsiTheme="majorBidi" w:hint="cs"/>
                <w:sz w:val="30"/>
                <w:szCs w:val="30"/>
                <w:cs/>
              </w:rPr>
              <w:t>ออกจำหน่ายระหว่างงวด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E3502" w14:textId="26F78F64" w:rsidR="00EB3D68" w:rsidRDefault="00C33CDB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49,766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45702" w14:textId="77777777" w:rsidR="00EB3D68" w:rsidRPr="00153B31" w:rsidRDefault="00EB3D68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AB3EE" w14:textId="6D312143" w:rsidR="00EB3D68" w:rsidRDefault="004E7F1A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16,277</w:t>
            </w:r>
          </w:p>
        </w:tc>
      </w:tr>
      <w:tr w:rsidR="002821D6" w:rsidRPr="003A3A7C" w14:paraId="1EE0AF00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1162B" w14:textId="3A25D33D" w:rsidR="002821D6" w:rsidRPr="003A3A7C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บวก</w:t>
            </w:r>
            <w:r w:rsidRPr="004524C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6F1A3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ต้นทุนทางตรงตัดจ</w:t>
            </w:r>
            <w:r w:rsidR="00B06A0A">
              <w:rPr>
                <w:rFonts w:asciiTheme="majorBidi" w:hAnsiTheme="majorBidi" w:hint="cs"/>
                <w:sz w:val="30"/>
                <w:szCs w:val="30"/>
                <w:cs/>
              </w:rPr>
              <w:t>ำหน่าย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C15C2" w14:textId="6E2EC7B9" w:rsidR="002821D6" w:rsidRDefault="00FD761B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B9EC6" w14:textId="77777777" w:rsidR="002821D6" w:rsidRPr="00153B31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6EFF6" w14:textId="4B91BFED" w:rsidR="002821D6" w:rsidRDefault="004E7F1A" w:rsidP="004E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51097" w:rsidRPr="003A3A7C" w14:paraId="45D4F7CD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06D7D" w14:textId="66E6257C" w:rsidR="00051097" w:rsidRPr="004524CD" w:rsidRDefault="00AE282A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AE282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AE282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AE282A">
              <w:rPr>
                <w:rFonts w:asciiTheme="majorBidi" w:hAnsiTheme="majorBidi" w:hint="cs"/>
                <w:sz w:val="30"/>
                <w:szCs w:val="30"/>
                <w:cs/>
              </w:rPr>
              <w:t>มูลค่าในการใช้สิทธิแปลงสภาพ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555D0" w14:textId="0E9E2D2D" w:rsidR="00051097" w:rsidRDefault="00AE282A" w:rsidP="006C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3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(38</w:t>
            </w:r>
            <w:r w:rsidR="006C147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,25</w:t>
            </w:r>
            <w:r w:rsidR="00150F4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="006C147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9DAB7" w14:textId="77777777" w:rsidR="00051097" w:rsidRPr="00153B31" w:rsidRDefault="00051097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86343" w14:textId="65FD6ACA" w:rsidR="00051097" w:rsidRDefault="00DD2F0C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(13,993)</w:t>
            </w:r>
          </w:p>
        </w:tc>
      </w:tr>
      <w:tr w:rsidR="002821D6" w:rsidRPr="003A3A7C" w14:paraId="4F2BDC22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43486" w14:textId="324BBC57" w:rsidR="002821D6" w:rsidRPr="003A3A7C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24C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524C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4524CD">
              <w:rPr>
                <w:rFonts w:asciiTheme="majorBidi" w:hAnsiTheme="majorBidi" w:hint="cs"/>
                <w:sz w:val="30"/>
                <w:szCs w:val="30"/>
                <w:cs/>
              </w:rPr>
              <w:t>การไถ่ถอนหุ้นกู้แปลงสภาพ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FB4C7" w14:textId="649A1083" w:rsidR="002821D6" w:rsidRDefault="00A02C77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137D0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3,449)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6F456" w14:textId="77777777" w:rsidR="002821D6" w:rsidRPr="001F68DE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84A01" w14:textId="6E6C5CD7" w:rsidR="002821D6" w:rsidRPr="003A3A7C" w:rsidRDefault="00DD2F0C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(301)</w:t>
            </w:r>
          </w:p>
        </w:tc>
      </w:tr>
      <w:tr w:rsidR="002821D6" w:rsidRPr="003A3A7C" w14:paraId="36EA68A8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E8FCC" w14:textId="12256CAA" w:rsidR="002821D6" w:rsidRPr="003A3A7C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6F3FC8" w:rsidRPr="006F3F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AF7EF1" w14:textId="6628FBBB" w:rsidR="002821D6" w:rsidRPr="001F68DE" w:rsidRDefault="00137D05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33,245</w:t>
            </w: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A5CAE0" w14:textId="77777777" w:rsidR="002821D6" w:rsidRPr="003A3A7C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4DFCD" w14:textId="52580B28" w:rsidR="002821D6" w:rsidRPr="003A3A7C" w:rsidRDefault="00DD2F0C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11,143</w:t>
            </w:r>
          </w:p>
        </w:tc>
      </w:tr>
    </w:tbl>
    <w:p w14:paraId="123FC6EC" w14:textId="77777777" w:rsidR="003070E5" w:rsidRPr="00715815" w:rsidRDefault="003070E5" w:rsidP="00516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8FEAB7B" w14:textId="644ED045" w:rsidR="00D30F78" w:rsidRPr="00F1598F" w:rsidRDefault="00D30F78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532859">
        <w:rPr>
          <w:rFonts w:ascii="Angsana New" w:hAnsi="Angsana New"/>
          <w:spacing w:val="-4"/>
          <w:sz w:val="30"/>
          <w:szCs w:val="30"/>
        </w:rPr>
        <w:t xml:space="preserve">30 </w:t>
      </w:r>
      <w:r w:rsidR="006F3FC8" w:rsidRPr="006F3FC8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0D225D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D225D">
        <w:rPr>
          <w:rFonts w:ascii="Angsana New" w:hAnsi="Angsana New"/>
          <w:spacing w:val="-4"/>
          <w:sz w:val="30"/>
          <w:szCs w:val="30"/>
        </w:rPr>
        <w:t>2567</w:t>
      </w:r>
      <w:r w:rsidR="000D225D" w:rsidRPr="003A3A7C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2928">
        <w:rPr>
          <w:rFonts w:asciiTheme="majorBidi" w:hAnsiTheme="majorBidi" w:cstheme="majorBidi"/>
          <w:sz w:val="30"/>
          <w:szCs w:val="30"/>
        </w:rPr>
        <w:t>31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928">
        <w:rPr>
          <w:rFonts w:asciiTheme="majorBidi" w:hAnsiTheme="majorBidi" w:cstheme="majorBidi"/>
          <w:sz w:val="30"/>
          <w:szCs w:val="30"/>
        </w:rPr>
        <w:t>256</w:t>
      </w:r>
      <w:r w:rsidR="000D225D">
        <w:rPr>
          <w:rFonts w:asciiTheme="majorBidi" w:hAnsiTheme="majorBidi" w:cstheme="majorBidi"/>
          <w:sz w:val="30"/>
          <w:szCs w:val="30"/>
        </w:rPr>
        <w:t>6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77777777" w:rsidR="002C01A6" w:rsidRPr="00715815" w:rsidRDefault="002C01A6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F1598F" w14:paraId="311012C1" w14:textId="77777777" w:rsidTr="00261470">
        <w:tc>
          <w:tcPr>
            <w:tcW w:w="2519" w:type="dxa"/>
            <w:shd w:val="clear" w:color="auto" w:fill="auto"/>
          </w:tcPr>
          <w:p w14:paraId="3FC69ADE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159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859" w:rsidRPr="00F1598F" w14:paraId="6A5BB119" w14:textId="77777777" w:rsidTr="00261470">
        <w:tc>
          <w:tcPr>
            <w:tcW w:w="2519" w:type="dxa"/>
          </w:tcPr>
          <w:p w14:paraId="50AC4816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1DFF0FC8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532859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 xml:space="preserve">30 </w:t>
            </w:r>
            <w:r w:rsidR="00806A46" w:rsidRPr="00806A46">
              <w:rPr>
                <w:rFonts w:asciiTheme="majorBidi" w:hAnsiTheme="majorBidi" w:cstheme="majorBidi" w:hint="cs"/>
                <w:b/>
                <w:spacing w:val="-8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501EC944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3B6D81DA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32859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 xml:space="preserve">30 </w:t>
            </w:r>
            <w:r w:rsidR="00806A46" w:rsidRPr="00806A46">
              <w:rPr>
                <w:rFonts w:asciiTheme="majorBidi" w:hAnsiTheme="majorBidi" w:cstheme="majorBidi" w:hint="cs"/>
                <w:b/>
                <w:spacing w:val="-8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4B5E378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2859" w:rsidRPr="00F1598F" w14:paraId="68F1ACA8" w14:textId="77777777" w:rsidTr="00261470">
        <w:tc>
          <w:tcPr>
            <w:tcW w:w="2519" w:type="dxa"/>
          </w:tcPr>
          <w:p w14:paraId="5AA607A3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556C718A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61EA7B65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5F07AD4B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61114CA1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32859" w:rsidRPr="00F1598F" w14:paraId="279E0A1B" w14:textId="77777777" w:rsidTr="00261470">
        <w:tc>
          <w:tcPr>
            <w:tcW w:w="2519" w:type="dxa"/>
          </w:tcPr>
          <w:p w14:paraId="1A7991B5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2859" w:rsidRPr="00F1598F" w14:paraId="2F445E67" w14:textId="77777777" w:rsidTr="00261470">
        <w:tc>
          <w:tcPr>
            <w:tcW w:w="2519" w:type="dxa"/>
          </w:tcPr>
          <w:p w14:paraId="74F672D1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532859" w:rsidRPr="00F1598F" w:rsidRDefault="00532859" w:rsidP="005328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02D03180" w:rsidR="00532859" w:rsidRPr="00F1598F" w:rsidRDefault="00600611" w:rsidP="0060061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EA7979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4691BA9F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6AFCC9B1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638BBCA0" w:rsidR="00532859" w:rsidRPr="00F1598F" w:rsidRDefault="00600611" w:rsidP="00532859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FFBF79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42C98A96" w:rsidR="00532859" w:rsidRPr="00F1598F" w:rsidRDefault="00532859" w:rsidP="00532859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2859" w:rsidRPr="00F1598F" w14:paraId="5993AB5E" w14:textId="77777777" w:rsidTr="00261470">
        <w:tc>
          <w:tcPr>
            <w:tcW w:w="2519" w:type="dxa"/>
          </w:tcPr>
          <w:p w14:paraId="6CE6722D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532859" w:rsidRPr="00F1598F" w:rsidRDefault="00532859" w:rsidP="005328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28760EDC" w:rsidR="00532859" w:rsidRPr="00283E19" w:rsidRDefault="00600611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353,569</w:t>
            </w:r>
          </w:p>
        </w:tc>
        <w:tc>
          <w:tcPr>
            <w:tcW w:w="270" w:type="dxa"/>
          </w:tcPr>
          <w:p w14:paraId="49A20FAB" w14:textId="77777777" w:rsidR="00532859" w:rsidRPr="00283E19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2BB421B5" w:rsidR="00532859" w:rsidRPr="00283E19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313,602</w:t>
            </w:r>
          </w:p>
        </w:tc>
        <w:tc>
          <w:tcPr>
            <w:tcW w:w="270" w:type="dxa"/>
          </w:tcPr>
          <w:p w14:paraId="5421EEA9" w14:textId="77777777" w:rsidR="00532859" w:rsidRPr="00283E19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7D9569E4" w:rsidR="00532859" w:rsidRPr="00283E19" w:rsidRDefault="00600611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329,469</w:t>
            </w:r>
          </w:p>
        </w:tc>
        <w:tc>
          <w:tcPr>
            <w:tcW w:w="236" w:type="dxa"/>
          </w:tcPr>
          <w:p w14:paraId="4FF646BA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4B5ABF7B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289,502</w:t>
            </w:r>
          </w:p>
        </w:tc>
      </w:tr>
      <w:tr w:rsidR="00532859" w:rsidRPr="00F1598F" w14:paraId="518FC986" w14:textId="77777777" w:rsidTr="00261470">
        <w:tc>
          <w:tcPr>
            <w:tcW w:w="2519" w:type="dxa"/>
          </w:tcPr>
          <w:p w14:paraId="112207F3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532859" w:rsidRPr="00F1598F" w:rsidRDefault="00532859" w:rsidP="005328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7D3333F0" w:rsidR="00532859" w:rsidRPr="00283E19" w:rsidRDefault="004D165A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42,147</w:t>
            </w:r>
          </w:p>
        </w:tc>
        <w:tc>
          <w:tcPr>
            <w:tcW w:w="270" w:type="dxa"/>
          </w:tcPr>
          <w:p w14:paraId="480EBB7B" w14:textId="77777777" w:rsidR="00532859" w:rsidRPr="00693EF7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526D0245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40,676</w:t>
            </w:r>
          </w:p>
        </w:tc>
        <w:tc>
          <w:tcPr>
            <w:tcW w:w="270" w:type="dxa"/>
          </w:tcPr>
          <w:p w14:paraId="144F1006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094AC639" w:rsidR="00532859" w:rsidRPr="00F1598F" w:rsidRDefault="00600611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42,147</w:t>
            </w:r>
          </w:p>
        </w:tc>
        <w:tc>
          <w:tcPr>
            <w:tcW w:w="236" w:type="dxa"/>
          </w:tcPr>
          <w:p w14:paraId="3819FC64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435FF1A3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40,676</w:t>
            </w:r>
          </w:p>
        </w:tc>
      </w:tr>
      <w:tr w:rsidR="00532859" w:rsidRPr="00F1598F" w14:paraId="63C23E75" w14:textId="77777777" w:rsidTr="00261470">
        <w:tc>
          <w:tcPr>
            <w:tcW w:w="2519" w:type="dxa"/>
          </w:tcPr>
          <w:p w14:paraId="0C23DC30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532859" w:rsidRPr="00F1598F" w:rsidRDefault="00532859" w:rsidP="005328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4D6BBE3D" w:rsidR="00532859" w:rsidRPr="00F1598F" w:rsidRDefault="004D165A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395,7</w:t>
            </w:r>
            <w:r w:rsidR="00AA12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7AAFE5BC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16563ABA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354,818</w:t>
            </w:r>
          </w:p>
        </w:tc>
        <w:tc>
          <w:tcPr>
            <w:tcW w:w="270" w:type="dxa"/>
          </w:tcPr>
          <w:p w14:paraId="22277979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7AFE8E65" w:rsidR="00532859" w:rsidRPr="00F1598F" w:rsidRDefault="00600611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371,616</w:t>
            </w:r>
          </w:p>
        </w:tc>
        <w:tc>
          <w:tcPr>
            <w:tcW w:w="236" w:type="dxa"/>
          </w:tcPr>
          <w:p w14:paraId="45A0B1BA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0B8461D4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330,178</w:t>
            </w:r>
          </w:p>
        </w:tc>
      </w:tr>
    </w:tbl>
    <w:p w14:paraId="21C52C97" w14:textId="47BD1837" w:rsidR="00DB7EE9" w:rsidRDefault="00DB7EE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29CA0DBF" w14:textId="661D0F0F" w:rsidR="00E526A6" w:rsidRPr="00DB41B2" w:rsidRDefault="00E526A6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6584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ณ วันที่ </w:t>
      </w:r>
      <w:r w:rsidR="00532859" w:rsidRPr="009E6584">
        <w:rPr>
          <w:rFonts w:asciiTheme="majorBidi" w:hAnsiTheme="majorBidi"/>
          <w:spacing w:val="-4"/>
          <w:sz w:val="30"/>
          <w:szCs w:val="30"/>
        </w:rPr>
        <w:t xml:space="preserve">30 </w:t>
      </w:r>
      <w:r w:rsidR="00C12647" w:rsidRPr="009E6584">
        <w:rPr>
          <w:rFonts w:asciiTheme="majorBidi" w:hAnsiTheme="majorBidi" w:hint="cs"/>
          <w:spacing w:val="-4"/>
          <w:sz w:val="30"/>
          <w:szCs w:val="30"/>
          <w:cs/>
        </w:rPr>
        <w:t>กันยายน</w:t>
      </w:r>
      <w:r w:rsidR="00370ED6" w:rsidRPr="009E6584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847141" w:rsidRPr="009E658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D225D" w:rsidRPr="009E6584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847141" w:rsidRPr="009E658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E6584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กลุ่มบริษัทมีวงเงินกู้ยืมที่ยังไม่ได้เบิกใช้จากสถาบันการเงินเป็นจำนวนเงิน</w:t>
      </w:r>
      <w:r w:rsidR="00D51CE4" w:rsidRPr="009E6584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รว</w:t>
      </w:r>
      <w:r w:rsidR="00865136" w:rsidRPr="009E6584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>ม</w:t>
      </w:r>
      <w:r w:rsidR="0014469B" w:rsidRPr="009E6584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="009E6584" w:rsidRPr="009E6584">
        <w:rPr>
          <w:rFonts w:asciiTheme="majorBidi" w:hAnsiTheme="majorBidi" w:cstheme="majorBidi"/>
          <w:spacing w:val="-4"/>
          <w:sz w:val="30"/>
          <w:szCs w:val="30"/>
        </w:rPr>
        <w:t>104</w:t>
      </w:r>
      <w:r w:rsidR="00FC6D1D" w:rsidRPr="009E658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E6584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ล้านบาท</w:t>
      </w:r>
      <w:r w:rsidRPr="009E658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7777A7" w:rsidRPr="009E6584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9E658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D14F5F" w:rsidRPr="009E658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14F5F" w:rsidRPr="009E6584">
        <w:rPr>
          <w:rFonts w:asciiTheme="majorBidi" w:hAnsiTheme="majorBidi" w:cstheme="majorBidi"/>
          <w:sz w:val="30"/>
          <w:szCs w:val="30"/>
        </w:rPr>
        <w:t xml:space="preserve"> </w:t>
      </w:r>
      <w:r w:rsidRPr="009E658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ธันวาคม </w:t>
      </w:r>
      <w:r w:rsidR="00D14F5F" w:rsidRPr="009E658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D225D" w:rsidRPr="009E658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9E658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</w:t>
      </w:r>
      <w:r w:rsidR="00847141" w:rsidRPr="009E6584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0D225D" w:rsidRPr="009E6584">
        <w:rPr>
          <w:rFonts w:asciiTheme="majorBidi" w:hAnsiTheme="majorBidi" w:cstheme="majorBidi"/>
          <w:i/>
          <w:iCs/>
          <w:sz w:val="30"/>
          <w:szCs w:val="30"/>
        </w:rPr>
        <w:t>42</w:t>
      </w:r>
      <w:r w:rsidRPr="009E658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6618EF32" w14:textId="17640467" w:rsidR="003E426E" w:rsidRPr="003A0C9D" w:rsidRDefault="001C7AD6" w:rsidP="00000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/>
          <w:spacing w:val="-8"/>
          <w:sz w:val="30"/>
          <w:szCs w:val="30"/>
        </w:rPr>
      </w:pPr>
      <w:r w:rsidRPr="003A0C9D">
        <w:rPr>
          <w:rFonts w:asciiTheme="majorBidi" w:hAnsiTheme="majorBidi" w:hint="cs"/>
          <w:spacing w:val="-8"/>
          <w:sz w:val="30"/>
          <w:szCs w:val="30"/>
          <w:cs/>
        </w:rPr>
        <w:lastRenderedPageBreak/>
        <w:t xml:space="preserve">ณ วันที่ </w:t>
      </w:r>
      <w:r w:rsidR="00586781" w:rsidRPr="003A0C9D">
        <w:rPr>
          <w:rFonts w:asciiTheme="majorBidi" w:hAnsiTheme="majorBidi"/>
          <w:spacing w:val="-8"/>
          <w:sz w:val="30"/>
          <w:szCs w:val="30"/>
        </w:rPr>
        <w:t>30</w:t>
      </w:r>
      <w:r w:rsidR="00532859" w:rsidRPr="003A0C9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C12647" w:rsidRPr="003A0C9D">
        <w:rPr>
          <w:rFonts w:asciiTheme="majorBidi" w:hAnsiTheme="majorBidi" w:hint="cs"/>
          <w:spacing w:val="-8"/>
          <w:sz w:val="30"/>
          <w:szCs w:val="30"/>
          <w:cs/>
        </w:rPr>
        <w:t>กันยายน</w:t>
      </w:r>
      <w:r w:rsidR="000D225D" w:rsidRPr="003A0C9D">
        <w:rPr>
          <w:rFonts w:asciiTheme="majorBidi" w:hAnsiTheme="majorBidi"/>
          <w:spacing w:val="-8"/>
          <w:sz w:val="30"/>
          <w:szCs w:val="30"/>
          <w:cs/>
          <w:lang w:val="th-TH"/>
        </w:rPr>
        <w:t xml:space="preserve"> </w:t>
      </w:r>
      <w:r w:rsidR="00586781" w:rsidRPr="003A0C9D">
        <w:rPr>
          <w:rFonts w:asciiTheme="majorBidi" w:hAnsiTheme="majorBidi"/>
          <w:spacing w:val="-8"/>
          <w:sz w:val="30"/>
          <w:szCs w:val="30"/>
        </w:rPr>
        <w:t>2567</w:t>
      </w:r>
      <w:r w:rsidR="000D225D" w:rsidRPr="003A0C9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3A0C9D">
        <w:rPr>
          <w:rFonts w:asciiTheme="majorBidi" w:hAnsiTheme="majorBidi" w:hint="cs"/>
          <w:spacing w:val="-8"/>
          <w:sz w:val="30"/>
          <w:szCs w:val="30"/>
          <w:cs/>
        </w:rPr>
        <w:t xml:space="preserve">และ </w:t>
      </w:r>
      <w:r w:rsidR="00586781" w:rsidRPr="003A0C9D">
        <w:rPr>
          <w:rFonts w:asciiTheme="majorBidi" w:hAnsiTheme="majorBidi"/>
          <w:spacing w:val="-8"/>
          <w:sz w:val="30"/>
          <w:szCs w:val="30"/>
        </w:rPr>
        <w:t>31</w:t>
      </w:r>
      <w:r w:rsidRPr="003A0C9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3A0C9D">
        <w:rPr>
          <w:rFonts w:asciiTheme="majorBidi" w:hAnsiTheme="majorBidi" w:hint="cs"/>
          <w:spacing w:val="-8"/>
          <w:sz w:val="30"/>
          <w:szCs w:val="30"/>
          <w:cs/>
        </w:rPr>
        <w:t>ธันวาคม</w:t>
      </w:r>
      <w:r w:rsidRPr="003A0C9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586781" w:rsidRPr="003A0C9D">
        <w:rPr>
          <w:rFonts w:asciiTheme="majorBidi" w:hAnsiTheme="majorBidi"/>
          <w:spacing w:val="-8"/>
          <w:sz w:val="30"/>
          <w:szCs w:val="30"/>
        </w:rPr>
        <w:t>256</w:t>
      </w:r>
      <w:r w:rsidR="003604F6" w:rsidRPr="003A0C9D">
        <w:rPr>
          <w:rFonts w:asciiTheme="majorBidi" w:hAnsiTheme="majorBidi"/>
          <w:spacing w:val="-8"/>
          <w:sz w:val="30"/>
          <w:szCs w:val="30"/>
        </w:rPr>
        <w:t>6</w:t>
      </w:r>
      <w:r w:rsidR="00A03580" w:rsidRPr="003A0C9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715EE9" w:rsidRPr="003A0C9D">
        <w:rPr>
          <w:rFonts w:asciiTheme="majorBidi" w:hAnsiTheme="majorBidi" w:hint="cs"/>
          <w:spacing w:val="-8"/>
          <w:sz w:val="30"/>
          <w:szCs w:val="30"/>
          <w:cs/>
        </w:rPr>
        <w:t>บริษัทมีสัญญาวงเงินสินเชื่อกับสถาบันการเงิน</w:t>
      </w:r>
      <w:r w:rsidR="00217654" w:rsidRPr="003A0C9D">
        <w:rPr>
          <w:rFonts w:asciiTheme="majorBidi" w:hAnsiTheme="majorBidi" w:hint="cs"/>
          <w:spacing w:val="-8"/>
          <w:sz w:val="30"/>
          <w:szCs w:val="30"/>
          <w:cs/>
        </w:rPr>
        <w:t>บางแห่ง</w:t>
      </w:r>
      <w:r w:rsidR="00715EE9" w:rsidRPr="003A0C9D">
        <w:rPr>
          <w:rFonts w:asciiTheme="majorBidi" w:hAnsiTheme="majorBidi" w:hint="cs"/>
          <w:spacing w:val="-8"/>
          <w:sz w:val="30"/>
          <w:szCs w:val="30"/>
          <w:cs/>
        </w:rPr>
        <w:t xml:space="preserve"> ซึ่งกำหนดการดำรงอัตราส่วน</w:t>
      </w:r>
      <w:r w:rsidR="00EB1BBB" w:rsidRPr="003A0C9D">
        <w:rPr>
          <w:rFonts w:asciiTheme="majorBidi" w:hAnsiTheme="majorBidi" w:hint="cs"/>
          <w:spacing w:val="-8"/>
          <w:sz w:val="30"/>
          <w:szCs w:val="30"/>
          <w:cs/>
        </w:rPr>
        <w:t>ท</w:t>
      </w:r>
      <w:r w:rsidR="00660359" w:rsidRPr="003A0C9D">
        <w:rPr>
          <w:rFonts w:asciiTheme="majorBidi" w:hAnsiTheme="majorBidi" w:hint="cs"/>
          <w:spacing w:val="-8"/>
          <w:sz w:val="30"/>
          <w:szCs w:val="30"/>
          <w:cs/>
        </w:rPr>
        <w:t>างการเงินตามที่ระบุในสัญญา</w:t>
      </w:r>
      <w:r w:rsidR="00660359" w:rsidRPr="003A0C9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541B73" w:rsidRPr="003A0C9D">
        <w:rPr>
          <w:rFonts w:asciiTheme="majorBidi" w:hAnsiTheme="majorBidi" w:hint="cs"/>
          <w:spacing w:val="-8"/>
          <w:sz w:val="30"/>
          <w:szCs w:val="30"/>
          <w:cs/>
        </w:rPr>
        <w:t>โดยบริษัท</w:t>
      </w:r>
      <w:r w:rsidR="00660359" w:rsidRPr="003A0C9D">
        <w:rPr>
          <w:rFonts w:asciiTheme="majorBidi" w:hAnsiTheme="majorBidi" w:hint="cs"/>
          <w:spacing w:val="-8"/>
          <w:sz w:val="30"/>
          <w:szCs w:val="30"/>
          <w:cs/>
        </w:rPr>
        <w:t>ไม่สามารถดำรงบางอัตราส่วนทางการเงินตามที่กำหนดได้</w:t>
      </w:r>
      <w:r w:rsidR="00660359" w:rsidRPr="003A0C9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660359" w:rsidRPr="003A0C9D">
        <w:rPr>
          <w:rFonts w:asciiTheme="majorBidi" w:hAnsiTheme="majorBidi" w:hint="cs"/>
          <w:spacing w:val="-8"/>
          <w:sz w:val="30"/>
          <w:szCs w:val="30"/>
          <w:cs/>
        </w:rPr>
        <w:t>บริษัทอยู่ในระหว่างการดำเนินการผ่อนปรนเงื่อนไขอัตราส่วนทางการเงินกับทางสถาบันการเงิน</w:t>
      </w:r>
      <w:r w:rsidR="00660359" w:rsidRPr="003A0C9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660359" w:rsidRPr="003A0C9D">
        <w:rPr>
          <w:rFonts w:asciiTheme="majorBidi" w:hAnsiTheme="majorBidi" w:hint="cs"/>
          <w:spacing w:val="-8"/>
          <w:sz w:val="30"/>
          <w:szCs w:val="30"/>
          <w:cs/>
        </w:rPr>
        <w:t>ทั้งนี้</w:t>
      </w:r>
      <w:r w:rsidR="00660359" w:rsidRPr="003A0C9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660359" w:rsidRPr="003A0C9D">
        <w:rPr>
          <w:rFonts w:asciiTheme="majorBidi" w:hAnsiTheme="majorBidi" w:hint="cs"/>
          <w:spacing w:val="-4"/>
          <w:sz w:val="30"/>
          <w:szCs w:val="30"/>
          <w:cs/>
        </w:rPr>
        <w:t>บริษัทได้จัดประเภทเงินกู้ยืมจากสถาบันการเงิน</w:t>
      </w:r>
      <w:r w:rsidR="00083891" w:rsidRPr="003A0C9D">
        <w:rPr>
          <w:rFonts w:asciiTheme="majorBidi" w:hAnsiTheme="majorBidi" w:hint="cs"/>
          <w:spacing w:val="-4"/>
          <w:sz w:val="30"/>
          <w:szCs w:val="30"/>
          <w:cs/>
        </w:rPr>
        <w:t>ดังกล่าว</w:t>
      </w:r>
      <w:r w:rsidR="00660359" w:rsidRPr="003A0C9D">
        <w:rPr>
          <w:rFonts w:asciiTheme="majorBidi" w:hAnsiTheme="majorBidi" w:hint="cs"/>
          <w:spacing w:val="-4"/>
          <w:sz w:val="30"/>
          <w:szCs w:val="30"/>
          <w:cs/>
        </w:rPr>
        <w:t>เป็นหนี้สินหมุนเวียนภายใต้เงินเบิกเกินบัญชีธนาคารและเงินกู้ยืมระยะสั้นจากสถาบันการเงิน</w:t>
      </w:r>
    </w:p>
    <w:p w14:paraId="772B86FF" w14:textId="77777777" w:rsidR="001B7147" w:rsidRDefault="001B7147" w:rsidP="00000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13A37D33" w14:textId="729946EC" w:rsidR="00D27294" w:rsidRPr="0028714A" w:rsidRDefault="00D27294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28714A">
        <w:rPr>
          <w:rFonts w:asciiTheme="majorBidi" w:hAnsiTheme="majorBidi" w:cstheme="majorBidi" w:hint="cs"/>
          <w:sz w:val="30"/>
          <w:szCs w:val="30"/>
          <w:cs/>
          <w:lang w:val="th-TH"/>
        </w:rPr>
        <w:t>ทุนเรือนหุ้น</w:t>
      </w:r>
    </w:p>
    <w:p w14:paraId="18E507C7" w14:textId="77777777" w:rsidR="008735EB" w:rsidRPr="00204EE2" w:rsidRDefault="008735EB" w:rsidP="00204EE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</w:rPr>
      </w:pPr>
    </w:p>
    <w:tbl>
      <w:tblPr>
        <w:tblW w:w="9165" w:type="dxa"/>
        <w:tblInd w:w="450" w:type="dxa"/>
        <w:tblLook w:val="01E0" w:firstRow="1" w:lastRow="1" w:firstColumn="1" w:lastColumn="1" w:noHBand="0" w:noVBand="0"/>
      </w:tblPr>
      <w:tblGrid>
        <w:gridCol w:w="2668"/>
        <w:gridCol w:w="806"/>
        <w:gridCol w:w="236"/>
        <w:gridCol w:w="1212"/>
        <w:gridCol w:w="257"/>
        <w:gridCol w:w="1149"/>
        <w:gridCol w:w="257"/>
        <w:gridCol w:w="1212"/>
        <w:gridCol w:w="257"/>
        <w:gridCol w:w="1111"/>
      </w:tblGrid>
      <w:tr w:rsidR="005F7AF3" w:rsidRPr="00293EED" w14:paraId="6CAEE507" w14:textId="77777777" w:rsidTr="007F4B20">
        <w:trPr>
          <w:tblHeader/>
        </w:trPr>
        <w:tc>
          <w:tcPr>
            <w:tcW w:w="2668" w:type="dxa"/>
          </w:tcPr>
          <w:p w14:paraId="256824DA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6" w:type="dxa"/>
          </w:tcPr>
          <w:p w14:paraId="275A8495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569D033F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26DCA" w14:textId="32F03D8B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22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7" w:type="dxa"/>
            <w:shd w:val="clear" w:color="auto" w:fill="auto"/>
          </w:tcPr>
          <w:p w14:paraId="6C8AB96B" w14:textId="77777777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F83250" w14:textId="5454559A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67072" w:rsidRPr="001F68D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D22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A14CD" w:rsidRPr="00293EED" w14:paraId="3D3BD8D2" w14:textId="77777777" w:rsidTr="007F4B20">
        <w:trPr>
          <w:tblHeader/>
        </w:trPr>
        <w:tc>
          <w:tcPr>
            <w:tcW w:w="2668" w:type="dxa"/>
          </w:tcPr>
          <w:p w14:paraId="0C951FB4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6" w:type="dxa"/>
          </w:tcPr>
          <w:p w14:paraId="4FEDEE11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75D2EC6C" w14:textId="5F8BA94B" w:rsidR="008735EB" w:rsidRPr="003804FE" w:rsidRDefault="008735EB" w:rsidP="00B05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37C4DACE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60AD626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8C623F5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7" w:type="dxa"/>
          </w:tcPr>
          <w:p w14:paraId="245E31AB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4CA4216C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FA2FDD5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3AF0A6CD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735EB" w:rsidRPr="00293EED" w14:paraId="04F33C6D" w14:textId="77777777" w:rsidTr="007F4B20">
        <w:trPr>
          <w:tblHeader/>
        </w:trPr>
        <w:tc>
          <w:tcPr>
            <w:tcW w:w="2668" w:type="dxa"/>
          </w:tcPr>
          <w:p w14:paraId="3BF9BBAB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6" w:type="dxa"/>
          </w:tcPr>
          <w:p w14:paraId="76A15E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7B7C8E3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55" w:type="dxa"/>
            <w:gridSpan w:val="7"/>
          </w:tcPr>
          <w:p w14:paraId="50A27F1C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35EB" w:rsidRPr="00293EED" w14:paraId="6301EF54" w14:textId="77777777" w:rsidTr="007F4B20">
        <w:tc>
          <w:tcPr>
            <w:tcW w:w="2668" w:type="dxa"/>
          </w:tcPr>
          <w:p w14:paraId="0261E0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06" w:type="dxa"/>
          </w:tcPr>
          <w:p w14:paraId="7FF2B7A8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7C92F5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55" w:type="dxa"/>
            <w:gridSpan w:val="7"/>
          </w:tcPr>
          <w:p w14:paraId="4F1E9333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735EB" w:rsidRPr="00293EED" w14:paraId="4B931796" w14:textId="77777777" w:rsidTr="007F4B20">
        <w:tc>
          <w:tcPr>
            <w:tcW w:w="2668" w:type="dxa"/>
          </w:tcPr>
          <w:p w14:paraId="5C4767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06" w:type="dxa"/>
          </w:tcPr>
          <w:p w14:paraId="3A5F0D23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87D167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55" w:type="dxa"/>
            <w:gridSpan w:val="7"/>
          </w:tcPr>
          <w:p w14:paraId="54794684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906E1" w:rsidRPr="00293EED" w14:paraId="0C54A73B" w14:textId="77777777" w:rsidTr="007F4B20">
        <w:tc>
          <w:tcPr>
            <w:tcW w:w="2668" w:type="dxa"/>
          </w:tcPr>
          <w:p w14:paraId="22F13E2C" w14:textId="22B38843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0C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6" w:type="dxa"/>
          </w:tcPr>
          <w:p w14:paraId="1BEAEA0A" w14:textId="5C7F474F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1E21431F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7D18CCA8" w14:textId="4234117A" w:rsidR="008906E1" w:rsidRDefault="008906E1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3B70456A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5D23BB10" w14:textId="628F5FF1" w:rsidR="008906E1" w:rsidRDefault="008906E1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3ECC408F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CD58F6E" w14:textId="60BEE14D" w:rsidR="008906E1" w:rsidRPr="000D225D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3,738,687</w:t>
            </w:r>
          </w:p>
        </w:tc>
        <w:tc>
          <w:tcPr>
            <w:tcW w:w="257" w:type="dxa"/>
          </w:tcPr>
          <w:p w14:paraId="67EC54DC" w14:textId="77777777" w:rsidR="008906E1" w:rsidRPr="000D225D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0807D52" w14:textId="15D63126" w:rsidR="008906E1" w:rsidRPr="000D225D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934,671</w:t>
            </w:r>
          </w:p>
        </w:tc>
      </w:tr>
      <w:tr w:rsidR="008906E1" w:rsidRPr="00293EED" w14:paraId="19D7E269" w14:textId="77777777" w:rsidTr="007F4B20">
        <w:tc>
          <w:tcPr>
            <w:tcW w:w="2668" w:type="dxa"/>
          </w:tcPr>
          <w:p w14:paraId="1401EC44" w14:textId="19DF7ACB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0C0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ลดทุนจดทะเบียนโดยการตัดหุ้น</w:t>
            </w:r>
          </w:p>
        </w:tc>
        <w:tc>
          <w:tcPr>
            <w:tcW w:w="806" w:type="dxa"/>
          </w:tcPr>
          <w:p w14:paraId="28D1971D" w14:textId="2D767019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0B9F0609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6EB73A38" w14:textId="392D2928" w:rsidR="008906E1" w:rsidRDefault="0026731F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064163F8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15A4CAAF" w14:textId="548E3EDD" w:rsidR="008906E1" w:rsidRDefault="0026731F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E0047C8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1BCEA3F1" w14:textId="5528410A" w:rsidR="008906E1" w:rsidRPr="000D225D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(275,689)</w:t>
            </w:r>
          </w:p>
        </w:tc>
        <w:tc>
          <w:tcPr>
            <w:tcW w:w="257" w:type="dxa"/>
          </w:tcPr>
          <w:p w14:paraId="617417C2" w14:textId="77777777" w:rsidR="008906E1" w:rsidRPr="000D225D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DC06B0F" w14:textId="04540C5B" w:rsidR="008906E1" w:rsidRPr="000D225D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(68,922)</w:t>
            </w:r>
          </w:p>
        </w:tc>
      </w:tr>
      <w:tr w:rsidR="008906E1" w:rsidRPr="00293EED" w14:paraId="7A85991F" w14:textId="77777777" w:rsidTr="007F4B20">
        <w:tc>
          <w:tcPr>
            <w:tcW w:w="2668" w:type="dxa"/>
          </w:tcPr>
          <w:p w14:paraId="19D15345" w14:textId="77777777" w:rsidR="008906E1" w:rsidRPr="00DE50C0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E50C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เพิ่มทุนจดทะเบียนโดยการออก</w:t>
            </w:r>
          </w:p>
          <w:p w14:paraId="64FCA2F7" w14:textId="0E7446AD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E50C0">
              <w:rPr>
                <w:rFonts w:ascii="Angsana New" w:hAnsi="Angsana New"/>
                <w:sz w:val="30"/>
                <w:szCs w:val="30"/>
                <w:cs/>
              </w:rPr>
              <w:t>หุ้นใหม่</w:t>
            </w:r>
          </w:p>
        </w:tc>
        <w:tc>
          <w:tcPr>
            <w:tcW w:w="806" w:type="dxa"/>
          </w:tcPr>
          <w:p w14:paraId="1EE8B72E" w14:textId="77777777" w:rsidR="008906E1" w:rsidRPr="00DE50C0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04D6E4" w14:textId="60C8247E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13B4B7A8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0C591169" w14:textId="77777777" w:rsidR="00A94A89" w:rsidRDefault="00A94A89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6F65ECF" w14:textId="4FFD902E" w:rsidR="00A94A89" w:rsidRPr="001F68DE" w:rsidRDefault="0026731F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049FD636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77797E40" w14:textId="77777777" w:rsidR="00A94A89" w:rsidRDefault="00A94A89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E99323" w14:textId="0AED55D0" w:rsidR="00A94A89" w:rsidRPr="001F68DE" w:rsidRDefault="0026731F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55BE5E0F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32B5613" w14:textId="42502EF4" w:rsidR="008906E1" w:rsidRPr="000D225D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671,975</w:t>
            </w:r>
          </w:p>
        </w:tc>
        <w:tc>
          <w:tcPr>
            <w:tcW w:w="257" w:type="dxa"/>
          </w:tcPr>
          <w:p w14:paraId="3091BB3E" w14:textId="77777777" w:rsidR="008906E1" w:rsidRPr="000D225D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1C91709" w14:textId="6420DE3A" w:rsidR="008906E1" w:rsidRPr="000D225D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 167,993 </w:t>
            </w:r>
          </w:p>
        </w:tc>
      </w:tr>
      <w:tr w:rsidR="008906E1" w:rsidRPr="00293EED" w14:paraId="6E861209" w14:textId="77777777" w:rsidTr="007F4B20">
        <w:tc>
          <w:tcPr>
            <w:tcW w:w="2668" w:type="dxa"/>
          </w:tcPr>
          <w:p w14:paraId="2EDF3809" w14:textId="46941EB8" w:rsidR="008906E1" w:rsidRPr="00532859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755F1" w:rsidRPr="000755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0755F1" w:rsidRPr="00075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806" w:type="dxa"/>
          </w:tcPr>
          <w:p w14:paraId="44757FDF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6AB7563E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6746643" w14:textId="4D9126E7" w:rsidR="008906E1" w:rsidRPr="00897A98" w:rsidRDefault="0026731F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0A83D4BC" w14:textId="77777777" w:rsidR="008906E1" w:rsidRPr="00897A98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7E84F334" w14:textId="4E01CA14" w:rsidR="008906E1" w:rsidRPr="00404EFD" w:rsidRDefault="0026731F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D7319F6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3B7C6CF" w14:textId="2CD0972A" w:rsidR="008906E1" w:rsidRPr="001F68DE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50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4,134,973</w:t>
            </w:r>
          </w:p>
        </w:tc>
        <w:tc>
          <w:tcPr>
            <w:tcW w:w="257" w:type="dxa"/>
          </w:tcPr>
          <w:p w14:paraId="4C52E83D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3A43B5D" w14:textId="1FD5FB7D" w:rsidR="008906E1" w:rsidRPr="001F68DE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0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1,033,742</w:t>
            </w:r>
          </w:p>
        </w:tc>
      </w:tr>
      <w:tr w:rsidR="008906E1" w:rsidRPr="00293EED" w14:paraId="7CEB588E" w14:textId="77777777" w:rsidTr="007F4B20">
        <w:tc>
          <w:tcPr>
            <w:tcW w:w="2668" w:type="dxa"/>
          </w:tcPr>
          <w:p w14:paraId="286EC667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6" w:type="dxa"/>
          </w:tcPr>
          <w:p w14:paraId="3CBE1CE2" w14:textId="264FB2C0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6466DE2B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966102E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7" w:type="dxa"/>
          </w:tcPr>
          <w:p w14:paraId="3B879884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BF2D7B1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0E49960B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80DD753" w14:textId="3E652B91" w:rsidR="008906E1" w:rsidRPr="000D225D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2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6,971,014</w:t>
            </w:r>
          </w:p>
        </w:tc>
        <w:tc>
          <w:tcPr>
            <w:tcW w:w="257" w:type="dxa"/>
          </w:tcPr>
          <w:p w14:paraId="060A4EE4" w14:textId="77777777" w:rsidR="008906E1" w:rsidRPr="00797657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4813C18" w14:textId="4A68CE78" w:rsidR="008906E1" w:rsidRPr="000D225D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2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34,855,070</w:t>
            </w:r>
          </w:p>
        </w:tc>
      </w:tr>
      <w:tr w:rsidR="008906E1" w:rsidRPr="00293EED" w14:paraId="65313662" w14:textId="77777777" w:rsidTr="007F4B20">
        <w:tc>
          <w:tcPr>
            <w:tcW w:w="2668" w:type="dxa"/>
          </w:tcPr>
          <w:p w14:paraId="6BB138BE" w14:textId="1727CD88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06" w:type="dxa"/>
          </w:tcPr>
          <w:p w14:paraId="08DAC64A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F5C2B3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2E3B2140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7" w:type="dxa"/>
          </w:tcPr>
          <w:p w14:paraId="2D774E05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54F8F161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6D50EEBA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vAlign w:val="bottom"/>
          </w:tcPr>
          <w:p w14:paraId="54E34344" w14:textId="77777777" w:rsidR="008906E1" w:rsidRPr="005D6948" w:rsidRDefault="008906E1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2D985E8C" w14:textId="77777777" w:rsidR="008906E1" w:rsidRPr="005D6948" w:rsidRDefault="008906E1" w:rsidP="008906E1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496FE857" w14:textId="77777777" w:rsidR="008906E1" w:rsidRPr="005D6948" w:rsidRDefault="008906E1" w:rsidP="008906E1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D3C6D" w:rsidRPr="00293EED" w14:paraId="7808C021" w14:textId="77777777" w:rsidTr="007F4B20">
        <w:tc>
          <w:tcPr>
            <w:tcW w:w="2668" w:type="dxa"/>
          </w:tcPr>
          <w:p w14:paraId="36EF729E" w14:textId="6D0494EC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6" w:type="dxa"/>
          </w:tcPr>
          <w:p w14:paraId="1B0CF0B7" w14:textId="3A1DE213" w:rsidR="001D3C6D" w:rsidRPr="00404EFD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EFD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5A7B63BC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4AAE1989" w14:textId="42BA1133" w:rsidR="001D3C6D" w:rsidRPr="00404EFD" w:rsidRDefault="001D3C6D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6,971,014</w:t>
            </w:r>
          </w:p>
        </w:tc>
        <w:tc>
          <w:tcPr>
            <w:tcW w:w="257" w:type="dxa"/>
          </w:tcPr>
          <w:p w14:paraId="14166860" w14:textId="77777777" w:rsidR="001D3C6D" w:rsidRPr="00404EFD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AAEE8EB" w14:textId="6CD1133C" w:rsidR="001D3C6D" w:rsidRPr="00404EFD" w:rsidRDefault="001D3C6D" w:rsidP="001D3C6D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34,855,070</w:t>
            </w:r>
          </w:p>
        </w:tc>
        <w:tc>
          <w:tcPr>
            <w:tcW w:w="257" w:type="dxa"/>
          </w:tcPr>
          <w:p w14:paraId="632A4221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6737E61F" w14:textId="017136FB" w:rsidR="001D3C6D" w:rsidRPr="005D6948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6840FF2" w14:textId="77777777" w:rsidR="001D3C6D" w:rsidRPr="005D6948" w:rsidRDefault="001D3C6D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14:paraId="7364AB33" w14:textId="7567B70E" w:rsidR="001D3C6D" w:rsidRPr="005D6948" w:rsidRDefault="001D3C6D" w:rsidP="001D3C6D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A3EEF" w:rsidRPr="00293EED" w14:paraId="23E3929B" w14:textId="77777777" w:rsidTr="007F4B20">
        <w:tc>
          <w:tcPr>
            <w:tcW w:w="2668" w:type="dxa"/>
          </w:tcPr>
          <w:p w14:paraId="427E2045" w14:textId="0D08D52F" w:rsidR="00AA3EEF" w:rsidRPr="00445C8A" w:rsidRDefault="00957B7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45C8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ลดทุนจดทะเบียนโดยการตัดหุ้น</w:t>
            </w:r>
          </w:p>
        </w:tc>
        <w:tc>
          <w:tcPr>
            <w:tcW w:w="806" w:type="dxa"/>
          </w:tcPr>
          <w:p w14:paraId="7BA8D03A" w14:textId="14D1DDE2" w:rsidR="00AA3EEF" w:rsidRPr="00404EFD" w:rsidRDefault="004F78C2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1649471F" w14:textId="77777777" w:rsidR="00AA3EEF" w:rsidRPr="001F68DE" w:rsidRDefault="00AA3EEF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143A2218" w14:textId="393049D5" w:rsidR="00AA3EEF" w:rsidRDefault="00EA7D06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006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3,855,970)</w:t>
            </w:r>
          </w:p>
        </w:tc>
        <w:tc>
          <w:tcPr>
            <w:tcW w:w="257" w:type="dxa"/>
          </w:tcPr>
          <w:p w14:paraId="153A9E2E" w14:textId="77777777" w:rsidR="00AA3EEF" w:rsidRPr="00404EFD" w:rsidRDefault="00AA3EEF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D30BAD" w14:textId="4C521750" w:rsidR="00AA3EEF" w:rsidRPr="00D226AC" w:rsidRDefault="00F00662" w:rsidP="001D3C6D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(19,279,85</w:t>
            </w:r>
            <w:r w:rsidR="00030A26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7" w:type="dxa"/>
          </w:tcPr>
          <w:p w14:paraId="2F73B1D5" w14:textId="77777777" w:rsidR="00AA3EEF" w:rsidRPr="001F68DE" w:rsidRDefault="00AA3EEF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47A04E2" w14:textId="2037B3C6" w:rsidR="00AA3EEF" w:rsidRDefault="00A94A89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581A1709" w14:textId="77777777" w:rsidR="00AA3EEF" w:rsidRPr="005D6948" w:rsidRDefault="00AA3EEF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14:paraId="7BF2924D" w14:textId="13F875B2" w:rsidR="00AA3EEF" w:rsidRDefault="00A94A89" w:rsidP="001D3C6D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37B0" w:rsidRPr="00293EED" w14:paraId="2994C1C5" w14:textId="77777777" w:rsidTr="007F4B20">
        <w:tc>
          <w:tcPr>
            <w:tcW w:w="2668" w:type="dxa"/>
          </w:tcPr>
          <w:p w14:paraId="2A87B6F2" w14:textId="77777777" w:rsidR="00784D90" w:rsidRPr="00DE50C0" w:rsidRDefault="00784D90" w:rsidP="00784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E50C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เพิ่มทุนจดทะเบียนโดยการออก</w:t>
            </w:r>
          </w:p>
          <w:p w14:paraId="2ED091BF" w14:textId="338231A4" w:rsidR="008837B0" w:rsidRPr="00445C8A" w:rsidRDefault="00784D90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E50C0">
              <w:rPr>
                <w:rFonts w:ascii="Angsana New" w:hAnsi="Angsana New"/>
                <w:sz w:val="30"/>
                <w:szCs w:val="30"/>
                <w:cs/>
              </w:rPr>
              <w:t>หุ้นใหม่</w:t>
            </w:r>
          </w:p>
        </w:tc>
        <w:tc>
          <w:tcPr>
            <w:tcW w:w="806" w:type="dxa"/>
          </w:tcPr>
          <w:p w14:paraId="7C58A384" w14:textId="77777777" w:rsidR="005C35D1" w:rsidRDefault="005C35D1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74131F" w14:textId="32803AB3" w:rsidR="008837B0" w:rsidRDefault="005C35D1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0A0E51B9" w14:textId="77777777" w:rsidR="008837B0" w:rsidRPr="001F68DE" w:rsidRDefault="008837B0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691B896B" w14:textId="77777777" w:rsidR="008837B0" w:rsidRDefault="008837B0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261E84B" w14:textId="651FB22D" w:rsidR="008837B0" w:rsidRDefault="0052756A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564,143</w:t>
            </w:r>
          </w:p>
        </w:tc>
        <w:tc>
          <w:tcPr>
            <w:tcW w:w="257" w:type="dxa"/>
          </w:tcPr>
          <w:p w14:paraId="61196707" w14:textId="77777777" w:rsidR="008837B0" w:rsidRPr="00404EFD" w:rsidRDefault="008837B0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650C31D" w14:textId="77777777" w:rsidR="008837B0" w:rsidRDefault="008837B0" w:rsidP="001D3C6D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</w:p>
          <w:p w14:paraId="269252F5" w14:textId="3189F696" w:rsidR="008837B0" w:rsidRPr="00D226AC" w:rsidRDefault="00913459" w:rsidP="0091345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913459">
              <w:rPr>
                <w:rFonts w:ascii="Angsana New" w:hAnsi="Angsana New"/>
                <w:sz w:val="30"/>
                <w:szCs w:val="30"/>
                <w:lang w:val="en-US" w:bidi="th-TH"/>
              </w:rPr>
              <w:t>2,820,715</w:t>
            </w:r>
          </w:p>
        </w:tc>
        <w:tc>
          <w:tcPr>
            <w:tcW w:w="257" w:type="dxa"/>
          </w:tcPr>
          <w:p w14:paraId="56854B8E" w14:textId="77777777" w:rsidR="008837B0" w:rsidRPr="001F68DE" w:rsidRDefault="008837B0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198A7309" w14:textId="77777777" w:rsidR="008837B0" w:rsidRDefault="008837B0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2B07C86" w14:textId="6F6BDE75" w:rsidR="008837B0" w:rsidRDefault="00913459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57A5F6C5" w14:textId="77777777" w:rsidR="008837B0" w:rsidRPr="005D6948" w:rsidRDefault="008837B0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14:paraId="5758D659" w14:textId="77777777" w:rsidR="008837B0" w:rsidRDefault="008837B0" w:rsidP="001D3C6D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4F8D875" w14:textId="06240AB9" w:rsidR="008837B0" w:rsidRDefault="002A40FB" w:rsidP="001D3C6D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06E1" w:rsidRPr="00293EED" w14:paraId="492C74F1" w14:textId="77777777" w:rsidTr="007F4B20">
        <w:tc>
          <w:tcPr>
            <w:tcW w:w="2668" w:type="dxa"/>
          </w:tcPr>
          <w:p w14:paraId="46235C3A" w14:textId="76796BD4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0755F1" w:rsidRPr="000755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0755F1" w:rsidRPr="00075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806" w:type="dxa"/>
          </w:tcPr>
          <w:p w14:paraId="5595FD48" w14:textId="6376D7F9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6228653" w14:textId="77777777" w:rsidR="008906E1" w:rsidRPr="0097796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25880FD2" w14:textId="03320649" w:rsidR="008906E1" w:rsidRPr="0097796E" w:rsidRDefault="00913459" w:rsidP="004F78C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3,679,187</w:t>
            </w:r>
          </w:p>
        </w:tc>
        <w:tc>
          <w:tcPr>
            <w:tcW w:w="257" w:type="dxa"/>
          </w:tcPr>
          <w:p w14:paraId="6FD3B3E4" w14:textId="77777777" w:rsidR="008906E1" w:rsidRPr="0097796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27A93268" w14:textId="5A05CB02" w:rsidR="008906E1" w:rsidRPr="0097796E" w:rsidRDefault="00913459" w:rsidP="007A152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18,395,93</w:t>
            </w:r>
            <w:r w:rsidR="00604F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7" w:type="dxa"/>
          </w:tcPr>
          <w:p w14:paraId="20FF8DEF" w14:textId="77777777" w:rsidR="008906E1" w:rsidRPr="0097796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6F4CE9D" w14:textId="4C6D1113" w:rsidR="008906E1" w:rsidRPr="0097796E" w:rsidRDefault="008906E1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78A706C4" w14:textId="77777777" w:rsidR="008906E1" w:rsidRPr="0097796E" w:rsidRDefault="008906E1" w:rsidP="008906E1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ABB9413" w14:textId="78814453" w:rsidR="008906E1" w:rsidRPr="0097796E" w:rsidRDefault="008906E1" w:rsidP="008906E1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9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906E1" w:rsidRPr="00293EED" w14:paraId="647FB712" w14:textId="77777777" w:rsidTr="007F4B20">
        <w:tc>
          <w:tcPr>
            <w:tcW w:w="2668" w:type="dxa"/>
          </w:tcPr>
          <w:p w14:paraId="28BCD99A" w14:textId="61211C63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06" w:type="dxa"/>
          </w:tcPr>
          <w:p w14:paraId="6FF4A7E2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D9791F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D086305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15CB789B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39DE9838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2B8261E1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43F1BDCB" w14:textId="77777777" w:rsidR="008906E1" w:rsidRPr="001F68DE" w:rsidRDefault="008906E1" w:rsidP="008906E1">
            <w:pPr>
              <w:pStyle w:val="30"/>
              <w:tabs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2C0AF268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14:paraId="3B025B92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06E1" w:rsidRPr="00293EED" w14:paraId="35DB400D" w14:textId="77777777" w:rsidTr="007F4B20">
        <w:tc>
          <w:tcPr>
            <w:tcW w:w="2668" w:type="dxa"/>
          </w:tcPr>
          <w:p w14:paraId="129F0EE0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06" w:type="dxa"/>
          </w:tcPr>
          <w:p w14:paraId="7B0A58F9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045219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BCE7CD8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1B985CA9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3F279257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6C25F05D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6831B0C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6EB14731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14:paraId="2205069B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3C6D" w:rsidRPr="00293EED" w14:paraId="6B8F4D24" w14:textId="77777777" w:rsidTr="007F4B20">
        <w:tc>
          <w:tcPr>
            <w:tcW w:w="2668" w:type="dxa"/>
          </w:tcPr>
          <w:p w14:paraId="37350119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6" w:type="dxa"/>
          </w:tcPr>
          <w:p w14:paraId="0777F5C6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201C70AB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7E1B0B63" w14:textId="56B68602" w:rsidR="001D3C6D" w:rsidRPr="008F198B" w:rsidRDefault="001D3C6D" w:rsidP="007A152F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E90C8CD" w14:textId="77777777" w:rsidR="001D3C6D" w:rsidRPr="00DC1702" w:rsidRDefault="001D3C6D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437459C8" w14:textId="333FDE88" w:rsidR="001D3C6D" w:rsidRPr="00DC1702" w:rsidRDefault="001D3C6D" w:rsidP="001D3C6D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 w:rsidRPr="00DC17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1A52A7E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185BFFA3" w14:textId="199F21E1" w:rsidR="001D3C6D" w:rsidRPr="00D47382" w:rsidRDefault="001D3C6D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564A">
              <w:rPr>
                <w:rFonts w:ascii="Angsana New" w:hAnsi="Angsana New"/>
                <w:sz w:val="30"/>
                <w:szCs w:val="30"/>
                <w:lang w:val="en-US" w:bidi="th-TH"/>
              </w:rPr>
              <w:t>2,684,613</w:t>
            </w:r>
          </w:p>
        </w:tc>
        <w:tc>
          <w:tcPr>
            <w:tcW w:w="257" w:type="dxa"/>
          </w:tcPr>
          <w:p w14:paraId="1C6ADE38" w14:textId="77777777" w:rsidR="001D3C6D" w:rsidRPr="00D47382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ADBC131" w14:textId="19FED6AD" w:rsidR="001D3C6D" w:rsidRPr="00D47382" w:rsidRDefault="001D3C6D" w:rsidP="001D3C6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564A">
              <w:rPr>
                <w:rFonts w:ascii="Angsana New" w:hAnsi="Angsana New"/>
                <w:sz w:val="30"/>
                <w:szCs w:val="30"/>
              </w:rPr>
              <w:t>671,153</w:t>
            </w:r>
          </w:p>
        </w:tc>
      </w:tr>
      <w:tr w:rsidR="000755F1" w:rsidRPr="00293EED" w14:paraId="2F025725" w14:textId="77777777" w:rsidTr="007F4B20">
        <w:tc>
          <w:tcPr>
            <w:tcW w:w="2668" w:type="dxa"/>
          </w:tcPr>
          <w:p w14:paraId="27E75366" w14:textId="77777777" w:rsidR="000755F1" w:rsidRPr="001F68DE" w:rsidRDefault="000755F1" w:rsidP="0007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ออกหุ้นใหม่จากการใช้สิทธิแปลง</w:t>
            </w:r>
            <w:r w:rsidRPr="001F68DE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สภาพของหุ้นกู้แปลงสภาพ</w:t>
            </w:r>
          </w:p>
        </w:tc>
        <w:tc>
          <w:tcPr>
            <w:tcW w:w="806" w:type="dxa"/>
          </w:tcPr>
          <w:p w14:paraId="70772D58" w14:textId="77777777" w:rsidR="000755F1" w:rsidRPr="001F68DE" w:rsidRDefault="000755F1" w:rsidP="00075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37923" w14:textId="77777777" w:rsidR="000755F1" w:rsidRPr="001F68DE" w:rsidRDefault="000755F1" w:rsidP="00075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60085917" w14:textId="77777777" w:rsidR="000755F1" w:rsidRPr="001F68DE" w:rsidRDefault="000755F1" w:rsidP="00075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11B0A68" w14:textId="55DBA076" w:rsidR="000755F1" w:rsidRPr="001F68DE" w:rsidRDefault="000755F1" w:rsidP="00075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2878A7F6" w14:textId="6F133E20" w:rsidR="000755F1" w:rsidRPr="008F198B" w:rsidRDefault="00874316" w:rsidP="000755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37D046EF" w14:textId="77777777" w:rsidR="000755F1" w:rsidRPr="004E5913" w:rsidRDefault="000755F1" w:rsidP="0007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C3E0C00" w14:textId="3F038214" w:rsidR="000755F1" w:rsidRPr="004E5913" w:rsidRDefault="00874316" w:rsidP="000755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035F394A" w14:textId="77777777" w:rsidR="000755F1" w:rsidRPr="001F68DE" w:rsidRDefault="000755F1" w:rsidP="0007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772584D3" w14:textId="404CC831" w:rsidR="000755F1" w:rsidRPr="00D47382" w:rsidRDefault="000755F1" w:rsidP="000755F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719,584</w:t>
            </w:r>
          </w:p>
        </w:tc>
        <w:tc>
          <w:tcPr>
            <w:tcW w:w="257" w:type="dxa"/>
          </w:tcPr>
          <w:p w14:paraId="756594A6" w14:textId="77777777" w:rsidR="000755F1" w:rsidRPr="00D47382" w:rsidRDefault="000755F1" w:rsidP="000755F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504AA33" w14:textId="53480A8B" w:rsidR="000755F1" w:rsidRPr="00D47382" w:rsidRDefault="000755F1" w:rsidP="000755F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179,896</w:t>
            </w:r>
          </w:p>
        </w:tc>
      </w:tr>
      <w:tr w:rsidR="000755F1" w:rsidRPr="00293EED" w14:paraId="4E07CB63" w14:textId="77777777" w:rsidTr="007F4B20">
        <w:tc>
          <w:tcPr>
            <w:tcW w:w="2668" w:type="dxa"/>
          </w:tcPr>
          <w:p w14:paraId="07D60082" w14:textId="1731D2A7" w:rsidR="000755F1" w:rsidRPr="001F68DE" w:rsidRDefault="000755F1" w:rsidP="0007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0755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075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806" w:type="dxa"/>
          </w:tcPr>
          <w:p w14:paraId="37DE3B71" w14:textId="77777777" w:rsidR="000755F1" w:rsidRPr="001F68DE" w:rsidRDefault="000755F1" w:rsidP="00075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639B2B13" w14:textId="77777777" w:rsidR="000755F1" w:rsidRPr="001F68DE" w:rsidRDefault="000755F1" w:rsidP="00075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2D06D9D" w14:textId="50434038" w:rsidR="000755F1" w:rsidRPr="008F198B" w:rsidRDefault="00874316" w:rsidP="000755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10A0797" w14:textId="77777777" w:rsidR="000755F1" w:rsidRPr="004E5913" w:rsidRDefault="000755F1" w:rsidP="000755F1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1E062" w14:textId="04A21C06" w:rsidR="000755F1" w:rsidRPr="007A152F" w:rsidRDefault="00874316" w:rsidP="000755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699CFBD" w14:textId="77777777" w:rsidR="000755F1" w:rsidRPr="001F68DE" w:rsidRDefault="000755F1" w:rsidP="0007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5C37216" w14:textId="021E2242" w:rsidR="000755F1" w:rsidRPr="00D47382" w:rsidRDefault="000755F1" w:rsidP="000755F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3,404,197</w:t>
            </w:r>
          </w:p>
        </w:tc>
        <w:tc>
          <w:tcPr>
            <w:tcW w:w="257" w:type="dxa"/>
          </w:tcPr>
          <w:p w14:paraId="05FC631A" w14:textId="77777777" w:rsidR="000755F1" w:rsidRPr="00D47382" w:rsidRDefault="000755F1" w:rsidP="000755F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29D42" w14:textId="14A4F3A0" w:rsidR="000755F1" w:rsidRPr="00D47382" w:rsidRDefault="000755F1" w:rsidP="000755F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851,049</w:t>
            </w:r>
          </w:p>
        </w:tc>
      </w:tr>
      <w:tr w:rsidR="00BD7CEA" w:rsidRPr="00293EED" w14:paraId="487A339C" w14:textId="77777777" w:rsidTr="007F4B20">
        <w:tc>
          <w:tcPr>
            <w:tcW w:w="2668" w:type="dxa"/>
          </w:tcPr>
          <w:p w14:paraId="65E49819" w14:textId="77777777" w:rsidR="00BD7CEA" w:rsidRPr="001F68DE" w:rsidRDefault="00BD7CEA" w:rsidP="0007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6" w:type="dxa"/>
          </w:tcPr>
          <w:p w14:paraId="0DABDBB7" w14:textId="77777777" w:rsidR="00BD7CEA" w:rsidRPr="001F68DE" w:rsidRDefault="00BD7CEA" w:rsidP="00075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18ACC9" w14:textId="77777777" w:rsidR="00BD7CEA" w:rsidRPr="001F68DE" w:rsidRDefault="00BD7CEA" w:rsidP="00075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6EA9626C" w14:textId="77777777" w:rsidR="00BD7CEA" w:rsidRDefault="00BD7CEA" w:rsidP="000755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7331CD68" w14:textId="77777777" w:rsidR="00BD7CEA" w:rsidRPr="004E5913" w:rsidRDefault="00BD7CEA" w:rsidP="000755F1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bottom"/>
          </w:tcPr>
          <w:p w14:paraId="58A1F881" w14:textId="77777777" w:rsidR="00BD7CEA" w:rsidRDefault="00BD7CEA" w:rsidP="000755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58C75217" w14:textId="77777777" w:rsidR="00BD7CEA" w:rsidRPr="001F68DE" w:rsidRDefault="00BD7CEA" w:rsidP="0007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71A52567" w14:textId="77777777" w:rsidR="00BD7CEA" w:rsidRDefault="00BD7CEA" w:rsidP="000755F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6798D395" w14:textId="77777777" w:rsidR="00BD7CEA" w:rsidRPr="00D47382" w:rsidRDefault="00BD7CEA" w:rsidP="000755F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6CF9DC02" w14:textId="77777777" w:rsidR="00BD7CEA" w:rsidRDefault="00BD7CEA" w:rsidP="000755F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906E1" w:rsidRPr="00293EED" w14:paraId="27698723" w14:textId="77777777" w:rsidTr="007F4B20">
        <w:tc>
          <w:tcPr>
            <w:tcW w:w="2668" w:type="dxa"/>
          </w:tcPr>
          <w:p w14:paraId="071E9DD1" w14:textId="77777777" w:rsidR="00F50DC5" w:rsidRDefault="00F50DC5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E0D5A43" w14:textId="782F518A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06" w:type="dxa"/>
          </w:tcPr>
          <w:p w14:paraId="214C8D0A" w14:textId="77777777" w:rsidR="008906E1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CB842A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6A99F654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2F8BE1C3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2460C93D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014E302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2C557FE5" w14:textId="77777777" w:rsidR="008906E1" w:rsidRPr="00D47382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6718488F" w14:textId="77777777" w:rsidR="008906E1" w:rsidRPr="00D47382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14:paraId="29A48405" w14:textId="77777777" w:rsidR="008906E1" w:rsidRPr="00D47382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D3C6D" w:rsidRPr="00293EED" w14:paraId="1B18BD67" w14:textId="77777777" w:rsidTr="007F4B20">
        <w:tc>
          <w:tcPr>
            <w:tcW w:w="2668" w:type="dxa"/>
          </w:tcPr>
          <w:p w14:paraId="7B989A84" w14:textId="4C02AAEF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6" w:type="dxa"/>
          </w:tcPr>
          <w:p w14:paraId="286CBB35" w14:textId="6A5AA901" w:rsidR="001D3C6D" w:rsidRPr="00DC1702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702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6E56A077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0C56E8A0" w14:textId="5FC5CD3D" w:rsidR="001D3C6D" w:rsidRPr="00BF38C2" w:rsidRDefault="001D3C6D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BF38C2">
              <w:rPr>
                <w:rFonts w:ascii="Angsana New" w:hAnsi="Angsana New"/>
                <w:sz w:val="30"/>
                <w:szCs w:val="30"/>
              </w:rPr>
              <w:t>184,300</w:t>
            </w:r>
          </w:p>
        </w:tc>
        <w:tc>
          <w:tcPr>
            <w:tcW w:w="257" w:type="dxa"/>
          </w:tcPr>
          <w:p w14:paraId="7D26EB1B" w14:textId="77777777" w:rsidR="001D3C6D" w:rsidRPr="00CB4D7D" w:rsidRDefault="001D3C6D" w:rsidP="001D3C6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591678B9" w14:textId="425F88D5" w:rsidR="001D3C6D" w:rsidRPr="00CB4D7D" w:rsidRDefault="001D3C6D" w:rsidP="001D3C6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2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921,498</w:t>
            </w:r>
          </w:p>
        </w:tc>
        <w:tc>
          <w:tcPr>
            <w:tcW w:w="257" w:type="dxa"/>
          </w:tcPr>
          <w:p w14:paraId="4E222C3F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10083AF7" w14:textId="075ECDD3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7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6CAD38C" w14:textId="77777777" w:rsidR="001D3C6D" w:rsidRPr="001D3C6D" w:rsidRDefault="001D3C6D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14:paraId="4E227614" w14:textId="4A168C07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7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3C6D" w:rsidRPr="00293EED" w14:paraId="6E8BFCBC" w14:textId="77777777" w:rsidTr="007F4B20">
        <w:tc>
          <w:tcPr>
            <w:tcW w:w="2668" w:type="dxa"/>
          </w:tcPr>
          <w:p w14:paraId="7C16B930" w14:textId="70ACA7C8" w:rsidR="001D3C6D" w:rsidRPr="00E92873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E9287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จดทะเบียนจากการเสนอขายหุ้น</w:t>
            </w:r>
          </w:p>
          <w:p w14:paraId="555975FD" w14:textId="10E6A8D5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87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    เพิ่มทุน</w:t>
            </w:r>
            <w:r w:rsidRPr="00E928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E92873">
              <w:rPr>
                <w:rFonts w:ascii="Angsana New" w:hAnsi="Angsana New"/>
                <w:spacing w:val="-10"/>
                <w:sz w:val="30"/>
                <w:szCs w:val="30"/>
              </w:rPr>
              <w:t>(Right Offering)</w:t>
            </w:r>
          </w:p>
        </w:tc>
        <w:tc>
          <w:tcPr>
            <w:tcW w:w="806" w:type="dxa"/>
          </w:tcPr>
          <w:p w14:paraId="1731BD3F" w14:textId="77777777" w:rsidR="001D3C6D" w:rsidRPr="00DC1702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104B6A" w14:textId="6C33A093" w:rsidR="001D3C6D" w:rsidRPr="00DC1702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702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2D4DB7DF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602A1FE9" w14:textId="639E8C0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4B1717E4" w14:textId="0FB02FE6" w:rsidR="001D3C6D" w:rsidRPr="00BF38C2" w:rsidRDefault="00CC6735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2,088,562</w:t>
            </w:r>
          </w:p>
        </w:tc>
        <w:tc>
          <w:tcPr>
            <w:tcW w:w="257" w:type="dxa"/>
          </w:tcPr>
          <w:p w14:paraId="4FFC7565" w14:textId="77777777" w:rsidR="001D3C6D" w:rsidRPr="001F68DE" w:rsidRDefault="001D3C6D" w:rsidP="001D3C6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23308F4A" w14:textId="48BA8836" w:rsidR="001D3C6D" w:rsidRPr="00C61183" w:rsidRDefault="00CC6735" w:rsidP="001D3C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10,442,809</w:t>
            </w:r>
          </w:p>
        </w:tc>
        <w:tc>
          <w:tcPr>
            <w:tcW w:w="257" w:type="dxa"/>
            <w:vAlign w:val="bottom"/>
          </w:tcPr>
          <w:p w14:paraId="18F5DD6E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2B3C8CBE" w14:textId="4572CEBB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CF02F50" w14:textId="77777777" w:rsidR="001D3C6D" w:rsidRPr="001D3C6D" w:rsidRDefault="001D3C6D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14:paraId="3553E52F" w14:textId="02DBFB30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74316" w:rsidRPr="00293EED" w14:paraId="3E67EAD2" w14:textId="77777777" w:rsidTr="007F4B20">
        <w:tc>
          <w:tcPr>
            <w:tcW w:w="2668" w:type="dxa"/>
          </w:tcPr>
          <w:p w14:paraId="4A31C436" w14:textId="50EF34F1" w:rsidR="00874316" w:rsidRPr="00E92873" w:rsidRDefault="00871B5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ออกหุ้นใหม่จากการใช้สิทธิแปลง</w:t>
            </w:r>
            <w:r w:rsidRPr="001F68DE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สภาพของหุ้นกู้แปลงสภาพ</w:t>
            </w:r>
          </w:p>
        </w:tc>
        <w:tc>
          <w:tcPr>
            <w:tcW w:w="806" w:type="dxa"/>
          </w:tcPr>
          <w:p w14:paraId="3591D129" w14:textId="77777777" w:rsidR="00874316" w:rsidRDefault="00874316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412ED2" w14:textId="2E5D19DE" w:rsidR="00874316" w:rsidRPr="00DC1702" w:rsidRDefault="00871B5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49AE1B02" w14:textId="77777777" w:rsidR="00874316" w:rsidRPr="001F68DE" w:rsidRDefault="00874316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74F0B25" w14:textId="586F6F57" w:rsidR="00874316" w:rsidRPr="00BF38C2" w:rsidRDefault="001E382B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687,831</w:t>
            </w:r>
          </w:p>
        </w:tc>
        <w:tc>
          <w:tcPr>
            <w:tcW w:w="257" w:type="dxa"/>
          </w:tcPr>
          <w:p w14:paraId="6E6B6819" w14:textId="77777777" w:rsidR="00874316" w:rsidRPr="001F68DE" w:rsidRDefault="00874316" w:rsidP="001D3C6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985893C" w14:textId="442D9F23" w:rsidR="00874316" w:rsidRPr="00C61183" w:rsidRDefault="00A32398" w:rsidP="007E76F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2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3,439,154</w:t>
            </w:r>
          </w:p>
        </w:tc>
        <w:tc>
          <w:tcPr>
            <w:tcW w:w="257" w:type="dxa"/>
            <w:vAlign w:val="bottom"/>
          </w:tcPr>
          <w:p w14:paraId="02EE89E8" w14:textId="77777777" w:rsidR="00874316" w:rsidRPr="001F68DE" w:rsidRDefault="00874316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42D4B39" w14:textId="370864EC" w:rsidR="00874316" w:rsidRPr="004E5913" w:rsidRDefault="00CC6735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8AB7731" w14:textId="77777777" w:rsidR="00874316" w:rsidRPr="001D3C6D" w:rsidRDefault="00874316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5086718" w14:textId="58147B63" w:rsidR="00874316" w:rsidRPr="004E5913" w:rsidRDefault="00CC6735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3C6D" w:rsidRPr="00293EED" w14:paraId="1F888834" w14:textId="77777777" w:rsidTr="007F4B20">
        <w:tc>
          <w:tcPr>
            <w:tcW w:w="2668" w:type="dxa"/>
          </w:tcPr>
          <w:p w14:paraId="773CB3AC" w14:textId="12E27E0B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755F1" w:rsidRPr="000755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0755F1" w:rsidRPr="00075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806" w:type="dxa"/>
          </w:tcPr>
          <w:p w14:paraId="6EC5CCB6" w14:textId="29C44F8C" w:rsidR="001D3C6D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354B4C71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24C05B4D" w14:textId="557910CF" w:rsidR="001D3C6D" w:rsidRPr="00BF38C2" w:rsidRDefault="003C7E19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2,960,693</w:t>
            </w:r>
          </w:p>
        </w:tc>
        <w:tc>
          <w:tcPr>
            <w:tcW w:w="257" w:type="dxa"/>
          </w:tcPr>
          <w:p w14:paraId="027B610F" w14:textId="77777777" w:rsidR="001D3C6D" w:rsidRPr="00DC1702" w:rsidRDefault="001D3C6D" w:rsidP="001D3C6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725E2" w14:textId="128AAEAC" w:rsidR="001D3C6D" w:rsidRPr="00457E2B" w:rsidRDefault="00B17A3A" w:rsidP="001D3C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14,803,461</w:t>
            </w:r>
          </w:p>
        </w:tc>
        <w:tc>
          <w:tcPr>
            <w:tcW w:w="257" w:type="dxa"/>
          </w:tcPr>
          <w:p w14:paraId="0E853A1B" w14:textId="77777777" w:rsidR="001D3C6D" w:rsidRPr="00DC1702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2812D09D" w14:textId="4FB93BA8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7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74D9D05A" w14:textId="77777777" w:rsidR="001D3C6D" w:rsidRPr="001D3C6D" w:rsidRDefault="001D3C6D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B0B2C" w14:textId="7DDD5B48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20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906E1" w:rsidRPr="00293EED" w14:paraId="3064FE23" w14:textId="77777777" w:rsidTr="007F4B20">
        <w:tc>
          <w:tcPr>
            <w:tcW w:w="2668" w:type="dxa"/>
          </w:tcPr>
          <w:p w14:paraId="4181A7BA" w14:textId="17B44B91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6" w:type="dxa"/>
          </w:tcPr>
          <w:p w14:paraId="260C55BA" w14:textId="7AC3C43A" w:rsidR="008906E1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42417B2A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651ED5BE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6AFAD1E8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</w:tcPr>
          <w:p w14:paraId="3353A319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2AA4CCA0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double" w:sz="4" w:space="0" w:color="auto"/>
            </w:tcBorders>
          </w:tcPr>
          <w:p w14:paraId="0F4AE81A" w14:textId="434BDB02" w:rsidR="008906E1" w:rsidRPr="001D3C6D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C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184,300</w:t>
            </w:r>
          </w:p>
        </w:tc>
        <w:tc>
          <w:tcPr>
            <w:tcW w:w="257" w:type="dxa"/>
          </w:tcPr>
          <w:p w14:paraId="47B6D5FB" w14:textId="77777777" w:rsidR="008906E1" w:rsidRPr="001D3C6D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14:paraId="4C3BE24A" w14:textId="501DB1F8" w:rsidR="008906E1" w:rsidRPr="001D3C6D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C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921,498</w:t>
            </w:r>
          </w:p>
        </w:tc>
      </w:tr>
    </w:tbl>
    <w:p w14:paraId="03A15BAA" w14:textId="77777777" w:rsidR="00B064E0" w:rsidRPr="000327AF" w:rsidRDefault="00B064E0" w:rsidP="000327AF">
      <w:pPr>
        <w:tabs>
          <w:tab w:val="clear" w:pos="907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2AB4D5" w14:textId="4C7DE3F2" w:rsidR="007D29ED" w:rsidRPr="000369C9" w:rsidRDefault="009666F6" w:rsidP="007D29ED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  <w:lang w:val="th-TH"/>
        </w:rPr>
      </w:pP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เมื่อวันที่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4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มกราคม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A2200C">
        <w:rPr>
          <w:rFonts w:asciiTheme="majorBidi" w:hAnsiTheme="majorBidi"/>
          <w:spacing w:val="-4"/>
          <w:sz w:val="30"/>
          <w:szCs w:val="30"/>
        </w:rPr>
        <w:t>2567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บริษัทได้มีการปิดการเสนอขายหุ้น</w:t>
      </w:r>
      <w:r w:rsidR="003332A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สามัญ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เพิ่มทุนให้แก่ผู้ถือหุ้นรายเดิมตามสัดส่วน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/>
          <w:spacing w:val="-4"/>
          <w:sz w:val="30"/>
          <w:szCs w:val="30"/>
          <w:cs/>
          <w:lang w:val="th-TH"/>
        </w:rPr>
        <w:br/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>(</w:t>
      </w:r>
      <w:r w:rsidRPr="009666F6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Right Offering) </w:t>
      </w:r>
      <w:r w:rsidR="00DC28D0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ครั้งที่ </w:t>
      </w:r>
      <w:r w:rsidR="00DC28D0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ระหว่างวันที่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26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ธันวาคม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2566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ถึง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4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มกราคม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2567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ตามที่ได้รับอนุมัติจากที่ประชุมคณะกรรมการบริษัท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เมื่อวันที่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29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พฤศจิกายน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2566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โดยเสนอขายหุ้น</w:t>
      </w:r>
      <w:r w:rsidR="003332A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สามัญ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เพิ่มทุนทั้งสิ้นจำนวน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1,646,021,206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หุ้น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มูลค่าที่ตราไว้หุ้นละ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5.00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บาท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ในอัตราส่วนการจัดสรร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1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หุ้นสามัญเดิม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ต่อไม่เกิน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27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หุ้นสามัญเพิ่มทุน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616722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โดย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ราคาเสนอขาย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0.22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บาทต่อหุ้นสามัญเพิ่มทุน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คิดเป็นจำนวนเงิน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362,124,665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บาท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ซึ่งบริษัทได้ดำเนินการจดทะเบียนเปลี่ยนแปลงทุนชำระแล้วต่อกรมพัฒนาธุรกิจการค้า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และกระทรวงพาณิชย์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เมื่อวันที่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17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มกราคม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2567</w:t>
      </w:r>
    </w:p>
    <w:p w14:paraId="03DB4D0C" w14:textId="77777777" w:rsidR="009666F6" w:rsidRPr="00E267B5" w:rsidRDefault="009666F6" w:rsidP="009666F6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</w:pPr>
    </w:p>
    <w:p w14:paraId="3DD9F02E" w14:textId="7E89FD1D" w:rsidR="00C42A1F" w:rsidRDefault="00B5339F" w:rsidP="007D29ED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 xml:space="preserve">เมื่อวันที่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18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บริษัทได้ดําเนินการจดทะเบียนเปลี่ยนแปลงทุนชําระแล้ว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จากการเสนอขายหุ้นสามัญเพิ่มทุนให้แก่ผู้ถือหุ้นเดิมตามสัดส่วนการถือหุ้น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(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lang w:val="th-TH"/>
        </w:rPr>
        <w:t xml:space="preserve">Right Offering)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ครั้งที่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จํานวน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106EA">
        <w:rPr>
          <w:rFonts w:asciiTheme="majorBidi" w:hAnsiTheme="majorBidi" w:cstheme="majorBidi"/>
          <w:sz w:val="30"/>
          <w:szCs w:val="30"/>
        </w:rPr>
        <w:t>2,212,</w:t>
      </w:r>
      <w:r w:rsidR="00432F6F">
        <w:rPr>
          <w:rFonts w:asciiTheme="majorBidi" w:hAnsiTheme="majorBidi" w:cstheme="majorBidi"/>
          <w:sz w:val="30"/>
          <w:szCs w:val="30"/>
        </w:rPr>
        <w:t>703,530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บาท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46502D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จาก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เดิม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7D29E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D29ED">
        <w:rPr>
          <w:rFonts w:asciiTheme="majorBidi" w:hAnsiTheme="majorBidi" w:cstheme="majorBidi"/>
          <w:spacing w:val="-6"/>
          <w:sz w:val="30"/>
          <w:szCs w:val="30"/>
          <w:cs/>
        </w:rPr>
        <w:t>151</w:t>
      </w:r>
      <w:r w:rsidR="007D29E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B248C">
        <w:rPr>
          <w:rFonts w:asciiTheme="majorBidi" w:hAnsiTheme="majorBidi" w:cstheme="majorBidi"/>
          <w:spacing w:val="-6"/>
          <w:sz w:val="30"/>
          <w:szCs w:val="30"/>
        </w:rPr>
        <w:t>603,710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บาท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เป็นทุนชําระแล้วใหม่จํานวน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 w:cstheme="majorBidi"/>
          <w:spacing w:val="-6"/>
          <w:sz w:val="30"/>
          <w:szCs w:val="30"/>
        </w:rPr>
        <w:t>11</w:t>
      </w:r>
      <w:r w:rsidR="007D29E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22777">
        <w:rPr>
          <w:rFonts w:asciiTheme="majorBidi" w:hAnsiTheme="majorBidi" w:cstheme="majorBidi"/>
          <w:spacing w:val="-6"/>
          <w:sz w:val="30"/>
          <w:szCs w:val="30"/>
        </w:rPr>
        <w:t>364,</w:t>
      </w:r>
      <w:r w:rsidR="007D78E8">
        <w:rPr>
          <w:rFonts w:asciiTheme="majorBidi" w:hAnsiTheme="majorBidi" w:cstheme="majorBidi"/>
          <w:spacing w:val="-6"/>
          <w:sz w:val="30"/>
          <w:szCs w:val="30"/>
        </w:rPr>
        <w:t>307,240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บาท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ต่อกรมพัฒนาธุรกิจการค้า</w:t>
      </w:r>
      <w:r w:rsidR="002329B7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และ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กระทรวงพาณิชย์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</w:p>
    <w:p w14:paraId="5AECCB82" w14:textId="77777777" w:rsidR="00D10234" w:rsidRDefault="00D10234" w:rsidP="007D29ED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</w:p>
    <w:p w14:paraId="542389CA" w14:textId="4328AB61" w:rsidR="00A7087F" w:rsidRDefault="00525290" w:rsidP="00525290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CB4672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73514F" w:rsidRPr="00CB4672">
        <w:rPr>
          <w:rFonts w:asciiTheme="majorBidi" w:hAnsiTheme="majorBidi"/>
          <w:sz w:val="30"/>
          <w:szCs w:val="30"/>
        </w:rPr>
        <w:t>2</w:t>
      </w:r>
      <w:r w:rsidR="006B4BAB" w:rsidRPr="00CB4672">
        <w:rPr>
          <w:rFonts w:asciiTheme="majorBidi" w:hAnsiTheme="majorBidi"/>
          <w:sz w:val="30"/>
          <w:szCs w:val="30"/>
        </w:rPr>
        <w:t>7</w:t>
      </w:r>
      <w:r w:rsidR="0073514F" w:rsidRPr="00CB4672">
        <w:rPr>
          <w:rFonts w:asciiTheme="majorBidi" w:hAnsiTheme="majorBidi"/>
          <w:sz w:val="30"/>
          <w:szCs w:val="30"/>
        </w:rPr>
        <w:t xml:space="preserve"> </w:t>
      </w:r>
      <w:r w:rsidR="0073514F" w:rsidRPr="00CB4672">
        <w:rPr>
          <w:rFonts w:asciiTheme="majorBidi" w:hAnsiTheme="majorBidi" w:hint="cs"/>
          <w:sz w:val="30"/>
          <w:szCs w:val="30"/>
          <w:cs/>
        </w:rPr>
        <w:t>มิถุนายน</w:t>
      </w:r>
      <w:r w:rsidR="006B4BAB" w:rsidRPr="00CB4672">
        <w:rPr>
          <w:rFonts w:asciiTheme="majorBidi" w:hAnsiTheme="majorBidi"/>
          <w:sz w:val="30"/>
          <w:szCs w:val="30"/>
        </w:rPr>
        <w:t xml:space="preserve"> 2567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ที่ประชุม</w:t>
      </w:r>
      <w:r w:rsidR="00BD73C4" w:rsidRPr="00CB4672">
        <w:rPr>
          <w:rFonts w:asciiTheme="majorBidi" w:hAnsiTheme="majorBidi" w:hint="cs"/>
          <w:sz w:val="30"/>
          <w:szCs w:val="30"/>
          <w:cs/>
          <w:lang w:val="th-TH"/>
        </w:rPr>
        <w:t>วิ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สามัญผู้ถือหุ้นอนุมัติให้บริษัทลดทุนจดทะเบียนจากจำนวน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950F1" w:rsidRPr="00CB4672">
        <w:rPr>
          <w:rFonts w:asciiTheme="majorBidi" w:hAnsiTheme="majorBidi"/>
          <w:sz w:val="30"/>
          <w:szCs w:val="30"/>
        </w:rPr>
        <w:t>6</w:t>
      </w:r>
      <w:r w:rsidR="005E0E97" w:rsidRPr="00CB4672">
        <w:rPr>
          <w:rFonts w:asciiTheme="majorBidi" w:hAnsiTheme="majorBidi"/>
          <w:sz w:val="30"/>
          <w:szCs w:val="30"/>
        </w:rPr>
        <w:t>,</w:t>
      </w:r>
      <w:r w:rsidR="003950F1" w:rsidRPr="00CB4672">
        <w:rPr>
          <w:rFonts w:asciiTheme="majorBidi" w:hAnsiTheme="majorBidi"/>
          <w:sz w:val="30"/>
          <w:szCs w:val="30"/>
        </w:rPr>
        <w:t>9</w:t>
      </w:r>
      <w:r w:rsidR="00570190" w:rsidRPr="00CB4672">
        <w:rPr>
          <w:rFonts w:asciiTheme="majorBidi" w:hAnsiTheme="majorBidi" w:cstheme="majorBidi" w:hint="cs"/>
          <w:sz w:val="30"/>
          <w:szCs w:val="30"/>
          <w:cs/>
          <w:lang w:val="th-TH"/>
        </w:rPr>
        <w:t>71</w:t>
      </w:r>
      <w:r w:rsidR="000D7F6D" w:rsidRPr="00CB4672">
        <w:rPr>
          <w:rFonts w:asciiTheme="majorBidi" w:hAnsiTheme="majorBidi" w:cstheme="majorBidi" w:hint="cs"/>
          <w:sz w:val="30"/>
          <w:szCs w:val="30"/>
          <w:cs/>
          <w:lang w:val="th-TH"/>
        </w:rPr>
        <w:t>,</w:t>
      </w:r>
      <w:r w:rsidR="00570190" w:rsidRPr="00CB4672">
        <w:rPr>
          <w:rFonts w:asciiTheme="majorBidi" w:hAnsiTheme="majorBidi" w:cstheme="majorBidi" w:hint="cs"/>
          <w:sz w:val="30"/>
          <w:szCs w:val="30"/>
          <w:cs/>
          <w:lang w:val="th-TH"/>
        </w:rPr>
        <w:t>0</w:t>
      </w:r>
      <w:r w:rsidR="00DF48DD" w:rsidRPr="00CB4672">
        <w:rPr>
          <w:rFonts w:asciiTheme="majorBidi" w:hAnsiTheme="majorBidi"/>
          <w:sz w:val="30"/>
          <w:szCs w:val="30"/>
        </w:rPr>
        <w:t>14</w:t>
      </w:r>
      <w:r w:rsidR="00AC1568" w:rsidRPr="00CB4672">
        <w:rPr>
          <w:rFonts w:asciiTheme="majorBidi" w:hAnsiTheme="majorBidi"/>
          <w:sz w:val="30"/>
          <w:szCs w:val="30"/>
        </w:rPr>
        <w:t>,</w:t>
      </w:r>
      <w:r w:rsidR="00DF48DD" w:rsidRPr="00CB4672">
        <w:rPr>
          <w:rFonts w:asciiTheme="majorBidi" w:hAnsiTheme="majorBidi"/>
          <w:sz w:val="30"/>
          <w:szCs w:val="30"/>
        </w:rPr>
        <w:t>1</w:t>
      </w:r>
      <w:r w:rsidR="00AC1568" w:rsidRPr="00CB4672">
        <w:rPr>
          <w:rFonts w:asciiTheme="majorBidi" w:hAnsiTheme="majorBidi"/>
          <w:sz w:val="30"/>
          <w:szCs w:val="30"/>
        </w:rPr>
        <w:t>1</w:t>
      </w:r>
      <w:r w:rsidR="00044BDB" w:rsidRPr="00CB4672">
        <w:rPr>
          <w:rFonts w:asciiTheme="majorBidi" w:hAnsiTheme="majorBidi"/>
          <w:sz w:val="30"/>
          <w:szCs w:val="30"/>
        </w:rPr>
        <w:t>8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หุ้น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มูลค่าที่ตราไว้หุ้นละ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044BDB" w:rsidRPr="00CB4672">
        <w:rPr>
          <w:rFonts w:asciiTheme="majorBidi" w:hAnsiTheme="majorBidi"/>
          <w:sz w:val="30"/>
          <w:szCs w:val="30"/>
        </w:rPr>
        <w:t>5</w:t>
      </w:r>
      <w:r w:rsidR="00056CB7" w:rsidRPr="00CB4672">
        <w:rPr>
          <w:rFonts w:asciiTheme="majorBidi" w:hAnsiTheme="majorBidi"/>
          <w:sz w:val="30"/>
          <w:szCs w:val="30"/>
        </w:rPr>
        <w:t>.00</w:t>
      </w:r>
      <w:r w:rsidRPr="00CB4672">
        <w:rPr>
          <w:rFonts w:asciiTheme="majorBidi" w:hAnsiTheme="majorBidi"/>
          <w:sz w:val="30"/>
          <w:szCs w:val="30"/>
          <w:cs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จำนวนเงินรวม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25A34" w:rsidRPr="00CB4672">
        <w:rPr>
          <w:rFonts w:asciiTheme="majorBidi" w:hAnsiTheme="majorBidi"/>
          <w:sz w:val="30"/>
          <w:szCs w:val="30"/>
        </w:rPr>
        <w:t>34</w:t>
      </w:r>
      <w:r w:rsidR="009C1B60" w:rsidRPr="00CB4672">
        <w:rPr>
          <w:rFonts w:asciiTheme="majorBidi" w:hAnsiTheme="majorBidi" w:hint="cs"/>
          <w:sz w:val="30"/>
          <w:szCs w:val="30"/>
        </w:rPr>
        <w:t>,</w:t>
      </w:r>
      <w:r w:rsidR="00FC40C5" w:rsidRPr="00CB4672">
        <w:rPr>
          <w:rFonts w:asciiTheme="majorBidi" w:hAnsiTheme="majorBidi"/>
          <w:sz w:val="30"/>
          <w:szCs w:val="30"/>
        </w:rPr>
        <w:t>855</w:t>
      </w:r>
      <w:r w:rsidR="00AF7476" w:rsidRPr="00CB4672">
        <w:rPr>
          <w:rFonts w:asciiTheme="majorBidi" w:hAnsiTheme="majorBidi"/>
          <w:sz w:val="30"/>
          <w:szCs w:val="30"/>
        </w:rPr>
        <w:t>,070,590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เป็นทุนจดทะเบียนใหม่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จำนวน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B326BA" w:rsidRPr="00CB4672">
        <w:rPr>
          <w:rFonts w:asciiTheme="majorBidi" w:hAnsiTheme="majorBidi"/>
          <w:sz w:val="30"/>
          <w:szCs w:val="30"/>
        </w:rPr>
        <w:t>3,</w:t>
      </w:r>
      <w:r w:rsidR="00BF0832">
        <w:rPr>
          <w:rFonts w:asciiTheme="majorBidi" w:hAnsiTheme="majorBidi"/>
          <w:sz w:val="30"/>
          <w:szCs w:val="30"/>
        </w:rPr>
        <w:t>1</w:t>
      </w:r>
      <w:r w:rsidR="003A40D0" w:rsidRPr="00CB4672">
        <w:rPr>
          <w:rFonts w:asciiTheme="majorBidi" w:hAnsiTheme="majorBidi"/>
          <w:sz w:val="30"/>
          <w:szCs w:val="30"/>
        </w:rPr>
        <w:t>3</w:t>
      </w:r>
      <w:r w:rsidR="00BF0832">
        <w:rPr>
          <w:rFonts w:asciiTheme="majorBidi" w:hAnsiTheme="majorBidi"/>
          <w:sz w:val="30"/>
          <w:szCs w:val="30"/>
        </w:rPr>
        <w:t>7</w:t>
      </w:r>
      <w:r w:rsidR="003A40D0" w:rsidRPr="00CB4672">
        <w:rPr>
          <w:rFonts w:asciiTheme="majorBidi" w:hAnsiTheme="majorBidi"/>
          <w:sz w:val="30"/>
          <w:szCs w:val="30"/>
        </w:rPr>
        <w:t>,</w:t>
      </w:r>
      <w:r w:rsidR="00BF0832">
        <w:rPr>
          <w:rFonts w:asciiTheme="majorBidi" w:hAnsiTheme="majorBidi"/>
          <w:sz w:val="30"/>
          <w:szCs w:val="30"/>
        </w:rPr>
        <w:t>146</w:t>
      </w:r>
      <w:r w:rsidR="003A40D0" w:rsidRPr="00CB4672">
        <w:rPr>
          <w:rFonts w:asciiTheme="majorBidi" w:hAnsiTheme="majorBidi"/>
          <w:sz w:val="30"/>
          <w:szCs w:val="30"/>
        </w:rPr>
        <w:t>,</w:t>
      </w:r>
      <w:r w:rsidR="004805BF">
        <w:rPr>
          <w:rFonts w:asciiTheme="majorBidi" w:hAnsiTheme="majorBidi"/>
          <w:sz w:val="30"/>
          <w:szCs w:val="30"/>
        </w:rPr>
        <w:t>685</w:t>
      </w:r>
      <w:r w:rsidR="003A40D0" w:rsidRPr="00CB4672">
        <w:rPr>
          <w:rFonts w:asciiTheme="majorBidi" w:hAnsiTheme="majorBidi"/>
          <w:sz w:val="30"/>
          <w:szCs w:val="30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หุ้น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มูล</w:t>
      </w:r>
      <w:r w:rsidR="00246D5B" w:rsidRPr="00CB4672">
        <w:rPr>
          <w:rFonts w:asciiTheme="majorBidi" w:hAnsiTheme="majorBidi" w:hint="cs"/>
          <w:sz w:val="30"/>
          <w:szCs w:val="30"/>
          <w:cs/>
          <w:lang w:val="th-TH"/>
        </w:rPr>
        <w:t>ค่า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ที่ตราไว้หุ้นละ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246D5B" w:rsidRPr="00CB4672">
        <w:rPr>
          <w:rFonts w:asciiTheme="majorBidi" w:hAnsiTheme="majorBidi"/>
          <w:sz w:val="30"/>
          <w:szCs w:val="30"/>
        </w:rPr>
        <w:t>5</w:t>
      </w:r>
      <w:r w:rsidR="00056CB7" w:rsidRPr="00CB4672">
        <w:rPr>
          <w:rFonts w:asciiTheme="majorBidi" w:hAnsiTheme="majorBidi"/>
          <w:sz w:val="30"/>
          <w:szCs w:val="30"/>
        </w:rPr>
        <w:t>.00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จำนวนเงินรวม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D0EAE" w:rsidRPr="00CB4672">
        <w:rPr>
          <w:rFonts w:asciiTheme="majorBidi" w:hAnsiTheme="majorBidi"/>
          <w:sz w:val="30"/>
          <w:szCs w:val="30"/>
        </w:rPr>
        <w:t>15,685,733,425</w:t>
      </w:r>
      <w:r w:rsidR="00246D5B" w:rsidRPr="00CB4672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ทั้งนี้บริษัทได้ดำเนินการจดทะเบียนลดทุนดังกล่าวกับกรมพัฒนาธุรกิจการค้าแล้ว</w:t>
      </w:r>
    </w:p>
    <w:p w14:paraId="6FF71135" w14:textId="77777777" w:rsidR="00251441" w:rsidRDefault="00251441" w:rsidP="00525290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104178C3" w14:textId="68852C8C" w:rsidR="00525290" w:rsidRPr="00277985" w:rsidRDefault="001A5028" w:rsidP="00127560">
      <w:pPr>
        <w:pStyle w:val="ListParagraph"/>
        <w:tabs>
          <w:tab w:val="clear" w:pos="907"/>
        </w:tabs>
        <w:spacing w:line="240" w:lineRule="auto"/>
        <w:ind w:left="680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 xml:space="preserve">เมื่อวันที่ </w:t>
      </w:r>
      <w:r w:rsidR="00821B70">
        <w:rPr>
          <w:rFonts w:asciiTheme="majorBidi" w:hAnsiTheme="majorBidi" w:cstheme="majorBidi"/>
          <w:spacing w:val="-6"/>
          <w:sz w:val="30"/>
          <w:szCs w:val="30"/>
        </w:rPr>
        <w:t>12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77829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821B70">
        <w:rPr>
          <w:rFonts w:asciiTheme="majorBidi" w:hAnsiTheme="majorBidi" w:cstheme="majorBidi"/>
          <w:spacing w:val="-6"/>
          <w:sz w:val="30"/>
          <w:szCs w:val="30"/>
        </w:rPr>
        <w:t>2567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บริษัทได้ดําเนินการจดทะเบียน</w:t>
      </w:r>
      <w:r w:rsidR="00F203DD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ลด</w:t>
      </w:r>
      <w:r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ทุน</w:t>
      </w:r>
      <w:r w:rsidR="001C1495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จดทะเบียน</w:t>
      </w:r>
      <w:r w:rsidR="007D4DCD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 xml:space="preserve">ของบริษัทจำนวน </w:t>
      </w:r>
      <w:r w:rsidR="007D4DCD">
        <w:rPr>
          <w:rFonts w:asciiTheme="majorBidi" w:hAnsiTheme="majorBidi" w:cstheme="majorBidi"/>
          <w:spacing w:val="-6"/>
          <w:sz w:val="30"/>
          <w:szCs w:val="30"/>
        </w:rPr>
        <w:t>110</w:t>
      </w:r>
      <w:r w:rsidR="00331E58">
        <w:rPr>
          <w:rFonts w:asciiTheme="majorBidi" w:hAnsiTheme="majorBidi" w:cstheme="majorBidi"/>
          <w:spacing w:val="-6"/>
          <w:sz w:val="30"/>
          <w:szCs w:val="30"/>
        </w:rPr>
        <w:t xml:space="preserve">,514,815 </w:t>
      </w:r>
      <w:r w:rsidR="00331E58">
        <w:rPr>
          <w:rFonts w:asciiTheme="majorBidi" w:hAnsiTheme="majorBidi" w:cstheme="majorBidi" w:hint="cs"/>
          <w:spacing w:val="-6"/>
          <w:sz w:val="30"/>
          <w:szCs w:val="30"/>
          <w:cs/>
        </w:rPr>
        <w:t>บาท</w:t>
      </w:r>
      <w:r w:rsidR="002A438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จากทุนจดทะเบียนเดิม</w:t>
      </w:r>
      <w:r w:rsidR="0001177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 </w:t>
      </w:r>
      <w:r w:rsidR="0001177F">
        <w:rPr>
          <w:rFonts w:asciiTheme="majorBidi" w:hAnsiTheme="majorBidi" w:cstheme="majorBidi"/>
          <w:spacing w:val="-6"/>
          <w:sz w:val="30"/>
          <w:szCs w:val="30"/>
        </w:rPr>
        <w:t>15,685</w:t>
      </w:r>
      <w:r w:rsidR="00696A73">
        <w:rPr>
          <w:rFonts w:asciiTheme="majorBidi" w:hAnsiTheme="majorBidi" w:cstheme="majorBidi"/>
          <w:spacing w:val="-6"/>
          <w:sz w:val="30"/>
          <w:szCs w:val="30"/>
        </w:rPr>
        <w:t xml:space="preserve">,733,425 </w:t>
      </w:r>
      <w:r w:rsidR="00696A7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="00CF3139">
        <w:rPr>
          <w:rFonts w:asciiTheme="majorBidi" w:hAnsiTheme="majorBidi" w:cstheme="majorBidi" w:hint="cs"/>
          <w:spacing w:val="-6"/>
          <w:sz w:val="30"/>
          <w:szCs w:val="30"/>
          <w:cs/>
        </w:rPr>
        <w:t>เป็นทุนจดทะเบียน</w:t>
      </w:r>
      <w:r w:rsidR="00C66C6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ใหม่จำนวน </w:t>
      </w:r>
      <w:r w:rsidR="00C66C68">
        <w:rPr>
          <w:rFonts w:asciiTheme="majorBidi" w:hAnsiTheme="majorBidi" w:cstheme="majorBidi"/>
          <w:spacing w:val="-6"/>
          <w:sz w:val="30"/>
          <w:szCs w:val="30"/>
        </w:rPr>
        <w:t>15,575</w:t>
      </w:r>
      <w:r w:rsidR="00642CCB">
        <w:rPr>
          <w:rFonts w:asciiTheme="majorBidi" w:hAnsiTheme="majorBidi" w:cstheme="majorBidi"/>
          <w:spacing w:val="-6"/>
          <w:sz w:val="30"/>
          <w:szCs w:val="30"/>
        </w:rPr>
        <w:t>,218</w:t>
      </w:r>
      <w:r w:rsidR="007E57C7">
        <w:rPr>
          <w:rFonts w:asciiTheme="majorBidi" w:hAnsiTheme="majorBidi" w:cstheme="majorBidi"/>
          <w:spacing w:val="-6"/>
          <w:sz w:val="30"/>
          <w:szCs w:val="30"/>
        </w:rPr>
        <w:t xml:space="preserve">,610 </w:t>
      </w:r>
      <w:r w:rsidR="007E57C7">
        <w:rPr>
          <w:rFonts w:asciiTheme="majorBidi" w:hAnsiTheme="majorBidi" w:cstheme="majorBidi" w:hint="cs"/>
          <w:spacing w:val="-6"/>
          <w:sz w:val="30"/>
          <w:szCs w:val="30"/>
          <w:cs/>
        </w:rPr>
        <w:t>บาท</w:t>
      </w:r>
      <w:r w:rsidR="00035E8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3A680D">
        <w:rPr>
          <w:rFonts w:asciiTheme="majorBidi" w:hAnsiTheme="majorBidi" w:cstheme="majorBidi" w:hint="cs"/>
          <w:spacing w:val="-6"/>
          <w:sz w:val="30"/>
          <w:szCs w:val="30"/>
          <w:cs/>
        </w:rPr>
        <w:t>โดยการตัดหุ้น</w:t>
      </w:r>
      <w:r w:rsidR="003D756D">
        <w:rPr>
          <w:rFonts w:asciiTheme="majorBidi" w:hAnsiTheme="majorBidi" w:cstheme="majorBidi" w:hint="cs"/>
          <w:spacing w:val="-6"/>
          <w:sz w:val="30"/>
          <w:szCs w:val="30"/>
          <w:cs/>
        </w:rPr>
        <w:t>สามัญ</w:t>
      </w:r>
      <w:r w:rsidR="007B1DF8">
        <w:rPr>
          <w:rFonts w:asciiTheme="majorBidi" w:hAnsiTheme="majorBidi" w:cstheme="majorBidi" w:hint="cs"/>
          <w:spacing w:val="-6"/>
          <w:sz w:val="30"/>
          <w:szCs w:val="30"/>
          <w:cs/>
        </w:rPr>
        <w:t>ที่</w:t>
      </w:r>
      <w:r w:rsidR="00127560">
        <w:rPr>
          <w:rFonts w:asciiTheme="majorBidi" w:hAnsiTheme="majorBidi" w:cstheme="majorBidi" w:hint="cs"/>
          <w:spacing w:val="-6"/>
          <w:sz w:val="30"/>
          <w:szCs w:val="30"/>
          <w:cs/>
        </w:rPr>
        <w:t>ยังไม่ได้ออกจำหน่าย</w:t>
      </w:r>
      <w:r w:rsidR="00822EE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จำนวน </w:t>
      </w:r>
      <w:r w:rsidR="00822EE4">
        <w:rPr>
          <w:rFonts w:asciiTheme="majorBidi" w:hAnsiTheme="majorBidi" w:cstheme="majorBidi"/>
          <w:spacing w:val="-6"/>
          <w:sz w:val="30"/>
          <w:szCs w:val="30"/>
        </w:rPr>
        <w:t xml:space="preserve">22,102,963 </w:t>
      </w:r>
      <w:r w:rsidR="00822EE4">
        <w:rPr>
          <w:rFonts w:asciiTheme="majorBidi" w:hAnsiTheme="majorBidi" w:cstheme="majorBidi" w:hint="cs"/>
          <w:spacing w:val="-6"/>
          <w:sz w:val="30"/>
          <w:szCs w:val="30"/>
          <w:cs/>
        </w:rPr>
        <w:t>หุ้น</w:t>
      </w:r>
      <w:r w:rsidR="005D66A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มูลค่าที่ตราไว้</w:t>
      </w:r>
      <w:r w:rsidR="00751E2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หุ้นละ </w:t>
      </w:r>
      <w:r w:rsidR="00751E2E">
        <w:rPr>
          <w:rFonts w:asciiTheme="majorBidi" w:hAnsiTheme="majorBidi" w:cstheme="majorBidi"/>
          <w:spacing w:val="-6"/>
          <w:sz w:val="30"/>
          <w:szCs w:val="30"/>
        </w:rPr>
        <w:t xml:space="preserve">5.00 </w:t>
      </w:r>
      <w:r w:rsidR="00751E2E">
        <w:rPr>
          <w:rFonts w:asciiTheme="majorBidi" w:hAnsiTheme="majorBidi" w:cstheme="majorBidi" w:hint="cs"/>
          <w:spacing w:val="-6"/>
          <w:sz w:val="30"/>
          <w:szCs w:val="30"/>
          <w:cs/>
        </w:rPr>
        <w:t>บาท</w:t>
      </w:r>
      <w:r w:rsidR="005E5EC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AE2219">
        <w:rPr>
          <w:rFonts w:asciiTheme="majorBidi" w:hAnsiTheme="majorBidi" w:cstheme="majorBidi" w:hint="cs"/>
          <w:spacing w:val="-6"/>
          <w:sz w:val="30"/>
          <w:szCs w:val="30"/>
          <w:cs/>
        </w:rPr>
        <w:t>ทั้งนี้บริษัทได้ดำเนินการ</w:t>
      </w:r>
      <w:r w:rsidR="007B1DF8">
        <w:rPr>
          <w:rFonts w:asciiTheme="majorBidi" w:hAnsiTheme="majorBidi" w:cstheme="majorBidi" w:hint="cs"/>
          <w:spacing w:val="-6"/>
          <w:sz w:val="30"/>
          <w:szCs w:val="30"/>
          <w:cs/>
        </w:rPr>
        <w:t>จดทะเบียนลดทุนดังกล่าว</w:t>
      </w:r>
      <w:r w:rsidR="005E5EC4">
        <w:rPr>
          <w:rFonts w:asciiTheme="majorBidi" w:hAnsiTheme="majorBidi" w:cstheme="majorBidi" w:hint="cs"/>
          <w:spacing w:val="-6"/>
          <w:sz w:val="30"/>
          <w:szCs w:val="30"/>
          <w:cs/>
        </w:rPr>
        <w:t>ต่อกรมพัฒนา</w:t>
      </w:r>
      <w:r w:rsidR="00495505">
        <w:rPr>
          <w:rFonts w:asciiTheme="majorBidi" w:hAnsiTheme="majorBidi" w:cstheme="majorBidi" w:hint="cs"/>
          <w:spacing w:val="-6"/>
          <w:sz w:val="30"/>
          <w:szCs w:val="30"/>
          <w:cs/>
        </w:rPr>
        <w:t>ธุรกิจการค้า</w:t>
      </w:r>
      <w:r w:rsidR="008E5870">
        <w:rPr>
          <w:rFonts w:asciiTheme="majorBidi" w:hAnsiTheme="majorBidi" w:cstheme="majorBidi" w:hint="cs"/>
          <w:spacing w:val="-6"/>
          <w:sz w:val="30"/>
          <w:szCs w:val="30"/>
          <w:cs/>
        </w:rPr>
        <w:t>และกระทรวง</w:t>
      </w:r>
      <w:r w:rsidR="00C371D0">
        <w:rPr>
          <w:rFonts w:asciiTheme="majorBidi" w:hAnsiTheme="majorBidi" w:cstheme="majorBidi" w:hint="cs"/>
          <w:spacing w:val="-6"/>
          <w:sz w:val="30"/>
          <w:szCs w:val="30"/>
          <w:cs/>
        </w:rPr>
        <w:t>พาณิชย์</w:t>
      </w:r>
      <w:r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</w:p>
    <w:p w14:paraId="376B710D" w14:textId="7B877C9E" w:rsidR="007B1DF8" w:rsidRDefault="007B1DF8" w:rsidP="007B1DF8">
      <w:pPr>
        <w:pStyle w:val="ListParagraph"/>
        <w:tabs>
          <w:tab w:val="clear" w:pos="907"/>
        </w:tabs>
        <w:spacing w:line="240" w:lineRule="auto"/>
        <w:ind w:left="680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lastRenderedPageBreak/>
        <w:t xml:space="preserve">เมื่อวันที่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บริษัทได้ดําเนินการจดทะเบียน</w:t>
      </w:r>
      <w:r w:rsidR="00F203DD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เพิ่ม</w:t>
      </w:r>
      <w:r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ทุน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 xml:space="preserve">จดทะเบียนของบริษัทจำนวน </w:t>
      </w:r>
      <w:r w:rsidR="00A53DA6">
        <w:rPr>
          <w:rFonts w:asciiTheme="majorBidi" w:hAnsiTheme="majorBidi" w:cstheme="majorBidi"/>
          <w:spacing w:val="-6"/>
          <w:sz w:val="30"/>
          <w:szCs w:val="30"/>
        </w:rPr>
        <w:t>2</w:t>
      </w:r>
      <w:r>
        <w:rPr>
          <w:rFonts w:asciiTheme="majorBidi" w:hAnsiTheme="majorBidi" w:cstheme="majorBidi"/>
          <w:spacing w:val="-6"/>
          <w:sz w:val="30"/>
          <w:szCs w:val="30"/>
        </w:rPr>
        <w:t>,</w:t>
      </w:r>
      <w:r w:rsidR="00A53DA6">
        <w:rPr>
          <w:rFonts w:asciiTheme="majorBidi" w:hAnsiTheme="majorBidi" w:cstheme="majorBidi"/>
          <w:spacing w:val="-6"/>
          <w:sz w:val="30"/>
          <w:szCs w:val="30"/>
        </w:rPr>
        <w:t>820</w:t>
      </w:r>
      <w:r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34C5F">
        <w:rPr>
          <w:rFonts w:asciiTheme="majorBidi" w:hAnsiTheme="majorBidi" w:cstheme="majorBidi"/>
          <w:spacing w:val="-6"/>
          <w:sz w:val="30"/>
          <w:szCs w:val="30"/>
        </w:rPr>
        <w:t>7</w:t>
      </w:r>
      <w:r>
        <w:rPr>
          <w:rFonts w:asciiTheme="majorBidi" w:hAnsiTheme="majorBidi" w:cstheme="majorBidi"/>
          <w:spacing w:val="-6"/>
          <w:sz w:val="30"/>
          <w:szCs w:val="30"/>
        </w:rPr>
        <w:t>15</w:t>
      </w:r>
      <w:r w:rsidR="00134C5F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BC5EFC">
        <w:rPr>
          <w:rFonts w:asciiTheme="majorBidi" w:hAnsiTheme="majorBidi" w:cstheme="majorBidi"/>
          <w:spacing w:val="-6"/>
          <w:sz w:val="30"/>
          <w:szCs w:val="30"/>
        </w:rPr>
        <w:t>730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จากทุนจดทะเบียนเดิมจำนวน </w:t>
      </w:r>
      <w:r>
        <w:rPr>
          <w:rFonts w:asciiTheme="majorBidi" w:hAnsiTheme="majorBidi" w:cstheme="majorBidi"/>
          <w:spacing w:val="-6"/>
          <w:sz w:val="30"/>
          <w:szCs w:val="30"/>
        </w:rPr>
        <w:t>15,</w:t>
      </w:r>
      <w:r w:rsidR="004B67DE">
        <w:rPr>
          <w:rFonts w:asciiTheme="majorBidi" w:hAnsiTheme="majorBidi" w:cstheme="majorBidi"/>
          <w:spacing w:val="-6"/>
          <w:sz w:val="30"/>
          <w:szCs w:val="30"/>
        </w:rPr>
        <w:t>575</w:t>
      </w:r>
      <w:r>
        <w:rPr>
          <w:rFonts w:asciiTheme="majorBidi" w:hAnsiTheme="majorBidi" w:cstheme="majorBidi"/>
          <w:spacing w:val="-6"/>
          <w:sz w:val="30"/>
          <w:szCs w:val="30"/>
        </w:rPr>
        <w:t>,</w:t>
      </w:r>
      <w:r w:rsidR="00C97961">
        <w:rPr>
          <w:rFonts w:asciiTheme="majorBidi" w:hAnsiTheme="majorBidi" w:cstheme="majorBidi"/>
          <w:spacing w:val="-6"/>
          <w:sz w:val="30"/>
          <w:szCs w:val="30"/>
        </w:rPr>
        <w:t>218</w:t>
      </w:r>
      <w:r>
        <w:rPr>
          <w:rFonts w:asciiTheme="majorBidi" w:hAnsiTheme="majorBidi" w:cstheme="majorBidi"/>
          <w:spacing w:val="-6"/>
          <w:sz w:val="30"/>
          <w:szCs w:val="30"/>
        </w:rPr>
        <w:t>,</w:t>
      </w:r>
      <w:r w:rsidR="005E57E1">
        <w:rPr>
          <w:rFonts w:asciiTheme="majorBidi" w:hAnsiTheme="majorBidi" w:cstheme="majorBidi"/>
          <w:spacing w:val="-6"/>
          <w:sz w:val="30"/>
          <w:szCs w:val="30"/>
        </w:rPr>
        <w:t>610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เป็นทุนจดทะเบียนใหม่จำนวน </w:t>
      </w:r>
      <w:r>
        <w:rPr>
          <w:rFonts w:asciiTheme="majorBidi" w:hAnsiTheme="majorBidi" w:cstheme="majorBidi"/>
          <w:spacing w:val="-6"/>
          <w:sz w:val="30"/>
          <w:szCs w:val="30"/>
        </w:rPr>
        <w:t>1</w:t>
      </w:r>
      <w:r w:rsidR="00155FA8">
        <w:rPr>
          <w:rFonts w:asciiTheme="majorBidi" w:hAnsiTheme="majorBidi" w:cstheme="majorBidi"/>
          <w:spacing w:val="-6"/>
          <w:sz w:val="30"/>
          <w:szCs w:val="30"/>
        </w:rPr>
        <w:t>8</w:t>
      </w:r>
      <w:r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55FA8">
        <w:rPr>
          <w:rFonts w:asciiTheme="majorBidi" w:hAnsiTheme="majorBidi" w:cstheme="majorBidi"/>
          <w:spacing w:val="-6"/>
          <w:sz w:val="30"/>
          <w:szCs w:val="30"/>
        </w:rPr>
        <w:t>395</w:t>
      </w:r>
      <w:r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55FA8">
        <w:rPr>
          <w:rFonts w:asciiTheme="majorBidi" w:hAnsiTheme="majorBidi" w:cstheme="majorBidi"/>
          <w:spacing w:val="-6"/>
          <w:sz w:val="30"/>
          <w:szCs w:val="30"/>
        </w:rPr>
        <w:t>934</w:t>
      </w:r>
      <w:r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55FA8">
        <w:rPr>
          <w:rFonts w:asciiTheme="majorBidi" w:hAnsiTheme="majorBidi" w:cstheme="majorBidi"/>
          <w:spacing w:val="-6"/>
          <w:sz w:val="30"/>
          <w:szCs w:val="30"/>
        </w:rPr>
        <w:t>340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บาท โดยการ</w:t>
      </w:r>
      <w:r w:rsidR="00302CB3">
        <w:rPr>
          <w:rFonts w:asciiTheme="majorBidi" w:hAnsiTheme="majorBidi" w:cstheme="majorBidi" w:hint="cs"/>
          <w:spacing w:val="-6"/>
          <w:sz w:val="30"/>
          <w:szCs w:val="30"/>
          <w:cs/>
        </w:rPr>
        <w:t>ออก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หุ้นสามัญ</w:t>
      </w:r>
      <w:r w:rsidR="00502696">
        <w:rPr>
          <w:rFonts w:asciiTheme="majorBidi" w:hAnsiTheme="majorBidi" w:cstheme="majorBidi" w:hint="cs"/>
          <w:spacing w:val="-6"/>
          <w:sz w:val="30"/>
          <w:szCs w:val="30"/>
          <w:cs/>
        </w:rPr>
        <w:t>เพิ่มทุน</w:t>
      </w:r>
      <w:r w:rsidR="000D351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จำนวนไม่เกิน </w:t>
      </w:r>
      <w:r w:rsidR="000D3513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574B87">
        <w:rPr>
          <w:rFonts w:asciiTheme="majorBidi" w:hAnsiTheme="majorBidi" w:cstheme="majorBidi"/>
          <w:spacing w:val="-6"/>
          <w:sz w:val="30"/>
          <w:szCs w:val="30"/>
        </w:rPr>
        <w:t>64</w:t>
      </w:r>
      <w:r>
        <w:rPr>
          <w:rFonts w:asciiTheme="majorBidi" w:hAnsiTheme="majorBidi" w:cstheme="majorBidi"/>
          <w:spacing w:val="-6"/>
          <w:sz w:val="30"/>
          <w:szCs w:val="30"/>
        </w:rPr>
        <w:t>,1</w:t>
      </w:r>
      <w:r w:rsidR="00225228">
        <w:rPr>
          <w:rFonts w:asciiTheme="majorBidi" w:hAnsiTheme="majorBidi" w:cstheme="majorBidi"/>
          <w:spacing w:val="-6"/>
          <w:sz w:val="30"/>
          <w:szCs w:val="30"/>
        </w:rPr>
        <w:t>43</w:t>
      </w:r>
      <w:r>
        <w:rPr>
          <w:rFonts w:asciiTheme="majorBidi" w:hAnsiTheme="majorBidi" w:cstheme="majorBidi"/>
          <w:spacing w:val="-6"/>
          <w:sz w:val="30"/>
          <w:szCs w:val="30"/>
        </w:rPr>
        <w:t>,</w:t>
      </w:r>
      <w:r w:rsidR="00205B39">
        <w:rPr>
          <w:rFonts w:asciiTheme="majorBidi" w:hAnsiTheme="majorBidi" w:cstheme="majorBidi"/>
          <w:spacing w:val="-6"/>
          <w:sz w:val="30"/>
          <w:szCs w:val="30"/>
        </w:rPr>
        <w:t>146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5.00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บาท ทั้งนี้บริษัทได้ดำเนินการจดทะเบียน</w:t>
      </w:r>
      <w:r w:rsidR="00977287">
        <w:rPr>
          <w:rFonts w:asciiTheme="majorBidi" w:hAnsiTheme="majorBidi" w:cstheme="majorBidi" w:hint="cs"/>
          <w:spacing w:val="-6"/>
          <w:sz w:val="30"/>
          <w:szCs w:val="30"/>
          <w:cs/>
        </w:rPr>
        <w:t>เพิ่ม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ทุนดังกล่าวต่อกรมพัฒนาธุรกิจการค้าและกระทรวงพาณิชย์</w:t>
      </w:r>
      <w:r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</w:p>
    <w:p w14:paraId="3DA02E63" w14:textId="77777777" w:rsidR="000A328D" w:rsidRDefault="000A328D" w:rsidP="000A328D">
      <w:pPr>
        <w:tabs>
          <w:tab w:val="clear" w:pos="907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BB3331" w14:textId="2A8739D8" w:rsidR="006F029E" w:rsidRPr="00806E36" w:rsidRDefault="006F029E" w:rsidP="00806E36">
      <w:pPr>
        <w:pStyle w:val="ListParagraph"/>
        <w:tabs>
          <w:tab w:val="clear" w:pos="907"/>
        </w:tabs>
        <w:spacing w:line="240" w:lineRule="auto"/>
        <w:ind w:left="630"/>
        <w:rPr>
          <w:rFonts w:asciiTheme="majorBidi" w:hAnsiTheme="majorBidi"/>
          <w:i/>
          <w:iCs/>
          <w:sz w:val="30"/>
          <w:szCs w:val="30"/>
        </w:rPr>
      </w:pPr>
      <w:r w:rsidRPr="00806E36">
        <w:rPr>
          <w:rFonts w:asciiTheme="majorBidi" w:hAnsiTheme="majorBidi"/>
          <w:i/>
          <w:iCs/>
          <w:sz w:val="30"/>
          <w:szCs w:val="30"/>
          <w:cs/>
        </w:rPr>
        <w:t>ใบสำคัญแสดงสิทธิที่จะซื้อหุ้น</w:t>
      </w:r>
    </w:p>
    <w:p w14:paraId="48A7A515" w14:textId="77777777" w:rsidR="006F029E" w:rsidRPr="00866118" w:rsidRDefault="006F029E" w:rsidP="006F029E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Cs w:val="18"/>
        </w:rPr>
      </w:pPr>
    </w:p>
    <w:p w14:paraId="220FF652" w14:textId="19636E4B" w:rsidR="006967A5" w:rsidRDefault="006967A5" w:rsidP="006D20A6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C02BA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C02BA0">
        <w:rPr>
          <w:rFonts w:asciiTheme="majorBidi" w:hAnsiTheme="majorBidi"/>
          <w:sz w:val="30"/>
          <w:szCs w:val="30"/>
        </w:rPr>
        <w:t xml:space="preserve">9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>2566</w:t>
      </w:r>
      <w:r w:rsidRPr="00C02BA0">
        <w:rPr>
          <w:rFonts w:asciiTheme="majorBidi" w:hAnsiTheme="majorBidi"/>
          <w:sz w:val="30"/>
          <w:szCs w:val="30"/>
          <w:cs/>
        </w:rPr>
        <w:t xml:space="preserve">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C02BA0">
        <w:rPr>
          <w:rFonts w:asciiTheme="majorBidi" w:hAnsiTheme="majorBidi"/>
          <w:sz w:val="30"/>
          <w:szCs w:val="30"/>
        </w:rPr>
        <w:t xml:space="preserve">2566 </w:t>
      </w:r>
      <w:r w:rsidRPr="00C02BA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การออกและ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>จัดสรร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ใบสำคัญแสดงสิทธิที่</w:t>
      </w:r>
      <w:r w:rsidRPr="006D20A6">
        <w:rPr>
          <w:rFonts w:asciiTheme="majorBidi" w:hAnsiTheme="majorBidi"/>
          <w:sz w:val="30"/>
          <w:szCs w:val="30"/>
          <w:cs/>
          <w:lang w:val="th-TH"/>
        </w:rPr>
        <w:t>จะ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ซื้อหุ้นสามัญเพิ่มทุนรุ่นที่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(“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CHO-W4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”) จำนวนไม่เกิน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680,839,400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หน่วย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ให้แก่ผู้ถือหุ้นเดิมตามสัดส่วนการถือหุ้น (</w:t>
      </w:r>
      <w:r w:rsidRPr="001549EE">
        <w:rPr>
          <w:rFonts w:asciiTheme="majorBidi" w:hAnsiTheme="majorBidi" w:cstheme="majorBidi"/>
          <w:spacing w:val="-6"/>
          <w:sz w:val="30"/>
          <w:szCs w:val="30"/>
        </w:rPr>
        <w:t xml:space="preserve">Rights Offering)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โดยไม่คิดมูลค่า ในอัตราส่วนการจัดสรร </w:t>
      </w:r>
      <w:r w:rsidRPr="001549EE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หุ้นสามัญเพิ่มทุน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ต่อ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4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หน่วยใบสำคัญแสดงสิทธิ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และกําหนดราคาการใช้สิทธิเท่ากับ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0.23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บาทต่อหุ้น</w:t>
      </w:r>
      <w:r w:rsidR="00DF270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ต่อ </w:t>
      </w:r>
      <w:r w:rsidR="00DF270C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DF270C">
        <w:rPr>
          <w:rFonts w:asciiTheme="majorBidi" w:hAnsiTheme="majorBidi" w:cstheme="majorBidi" w:hint="cs"/>
          <w:spacing w:val="-4"/>
          <w:sz w:val="30"/>
          <w:szCs w:val="30"/>
          <w:cs/>
        </w:rPr>
        <w:t>หน่</w:t>
      </w:r>
      <w:r w:rsidR="00C30AE1">
        <w:rPr>
          <w:rFonts w:asciiTheme="majorBidi" w:hAnsiTheme="majorBidi" w:cstheme="majorBidi" w:hint="cs"/>
          <w:spacing w:val="-4"/>
          <w:sz w:val="30"/>
          <w:szCs w:val="30"/>
          <w:cs/>
        </w:rPr>
        <w:t>วย</w:t>
      </w:r>
      <w:r w:rsidR="00D11E17">
        <w:rPr>
          <w:rFonts w:asciiTheme="majorBidi" w:hAnsiTheme="majorBidi" w:cstheme="majorBidi" w:hint="cs"/>
          <w:spacing w:val="-4"/>
          <w:sz w:val="30"/>
          <w:szCs w:val="30"/>
          <w:cs/>
        </w:rPr>
        <w:t>ใบสำคัญแสดงสิทธิ</w:t>
      </w:r>
    </w:p>
    <w:p w14:paraId="36E59EF5" w14:textId="77777777" w:rsidR="006967A5" w:rsidRPr="00866118" w:rsidRDefault="006967A5" w:rsidP="006F029E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Cs w:val="18"/>
        </w:rPr>
      </w:pPr>
    </w:p>
    <w:p w14:paraId="6274FF01" w14:textId="578BBEC1" w:rsidR="006F029E" w:rsidRPr="006639B9" w:rsidRDefault="005547CF" w:rsidP="006F029E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D11E17">
        <w:rPr>
          <w:rFonts w:asciiTheme="majorBidi" w:hAnsiTheme="majorBidi" w:cstheme="majorBidi" w:hint="cs"/>
          <w:sz w:val="30"/>
          <w:szCs w:val="30"/>
          <w:cs/>
        </w:rPr>
        <w:t xml:space="preserve">เดือนมิถุนายน </w:t>
      </w:r>
      <w:r w:rsidR="00D11E17">
        <w:rPr>
          <w:rFonts w:asciiTheme="majorBidi" w:hAnsiTheme="majorBidi" w:cstheme="majorBidi"/>
          <w:sz w:val="30"/>
          <w:szCs w:val="30"/>
        </w:rPr>
        <w:t>2567</w:t>
      </w:r>
      <w:r w:rsidR="008B4F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029E"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กลุ่มบริษัทได้ออกใบสำคัญแสดงสิทธิที่จะซื้อหุ้นสามัญ </w:t>
      </w:r>
      <w:r w:rsidR="006F029E" w:rsidRPr="006639B9">
        <w:rPr>
          <w:rFonts w:asciiTheme="majorBidi" w:hAnsiTheme="majorBidi" w:cstheme="majorBidi"/>
          <w:sz w:val="30"/>
          <w:szCs w:val="30"/>
        </w:rPr>
        <w:t>CHO-W</w:t>
      </w:r>
      <w:r w:rsidR="001E671F">
        <w:rPr>
          <w:rFonts w:asciiTheme="majorBidi" w:hAnsiTheme="majorBidi" w:cstheme="majorBidi"/>
          <w:sz w:val="30"/>
          <w:szCs w:val="30"/>
        </w:rPr>
        <w:t>4</w:t>
      </w:r>
      <w:r w:rsidR="006F029E" w:rsidRPr="006639B9">
        <w:rPr>
          <w:rFonts w:asciiTheme="majorBidi" w:hAnsiTheme="majorBidi" w:cstheme="majorBidi"/>
          <w:sz w:val="30"/>
          <w:szCs w:val="30"/>
          <w:cs/>
        </w:rPr>
        <w:t xml:space="preserve"> รายละเอียดดังนี้</w:t>
      </w: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3870"/>
        <w:gridCol w:w="5195"/>
      </w:tblGrid>
      <w:tr w:rsidR="006F029E" w:rsidRPr="006639B9" w14:paraId="71107547" w14:textId="77777777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7A42D" w14:textId="77777777" w:rsidR="006F029E" w:rsidRPr="00866118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C1231E1" w14:textId="77777777" w:rsidR="006F029E" w:rsidRPr="00866118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12"/>
              </w:rPr>
            </w:pPr>
          </w:p>
        </w:tc>
      </w:tr>
      <w:tr w:rsidR="006F029E" w:rsidRPr="006639B9" w14:paraId="1FE5B4E0" w14:textId="77777777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56806" w14:textId="4F7D35BD" w:rsidR="006F029E" w:rsidRPr="006639B9" w:rsidRDefault="006F029E" w:rsidP="00B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จำนวนหน่วยใบสำคัญแสดงสิทธิ</w:t>
            </w:r>
            <w:r w:rsidR="005E6CB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ที่ออก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7E46439" w14:textId="5083D98D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98783C">
              <w:rPr>
                <w:rFonts w:asciiTheme="majorBidi" w:eastAsia="Times New Roman" w:hAnsiTheme="majorBidi" w:cstheme="majorBidi"/>
                <w:sz w:val="30"/>
                <w:szCs w:val="30"/>
              </w:rPr>
              <w:t>278,474,616</w:t>
            </w:r>
          </w:p>
        </w:tc>
      </w:tr>
      <w:tr w:rsidR="006F029E" w:rsidRPr="006639B9" w14:paraId="3823D059" w14:textId="77777777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8CADE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อัตราการใช้สิทธิ </w:t>
            </w:r>
          </w:p>
          <w:p w14:paraId="4B6B8A27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(ใบสำคัญแสดงสิทธิ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779FDC65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AD713EA" w14:textId="07E76233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proofErr w:type="gramStart"/>
            <w:r w:rsidR="009F38B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:</w:t>
            </w:r>
            <w:proofErr w:type="gramEnd"/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5C597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6F029E" w:rsidRPr="006639B9" w14:paraId="4AB698C8" w14:textId="7777777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CC617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0C483F71" w14:textId="2CB6B862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="002737F1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2737F1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</w:p>
        </w:tc>
      </w:tr>
      <w:tr w:rsidR="006F029E" w:rsidRPr="006639B9" w14:paraId="15F0D35A" w14:textId="77777777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01C7A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37215CC5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ปี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นับแต่วันออกใบสำคัญแสดงสิทธิ</w:t>
            </w:r>
          </w:p>
        </w:tc>
      </w:tr>
      <w:tr w:rsidR="006F029E" w:rsidRPr="006639B9" w14:paraId="471BAA20" w14:textId="77777777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8D8BE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9CFE1F1" w14:textId="6F4590D8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C13433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C1343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C13433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6F029E" w:rsidRPr="006639B9" w14:paraId="793AF5C5" w14:textId="77777777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A63B9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25B0585F" w14:textId="38365973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="00C13433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C13433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A7775A" w:rsidRPr="006639B9" w14:paraId="07609A72" w14:textId="77777777" w:rsidTr="00A7775A">
        <w:trPr>
          <w:trHeight w:val="13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3589E" w14:textId="77777777" w:rsidR="00A7775A" w:rsidRPr="00A7775A" w:rsidRDefault="00A7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292B90D9" w14:textId="77777777" w:rsidR="00A7775A" w:rsidRPr="00A7775A" w:rsidRDefault="00A7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</w:rPr>
            </w:pPr>
          </w:p>
        </w:tc>
      </w:tr>
    </w:tbl>
    <w:p w14:paraId="41AEF75E" w14:textId="2A76527D" w:rsidR="000905E2" w:rsidRPr="006639B9" w:rsidRDefault="00065348" w:rsidP="000905E2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ณ วันท</w:t>
      </w:r>
      <w:r w:rsidR="00E22040">
        <w:rPr>
          <w:rFonts w:asciiTheme="majorBidi" w:hAnsiTheme="majorBidi" w:cstheme="majorBidi" w:hint="cs"/>
          <w:sz w:val="30"/>
          <w:szCs w:val="30"/>
          <w:cs/>
        </w:rPr>
        <w:t xml:space="preserve">ี่ </w:t>
      </w:r>
      <w:r w:rsidR="00E22040">
        <w:rPr>
          <w:rFonts w:asciiTheme="majorBidi" w:hAnsiTheme="majorBidi" w:cstheme="majorBidi"/>
          <w:sz w:val="30"/>
          <w:szCs w:val="30"/>
        </w:rPr>
        <w:t xml:space="preserve">30 </w:t>
      </w:r>
      <w:r w:rsidR="00E22040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E22040">
        <w:rPr>
          <w:rFonts w:asciiTheme="majorBidi" w:hAnsiTheme="majorBidi" w:cstheme="majorBidi"/>
          <w:sz w:val="30"/>
          <w:szCs w:val="30"/>
        </w:rPr>
        <w:t xml:space="preserve">2567 </w:t>
      </w:r>
      <w:r w:rsidR="0036598C">
        <w:rPr>
          <w:rFonts w:asciiTheme="majorBidi" w:hAnsiTheme="majorBidi" w:cstheme="majorBidi" w:hint="cs"/>
          <w:sz w:val="30"/>
          <w:szCs w:val="30"/>
          <w:cs/>
        </w:rPr>
        <w:t>บริษัทมีใบสำคัญแสดงสิทธิ</w:t>
      </w:r>
      <w:r w:rsidR="00DE6401">
        <w:rPr>
          <w:rFonts w:asciiTheme="majorBidi" w:hAnsiTheme="majorBidi" w:cstheme="majorBidi" w:hint="cs"/>
          <w:sz w:val="30"/>
          <w:szCs w:val="30"/>
          <w:cs/>
        </w:rPr>
        <w:t>คงเหลือจำนวน</w:t>
      </w:r>
      <w:r w:rsidR="00E969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6929">
        <w:rPr>
          <w:rFonts w:asciiTheme="majorBidi" w:hAnsiTheme="majorBidi" w:cstheme="majorBidi"/>
          <w:sz w:val="30"/>
          <w:szCs w:val="30"/>
        </w:rPr>
        <w:t xml:space="preserve">278,474,616 </w:t>
      </w:r>
      <w:r w:rsidR="00E96929">
        <w:rPr>
          <w:rFonts w:asciiTheme="majorBidi" w:hAnsiTheme="majorBidi" w:cstheme="majorBidi" w:hint="cs"/>
          <w:sz w:val="30"/>
          <w:szCs w:val="30"/>
          <w:cs/>
        </w:rPr>
        <w:t>หน่วย</w:t>
      </w:r>
    </w:p>
    <w:p w14:paraId="1B40EF1A" w14:textId="77777777" w:rsidR="008E1C42" w:rsidRDefault="008E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2"/>
          <w:szCs w:val="22"/>
        </w:rPr>
      </w:pPr>
      <w:r>
        <w:rPr>
          <w:rFonts w:asciiTheme="majorBidi" w:hAnsiTheme="majorBidi"/>
          <w:b/>
          <w:bCs/>
          <w:sz w:val="22"/>
          <w:szCs w:val="22"/>
        </w:rPr>
        <w:br w:type="page"/>
      </w:r>
    </w:p>
    <w:p w14:paraId="2DE2FF7F" w14:textId="52156E9A" w:rsidR="008C6104" w:rsidRPr="00F1598F" w:rsidRDefault="008C6104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787081AD" w14:textId="77777777" w:rsidR="008C6104" w:rsidRPr="0012344A" w:rsidRDefault="008C6104" w:rsidP="00A9166C">
      <w:pPr>
        <w:ind w:left="540" w:hanging="540"/>
        <w:jc w:val="thaiDistribute"/>
        <w:rPr>
          <w:rFonts w:asciiTheme="majorBidi" w:hAnsiTheme="majorBidi" w:cstheme="majorBidi"/>
          <w:cs/>
        </w:rPr>
      </w:pPr>
    </w:p>
    <w:p w14:paraId="4DF92DA2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F1598F">
        <w:rPr>
          <w:rFonts w:ascii="Angsana New" w:hAnsi="Angsana New"/>
          <w:sz w:val="30"/>
          <w:szCs w:val="30"/>
        </w:rPr>
        <w:t xml:space="preserve">3 </w:t>
      </w:r>
      <w:r w:rsidRPr="00F1598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12344A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3AF3DBFA" w14:textId="6D21B938" w:rsidR="00440E8F" w:rsidRPr="00F1598F" w:rsidRDefault="00440E8F" w:rsidP="008673F1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F1598F" w:rsidRDefault="00440E8F" w:rsidP="008673F1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F1598F" w:rsidRDefault="00440E8F" w:rsidP="008673F1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12344A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1732E921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5442F0" w14:textId="77777777" w:rsidR="00126DD3" w:rsidRDefault="00126DD3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301CC" w14:textId="77777777" w:rsidR="00126DD3" w:rsidRDefault="00126DD3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E15B9" w14:textId="77777777" w:rsidR="00126DD3" w:rsidRPr="00F1598F" w:rsidRDefault="00126DD3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391B4D" w14:textId="666160B4" w:rsidR="00440E8F" w:rsidRPr="00F1598F" w:rsidRDefault="00440E8F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F1598F" w:rsidSect="004C175D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14:paraId="71DA39BE" w14:textId="7447EDB5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1326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รายได้ของกลุ่มกิจการจากลูกค้ารายใหญ่ในระหว่าง</w:t>
      </w:r>
      <w:r w:rsidR="00370ED6" w:rsidRPr="00370ED6">
        <w:rPr>
          <w:rFonts w:asciiTheme="majorBidi" w:hAnsiTheme="majorBidi" w:hint="cs"/>
          <w:sz w:val="30"/>
          <w:szCs w:val="30"/>
          <w:cs/>
          <w:lang w:val="en-GB"/>
        </w:rPr>
        <w:t>งวด</w:t>
      </w:r>
      <w:r w:rsidR="006A7EA0" w:rsidRPr="006A7EA0">
        <w:rPr>
          <w:rFonts w:asciiTheme="majorBidi" w:hAnsiTheme="majorBidi" w:hint="cs"/>
          <w:sz w:val="30"/>
          <w:szCs w:val="30"/>
          <w:cs/>
          <w:lang w:val="en-GB"/>
        </w:rPr>
        <w:t>เก้า</w:t>
      </w:r>
      <w:r w:rsidR="00370ED6" w:rsidRPr="00370ED6">
        <w:rPr>
          <w:rFonts w:asciiTheme="majorBidi" w:hAnsiTheme="majorBidi" w:hint="cs"/>
          <w:sz w:val="30"/>
          <w:szCs w:val="30"/>
          <w:cs/>
          <w:lang w:val="en-GB"/>
        </w:rPr>
        <w:t>เดือนสิ้นสุดวันที่</w:t>
      </w:r>
      <w:r w:rsidR="00370ED6" w:rsidRPr="00370ED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8906E1">
        <w:rPr>
          <w:rFonts w:asciiTheme="majorBidi" w:hAnsiTheme="majorBidi"/>
          <w:sz w:val="30"/>
          <w:szCs w:val="30"/>
        </w:rPr>
        <w:t xml:space="preserve">30 </w:t>
      </w:r>
      <w:bookmarkStart w:id="3" w:name="_Hlk175664844"/>
      <w:r w:rsidR="00544DA1">
        <w:rPr>
          <w:rFonts w:asciiTheme="majorBidi" w:hAnsiTheme="majorBidi" w:hint="cs"/>
          <w:sz w:val="30"/>
          <w:szCs w:val="30"/>
          <w:cs/>
          <w:lang w:val="en-GB"/>
        </w:rPr>
        <w:t>กันย</w:t>
      </w:r>
      <w:r w:rsidR="00544DA1" w:rsidRPr="00370ED6">
        <w:rPr>
          <w:rFonts w:asciiTheme="majorBidi" w:hAnsiTheme="majorBidi" w:hint="cs"/>
          <w:sz w:val="30"/>
          <w:szCs w:val="30"/>
          <w:cs/>
          <w:lang w:val="en-GB"/>
        </w:rPr>
        <w:t>ายน</w:t>
      </w:r>
      <w:bookmarkEnd w:id="3"/>
      <w:r w:rsidR="00D47382" w:rsidRPr="00667072">
        <w:rPr>
          <w:rFonts w:asciiTheme="majorBidi" w:hAnsiTheme="majorBidi"/>
          <w:sz w:val="30"/>
          <w:szCs w:val="30"/>
          <w:cs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D47382">
        <w:rPr>
          <w:rFonts w:asciiTheme="majorBidi" w:hAnsiTheme="majorBidi"/>
          <w:sz w:val="30"/>
          <w:szCs w:val="30"/>
        </w:rPr>
        <w:t>7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D47382">
        <w:rPr>
          <w:rFonts w:asciiTheme="majorBidi" w:hAnsiTheme="majorBidi"/>
          <w:sz w:val="30"/>
          <w:szCs w:val="30"/>
        </w:rPr>
        <w:t xml:space="preserve">6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มีจำนวน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เงิน</w:t>
      </w:r>
      <w:r w:rsidR="00FB1D9F">
        <w:rPr>
          <w:rFonts w:asciiTheme="majorBidi" w:hAnsiTheme="majorBidi"/>
          <w:sz w:val="30"/>
          <w:szCs w:val="30"/>
          <w:lang w:val="en-GB"/>
        </w:rPr>
        <w:t xml:space="preserve"> </w:t>
      </w:r>
      <w:r w:rsidR="00B31AD5">
        <w:rPr>
          <w:rFonts w:asciiTheme="majorBidi" w:hAnsiTheme="majorBidi"/>
          <w:sz w:val="30"/>
          <w:szCs w:val="30"/>
          <w:lang w:val="en-GB"/>
        </w:rPr>
        <w:t>119.4</w:t>
      </w:r>
      <w:r w:rsidR="001B3816">
        <w:rPr>
          <w:rFonts w:asciiTheme="majorBidi" w:hAnsiTheme="majorBidi"/>
          <w:sz w:val="30"/>
          <w:szCs w:val="30"/>
          <w:lang w:val="en-GB"/>
        </w:rPr>
        <w:t>0</w:t>
      </w:r>
      <w:r w:rsidR="00B31AD5">
        <w:rPr>
          <w:rFonts w:asciiTheme="majorBidi" w:hAnsiTheme="majorBidi"/>
          <w:sz w:val="30"/>
          <w:szCs w:val="30"/>
        </w:rPr>
        <w:t xml:space="preserve"> </w:t>
      </w:r>
      <w:r w:rsidRPr="00ED7B38">
        <w:rPr>
          <w:rFonts w:asciiTheme="majorBidi" w:hAnsiTheme="majorBidi" w:hint="cs"/>
          <w:sz w:val="30"/>
          <w:szCs w:val="30"/>
          <w:cs/>
          <w:lang w:val="en-GB"/>
        </w:rPr>
        <w:t>ล้าน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3E1FF2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223C20" w:rsidRPr="00223C20">
        <w:rPr>
          <w:rFonts w:asciiTheme="majorBidi" w:hAnsiTheme="majorBidi"/>
          <w:sz w:val="30"/>
          <w:szCs w:val="30"/>
        </w:rPr>
        <w:t>99.50</w:t>
      </w:r>
      <w:r w:rsidR="00223C20" w:rsidRPr="00223C20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5BE621C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AB0E4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0B4FE07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4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7"/>
        <w:gridCol w:w="1013"/>
        <w:gridCol w:w="358"/>
        <w:gridCol w:w="990"/>
        <w:gridCol w:w="270"/>
        <w:gridCol w:w="911"/>
        <w:gridCol w:w="259"/>
        <w:gridCol w:w="795"/>
        <w:gridCol w:w="272"/>
        <w:gridCol w:w="970"/>
        <w:gridCol w:w="269"/>
        <w:gridCol w:w="916"/>
        <w:gridCol w:w="236"/>
        <w:gridCol w:w="1134"/>
        <w:gridCol w:w="269"/>
        <w:gridCol w:w="1171"/>
        <w:gridCol w:w="269"/>
      </w:tblGrid>
      <w:tr w:rsidR="008A7F1A" w:rsidRPr="00D80E78" w14:paraId="3524CD9A" w14:textId="77777777" w:rsidTr="00891031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1DAF8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833" w:type="dxa"/>
            <w:gridSpan w:val="16"/>
            <w:tcBorders>
              <w:top w:val="nil"/>
              <w:left w:val="nil"/>
              <w:right w:val="nil"/>
            </w:tcBorders>
          </w:tcPr>
          <w:p w14:paraId="4F1A0B00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A7F1A" w:rsidRPr="00D80E78" w14:paraId="508F0E6B" w14:textId="77777777" w:rsidTr="00891031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F0552D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right w:val="nil"/>
            </w:tcBorders>
          </w:tcPr>
          <w:p w14:paraId="22007D16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B716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65" w:type="dxa"/>
            <w:gridSpan w:val="3"/>
            <w:tcBorders>
              <w:top w:val="nil"/>
              <w:left w:val="nil"/>
              <w:right w:val="nil"/>
            </w:tcBorders>
          </w:tcPr>
          <w:p w14:paraId="22C9A5E1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รายได้จากการขาย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2CED6415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right w:val="nil"/>
            </w:tcBorders>
          </w:tcPr>
          <w:p w14:paraId="2A254E1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30FD9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74" w:type="dxa"/>
            <w:gridSpan w:val="4"/>
            <w:tcBorders>
              <w:top w:val="nil"/>
              <w:left w:val="nil"/>
              <w:right w:val="nil"/>
            </w:tcBorders>
          </w:tcPr>
          <w:p w14:paraId="167CE5F8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8A7F1A" w:rsidRPr="00D80E78" w14:paraId="1FA2C05F" w14:textId="77777777" w:rsidTr="00891031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908F9" w14:textId="65E539FD" w:rsidR="008A7F1A" w:rsidRPr="001F68DE" w:rsidRDefault="00687D9E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เก้า</w:t>
            </w:r>
            <w:r w:rsidRPr="001F68DE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Pr="0092334D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</w:t>
            </w:r>
            <w:r w:rsidRPr="001F68DE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ายน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bottom"/>
          </w:tcPr>
          <w:p w14:paraId="1049F3BB" w14:textId="47F5EBAD" w:rsidR="008A7F1A" w:rsidRPr="001F68DE" w:rsidRDefault="008A7F1A" w:rsidP="003C29B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2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vAlign w:val="bottom"/>
          </w:tcPr>
          <w:p w14:paraId="0017F40D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1FA4328" w14:textId="1A9500E0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EF245B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952A1D5" w14:textId="39C9289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vAlign w:val="bottom"/>
          </w:tcPr>
          <w:p w14:paraId="32173C00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vAlign w:val="bottom"/>
          </w:tcPr>
          <w:p w14:paraId="40659AC0" w14:textId="7545F0D5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14EE8DE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vAlign w:val="bottom"/>
          </w:tcPr>
          <w:p w14:paraId="1EC745DE" w14:textId="6A0B84E9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5DD012CA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bottom"/>
          </w:tcPr>
          <w:p w14:paraId="126DB19E" w14:textId="54E1BE42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543B2E6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132D361" w14:textId="632658EA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75E4286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CEF9E8F" w14:textId="6BCE4930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8A7F1A" w:rsidRPr="00D80E78" w14:paraId="738C22D4" w14:textId="77777777" w:rsidTr="00891031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BACFFB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833" w:type="dxa"/>
            <w:gridSpan w:val="16"/>
            <w:tcBorders>
              <w:left w:val="nil"/>
              <w:bottom w:val="nil"/>
              <w:right w:val="nil"/>
            </w:tcBorders>
          </w:tcPr>
          <w:p w14:paraId="36C9B75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687D9E" w:rsidRPr="00C823EB" w14:paraId="1F9B5455" w14:textId="77777777" w:rsidTr="00891031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11A1F" w14:textId="77777777" w:rsidR="00687D9E" w:rsidRPr="001F68DE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2AF401E3" w14:textId="6BA8369A" w:rsidR="00687D9E" w:rsidRPr="00EA4B02" w:rsidRDefault="00D50F97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171,</w:t>
            </w:r>
            <w:r w:rsidR="004D3350">
              <w:rPr>
                <w:rFonts w:asciiTheme="majorBidi" w:hAnsiTheme="majorBidi"/>
                <w:color w:val="000000"/>
                <w:sz w:val="30"/>
                <w:szCs w:val="30"/>
              </w:rPr>
              <w:t>519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center"/>
          </w:tcPr>
          <w:p w14:paraId="6DF92725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5FB3CD" w14:textId="310FA1CA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114,293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4816E9B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</w:tcPr>
          <w:p w14:paraId="447CED73" w14:textId="1ABF7CA6" w:rsidR="00687D9E" w:rsidRPr="00EA4B02" w:rsidRDefault="00551D2C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8,490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E3703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</w:tcPr>
          <w:p w14:paraId="41812696" w14:textId="29AEB9FE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43,244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220B0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569CAB65" w14:textId="1B4CCD70" w:rsidR="00687D9E" w:rsidRPr="00D47382" w:rsidRDefault="00551D2C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55,276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2904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5DFA6ACC" w14:textId="468EDD2D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153,737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006F9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F7869C1" w14:textId="37F2C30D" w:rsidR="00687D9E" w:rsidRPr="00D47382" w:rsidRDefault="002B27A3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235,</w:t>
            </w:r>
            <w:r w:rsidR="00A73BD5">
              <w:rPr>
                <w:rFonts w:asciiTheme="majorBidi" w:hAnsiTheme="majorBidi"/>
                <w:color w:val="000000"/>
                <w:sz w:val="30"/>
                <w:szCs w:val="30"/>
              </w:rPr>
              <w:t>285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DEF26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</w:tcPr>
          <w:p w14:paraId="2F4C5D12" w14:textId="2FFD73A4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311,274</w:t>
            </w:r>
          </w:p>
        </w:tc>
      </w:tr>
      <w:tr w:rsidR="00687D9E" w:rsidRPr="00DF1A04" w14:paraId="585C6C0F" w14:textId="77777777" w:rsidTr="00891031">
        <w:trPr>
          <w:trHeight w:val="39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DB9" w14:textId="77777777" w:rsidR="00687D9E" w:rsidRPr="001F68DE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กำไร 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ขาดทุน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) 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86890" w14:textId="4EFCFCD4" w:rsidR="00687D9E" w:rsidRPr="00EA4B02" w:rsidRDefault="00D50F97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(6,01</w:t>
            </w:r>
            <w:r w:rsidR="004D3350">
              <w:rPr>
                <w:rFonts w:asciiTheme="majorBidi" w:hAnsiTheme="majorBidi"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center"/>
          </w:tcPr>
          <w:p w14:paraId="0BB04BA9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342BA" w14:textId="0D3A16DE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(29,849)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633931D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AC8E" w14:textId="3983C2AB" w:rsidR="00687D9E" w:rsidRPr="00EA4B02" w:rsidRDefault="00551D2C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(18,355)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A870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9BD41" w14:textId="4AEDEEC2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3,508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E6E76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0647C" w14:textId="52DDACD8" w:rsidR="00687D9E" w:rsidRPr="00D47382" w:rsidRDefault="00F40FFA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(8,970)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BA4B1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E441" w14:textId="1AAC9068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(42,208)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6762A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02051" w14:textId="24135EFF" w:rsidR="00687D9E" w:rsidRPr="00D47382" w:rsidRDefault="002B27A3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(33,33</w:t>
            </w:r>
            <w:r w:rsidR="00A73BD5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B565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FA1BB" w14:textId="1BCD20F2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(68,549)</w:t>
            </w:r>
          </w:p>
        </w:tc>
      </w:tr>
      <w:tr w:rsidR="008906E1" w:rsidRPr="00D80E78" w14:paraId="482B5CC7" w14:textId="77777777" w:rsidTr="00891031">
        <w:trPr>
          <w:trHeight w:val="172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A4F37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</w:tcPr>
          <w:p w14:paraId="5CADF407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58" w:type="dxa"/>
            <w:tcBorders>
              <w:left w:val="nil"/>
              <w:right w:val="nil"/>
            </w:tcBorders>
          </w:tcPr>
          <w:p w14:paraId="1877A4E9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0FE357E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56FB1C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6AEC674B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0A43877C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5BB14E6D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3C1A9625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62FEEE85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9113F6D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55BB3401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C6EA6D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C05D4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11872A0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25173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687D9E" w:rsidRPr="00D80E78" w14:paraId="76D1CDF1" w14:textId="24C62BDA" w:rsidTr="00891031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A62" w14:textId="77777777" w:rsidR="00687D9E" w:rsidRPr="001F68DE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ค่าใช้จ่ายในการจัดจำหน่ายและบริหารและต้นทุนทางการเงินที่ไม่ได้ปันส่วน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</w:tcBorders>
          </w:tcPr>
          <w:p w14:paraId="2067F526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bottom w:val="nil"/>
            </w:tcBorders>
          </w:tcPr>
          <w:p w14:paraId="4F347A96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4FA6C8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E1BC7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7D3C61F4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1086C47B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1D2C5975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970AEE0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02F1AB42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43BB53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1D762969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F6BD6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8E55F" w14:textId="52B18A25" w:rsidR="00687D9E" w:rsidRPr="00D47382" w:rsidRDefault="0000413F" w:rsidP="0088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</w:t>
            </w:r>
            <w:proofErr w:type="gramStart"/>
            <w:r w:rsidR="0059637B">
              <w:rPr>
                <w:rFonts w:asciiTheme="majorBidi" w:hAnsiTheme="majorBidi"/>
                <w:color w:val="000000"/>
                <w:sz w:val="30"/>
                <w:szCs w:val="30"/>
              </w:rPr>
              <w:t>509,105</w:t>
            </w:r>
            <w:r w:rsidR="00891031"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  <w:r w:rsidR="00891031" w:rsidRPr="002F50E3">
              <w:rPr>
                <w:rFonts w:asciiTheme="majorBidi" w:hAnsiTheme="majorBidi"/>
                <w:color w:val="000000"/>
                <w:sz w:val="30"/>
                <w:szCs w:val="30"/>
                <w:vertAlign w:val="superscript"/>
              </w:rPr>
              <w:t>(</w:t>
            </w:r>
            <w:proofErr w:type="gramEnd"/>
            <w:r w:rsidR="00891031" w:rsidRPr="002F50E3">
              <w:rPr>
                <w:rFonts w:asciiTheme="majorBidi" w:hAnsiTheme="majorBidi" w:hint="cs"/>
                <w:color w:val="000000"/>
                <w:sz w:val="30"/>
                <w:szCs w:val="30"/>
                <w:vertAlign w:val="superscript"/>
                <w:cs/>
              </w:rPr>
              <w:t>ก</w:t>
            </w:r>
            <w:r w:rsidRPr="002F50E3">
              <w:rPr>
                <w:rFonts w:asciiTheme="majorBidi" w:hAnsiTheme="majorBidi"/>
                <w:color w:val="00000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299B" w14:textId="77777777" w:rsidR="00687D9E" w:rsidRPr="008862AD" w:rsidRDefault="00687D9E" w:rsidP="0088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ECB5" w14:textId="7633C255" w:rsidR="00687D9E" w:rsidRPr="00BE6D9C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vertAlign w:val="superscript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</w:t>
            </w:r>
            <w:proofErr w:type="gramStart"/>
            <w:r>
              <w:rPr>
                <w:rFonts w:asciiTheme="majorBidi" w:hAnsiTheme="majorBidi"/>
                <w:color w:val="000000"/>
                <w:sz w:val="30"/>
                <w:szCs w:val="30"/>
              </w:rPr>
              <w:t>273,126</w:t>
            </w:r>
            <w:r w:rsidR="00891031"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  <w:r w:rsidR="00891031" w:rsidRPr="002F50E3">
              <w:rPr>
                <w:rFonts w:asciiTheme="majorBidi" w:hAnsiTheme="majorBidi"/>
                <w:color w:val="000000"/>
                <w:sz w:val="30"/>
                <w:szCs w:val="30"/>
                <w:vertAlign w:val="superscript"/>
              </w:rPr>
              <w:t>(</w:t>
            </w:r>
            <w:proofErr w:type="gramEnd"/>
            <w:r w:rsidR="00891031" w:rsidRPr="002F50E3">
              <w:rPr>
                <w:rFonts w:asciiTheme="majorBidi" w:hAnsiTheme="majorBidi" w:hint="cs"/>
                <w:color w:val="000000"/>
                <w:sz w:val="30"/>
                <w:szCs w:val="30"/>
                <w:vertAlign w:val="superscript"/>
                <w:cs/>
              </w:rPr>
              <w:t>ก</w:t>
            </w:r>
            <w:r w:rsidRPr="002F50E3">
              <w:rPr>
                <w:rFonts w:asciiTheme="majorBidi" w:hAnsiTheme="majorBidi"/>
                <w:color w:val="00000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69" w:type="dxa"/>
            <w:vAlign w:val="bottom"/>
          </w:tcPr>
          <w:p w14:paraId="6AD7E315" w14:textId="77777777" w:rsidR="00891031" w:rsidRPr="00D80E78" w:rsidRDefault="00891031" w:rsidP="0089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87D9E" w:rsidRPr="00D80E78" w14:paraId="4F06D485" w14:textId="77777777" w:rsidTr="00891031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5395" w14:textId="77777777" w:rsidR="00687D9E" w:rsidRPr="001F68DE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F6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D404109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50BE22C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054AD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D4E83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BE9AD04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E9F397C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D6D2B60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260048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CE58E1E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D89E513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E25CB04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EA2C60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4B52322" w14:textId="448ACADA" w:rsidR="00687D9E" w:rsidRPr="00D47382" w:rsidRDefault="00731B23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1</w:t>
            </w:r>
            <w:r w:rsidR="0059637B">
              <w:rPr>
                <w:rFonts w:asciiTheme="majorBidi" w:hAnsiTheme="majorBidi"/>
                <w:color w:val="000000"/>
                <w:sz w:val="30"/>
                <w:szCs w:val="30"/>
              </w:rPr>
              <w:t>0,142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1BB65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</w:tcPr>
          <w:p w14:paraId="174F0F33" w14:textId="25DE4053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12,045</w:t>
            </w:r>
          </w:p>
        </w:tc>
      </w:tr>
      <w:tr w:rsidR="00687D9E" w:rsidRPr="00D80E78" w14:paraId="6434DA89" w14:textId="77777777" w:rsidTr="00891031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C69C" w14:textId="77777777" w:rsidR="00687D9E" w:rsidRPr="001F68DE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B735C7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096C45F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F84961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3D20D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B3DFEF6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46AECB9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5084861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CD7C8A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B2FA906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7444CA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D7FCBBA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B7904F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81CB6" w14:textId="5DA51730" w:rsidR="00687D9E" w:rsidRPr="00D47382" w:rsidRDefault="00731B23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</w:t>
            </w:r>
            <w:r w:rsidR="00EF3489">
              <w:rPr>
                <w:rFonts w:asciiTheme="majorBidi" w:hAnsiTheme="majorBidi"/>
                <w:color w:val="000000"/>
                <w:sz w:val="30"/>
                <w:szCs w:val="30"/>
              </w:rPr>
              <w:t>8,396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4F2D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4621E" w14:textId="415550D9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(3,944)</w:t>
            </w:r>
          </w:p>
        </w:tc>
      </w:tr>
      <w:tr w:rsidR="00687D9E" w:rsidRPr="00D80E78" w14:paraId="6958A03C" w14:textId="77777777" w:rsidTr="00891031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981A" w14:textId="77777777" w:rsidR="00687D9E" w:rsidRPr="001F68DE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F68D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3C81196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D576FCC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68C9D0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30F33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73ADAD0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7E93BBF" w14:textId="77777777" w:rsidR="00687D9E" w:rsidRPr="00EA4B0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9A5F497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A51567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32F45E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3D5C632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B210C02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D68A21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7E194A" w14:textId="1B44931A" w:rsidR="00687D9E" w:rsidRPr="00D47382" w:rsidRDefault="00E82F82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(</w:t>
            </w:r>
            <w:r w:rsidR="003B10D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5</w:t>
            </w:r>
            <w:r w:rsidR="00B44082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40,694</w:t>
            </w:r>
            <w:r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E4C1" w14:textId="77777777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highlight w:val="yellow"/>
                <w:cs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094C9" w14:textId="2D70DBDE" w:rsidR="00687D9E" w:rsidRPr="00D47382" w:rsidRDefault="00687D9E" w:rsidP="0068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(333,574)</w:t>
            </w:r>
          </w:p>
        </w:tc>
      </w:tr>
    </w:tbl>
    <w:p w14:paraId="0808070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0753CE1" w14:textId="2FECA773" w:rsidR="002F50E3" w:rsidRDefault="008A7F1A" w:rsidP="008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960"/>
          <w:tab w:val="left" w:pos="1305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0B75D677" w14:textId="77777777" w:rsidR="004F24EC" w:rsidRPr="004F24EC" w:rsidRDefault="004F24EC" w:rsidP="00EA4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03B3BAB1" w14:textId="4A11626B" w:rsidR="00EA5612" w:rsidRPr="00EA4B0E" w:rsidRDefault="00EA5612" w:rsidP="00EA5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vertAlign w:val="subscript"/>
          <w:cs/>
        </w:rPr>
        <w:sectPr w:rsidR="00EA5612" w:rsidRPr="00EA4B0E" w:rsidSect="00EA5612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C82BF5">
        <w:rPr>
          <w:rFonts w:asciiTheme="majorBidi" w:hAnsiTheme="majorBidi" w:cstheme="majorBidi"/>
          <w:sz w:val="30"/>
          <w:szCs w:val="30"/>
          <w:lang w:val="en-GB"/>
        </w:rPr>
        <w:t>(</w:t>
      </w:r>
      <w:r w:rsidRPr="00C82BF5">
        <w:rPr>
          <w:rFonts w:asciiTheme="majorBidi" w:hAnsiTheme="majorBidi" w:cstheme="majorBidi" w:hint="cs"/>
          <w:sz w:val="30"/>
          <w:szCs w:val="30"/>
          <w:cs/>
          <w:lang w:val="en-GB"/>
        </w:rPr>
        <w:t>ก</w:t>
      </w:r>
      <w:r w:rsidRPr="00C82BF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C82BF5">
        <w:rPr>
          <w:rFonts w:asciiTheme="majorBidi" w:hAnsiTheme="majorBidi" w:hint="cs"/>
          <w:sz w:val="30"/>
          <w:szCs w:val="30"/>
          <w:cs/>
        </w:rPr>
        <w:t>บริษัทได้มีการตั้งค่าเผื่อการด้อยค่าสินทรัพย์เพิ่มเติม</w:t>
      </w:r>
      <w:r w:rsidR="002F3695">
        <w:rPr>
          <w:rFonts w:asciiTheme="majorBidi" w:hAnsiTheme="majorBidi" w:hint="cs"/>
          <w:sz w:val="30"/>
          <w:szCs w:val="30"/>
          <w:cs/>
        </w:rPr>
        <w:t>ที่เกี่ยวข้องกับอุปกรณ์</w:t>
      </w:r>
      <w:r w:rsidR="00CA7E56">
        <w:rPr>
          <w:rFonts w:asciiTheme="majorBidi" w:hAnsiTheme="majorBidi" w:hint="cs"/>
          <w:sz w:val="30"/>
          <w:szCs w:val="30"/>
          <w:cs/>
        </w:rPr>
        <w:t>และระบบบัตรโดยสารอิเล็กทรอนิกส์ที่อยู่ในกระบวนการฟ้องร้อง</w:t>
      </w:r>
      <w:r w:rsidRPr="00C82BF5">
        <w:rPr>
          <w:rFonts w:asciiTheme="majorBidi" w:hAnsiTheme="majorBidi" w:hint="cs"/>
          <w:sz w:val="30"/>
          <w:szCs w:val="30"/>
          <w:cs/>
        </w:rPr>
        <w:t>ซึ่งรวมอยู่ในค่าใช้จ่ายในการบริหาร</w:t>
      </w:r>
      <w:r w:rsidRPr="00C82BF5">
        <w:rPr>
          <w:rFonts w:asciiTheme="majorBidi" w:hAnsiTheme="majorBidi"/>
          <w:sz w:val="30"/>
          <w:szCs w:val="30"/>
          <w:cs/>
        </w:rPr>
        <w:t xml:space="preserve"> </w:t>
      </w:r>
      <w:r w:rsidRPr="00C82BF5">
        <w:rPr>
          <w:rFonts w:asciiTheme="majorBidi" w:hAnsiTheme="majorBidi" w:hint="cs"/>
          <w:sz w:val="30"/>
          <w:szCs w:val="30"/>
          <w:cs/>
        </w:rPr>
        <w:t>เป็นจำนวน</w:t>
      </w:r>
      <w:r w:rsidR="00D93543">
        <w:rPr>
          <w:rFonts w:asciiTheme="majorBidi" w:hAnsiTheme="majorBidi"/>
          <w:sz w:val="30"/>
          <w:szCs w:val="30"/>
        </w:rPr>
        <w:t xml:space="preserve"> </w:t>
      </w:r>
      <w:r w:rsidR="00B93345">
        <w:rPr>
          <w:rFonts w:asciiTheme="majorBidi" w:hAnsiTheme="majorBidi"/>
          <w:sz w:val="30"/>
          <w:szCs w:val="30"/>
        </w:rPr>
        <w:t>23</w:t>
      </w:r>
      <w:r w:rsidR="0071629D" w:rsidRPr="0071629D">
        <w:rPr>
          <w:rFonts w:asciiTheme="majorBidi" w:hAnsiTheme="majorBidi"/>
          <w:sz w:val="30"/>
          <w:szCs w:val="30"/>
        </w:rPr>
        <w:t>5</w:t>
      </w:r>
      <w:r w:rsidRPr="007162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629D">
        <w:rPr>
          <w:rFonts w:asciiTheme="majorBidi" w:hAnsiTheme="majorBidi" w:hint="cs"/>
          <w:sz w:val="30"/>
          <w:szCs w:val="30"/>
          <w:cs/>
        </w:rPr>
        <w:t>ล้านบาท</w:t>
      </w:r>
      <w:r w:rsidRPr="0071629D">
        <w:rPr>
          <w:rFonts w:asciiTheme="majorBidi" w:hAnsiTheme="majorBidi"/>
          <w:sz w:val="30"/>
          <w:szCs w:val="30"/>
          <w:cs/>
        </w:rPr>
        <w:t xml:space="preserve"> </w:t>
      </w:r>
      <w:r w:rsidRPr="0071629D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C12CA6">
        <w:rPr>
          <w:rFonts w:asciiTheme="majorBidi" w:hAnsiTheme="majorBidi" w:cstheme="majorBidi"/>
          <w:i/>
          <w:iCs/>
          <w:sz w:val="30"/>
          <w:szCs w:val="30"/>
        </w:rPr>
        <w:t>30</w:t>
      </w:r>
      <w:r w:rsidRPr="00C12C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233F2">
        <w:rPr>
          <w:rFonts w:asciiTheme="majorBidi" w:hAnsiTheme="majorBidi" w:hint="cs"/>
          <w:i/>
          <w:iCs/>
          <w:sz w:val="30"/>
          <w:szCs w:val="30"/>
          <w:cs/>
        </w:rPr>
        <w:t>กันยายน</w:t>
      </w:r>
      <w:r w:rsidRPr="00C12CA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E65188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="00E65188" w:rsidRPr="00E651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9334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65188" w:rsidRPr="00E651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proofErr w:type="gramStart"/>
      <w:r w:rsidR="001233F2" w:rsidRPr="00E6518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E65188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C82BF5">
        <w:rPr>
          <w:rFonts w:asciiTheme="majorBidi" w:hAnsiTheme="majorBidi" w:cstheme="majorBidi"/>
          <w:sz w:val="30"/>
          <w:szCs w:val="30"/>
        </w:rPr>
        <w:t xml:space="preserve">  (</w:t>
      </w:r>
      <w:proofErr w:type="gramEnd"/>
      <w:r w:rsidRPr="00C82BF5">
        <w:rPr>
          <w:rFonts w:asciiTheme="majorBidi" w:hAnsiTheme="majorBidi" w:cstheme="majorBidi" w:hint="cs"/>
          <w:sz w:val="30"/>
          <w:szCs w:val="30"/>
          <w:cs/>
        </w:rPr>
        <w:t>ดูหมายเหตุ</w:t>
      </w:r>
      <w:r w:rsidRPr="00C82BF5">
        <w:rPr>
          <w:rFonts w:asciiTheme="majorBidi" w:hAnsiTheme="majorBidi" w:cstheme="majorBidi"/>
          <w:sz w:val="30"/>
          <w:szCs w:val="30"/>
        </w:rPr>
        <w:t xml:space="preserve"> 12</w:t>
      </w:r>
      <w:r w:rsidR="00E06E16">
        <w:rPr>
          <w:rFonts w:asciiTheme="majorBidi" w:hAnsiTheme="majorBidi" w:cstheme="majorBidi"/>
          <w:sz w:val="30"/>
          <w:szCs w:val="30"/>
        </w:rPr>
        <w:t>)</w:t>
      </w:r>
    </w:p>
    <w:p w14:paraId="37DBA5E0" w14:textId="77777777" w:rsidR="00D017D2" w:rsidRPr="00F1598F" w:rsidRDefault="00D017D2" w:rsidP="00D0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F1598F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91516B" w:rsidRDefault="00476248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</w:rPr>
      </w:pPr>
    </w:p>
    <w:p w14:paraId="0D915717" w14:textId="13C9271E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โดยแบ่งตามส่วนงานแยกตามที่ตั้งทางภูมิศาสตร์ของลูกค้าได้ดังนี้</w:t>
      </w:r>
    </w:p>
    <w:p w14:paraId="1BC6C687" w14:textId="24076A4B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380"/>
        <w:gridCol w:w="1600"/>
      </w:tblGrid>
      <w:tr w:rsidR="00330126" w:rsidRPr="003A3A7C" w14:paraId="0DEC372D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AF33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1A4CE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30126" w:rsidRPr="003A3A7C" w14:paraId="295EFB0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D5FA3" w14:textId="35CEDD60" w:rsidR="00330126" w:rsidRPr="003A3A7C" w:rsidRDefault="00E2758D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17A3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17A3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AC316" w14:textId="3327EB5B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873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AF8C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71009" w14:textId="56E7FC70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873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330126" w:rsidRPr="003A3A7C" w14:paraId="5B58553F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0A8D0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8FDAA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2758D" w:rsidRPr="003A3A7C" w14:paraId="4EF666DE" w14:textId="77777777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B40B4" w14:textId="77777777" w:rsidR="00E2758D" w:rsidRPr="003A3A7C" w:rsidRDefault="00E2758D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E2C09" w14:textId="3A08761B" w:rsidR="00E2758D" w:rsidRPr="003A3A7C" w:rsidRDefault="00B26157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74,</w:t>
            </w:r>
            <w:r w:rsidR="00627AC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298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C054C" w14:textId="77777777" w:rsidR="00E2758D" w:rsidRPr="003A3A7C" w:rsidRDefault="00E2758D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41F01" w14:textId="2DA907B8" w:rsidR="00E2758D" w:rsidRPr="003A3A7C" w:rsidRDefault="00E2758D" w:rsidP="0055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198,123</w:t>
            </w:r>
          </w:p>
        </w:tc>
      </w:tr>
      <w:tr w:rsidR="00E2758D" w:rsidRPr="003A3A7C" w14:paraId="56CF9AFB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53614" w14:textId="1D786E00" w:rsidR="00E2758D" w:rsidRPr="003A3A7C" w:rsidRDefault="00E2758D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เกาหลี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7887" w14:textId="48F74A0C" w:rsidR="00E2758D" w:rsidRPr="003A3A7C" w:rsidRDefault="00BA2CA3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108,075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4B606" w14:textId="77777777" w:rsidR="00E2758D" w:rsidRPr="003A3A7C" w:rsidRDefault="00E2758D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DBFE" w14:textId="53B1BDE9" w:rsidR="00E2758D" w:rsidRPr="003A3A7C" w:rsidRDefault="00E2758D" w:rsidP="0055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99,815</w:t>
            </w:r>
          </w:p>
        </w:tc>
      </w:tr>
      <w:tr w:rsidR="00E2758D" w:rsidRPr="003A3A7C" w14:paraId="2A10308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1C957" w14:textId="658512DE" w:rsidR="00E2758D" w:rsidRPr="003A3A7C" w:rsidRDefault="00E2758D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ประเทศสหรัฐอาหรับเอมิเรตส์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DAA9" w14:textId="6F7C4EA2" w:rsidR="00E2758D" w:rsidRDefault="00BA2CA3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37,367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246E2" w14:textId="77777777" w:rsidR="00E2758D" w:rsidRPr="003A3A7C" w:rsidRDefault="00E2758D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61C80" w14:textId="320BB0C4" w:rsidR="00E2758D" w:rsidRPr="00E2758D" w:rsidRDefault="00A873C1" w:rsidP="0055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FE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877</w:t>
            </w:r>
          </w:p>
        </w:tc>
      </w:tr>
      <w:tr w:rsidR="00E2758D" w:rsidRPr="003A3A7C" w14:paraId="09EAEC75" w14:textId="77777777" w:rsidTr="00B42C48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964C0" w14:textId="134BC652" w:rsidR="00E2758D" w:rsidRPr="003A3A7C" w:rsidRDefault="00E2758D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D1B0439" w14:textId="03ED28F7" w:rsidR="00E2758D" w:rsidRPr="003A3A7C" w:rsidRDefault="00BA2CA3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15,</w:t>
            </w:r>
            <w:r w:rsidR="00D94340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545</w:t>
            </w:r>
          </w:p>
        </w:tc>
        <w:tc>
          <w:tcPr>
            <w:tcW w:w="380" w:type="dxa"/>
          </w:tcPr>
          <w:p w14:paraId="207DDCE5" w14:textId="77777777" w:rsidR="00E2758D" w:rsidRPr="003A3A7C" w:rsidRDefault="00E2758D" w:rsidP="00E2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8FFD08" w14:textId="6215296E" w:rsidR="00E2758D" w:rsidRPr="001F68DE" w:rsidRDefault="00E2758D" w:rsidP="0055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</w:t>
            </w:r>
            <w:r w:rsidR="00A873C1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2,459</w:t>
            </w:r>
          </w:p>
        </w:tc>
      </w:tr>
      <w:tr w:rsidR="008906E1" w:rsidRPr="003A3A7C" w14:paraId="0DA35282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E0219" w14:textId="77777777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1233866" w14:textId="2FA8C03B" w:rsidR="008906E1" w:rsidRPr="003A3A7C" w:rsidRDefault="00BA2CA3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235,</w:t>
            </w:r>
            <w:r w:rsidR="00627AC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285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7672F" w14:textId="77777777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7E76E1" w14:textId="100597C6" w:rsidR="008906E1" w:rsidRPr="001F68DE" w:rsidRDefault="00E2758D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311,274</w:t>
            </w:r>
          </w:p>
        </w:tc>
      </w:tr>
    </w:tbl>
    <w:p w14:paraId="537AE3CC" w14:textId="2B306A46" w:rsidR="00D94169" w:rsidRDefault="00D94169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495FAC31" w14:textId="256DEE4D" w:rsidR="0003566A" w:rsidRPr="00900C5A" w:rsidRDefault="004A1775" w:rsidP="00900C5A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900C5A">
        <w:rPr>
          <w:rFonts w:asciiTheme="majorBidi" w:hAnsiTheme="majorBidi" w:cstheme="majorBidi" w:hint="cs"/>
          <w:sz w:val="30"/>
          <w:szCs w:val="30"/>
          <w:cs/>
          <w:lang w:val="th-TH"/>
        </w:rPr>
        <w:t>ขาดทุน</w:t>
      </w:r>
      <w:r w:rsidR="0003566A" w:rsidRPr="00900C5A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7F15B826" w14:textId="77777777" w:rsidR="00A8699F" w:rsidRDefault="00A8699F" w:rsidP="00A8699F">
      <w:pPr>
        <w:rPr>
          <w:lang w:val="th-TH"/>
        </w:rPr>
      </w:pPr>
    </w:p>
    <w:p w14:paraId="6F851C63" w14:textId="12AE9D1A" w:rsidR="004A5661" w:rsidRDefault="0044066F" w:rsidP="0082703E">
      <w:pPr>
        <w:ind w:left="454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ขาดทุนต่อหุ้นขั้นพื้นฐานสำหรับ</w:t>
      </w:r>
      <w:r w:rsidR="00BA711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งวด</w:t>
      </w:r>
      <w:r w:rsidR="00331DB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สามเดือน</w:t>
      </w:r>
      <w:r w:rsidR="00FD2E6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="00C50D9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เก้า</w:t>
      </w:r>
      <w:r w:rsidR="00BA711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สิ้นสุด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ณ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วันที่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="Angsana New" w:hAnsi="Angsana New"/>
          <w:sz w:val="30"/>
          <w:szCs w:val="30"/>
        </w:rPr>
        <w:t>3</w:t>
      </w:r>
      <w:r w:rsidR="008906E1">
        <w:rPr>
          <w:rFonts w:ascii="Angsana New" w:hAnsi="Angsana New"/>
          <w:sz w:val="30"/>
          <w:szCs w:val="30"/>
        </w:rPr>
        <w:t xml:space="preserve">0 </w:t>
      </w:r>
      <w:r w:rsidR="00C50D9D">
        <w:rPr>
          <w:rFonts w:ascii="Angsana New" w:hAnsi="Angsana New" w:hint="cs"/>
          <w:sz w:val="30"/>
          <w:szCs w:val="30"/>
          <w:cs/>
        </w:rPr>
        <w:t>กันยายน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2567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2566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คำนวณจากขาดทุนสำหรับ</w:t>
      </w:r>
      <w:r w:rsidR="005F422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งวด</w:t>
      </w:r>
      <w:r w:rsidR="00FD2E6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สามเดือนและ</w:t>
      </w:r>
      <w:r w:rsidR="00C50D9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เก้า</w:t>
      </w:r>
      <w:r w:rsidR="005F422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ี่เป็นส่วนของผู้ถือหุ้นสามัญของบริษัทและจำนวนหุ้นสามัญที่ออกจำหน่ายแล้วระหว่างปีโดยปรับจำนวนหุ้นสามัญเพื่อสะท้อนผลกระทบของการเปลี่ยนแปลงมูลค่าหุ้นที่ตราไว้ของบริษัทจากหุ้นละ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0.25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บาท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เป็นหุ้นละ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บาท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ซึ่งขาดทุนต่อหุ้นขั้นพื้นฐานและปรับลดของ</w:t>
      </w:r>
      <w:r w:rsidR="005F422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งวดสามเดือน</w:t>
      </w:r>
      <w:r w:rsidR="00FD2E6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C013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/>
      </w:r>
      <w:r w:rsidR="000C43BC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เก้า</w:t>
      </w:r>
      <w:r w:rsidR="00FD2E6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ปีก่อนได้ถูกคำนวณใหม่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โดยถือเสมือนว่าการเปลี่ยนมูลค่าหุ้นที่ตราไว้ได้เกิดตั้งแต่วันที่เริ่มต้นที่เสนอรายงานโดยแสดงการคำนวณ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ดังนี้</w:t>
      </w:r>
    </w:p>
    <w:p w14:paraId="7BADC05F" w14:textId="0757F3D1" w:rsidR="00AD6C15" w:rsidRDefault="00AD6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 w:type="page"/>
      </w:r>
    </w:p>
    <w:tbl>
      <w:tblPr>
        <w:tblW w:w="990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170"/>
        <w:gridCol w:w="270"/>
        <w:gridCol w:w="1350"/>
        <w:gridCol w:w="270"/>
        <w:gridCol w:w="1260"/>
        <w:gridCol w:w="270"/>
        <w:gridCol w:w="1352"/>
      </w:tblGrid>
      <w:tr w:rsidR="00AE4639" w:rsidRPr="00640DD9" w14:paraId="1EBF93E1" w14:textId="77777777" w:rsidTr="00B42C48">
        <w:tc>
          <w:tcPr>
            <w:tcW w:w="3690" w:type="dxa"/>
            <w:hideMark/>
          </w:tcPr>
          <w:p w14:paraId="36C3364F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738F5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0220FB0E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4BF8DD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hideMark/>
          </w:tcPr>
          <w:p w14:paraId="6B9719A4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639" w:rsidRPr="00640DD9" w14:paraId="5C3F5C27" w14:textId="77777777" w:rsidTr="00B42C48">
        <w:tc>
          <w:tcPr>
            <w:tcW w:w="3690" w:type="dxa"/>
            <w:hideMark/>
          </w:tcPr>
          <w:p w14:paraId="3698D669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0D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40D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70" w:type="dxa"/>
          </w:tcPr>
          <w:p w14:paraId="2066526A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0745EF0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B6ADA07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D3B2B44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1F798AF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2A94845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346389C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47F6A5B1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E4639" w:rsidRPr="00640DD9" w14:paraId="387CDA95" w14:textId="77777777" w:rsidTr="00B42C48">
        <w:tc>
          <w:tcPr>
            <w:tcW w:w="3690" w:type="dxa"/>
          </w:tcPr>
          <w:p w14:paraId="05BF30BE" w14:textId="2193214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0D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40DD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40D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40D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55D7A" w:rsidRPr="00640DD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2BDA412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4BFF1D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6B455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C0EE95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248D8B78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2C3D0E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F2058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3F8BD24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AE4639" w:rsidRPr="00640DD9" w14:paraId="5EA772DF" w14:textId="77777777" w:rsidTr="00B42C48">
        <w:tc>
          <w:tcPr>
            <w:tcW w:w="3690" w:type="dxa"/>
          </w:tcPr>
          <w:p w14:paraId="28DA4B11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E82D9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2" w:type="dxa"/>
            <w:gridSpan w:val="7"/>
            <w:hideMark/>
          </w:tcPr>
          <w:p w14:paraId="656E9718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0D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E4639" w:rsidRPr="00640DD9" w14:paraId="54B316D2" w14:textId="77777777" w:rsidTr="00B42C48">
        <w:tc>
          <w:tcPr>
            <w:tcW w:w="3690" w:type="dxa"/>
            <w:hideMark/>
          </w:tcPr>
          <w:p w14:paraId="58EEB837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</w:tc>
        <w:tc>
          <w:tcPr>
            <w:tcW w:w="270" w:type="dxa"/>
          </w:tcPr>
          <w:p w14:paraId="591E02B3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A7C5E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21F33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53EDE0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97814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0589A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3F4C5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EC207D3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639" w:rsidRPr="00640DD9" w14:paraId="2EA59AEC" w14:textId="77777777" w:rsidTr="00B42C48">
        <w:tc>
          <w:tcPr>
            <w:tcW w:w="3690" w:type="dxa"/>
            <w:hideMark/>
          </w:tcPr>
          <w:p w14:paraId="757F6914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14:paraId="33EF0898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4299172" w14:textId="1E8CA818" w:rsidR="00AE4639" w:rsidRPr="00640DD9" w:rsidRDefault="005C53EC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A426C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92DB1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94,970</w:t>
            </w:r>
            <w:r w:rsidR="00AE4639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BDC7A2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0A0908F" w14:textId="3C30FC56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336E0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114,853</w:t>
            </w: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D6776C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0B029EE" w14:textId="35FD5838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679DD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92DB1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85,249</w:t>
            </w: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453737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5763E719" w14:textId="5F0596BD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336E0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112,903</w:t>
            </w: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AE4639" w:rsidRPr="00640DD9" w14:paraId="24DFD171" w14:textId="77777777" w:rsidTr="00B42C48">
        <w:tc>
          <w:tcPr>
            <w:tcW w:w="3690" w:type="dxa"/>
          </w:tcPr>
          <w:p w14:paraId="223527B4" w14:textId="77777777" w:rsidR="00AE4639" w:rsidRPr="00640DD9" w:rsidRDefault="00AE4639" w:rsidP="000F7FE3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40E14E" w14:textId="77777777" w:rsidR="00AE4639" w:rsidRPr="00640DD9" w:rsidRDefault="00AE4639" w:rsidP="000F7FE3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0106107" w14:textId="77777777" w:rsidR="00AE4639" w:rsidRPr="00640DD9" w:rsidRDefault="00AE4639" w:rsidP="000F7FE3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5F670E67" w14:textId="77777777" w:rsidR="00AE4639" w:rsidRPr="00640DD9" w:rsidRDefault="00AE4639" w:rsidP="000F7FE3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0FA05C7D" w14:textId="77777777" w:rsidR="00AE4639" w:rsidRPr="00640DD9" w:rsidRDefault="00AE4639" w:rsidP="000F7FE3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608DD70" w14:textId="77777777" w:rsidR="00AE4639" w:rsidRPr="00640DD9" w:rsidRDefault="00AE4639" w:rsidP="000F7FE3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D23C3BD" w14:textId="77777777" w:rsidR="00AE4639" w:rsidRPr="00640DD9" w:rsidRDefault="00AE4639" w:rsidP="000F7FE3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0191064" w14:textId="77777777" w:rsidR="00AE4639" w:rsidRPr="00640DD9" w:rsidRDefault="00AE4639" w:rsidP="000F7FE3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double" w:sz="4" w:space="0" w:color="auto"/>
              <w:left w:val="nil"/>
              <w:right w:val="nil"/>
            </w:tcBorders>
          </w:tcPr>
          <w:p w14:paraId="2C968101" w14:textId="77777777" w:rsidR="00AE4639" w:rsidRPr="00640DD9" w:rsidRDefault="00AE4639" w:rsidP="000F7FE3">
            <w:pPr>
              <w:pStyle w:val="NoSpacing"/>
              <w:rPr>
                <w:sz w:val="30"/>
                <w:szCs w:val="30"/>
              </w:rPr>
            </w:pPr>
          </w:p>
        </w:tc>
      </w:tr>
      <w:tr w:rsidR="00AE4639" w:rsidRPr="00640DD9" w14:paraId="6EE48B5A" w14:textId="77777777" w:rsidTr="00B42C48">
        <w:tc>
          <w:tcPr>
            <w:tcW w:w="3690" w:type="dxa"/>
          </w:tcPr>
          <w:p w14:paraId="397299DE" w14:textId="6D24512D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640DD9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00640DD9">
              <w:rPr>
                <w:rFonts w:ascii="Angsana New" w:eastAsia="Angsana New" w:hAnsi="Angsana New"/>
                <w:sz w:val="30"/>
                <w:szCs w:val="30"/>
              </w:rPr>
              <w:t xml:space="preserve"> ณ วันที่ 1 </w:t>
            </w:r>
            <w:r w:rsidR="00CE4A76" w:rsidRPr="00640DD9">
              <w:rPr>
                <w:rFonts w:ascii="Angsana New" w:eastAsia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270" w:type="dxa"/>
          </w:tcPr>
          <w:p w14:paraId="7C85ADDD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F6BFDC8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3BD4B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DB1C5B5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A73F6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3FA1F2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4AB3D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619A1355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</w:tr>
      <w:tr w:rsidR="00AE4639" w:rsidRPr="00640DD9" w14:paraId="4ABE1AA0" w14:textId="77777777" w:rsidTr="00B42C48">
        <w:tc>
          <w:tcPr>
            <w:tcW w:w="3690" w:type="dxa"/>
          </w:tcPr>
          <w:p w14:paraId="50C2F5FA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  <w:r w:rsidRPr="00640D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(มูลค่าหุ้นละ </w:t>
            </w:r>
            <w:r w:rsidRPr="00640DD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5 </w:t>
            </w:r>
            <w:r w:rsidRPr="00640D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62636271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9C4751A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D1713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6FB0951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16B54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69F3595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75438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13C6BFF0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639" w:rsidRPr="00640DD9" w14:paraId="22578337" w14:textId="77777777" w:rsidTr="00B42C48">
        <w:tc>
          <w:tcPr>
            <w:tcW w:w="3690" w:type="dxa"/>
          </w:tcPr>
          <w:p w14:paraId="7A104E0E" w14:textId="12B80860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="009346FC" w:rsidRPr="00640DD9">
              <w:rPr>
                <w:rFonts w:ascii="Angsana New" w:hAnsi="Angsana New"/>
                <w:sz w:val="30"/>
                <w:szCs w:val="30"/>
              </w:rPr>
              <w:t>802</w:t>
            </w:r>
            <w:r w:rsidRPr="00640D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5E8F586F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408326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F42711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E8B7DFB" w14:textId="5C70CAFD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6DE9" w:rsidRPr="00640DD9">
              <w:rPr>
                <w:rFonts w:asciiTheme="majorBidi" w:hAnsiTheme="majorBidi" w:cstheme="majorBidi"/>
                <w:sz w:val="30"/>
                <w:szCs w:val="30"/>
              </w:rPr>
              <w:t>60,385</w:t>
            </w:r>
          </w:p>
        </w:tc>
        <w:tc>
          <w:tcPr>
            <w:tcW w:w="270" w:type="dxa"/>
          </w:tcPr>
          <w:p w14:paraId="286CF8FA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7984CC8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69D2D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66889F63" w14:textId="76281BC8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1</w:t>
            </w:r>
            <w:r w:rsidR="00046DE9" w:rsidRPr="00640DD9">
              <w:rPr>
                <w:rFonts w:ascii="Angsana New" w:hAnsi="Angsana New"/>
                <w:sz w:val="30"/>
                <w:szCs w:val="30"/>
              </w:rPr>
              <w:t>60,385</w:t>
            </w:r>
          </w:p>
        </w:tc>
      </w:tr>
      <w:tr w:rsidR="00AE4639" w:rsidRPr="00640DD9" w14:paraId="7A84957C" w14:textId="77777777" w:rsidTr="00B42C48">
        <w:tc>
          <w:tcPr>
            <w:tcW w:w="3690" w:type="dxa"/>
          </w:tcPr>
          <w:p w14:paraId="12519E30" w14:textId="7CCE66A9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Pr="00640DD9">
              <w:rPr>
                <w:rFonts w:ascii="Angsana New" w:hAnsi="Angsana New"/>
                <w:sz w:val="30"/>
                <w:szCs w:val="30"/>
              </w:rPr>
              <w:t>1</w:t>
            </w:r>
            <w:r w:rsidR="00D6144F" w:rsidRPr="00640DD9">
              <w:rPr>
                <w:rFonts w:ascii="Angsana New" w:hAnsi="Angsana New"/>
                <w:sz w:val="30"/>
                <w:szCs w:val="30"/>
              </w:rPr>
              <w:t>4</w:t>
            </w:r>
            <w:r w:rsidRPr="00640DD9">
              <w:rPr>
                <w:rFonts w:ascii="Angsana New" w:hAnsi="Angsana New"/>
                <w:sz w:val="30"/>
                <w:szCs w:val="30"/>
              </w:rPr>
              <w:t>,</w:t>
            </w:r>
            <w:r w:rsidR="00D6144F" w:rsidRPr="00640DD9">
              <w:rPr>
                <w:rFonts w:ascii="Angsana New" w:hAnsi="Angsana New"/>
                <w:sz w:val="30"/>
                <w:szCs w:val="30"/>
              </w:rPr>
              <w:t>803</w:t>
            </w:r>
            <w:r w:rsidRPr="00640D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602E5CAB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A60607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2,272,862</w:t>
            </w:r>
          </w:p>
        </w:tc>
        <w:tc>
          <w:tcPr>
            <w:tcW w:w="270" w:type="dxa"/>
          </w:tcPr>
          <w:p w14:paraId="154228B1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61FC261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70BFEF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F7FEC3F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2,272,862</w:t>
            </w:r>
          </w:p>
        </w:tc>
        <w:tc>
          <w:tcPr>
            <w:tcW w:w="270" w:type="dxa"/>
          </w:tcPr>
          <w:p w14:paraId="0996FE1D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009F4E1E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05"/>
              </w:tabs>
              <w:spacing w:line="360" w:lineRule="exact"/>
              <w:ind w:left="-56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4639" w:rsidRPr="00640DD9" w14:paraId="4CB8A5FA" w14:textId="77777777" w:rsidTr="00B42C48">
        <w:tc>
          <w:tcPr>
            <w:tcW w:w="3690" w:type="dxa"/>
          </w:tcPr>
          <w:p w14:paraId="4B67A5EA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270" w:type="dxa"/>
          </w:tcPr>
          <w:p w14:paraId="6254EEBA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F5744E9" w14:textId="6D04B45C" w:rsidR="00AE4639" w:rsidRPr="00640DD9" w:rsidRDefault="00046DE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391,447</w:t>
            </w:r>
          </w:p>
        </w:tc>
        <w:tc>
          <w:tcPr>
            <w:tcW w:w="270" w:type="dxa"/>
          </w:tcPr>
          <w:p w14:paraId="01FB9BB4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C910203" w14:textId="521C8780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6DE9" w:rsidRPr="00640DD9">
              <w:rPr>
                <w:rFonts w:asciiTheme="majorBidi" w:hAnsiTheme="majorBidi" w:cstheme="majorBidi"/>
                <w:sz w:val="30"/>
                <w:szCs w:val="30"/>
              </w:rPr>
              <w:t>6,366</w:t>
            </w:r>
          </w:p>
        </w:tc>
        <w:tc>
          <w:tcPr>
            <w:tcW w:w="270" w:type="dxa"/>
          </w:tcPr>
          <w:p w14:paraId="5206FAB8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CD3637" w14:textId="2ED76A75" w:rsidR="00AE4639" w:rsidRPr="00640DD9" w:rsidRDefault="00046DE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391,447</w:t>
            </w:r>
          </w:p>
        </w:tc>
        <w:tc>
          <w:tcPr>
            <w:tcW w:w="270" w:type="dxa"/>
          </w:tcPr>
          <w:p w14:paraId="0BA5BFDD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70BE39B4" w14:textId="224D9C40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46DE9" w:rsidRPr="00640DD9">
              <w:rPr>
                <w:rFonts w:ascii="Angsana New" w:hAnsi="Angsana New"/>
                <w:sz w:val="30"/>
                <w:szCs w:val="30"/>
              </w:rPr>
              <w:t>6,366</w:t>
            </w:r>
          </w:p>
        </w:tc>
      </w:tr>
      <w:tr w:rsidR="00AE4639" w:rsidRPr="00640DD9" w14:paraId="2E35674E" w14:textId="77777777" w:rsidTr="00B42C48">
        <w:trPr>
          <w:trHeight w:val="722"/>
        </w:trPr>
        <w:tc>
          <w:tcPr>
            <w:tcW w:w="3690" w:type="dxa"/>
          </w:tcPr>
          <w:p w14:paraId="62C43DC3" w14:textId="77777777" w:rsidR="00AE4639" w:rsidRPr="00640DD9" w:rsidRDefault="00AE4639" w:rsidP="00CC4300">
            <w:pPr>
              <w:pStyle w:val="NoSpacing"/>
              <w:rPr>
                <w:sz w:val="30"/>
                <w:szCs w:val="30"/>
              </w:rPr>
            </w:pPr>
          </w:p>
          <w:p w14:paraId="1D8248CB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640D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2A2F5D41" w14:textId="612DC4B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640D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น้ำหนัก </w:t>
            </w:r>
            <w:r w:rsidRPr="00640DD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(</w:t>
            </w:r>
            <w:r w:rsidRPr="00640D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640DD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) </w:t>
            </w:r>
            <w:r w:rsidRPr="00640D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ณ</w:t>
            </w:r>
            <w:r w:rsidRPr="00640DD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640D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วันที่</w:t>
            </w:r>
            <w:r w:rsidRPr="00640DD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CE4A76" w:rsidRPr="00640DD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619415B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D297C" w14:textId="312F8AD0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046DE9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664,309</w:t>
            </w:r>
          </w:p>
        </w:tc>
        <w:tc>
          <w:tcPr>
            <w:tcW w:w="270" w:type="dxa"/>
            <w:vAlign w:val="bottom"/>
          </w:tcPr>
          <w:p w14:paraId="425D4367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F9997" w14:textId="179C8E13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47547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66,751</w:t>
            </w:r>
          </w:p>
        </w:tc>
        <w:tc>
          <w:tcPr>
            <w:tcW w:w="270" w:type="dxa"/>
            <w:vAlign w:val="bottom"/>
          </w:tcPr>
          <w:p w14:paraId="18E40129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D4A6C" w14:textId="3C1EC41B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747547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664,309</w:t>
            </w:r>
          </w:p>
        </w:tc>
        <w:tc>
          <w:tcPr>
            <w:tcW w:w="270" w:type="dxa"/>
            <w:vAlign w:val="bottom"/>
          </w:tcPr>
          <w:p w14:paraId="5EED0AD7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5D2D1" w14:textId="5B6BFED8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47547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66,751</w:t>
            </w:r>
          </w:p>
        </w:tc>
      </w:tr>
      <w:tr w:rsidR="00AE4639" w:rsidRPr="00640DD9" w14:paraId="0A038A0C" w14:textId="77777777" w:rsidTr="00B42C48">
        <w:trPr>
          <w:trHeight w:val="58"/>
        </w:trPr>
        <w:tc>
          <w:tcPr>
            <w:tcW w:w="3690" w:type="dxa"/>
          </w:tcPr>
          <w:p w14:paraId="51C8EAD6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0DD9">
              <w:rPr>
                <w:rFonts w:ascii="Angsana New" w:hAnsi="Angsana New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270" w:type="dxa"/>
          </w:tcPr>
          <w:p w14:paraId="23E5E2DE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D314B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60" w:lineRule="exact"/>
              <w:ind w:left="-56" w:right="1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98F17F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57A84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9EA94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8F453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1F5B5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C0D9F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05"/>
              </w:tabs>
              <w:spacing w:line="360" w:lineRule="exact"/>
              <w:ind w:left="-56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9D0" w:rsidRPr="00640DD9" w14:paraId="381836DC" w14:textId="77777777" w:rsidTr="00677511">
        <w:trPr>
          <w:trHeight w:val="425"/>
        </w:trPr>
        <w:tc>
          <w:tcPr>
            <w:tcW w:w="3690" w:type="dxa"/>
            <w:hideMark/>
          </w:tcPr>
          <w:p w14:paraId="44D39672" w14:textId="77777777" w:rsidR="00FA39D0" w:rsidRPr="00640DD9" w:rsidRDefault="00FA39D0" w:rsidP="00FA39D0">
            <w:pPr>
              <w:pStyle w:val="NoSpacing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</w:p>
          <w:p w14:paraId="5917FB76" w14:textId="0816B95C" w:rsidR="00FA39D0" w:rsidRPr="00640DD9" w:rsidRDefault="00FA39D0" w:rsidP="00FA39D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จำนวนหุ้นสามัญโดยวิธีถัวเฉลี่ยถ่ว</w:t>
            </w:r>
            <w:r w:rsidRPr="00640D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ง</w:t>
            </w:r>
          </w:p>
          <w:p w14:paraId="1154BC85" w14:textId="49C4AD70" w:rsidR="00FA39D0" w:rsidRPr="00640DD9" w:rsidRDefault="00FA39D0" w:rsidP="00FA39D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640DD9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640DD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น้ำหนัก (ปรับลด)</w:t>
            </w:r>
            <w:r w:rsidRPr="00640D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ณ วันที่ </w:t>
            </w:r>
            <w:r w:rsidRPr="00640DD9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30 </w:t>
            </w:r>
            <w:r w:rsidRPr="00640D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AD0F5F5" w14:textId="77777777" w:rsidR="00FA39D0" w:rsidRPr="00640DD9" w:rsidRDefault="00FA39D0" w:rsidP="00FA39D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8A852" w14:textId="19700024" w:rsidR="00FA39D0" w:rsidRPr="00640DD9" w:rsidRDefault="00FA39D0" w:rsidP="00F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2,664,309</w:t>
            </w:r>
          </w:p>
        </w:tc>
        <w:tc>
          <w:tcPr>
            <w:tcW w:w="270" w:type="dxa"/>
          </w:tcPr>
          <w:p w14:paraId="58DE366B" w14:textId="77777777" w:rsidR="00FA39D0" w:rsidRPr="00640DD9" w:rsidRDefault="00FA39D0" w:rsidP="00F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39FAF2" w14:textId="4710276C" w:rsidR="00FA39D0" w:rsidRPr="00640DD9" w:rsidRDefault="00FA39D0" w:rsidP="00F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166,751</w:t>
            </w:r>
          </w:p>
        </w:tc>
        <w:tc>
          <w:tcPr>
            <w:tcW w:w="270" w:type="dxa"/>
          </w:tcPr>
          <w:p w14:paraId="285CD947" w14:textId="77777777" w:rsidR="00FA39D0" w:rsidRPr="00640DD9" w:rsidRDefault="00FA39D0" w:rsidP="00F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AAF1B1" w14:textId="6923AD91" w:rsidR="00FA39D0" w:rsidRPr="00640DD9" w:rsidRDefault="00FA39D0" w:rsidP="00F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2,664,309</w:t>
            </w:r>
          </w:p>
        </w:tc>
        <w:tc>
          <w:tcPr>
            <w:tcW w:w="270" w:type="dxa"/>
          </w:tcPr>
          <w:p w14:paraId="4406CDC8" w14:textId="77777777" w:rsidR="00FA39D0" w:rsidRPr="00640DD9" w:rsidRDefault="00FA39D0" w:rsidP="00F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1155DF" w14:textId="380F87BF" w:rsidR="00FA39D0" w:rsidRPr="00640DD9" w:rsidRDefault="00FA39D0" w:rsidP="00F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166,751</w:t>
            </w:r>
          </w:p>
        </w:tc>
      </w:tr>
      <w:tr w:rsidR="00AE4639" w:rsidRPr="00640DD9" w14:paraId="57856BCC" w14:textId="77777777" w:rsidTr="00B42C48">
        <w:trPr>
          <w:trHeight w:val="343"/>
        </w:trPr>
        <w:tc>
          <w:tcPr>
            <w:tcW w:w="3690" w:type="dxa"/>
            <w:vAlign w:val="bottom"/>
          </w:tcPr>
          <w:p w14:paraId="13FD7083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ขาดทุนต่อหุ้นขั้นพื้นฐานและปรับลด (บาท)</w:t>
            </w:r>
          </w:p>
        </w:tc>
        <w:tc>
          <w:tcPr>
            <w:tcW w:w="270" w:type="dxa"/>
          </w:tcPr>
          <w:p w14:paraId="7CD21C37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166E3" w14:textId="1974D405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EB0353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92DB1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24E484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5F4B75" w14:textId="540D018B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747547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6888</w:t>
            </w: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DEA77D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C3409" w14:textId="2B9E51A1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(0.</w:t>
            </w:r>
            <w:r w:rsidR="00E92DB1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55141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071</w:t>
            </w: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F51E01" w14:textId="77777777" w:rsidR="00AE4639" w:rsidRPr="00640DD9" w:rsidRDefault="00AE4639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CD2F3" w14:textId="571DBE03" w:rsidR="00AE4639" w:rsidRPr="00640DD9" w:rsidRDefault="00AE4639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747547" w:rsidRPr="00640DD9">
              <w:rPr>
                <w:rFonts w:ascii="Angsana New" w:hAnsi="Angsana New"/>
                <w:b/>
                <w:bCs/>
                <w:sz w:val="30"/>
                <w:szCs w:val="30"/>
              </w:rPr>
              <w:t>6771</w:t>
            </w:r>
            <w:r w:rsidRPr="00640D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DDA0823" w14:textId="7FD9AE31" w:rsidR="00640DD9" w:rsidRDefault="00640DD9" w:rsidP="00380266">
      <w:pP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5CFC96D8" w14:textId="77777777" w:rsidR="00640DD9" w:rsidRDefault="00640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 w:type="page"/>
      </w:r>
    </w:p>
    <w:tbl>
      <w:tblPr>
        <w:tblW w:w="5154" w:type="pct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272"/>
        <w:gridCol w:w="1168"/>
        <w:gridCol w:w="271"/>
        <w:gridCol w:w="1350"/>
        <w:gridCol w:w="269"/>
        <w:gridCol w:w="1263"/>
        <w:gridCol w:w="271"/>
        <w:gridCol w:w="1347"/>
      </w:tblGrid>
      <w:tr w:rsidR="00340345" w:rsidRPr="00640DD9" w14:paraId="56BB568B" w14:textId="77777777" w:rsidTr="00B42C48">
        <w:trPr>
          <w:tblHeader/>
        </w:trPr>
        <w:tc>
          <w:tcPr>
            <w:tcW w:w="1863" w:type="pct"/>
            <w:hideMark/>
          </w:tcPr>
          <w:p w14:paraId="7CB76B70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3A1A5B8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  <w:hideMark/>
          </w:tcPr>
          <w:p w14:paraId="0B5F4B67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1DC73CD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pct"/>
            <w:gridSpan w:val="3"/>
            <w:hideMark/>
          </w:tcPr>
          <w:p w14:paraId="615360F4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345" w:rsidRPr="00640DD9" w14:paraId="08E335E3" w14:textId="77777777" w:rsidTr="00B42C48">
        <w:trPr>
          <w:tblHeader/>
        </w:trPr>
        <w:tc>
          <w:tcPr>
            <w:tcW w:w="1863" w:type="pct"/>
            <w:hideMark/>
          </w:tcPr>
          <w:p w14:paraId="6BF3ED88" w14:textId="058F743E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0D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40D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1F381A" w:rsidRPr="00640D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40D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7" w:type="pct"/>
          </w:tcPr>
          <w:p w14:paraId="07EC6ED9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hideMark/>
          </w:tcPr>
          <w:p w14:paraId="146538CD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0A40CC45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hideMark/>
          </w:tcPr>
          <w:p w14:paraId="72E92497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752DB787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75E6ADDA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2DA86F1F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hideMark/>
          </w:tcPr>
          <w:p w14:paraId="31BBB388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40345" w:rsidRPr="00640DD9" w14:paraId="531DD55E" w14:textId="77777777" w:rsidTr="00B42C48">
        <w:trPr>
          <w:tblHeader/>
        </w:trPr>
        <w:tc>
          <w:tcPr>
            <w:tcW w:w="1863" w:type="pct"/>
          </w:tcPr>
          <w:p w14:paraId="0F96F1E7" w14:textId="60E4D052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160"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0DD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40D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40D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F381A" w:rsidRPr="00640DD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2CCAD361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1C0D5F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B39ED3F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84F6DEA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6" w:type="pct"/>
          </w:tcPr>
          <w:p w14:paraId="7A3896A7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7F86D0A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07C19E2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73F9D99A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340345" w:rsidRPr="00640DD9" w14:paraId="79BC2782" w14:textId="77777777" w:rsidTr="00B42C48">
        <w:trPr>
          <w:tblHeader/>
        </w:trPr>
        <w:tc>
          <w:tcPr>
            <w:tcW w:w="1863" w:type="pct"/>
          </w:tcPr>
          <w:p w14:paraId="3A8F4AB2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6315673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9" w:type="pct"/>
            <w:gridSpan w:val="7"/>
            <w:hideMark/>
          </w:tcPr>
          <w:p w14:paraId="4DCE2DB4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40D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40D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640D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40D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340345" w:rsidRPr="00640DD9" w14:paraId="4EDBBEA6" w14:textId="77777777" w:rsidTr="00B42C48">
        <w:tc>
          <w:tcPr>
            <w:tcW w:w="1863" w:type="pct"/>
            <w:hideMark/>
          </w:tcPr>
          <w:p w14:paraId="42448D41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37" w:type="pct"/>
          </w:tcPr>
          <w:p w14:paraId="5AEBC729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4453DA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2519183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7E4814B8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2E4FD7A6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810B812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472704B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754ABA58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0345" w:rsidRPr="00640DD9" w14:paraId="54DD2A22" w14:textId="77777777" w:rsidTr="00B42C48">
        <w:tc>
          <w:tcPr>
            <w:tcW w:w="1863" w:type="pct"/>
            <w:hideMark/>
          </w:tcPr>
          <w:p w14:paraId="5F2DC9BC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640D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 w:rsidRPr="00640D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</w:tcPr>
          <w:p w14:paraId="7AA10C8E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6BACEF" w14:textId="6B891601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C685D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5194D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</w:t>
            </w:r>
            <w:r w:rsidR="004B33F7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30D5FE5A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8B9F02" w14:textId="01C1E8EB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F381A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329,313</w:t>
            </w: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335FE12D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4E3FD6" w14:textId="6C464CBC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5194D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512,900</w:t>
            </w: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54F3A8F7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A5FCBA" w14:textId="0F64031F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F381A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312,509</w:t>
            </w: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40345" w:rsidRPr="00640DD9" w14:paraId="3C9CDFAB" w14:textId="77777777" w:rsidTr="00B42C48">
        <w:tc>
          <w:tcPr>
            <w:tcW w:w="1863" w:type="pct"/>
          </w:tcPr>
          <w:p w14:paraId="43A64DE4" w14:textId="77777777" w:rsidR="00340345" w:rsidRPr="00640DD9" w:rsidRDefault="00340345" w:rsidP="00CC4300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5E07011D" w14:textId="77777777" w:rsidR="00340345" w:rsidRPr="00640DD9" w:rsidRDefault="00340345" w:rsidP="00CC4300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DC294D8" w14:textId="77777777" w:rsidR="00340345" w:rsidRPr="00640DD9" w:rsidRDefault="00340345" w:rsidP="00CC4300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14:paraId="3CD4FE1B" w14:textId="77777777" w:rsidR="00340345" w:rsidRPr="00640DD9" w:rsidRDefault="00340345" w:rsidP="00CC4300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2253144" w14:textId="77777777" w:rsidR="00340345" w:rsidRPr="00640DD9" w:rsidRDefault="00340345" w:rsidP="00CC4300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77DFE746" w14:textId="77777777" w:rsidR="00340345" w:rsidRPr="00640DD9" w:rsidRDefault="00340345" w:rsidP="00CC4300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right w:val="nil"/>
            </w:tcBorders>
          </w:tcPr>
          <w:p w14:paraId="63B86602" w14:textId="77777777" w:rsidR="00340345" w:rsidRPr="00640DD9" w:rsidRDefault="00340345" w:rsidP="00CC4300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14:paraId="342E450D" w14:textId="77777777" w:rsidR="00340345" w:rsidRPr="00640DD9" w:rsidRDefault="00340345" w:rsidP="00CC4300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double" w:sz="4" w:space="0" w:color="auto"/>
              <w:left w:val="nil"/>
              <w:right w:val="nil"/>
            </w:tcBorders>
          </w:tcPr>
          <w:p w14:paraId="6E1BD3E5" w14:textId="77777777" w:rsidR="00340345" w:rsidRPr="00640DD9" w:rsidRDefault="00340345" w:rsidP="00CC4300">
            <w:pPr>
              <w:pStyle w:val="NoSpacing"/>
              <w:rPr>
                <w:sz w:val="30"/>
                <w:szCs w:val="30"/>
              </w:rPr>
            </w:pPr>
          </w:p>
        </w:tc>
      </w:tr>
      <w:tr w:rsidR="00340345" w:rsidRPr="00640DD9" w14:paraId="0F12DACF" w14:textId="77777777" w:rsidTr="00B42C48">
        <w:tc>
          <w:tcPr>
            <w:tcW w:w="1863" w:type="pct"/>
          </w:tcPr>
          <w:p w14:paraId="693D771D" w14:textId="77777777" w:rsidR="00340345" w:rsidRPr="00640DD9" w:rsidRDefault="00340345" w:rsidP="00B42C48">
            <w:pPr>
              <w:spacing w:line="360" w:lineRule="exact"/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00640DD9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00640DD9">
              <w:rPr>
                <w:rFonts w:ascii="Angsana New" w:eastAsia="Angsana New" w:hAnsi="Angsana New"/>
                <w:sz w:val="30"/>
                <w:szCs w:val="30"/>
              </w:rPr>
              <w:t xml:space="preserve"> ณ วันที่ 1 </w:t>
            </w:r>
            <w:r w:rsidRPr="00640DD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7" w:type="pct"/>
          </w:tcPr>
          <w:p w14:paraId="760F8520" w14:textId="77777777" w:rsidR="00340345" w:rsidRPr="00640DD9" w:rsidRDefault="00340345" w:rsidP="00B42C48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C73048D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73826CA9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6D8F8E9F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375F5416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F29A03D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5AF5329A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BA3341C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40345" w:rsidRPr="00640DD9" w14:paraId="563F3054" w14:textId="77777777" w:rsidTr="00B42C48">
        <w:tc>
          <w:tcPr>
            <w:tcW w:w="1863" w:type="pct"/>
          </w:tcPr>
          <w:p w14:paraId="6160F95C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(มูลค่าหุ้นละ </w:t>
            </w:r>
            <w:r w:rsidRPr="00640DD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5 </w:t>
            </w:r>
            <w:r w:rsidRPr="00640D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37" w:type="pct"/>
          </w:tcPr>
          <w:p w14:paraId="604B272C" w14:textId="77777777" w:rsidR="00340345" w:rsidRPr="00640DD9" w:rsidRDefault="00340345" w:rsidP="00B42C48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E2A9A47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036D60BA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16246543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D4D7CD5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0BAA169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42CF3587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245439A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0345" w:rsidRPr="00640DD9" w14:paraId="037D2159" w14:textId="77777777" w:rsidTr="00B42C48">
        <w:tc>
          <w:tcPr>
            <w:tcW w:w="1863" w:type="pct"/>
          </w:tcPr>
          <w:p w14:paraId="512DE7FF" w14:textId="1CC89CAF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="00A35C8C" w:rsidRPr="00640DD9">
              <w:rPr>
                <w:rFonts w:ascii="Angsana New" w:hAnsi="Angsana New"/>
                <w:sz w:val="30"/>
                <w:szCs w:val="30"/>
              </w:rPr>
              <w:t>921</w:t>
            </w:r>
            <w:r w:rsidRPr="00640D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37" w:type="pct"/>
          </w:tcPr>
          <w:p w14:paraId="692A0789" w14:textId="77777777" w:rsidR="00340345" w:rsidRPr="00640DD9" w:rsidRDefault="00340345" w:rsidP="00B42C48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C70142D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42C2AA0F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102E5A1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134,231</w:t>
            </w:r>
          </w:p>
        </w:tc>
        <w:tc>
          <w:tcPr>
            <w:tcW w:w="136" w:type="pct"/>
            <w:vAlign w:val="bottom"/>
          </w:tcPr>
          <w:p w14:paraId="273025B6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D2370E2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0DD9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53AE9007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AD8352E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left" w:pos="1020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134,231</w:t>
            </w:r>
          </w:p>
        </w:tc>
      </w:tr>
      <w:tr w:rsidR="00340345" w:rsidRPr="00640DD9" w14:paraId="764C390C" w14:textId="77777777" w:rsidTr="00B42C48">
        <w:tc>
          <w:tcPr>
            <w:tcW w:w="1863" w:type="pct"/>
          </w:tcPr>
          <w:p w14:paraId="7274FBB7" w14:textId="4305F5DC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Pr="00640DD9">
              <w:rPr>
                <w:rFonts w:ascii="Angsana New" w:hAnsi="Angsana New"/>
                <w:sz w:val="30"/>
                <w:szCs w:val="30"/>
              </w:rPr>
              <w:t>1</w:t>
            </w:r>
            <w:r w:rsidR="00A35C8C" w:rsidRPr="00640DD9">
              <w:rPr>
                <w:rFonts w:ascii="Angsana New" w:hAnsi="Angsana New"/>
                <w:sz w:val="30"/>
                <w:szCs w:val="30"/>
              </w:rPr>
              <w:t>4</w:t>
            </w:r>
            <w:r w:rsidRPr="00640DD9">
              <w:rPr>
                <w:rFonts w:ascii="Angsana New" w:hAnsi="Angsana New"/>
                <w:sz w:val="30"/>
                <w:szCs w:val="30"/>
              </w:rPr>
              <w:t>,</w:t>
            </w:r>
            <w:r w:rsidR="00A35C8C" w:rsidRPr="00640DD9">
              <w:rPr>
                <w:rFonts w:ascii="Angsana New" w:hAnsi="Angsana New"/>
                <w:sz w:val="30"/>
                <w:szCs w:val="30"/>
              </w:rPr>
              <w:t>803</w:t>
            </w:r>
            <w:r w:rsidRPr="00640D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37" w:type="pct"/>
          </w:tcPr>
          <w:p w14:paraId="0CE99804" w14:textId="77777777" w:rsidR="00340345" w:rsidRPr="00640DD9" w:rsidRDefault="00340345" w:rsidP="00B42C48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7980BB" w14:textId="77777777" w:rsidR="00340345" w:rsidRPr="00640DD9" w:rsidRDefault="00340345" w:rsidP="000A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184,300</w:t>
            </w:r>
          </w:p>
        </w:tc>
        <w:tc>
          <w:tcPr>
            <w:tcW w:w="137" w:type="pct"/>
            <w:vAlign w:val="bottom"/>
          </w:tcPr>
          <w:p w14:paraId="684C775F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588C7803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FE4F8A3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E234E1F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184,300</w:t>
            </w:r>
          </w:p>
        </w:tc>
        <w:tc>
          <w:tcPr>
            <w:tcW w:w="137" w:type="pct"/>
            <w:vAlign w:val="bottom"/>
          </w:tcPr>
          <w:p w14:paraId="1B78CAFD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4100995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0345" w:rsidRPr="00640DD9" w14:paraId="45F58D37" w14:textId="77777777" w:rsidTr="00B42C48">
        <w:tc>
          <w:tcPr>
            <w:tcW w:w="1863" w:type="pct"/>
          </w:tcPr>
          <w:p w14:paraId="653569BC" w14:textId="77777777" w:rsidR="00340345" w:rsidRPr="00640DD9" w:rsidRDefault="00340345" w:rsidP="00B42C48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0DD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37" w:type="pct"/>
          </w:tcPr>
          <w:p w14:paraId="4D262C2F" w14:textId="77777777" w:rsidR="00340345" w:rsidRPr="00640DD9" w:rsidRDefault="00340345" w:rsidP="00B42C48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C79ED93" w14:textId="64400BE0" w:rsidR="00340345" w:rsidRPr="00640DD9" w:rsidRDefault="00340345" w:rsidP="000A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3294C" w:rsidRPr="00640DD9">
              <w:rPr>
                <w:rFonts w:asciiTheme="majorBidi" w:hAnsiTheme="majorBidi" w:cstheme="majorBidi"/>
                <w:sz w:val="30"/>
                <w:szCs w:val="30"/>
              </w:rPr>
              <w:t>833,198</w:t>
            </w:r>
          </w:p>
        </w:tc>
        <w:tc>
          <w:tcPr>
            <w:tcW w:w="137" w:type="pct"/>
            <w:vAlign w:val="bottom"/>
          </w:tcPr>
          <w:p w14:paraId="7C9C0CD2" w14:textId="77777777" w:rsidR="00340345" w:rsidRPr="00640DD9" w:rsidRDefault="00340345" w:rsidP="0013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14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09A4CE20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2846297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BC700D6" w14:textId="0AB13C26" w:rsidR="00340345" w:rsidRPr="00640DD9" w:rsidRDefault="00340345" w:rsidP="000A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3294C" w:rsidRPr="00640DD9">
              <w:rPr>
                <w:rFonts w:asciiTheme="majorBidi" w:hAnsiTheme="majorBidi" w:cstheme="majorBidi"/>
                <w:sz w:val="30"/>
                <w:szCs w:val="30"/>
              </w:rPr>
              <w:t>833,198</w:t>
            </w:r>
          </w:p>
        </w:tc>
        <w:tc>
          <w:tcPr>
            <w:tcW w:w="137" w:type="pct"/>
            <w:vAlign w:val="bottom"/>
          </w:tcPr>
          <w:p w14:paraId="1C78049C" w14:textId="77777777" w:rsidR="00340345" w:rsidRPr="00640DD9" w:rsidRDefault="00340345" w:rsidP="0013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14"/>
              </w:tabs>
              <w:spacing w:line="360" w:lineRule="exact"/>
              <w:ind w:left="-56" w:right="-375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35599AE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0345" w:rsidRPr="00640DD9" w14:paraId="7D96E115" w14:textId="77777777" w:rsidTr="00B42C48">
        <w:tc>
          <w:tcPr>
            <w:tcW w:w="1863" w:type="pct"/>
          </w:tcPr>
          <w:p w14:paraId="78374B1F" w14:textId="77777777" w:rsidR="00340345" w:rsidRPr="00640DD9" w:rsidRDefault="00340345" w:rsidP="00B42C48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00640DD9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7" w:type="pct"/>
          </w:tcPr>
          <w:p w14:paraId="7C49E3C9" w14:textId="77777777" w:rsidR="00340345" w:rsidRPr="00640DD9" w:rsidRDefault="00340345" w:rsidP="00B42C48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9B49C38" w14:textId="0A5EC875" w:rsidR="00340345" w:rsidRPr="00640DD9" w:rsidRDefault="001F381A" w:rsidP="000A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130,006</w:t>
            </w:r>
          </w:p>
        </w:tc>
        <w:tc>
          <w:tcPr>
            <w:tcW w:w="137" w:type="pct"/>
          </w:tcPr>
          <w:p w14:paraId="60D9D01B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1F118BC1" w14:textId="7A52EB0D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2088" w:rsidRPr="00640DD9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5B27AE" w:rsidRPr="00640DD9">
              <w:rPr>
                <w:rFonts w:asciiTheme="majorBidi" w:hAnsiTheme="majorBidi" w:cstheme="majorBidi"/>
                <w:sz w:val="30"/>
                <w:szCs w:val="30"/>
              </w:rPr>
              <w:t>819</w:t>
            </w:r>
            <w:r w:rsidRPr="00640D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14:paraId="7F2B2CD2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6637FF5" w14:textId="059EE9D0" w:rsidR="00340345" w:rsidRPr="00640DD9" w:rsidRDefault="005B27AE" w:rsidP="000A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130,006</w:t>
            </w:r>
          </w:p>
        </w:tc>
        <w:tc>
          <w:tcPr>
            <w:tcW w:w="137" w:type="pct"/>
          </w:tcPr>
          <w:p w14:paraId="2230A3A9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F035313" w14:textId="458E921A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27AE" w:rsidRPr="00640DD9">
              <w:rPr>
                <w:rFonts w:asciiTheme="majorBidi" w:hAnsiTheme="majorBidi" w:cstheme="majorBidi"/>
                <w:sz w:val="30"/>
                <w:szCs w:val="30"/>
              </w:rPr>
              <w:t>20,819</w:t>
            </w:r>
            <w:r w:rsidRPr="00640D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40345" w:rsidRPr="00640DD9" w14:paraId="5754D855" w14:textId="77777777" w:rsidTr="00B42C48">
        <w:tc>
          <w:tcPr>
            <w:tcW w:w="1863" w:type="pct"/>
            <w:hideMark/>
          </w:tcPr>
          <w:p w14:paraId="31BD5257" w14:textId="30480E92" w:rsidR="00340345" w:rsidRPr="00640DD9" w:rsidRDefault="00340345" w:rsidP="00B42C48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640D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(ขั้นพื้นฐาน) ณ วันที่</w:t>
            </w: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="001F381A" w:rsidRPr="00640D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470CA02F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34AEBC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6203AF0" w14:textId="123BB03A" w:rsidR="00340345" w:rsidRPr="00640DD9" w:rsidRDefault="001F381A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0A63B4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147,504</w:t>
            </w:r>
          </w:p>
        </w:tc>
        <w:tc>
          <w:tcPr>
            <w:tcW w:w="137" w:type="pct"/>
            <w:vAlign w:val="bottom"/>
          </w:tcPr>
          <w:p w14:paraId="3D81DE75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3FFD1B" w14:textId="6DD831C4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DDBD0A" w14:textId="45406A16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B27AE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55,050</w:t>
            </w:r>
          </w:p>
        </w:tc>
        <w:tc>
          <w:tcPr>
            <w:tcW w:w="136" w:type="pct"/>
            <w:vAlign w:val="bottom"/>
          </w:tcPr>
          <w:p w14:paraId="2CAA065F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right w:val="nil"/>
            </w:tcBorders>
          </w:tcPr>
          <w:p w14:paraId="06B85532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A91A81" w14:textId="290AB7AE" w:rsidR="00340345" w:rsidRPr="00640DD9" w:rsidRDefault="005B27AE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0A63B4"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147,504</w:t>
            </w:r>
          </w:p>
        </w:tc>
        <w:tc>
          <w:tcPr>
            <w:tcW w:w="137" w:type="pct"/>
            <w:vAlign w:val="bottom"/>
          </w:tcPr>
          <w:p w14:paraId="3A6AC1AC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2C94B229" w14:textId="0FAF0AB3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F839E18" w14:textId="4D39662B" w:rsidR="00340345" w:rsidRPr="00640DD9" w:rsidRDefault="005B27AE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155,050</w:t>
            </w:r>
          </w:p>
        </w:tc>
      </w:tr>
      <w:tr w:rsidR="00340345" w:rsidRPr="00640DD9" w14:paraId="3739AF21" w14:textId="77777777" w:rsidTr="00B42C48">
        <w:tc>
          <w:tcPr>
            <w:tcW w:w="1863" w:type="pct"/>
          </w:tcPr>
          <w:p w14:paraId="6CFC1802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640DD9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7" w:type="pct"/>
          </w:tcPr>
          <w:p w14:paraId="1E31EA7B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D3DEE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D3DDE14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D809B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EBB7DE5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left w:val="nil"/>
              <w:bottom w:val="single" w:sz="4" w:space="0" w:color="auto"/>
              <w:right w:val="nil"/>
            </w:tcBorders>
          </w:tcPr>
          <w:p w14:paraId="69D98DE2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A25132E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</w:tcPr>
          <w:p w14:paraId="5B5DC41F" w14:textId="77777777" w:rsidR="00340345" w:rsidRPr="00640DD9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0345" w:rsidRPr="008E1326" w14:paraId="64F31E83" w14:textId="77777777" w:rsidTr="004F3ECA">
        <w:tc>
          <w:tcPr>
            <w:tcW w:w="1863" w:type="pct"/>
          </w:tcPr>
          <w:p w14:paraId="3B0064F9" w14:textId="77777777" w:rsidR="00340345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2E7216" w14:textId="77777777" w:rsidR="00340345" w:rsidRPr="00F3102C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5DB705D" w14:textId="383E2FB7" w:rsidR="00340345" w:rsidRPr="55D605A1" w:rsidRDefault="00340345" w:rsidP="00B42C48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38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6E72665D" w14:textId="77777777" w:rsidR="00340345" w:rsidRPr="008E1326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E0209" w14:textId="77777777" w:rsidR="00340345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B30DDAD" w14:textId="77777777" w:rsidR="00340345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CB4F77C" w14:textId="233EA558" w:rsidR="00340345" w:rsidRPr="008E1326" w:rsidRDefault="001F381A" w:rsidP="001F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ind w:left="-56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0A6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147,504</w:t>
            </w:r>
          </w:p>
        </w:tc>
        <w:tc>
          <w:tcPr>
            <w:tcW w:w="137" w:type="pct"/>
            <w:vAlign w:val="bottom"/>
          </w:tcPr>
          <w:p w14:paraId="25872E62" w14:textId="77777777" w:rsidR="00340345" w:rsidRPr="008E1326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B3360" w14:textId="77777777" w:rsidR="00340345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1EBED88C" w14:textId="4141943E" w:rsidR="00340345" w:rsidRPr="008E1326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B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55,050</w:t>
            </w:r>
          </w:p>
        </w:tc>
        <w:tc>
          <w:tcPr>
            <w:tcW w:w="136" w:type="pct"/>
            <w:vAlign w:val="bottom"/>
          </w:tcPr>
          <w:p w14:paraId="1A863134" w14:textId="77777777" w:rsidR="00340345" w:rsidRPr="008E1326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1A502A" w14:textId="77777777" w:rsidR="00340345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821E8A" w14:textId="77777777" w:rsidR="00340345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7DA98AF" w14:textId="124AE41A" w:rsidR="00340345" w:rsidRPr="008E1326" w:rsidRDefault="005B27AE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0A6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147,504</w:t>
            </w:r>
          </w:p>
        </w:tc>
        <w:tc>
          <w:tcPr>
            <w:tcW w:w="137" w:type="pct"/>
            <w:vAlign w:val="bottom"/>
          </w:tcPr>
          <w:p w14:paraId="0820317E" w14:textId="77777777" w:rsidR="00340345" w:rsidRPr="008E1326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175FED" w14:textId="77777777" w:rsidR="00340345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59C7E6EE" w14:textId="183BD303" w:rsidR="00340345" w:rsidRPr="008E1326" w:rsidRDefault="005B27AE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155,050</w:t>
            </w:r>
          </w:p>
        </w:tc>
      </w:tr>
      <w:tr w:rsidR="00340345" w:rsidRPr="008E1326" w14:paraId="50D7B65E" w14:textId="77777777" w:rsidTr="004F3ECA">
        <w:trPr>
          <w:trHeight w:val="218"/>
        </w:trPr>
        <w:tc>
          <w:tcPr>
            <w:tcW w:w="1863" w:type="pct"/>
            <w:hideMark/>
          </w:tcPr>
          <w:p w14:paraId="5DE67090" w14:textId="77777777" w:rsidR="00340345" w:rsidRPr="00146020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1460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1460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ขั้นพื้นฐานและปรับลด </w:t>
            </w:r>
            <w:r w:rsidRPr="0014602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60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บาท</w:t>
            </w:r>
            <w:r w:rsidRPr="0014602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6C793082" w14:textId="77777777" w:rsidR="00340345" w:rsidRPr="00146020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6D029" w14:textId="70A43E0A" w:rsidR="00340345" w:rsidRPr="00CE7DDA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DDA"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9C685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678A5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4B33F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E7DD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37AC5BC8" w14:textId="77777777" w:rsidR="00340345" w:rsidRPr="00CE7DDA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49EBE9" w14:textId="1B1614EF" w:rsidR="00340345" w:rsidRPr="00146020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2.1239</w:t>
            </w:r>
            <w:r w:rsidRPr="00146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30EC3338" w14:textId="77777777" w:rsidR="00340345" w:rsidRPr="00146020" w:rsidRDefault="00340345" w:rsidP="00B42C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75C28F" w14:textId="26545711" w:rsidR="00340345" w:rsidRPr="00146020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9C685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678A5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70B5D245" w14:textId="77777777" w:rsidR="00340345" w:rsidRPr="00146020" w:rsidRDefault="00340345" w:rsidP="00B42C48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5097AE" w14:textId="65E2322C" w:rsidR="00340345" w:rsidRPr="00146020" w:rsidRDefault="00340345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6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2.0155</w:t>
            </w:r>
            <w:r w:rsidRPr="00146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FB4ECD5" w14:textId="77777777" w:rsidR="005C544A" w:rsidRDefault="005C544A" w:rsidP="00380266">
      <w:pP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0F541910" w14:textId="68EBD1F9" w:rsidR="008E1E88" w:rsidRPr="00A939EF" w:rsidRDefault="008E1E88" w:rsidP="0034034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สิทธิในการเลือกแปลงสภาพที่เหลืออยู่ ไม่ได้รวมอยู่ในการคำนวณจำนวนหุ้นสามัญเฉลี่ยถ่วงน้ำหนักปรับลด เนื่องจากตราสารดังกล่าวทำให้ผลกระทบขาดทุนต่อหุ้นไม่ปรับลด (</w:t>
      </w:r>
      <w:r>
        <w:rPr>
          <w:rFonts w:ascii="Angsana New" w:hAnsi="Angsana New"/>
          <w:sz w:val="30"/>
          <w:szCs w:val="30"/>
        </w:rPr>
        <w:t>anti-dilutive effect)</w:t>
      </w:r>
    </w:p>
    <w:p w14:paraId="55DEF6BA" w14:textId="77777777" w:rsidR="00010082" w:rsidRDefault="00010082" w:rsidP="00831DA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5B4ACB3" w14:textId="1ECE9364" w:rsidR="00010082" w:rsidRPr="00A939EF" w:rsidRDefault="00010082" w:rsidP="00831DA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10082">
        <w:rPr>
          <w:rFonts w:ascii="Angsana New" w:hAnsi="Angsana New" w:hint="cs"/>
          <w:sz w:val="30"/>
          <w:szCs w:val="30"/>
          <w:cs/>
        </w:rPr>
        <w:t>เนื่องจากราคาตลาดถัวเฉลี่ยของหุ้นสามัญของบริษัทในระหว่างงวดต่ำกว่าราคาใช้สิทธิที่กำหนดไว้ของใบสำคัญแสดงสิทธิ</w:t>
      </w:r>
      <w:r w:rsidRPr="00010082">
        <w:rPr>
          <w:rFonts w:ascii="Angsana New" w:hAnsi="Angsana New"/>
          <w:sz w:val="30"/>
          <w:szCs w:val="30"/>
          <w:cs/>
        </w:rPr>
        <w:t xml:space="preserve"> </w:t>
      </w:r>
      <w:r w:rsidRPr="00010082">
        <w:rPr>
          <w:rFonts w:ascii="Angsana New" w:hAnsi="Angsana New" w:hint="cs"/>
          <w:sz w:val="30"/>
          <w:szCs w:val="30"/>
          <w:cs/>
        </w:rPr>
        <w:t>ส่งผ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010082">
        <w:rPr>
          <w:rFonts w:ascii="Angsana New" w:hAnsi="Angsana New" w:hint="cs"/>
          <w:sz w:val="30"/>
          <w:szCs w:val="30"/>
          <w:cs/>
        </w:rPr>
        <w:t>ไม่ทำให้กำไรต่อหุ้นขั้นพื้นฐานปรับลด</w:t>
      </w:r>
      <w:r w:rsidRPr="00010082">
        <w:rPr>
          <w:rFonts w:ascii="Angsana New" w:hAnsi="Angsana New"/>
          <w:sz w:val="30"/>
          <w:szCs w:val="30"/>
          <w:cs/>
        </w:rPr>
        <w:t xml:space="preserve"> </w:t>
      </w:r>
      <w:r w:rsidRPr="00010082">
        <w:rPr>
          <w:rFonts w:ascii="Angsana New" w:hAnsi="Angsana New" w:hint="cs"/>
          <w:sz w:val="30"/>
          <w:szCs w:val="30"/>
          <w:cs/>
        </w:rPr>
        <w:t>บริษัทจึงไม่นำใบสำคัญแสดงสิทธิที่อาจเปลี่ยนหุ้นสามัญมารวมคำนวณกำไรต่อหุ้นปรับลด</w:t>
      </w:r>
    </w:p>
    <w:p w14:paraId="0890FD4A" w14:textId="77777777" w:rsidR="0003358E" w:rsidRDefault="0003358E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46D0254" w14:textId="77777777" w:rsidR="00D80EFE" w:rsidRDefault="00D80EFE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104FD63" w14:textId="77777777" w:rsidR="00D80EFE" w:rsidRDefault="00D80EFE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EA039DF" w14:textId="77777777" w:rsidR="00A37344" w:rsidRDefault="00A37344" w:rsidP="0050247D">
      <w:pPr>
        <w:rPr>
          <w:rFonts w:asciiTheme="majorBidi" w:hAnsiTheme="majorBidi"/>
          <w:szCs w:val="30"/>
        </w:rPr>
        <w:sectPr w:rsidR="00A37344" w:rsidSect="00E30858">
          <w:headerReference w:type="even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5778B82" w14:textId="77777777" w:rsidR="0054686F" w:rsidRPr="00F1598F" w:rsidRDefault="0054686F" w:rsidP="0054686F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62FF424" w14:textId="77777777" w:rsidR="0054686F" w:rsidRPr="00B74BB1" w:rsidRDefault="0054686F" w:rsidP="00C7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4"/>
          <w:szCs w:val="4"/>
          <w:cs/>
        </w:rPr>
      </w:pPr>
    </w:p>
    <w:p w14:paraId="78B5AA91" w14:textId="77777777" w:rsidR="0054686F" w:rsidRPr="00F1598F" w:rsidRDefault="0054686F" w:rsidP="00546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F1598F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F1598F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6C5D844B" w14:textId="77777777" w:rsidR="0054686F" w:rsidRPr="00A130BE" w:rsidRDefault="0054686F" w:rsidP="00AE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4"/>
          <w:szCs w:val="4"/>
        </w:rPr>
      </w:pPr>
    </w:p>
    <w:p w14:paraId="5AA928C1" w14:textId="77777777" w:rsidR="0054686F" w:rsidRDefault="0054686F" w:rsidP="00546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Cs w:val="30"/>
        </w:rPr>
      </w:pPr>
      <w:r w:rsidRPr="00110303">
        <w:rPr>
          <w:rFonts w:asciiTheme="majorBidi" w:hAnsiTheme="majorBidi" w:hint="cs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รวมถึงลำดับชั้นมูลค่ายุติธรรม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A7B4A1" w14:textId="77777777" w:rsidR="00A37344" w:rsidRPr="005D642B" w:rsidRDefault="00A37344" w:rsidP="0050247D">
      <w:pPr>
        <w:rPr>
          <w:rFonts w:ascii="Angsana New" w:hAnsi="Angsana New"/>
          <w:sz w:val="6"/>
          <w:szCs w:val="6"/>
        </w:rPr>
      </w:pPr>
    </w:p>
    <w:tbl>
      <w:tblPr>
        <w:tblW w:w="14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65"/>
        <w:gridCol w:w="1442"/>
        <w:gridCol w:w="273"/>
        <w:gridCol w:w="1437"/>
        <w:gridCol w:w="269"/>
        <w:gridCol w:w="1354"/>
        <w:gridCol w:w="240"/>
        <w:gridCol w:w="1051"/>
        <w:gridCol w:w="253"/>
        <w:gridCol w:w="1148"/>
        <w:gridCol w:w="270"/>
        <w:gridCol w:w="1174"/>
      </w:tblGrid>
      <w:tr w:rsidR="00115A95" w:rsidRPr="00315E22" w14:paraId="676FAA31" w14:textId="77777777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14C94CF2" w14:textId="77777777" w:rsidR="00115A95" w:rsidRPr="00315E22" w:rsidRDefault="00115A95">
            <w:pPr>
              <w:ind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176" w:type="dxa"/>
            <w:gridSpan w:val="12"/>
            <w:vAlign w:val="bottom"/>
          </w:tcPr>
          <w:p w14:paraId="0999AC32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15A95" w:rsidRPr="00315E22" w14:paraId="4A61DFE1" w14:textId="77777777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41E10433" w14:textId="77777777" w:rsidR="00115A95" w:rsidRPr="00315E22" w:rsidRDefault="00115A9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706AEFAB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</w:tcPr>
          <w:p w14:paraId="5179567A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96" w:type="dxa"/>
            <w:gridSpan w:val="5"/>
            <w:vAlign w:val="bottom"/>
          </w:tcPr>
          <w:p w14:paraId="36F75AC4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15A95" w:rsidRPr="00315E22" w14:paraId="62484A21" w14:textId="77777777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27D689F0" w14:textId="77777777" w:rsidR="00115A95" w:rsidRPr="00315E22" w:rsidRDefault="00115A9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C7695CD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1C5DBC9B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315E2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531945C6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B969101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lang w:bidi="th-TH"/>
              </w:rPr>
            </w:pPr>
            <w:r w:rsidRPr="00315E22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A457F33" w14:textId="77777777" w:rsidR="00115A95" w:rsidRPr="00315E22" w:rsidRDefault="00115A95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72D84F8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</w:tcPr>
          <w:p w14:paraId="3852F5D6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61ADE11E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15E2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53" w:type="dxa"/>
          </w:tcPr>
          <w:p w14:paraId="66A21596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73230596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15E2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219A537D" w14:textId="77777777" w:rsidR="00115A95" w:rsidRPr="00315E22" w:rsidRDefault="00115A9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3881AFF6" w14:textId="77777777" w:rsidR="00115A95" w:rsidRPr="00315E22" w:rsidRDefault="00115A9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15E2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</w:tr>
      <w:tr w:rsidR="00115A95" w:rsidRPr="00315E22" w14:paraId="5DF2C66E" w14:textId="77777777">
        <w:trPr>
          <w:trHeight w:val="245"/>
          <w:tblHeader/>
        </w:trPr>
        <w:tc>
          <w:tcPr>
            <w:tcW w:w="5130" w:type="dxa"/>
            <w:shd w:val="clear" w:color="auto" w:fill="auto"/>
          </w:tcPr>
          <w:p w14:paraId="0A50C50F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176" w:type="dxa"/>
            <w:gridSpan w:val="12"/>
          </w:tcPr>
          <w:p w14:paraId="57A48798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15E22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315E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15E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15A95" w:rsidRPr="00315E22" w14:paraId="79A566DA" w14:textId="77777777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45B35F99" w14:textId="49D321A6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315E2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F786D" w:rsidRPr="009F786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C033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65" w:type="dxa"/>
          </w:tcPr>
          <w:p w14:paraId="0D67512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FA1974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534F1D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5B2E41F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8A53C1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15FEB09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C89AB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8E3675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7007C2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8A7AE3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D29FB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244EF8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6015BA9E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5967B979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7B432F9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B85D5D9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3869DAF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50014C1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CD0971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94263C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2FA387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453D92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FBFB84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90CDA8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82E0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979C8B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5C98A40C" w14:textId="77777777">
        <w:trPr>
          <w:trHeight w:val="70"/>
        </w:trPr>
        <w:tc>
          <w:tcPr>
            <w:tcW w:w="5130" w:type="dxa"/>
            <w:shd w:val="clear" w:color="auto" w:fill="auto"/>
          </w:tcPr>
          <w:p w14:paraId="3CA52AB2" w14:textId="77777777" w:rsidR="00115A95" w:rsidRPr="00315E22" w:rsidRDefault="00115A9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2763CCB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3AB0C74B" w14:textId="76932AD5" w:rsidR="00115A95" w:rsidRPr="00315E22" w:rsidRDefault="00241B3C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ADA610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6C9797A" w14:textId="5FB621C5" w:rsidR="00115A95" w:rsidRPr="00315E22" w:rsidRDefault="00FD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B26F8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4603AD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B07F330" w14:textId="1D959981" w:rsidR="00115A95" w:rsidRPr="00315E22" w:rsidRDefault="00FD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12,593</w:t>
            </w:r>
          </w:p>
        </w:tc>
        <w:tc>
          <w:tcPr>
            <w:tcW w:w="240" w:type="dxa"/>
            <w:vAlign w:val="bottom"/>
          </w:tcPr>
          <w:p w14:paraId="7B09757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4ED42C2" w14:textId="79A8F893" w:rsidR="00115A95" w:rsidRPr="00315E22" w:rsidRDefault="00220AB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0D26DA2E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68CD80D" w14:textId="62551C4E" w:rsidR="00115A95" w:rsidRPr="00315E22" w:rsidRDefault="00220AB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492D30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06574256" w14:textId="7735D0BA" w:rsidR="00115A95" w:rsidRPr="00315E22" w:rsidRDefault="00FD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12,593</w:t>
            </w:r>
          </w:p>
        </w:tc>
      </w:tr>
      <w:tr w:rsidR="00115A95" w:rsidRPr="00315E22" w14:paraId="338621E5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66DA5326" w14:textId="77777777" w:rsidR="00115A95" w:rsidRPr="00315E22" w:rsidRDefault="00115A9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60B4BD2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8A383" w14:textId="0165E9F0" w:rsidR="00115A95" w:rsidRPr="00315E22" w:rsidRDefault="00767C4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7C358A1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07D36" w14:textId="46AC5942" w:rsidR="00115A95" w:rsidRPr="00315E22" w:rsidRDefault="00FD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12,593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D05211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91AAA" w14:textId="34D1DE85" w:rsidR="00115A95" w:rsidRPr="00315E22" w:rsidRDefault="00FD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12,593</w:t>
            </w:r>
          </w:p>
        </w:tc>
        <w:tc>
          <w:tcPr>
            <w:tcW w:w="240" w:type="dxa"/>
            <w:vAlign w:val="bottom"/>
          </w:tcPr>
          <w:p w14:paraId="09B09FF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7F6512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1F950D6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42F95F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99CA8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46FB58B0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23D" w:rsidRPr="00AE623D" w14:paraId="5E7723BB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78E3BE9E" w14:textId="77777777" w:rsidR="00AE623D" w:rsidRPr="002C2CB8" w:rsidRDefault="00AE623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  <w:lang w:val="en-GB"/>
              </w:rPr>
            </w:pPr>
          </w:p>
        </w:tc>
        <w:tc>
          <w:tcPr>
            <w:tcW w:w="265" w:type="dxa"/>
          </w:tcPr>
          <w:p w14:paraId="5414B6AC" w14:textId="77777777" w:rsidR="00AE623D" w:rsidRPr="002C2CB8" w:rsidRDefault="00AE623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bidi="th-TH"/>
              </w:rPr>
            </w:pPr>
          </w:p>
        </w:tc>
        <w:tc>
          <w:tcPr>
            <w:tcW w:w="1442" w:type="dxa"/>
          </w:tcPr>
          <w:p w14:paraId="39B0C751" w14:textId="77777777" w:rsidR="00AE623D" w:rsidRPr="002C2CB8" w:rsidRDefault="00AE623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bidi="th-TH"/>
              </w:rPr>
            </w:pPr>
          </w:p>
        </w:tc>
        <w:tc>
          <w:tcPr>
            <w:tcW w:w="273" w:type="dxa"/>
          </w:tcPr>
          <w:p w14:paraId="4DDB384E" w14:textId="77777777" w:rsidR="00AE623D" w:rsidRPr="002C2CB8" w:rsidRDefault="00AE62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6E0BE5EB" w14:textId="77777777" w:rsidR="00AE623D" w:rsidRPr="002C2CB8" w:rsidRDefault="00AE623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980638D" w14:textId="77777777" w:rsidR="00AE623D" w:rsidRPr="002C2CB8" w:rsidRDefault="00AE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D7809BE" w14:textId="77777777" w:rsidR="00AE623D" w:rsidRPr="002C2CB8" w:rsidRDefault="00AE623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bidi="th-TH"/>
              </w:rPr>
            </w:pPr>
          </w:p>
        </w:tc>
        <w:tc>
          <w:tcPr>
            <w:tcW w:w="240" w:type="dxa"/>
          </w:tcPr>
          <w:p w14:paraId="711A789D" w14:textId="77777777" w:rsidR="00AE623D" w:rsidRPr="002C2CB8" w:rsidRDefault="00AE62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bidi="th-TH"/>
              </w:rPr>
            </w:pPr>
          </w:p>
        </w:tc>
        <w:tc>
          <w:tcPr>
            <w:tcW w:w="1051" w:type="dxa"/>
          </w:tcPr>
          <w:p w14:paraId="1F9220E3" w14:textId="77777777" w:rsidR="00AE623D" w:rsidRPr="002C2CB8" w:rsidRDefault="00AE62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bidi="th-TH"/>
              </w:rPr>
            </w:pPr>
          </w:p>
        </w:tc>
        <w:tc>
          <w:tcPr>
            <w:tcW w:w="253" w:type="dxa"/>
          </w:tcPr>
          <w:p w14:paraId="44047610" w14:textId="77777777" w:rsidR="00AE623D" w:rsidRPr="002C2CB8" w:rsidRDefault="00AE62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bidi="th-TH"/>
              </w:rPr>
            </w:pPr>
          </w:p>
        </w:tc>
        <w:tc>
          <w:tcPr>
            <w:tcW w:w="1148" w:type="dxa"/>
          </w:tcPr>
          <w:p w14:paraId="7A32163B" w14:textId="77777777" w:rsidR="00AE623D" w:rsidRPr="002C2CB8" w:rsidRDefault="00AE62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6E8BCE24" w14:textId="77777777" w:rsidR="00AE623D" w:rsidRPr="002C2CB8" w:rsidRDefault="00AE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4702CE6" w14:textId="77777777" w:rsidR="00AE623D" w:rsidRPr="002C2CB8" w:rsidRDefault="00AE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val="en-GB"/>
              </w:rPr>
            </w:pPr>
          </w:p>
        </w:tc>
      </w:tr>
      <w:tr w:rsidR="00115A95" w:rsidRPr="00315E22" w14:paraId="41A5CBB9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65D747A0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0EE3AC0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442" w:type="dxa"/>
          </w:tcPr>
          <w:p w14:paraId="4F4A64E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740DB0C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4C43D1B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0D0D9B4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73CBD2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0030AD0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51" w:type="dxa"/>
          </w:tcPr>
          <w:p w14:paraId="666A99B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</w:tcPr>
          <w:p w14:paraId="2297055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16B42A3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C3D9B2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2C833C1C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</w:tr>
      <w:tr w:rsidR="00115A95" w:rsidRPr="00315E22" w14:paraId="70A27CA9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08551F9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65A68829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0C26A68" w14:textId="19E6D6AB" w:rsidR="00115A95" w:rsidRPr="00315E22" w:rsidRDefault="000826E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F60B1">
              <w:rPr>
                <w:rFonts w:asciiTheme="majorBidi" w:hAnsiTheme="majorBidi" w:cstheme="majorBidi"/>
                <w:sz w:val="28"/>
                <w:szCs w:val="28"/>
              </w:rPr>
              <w:t>11,143</w:t>
            </w:r>
            <w:r w:rsidR="00664E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bottom"/>
          </w:tcPr>
          <w:p w14:paraId="7D78E5A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E4721" w14:textId="1C9342F4" w:rsidR="00115A95" w:rsidRPr="00315E22" w:rsidRDefault="007B6CD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CB775C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CB01" w14:textId="673FF017" w:rsidR="00115A95" w:rsidRPr="00315E22" w:rsidRDefault="00A9127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C776AB">
              <w:rPr>
                <w:rFonts w:asciiTheme="majorBidi" w:hAnsiTheme="majorBidi" w:cstheme="majorBidi"/>
                <w:sz w:val="28"/>
                <w:szCs w:val="28"/>
              </w:rPr>
              <w:t>,143)</w:t>
            </w:r>
          </w:p>
        </w:tc>
        <w:tc>
          <w:tcPr>
            <w:tcW w:w="240" w:type="dxa"/>
            <w:vAlign w:val="bottom"/>
          </w:tcPr>
          <w:p w14:paraId="5CAEC33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7853894" w14:textId="125C149D" w:rsidR="00115A95" w:rsidRPr="00315E22" w:rsidRDefault="00716D3A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0CD866C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4EC8290" w14:textId="718F98E2" w:rsidR="00115A95" w:rsidRPr="00315E22" w:rsidRDefault="00716D3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59C21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E774517" w14:textId="3A7855F5" w:rsidR="00115A95" w:rsidRPr="00315E22" w:rsidRDefault="0071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(11,143)</w:t>
            </w:r>
          </w:p>
        </w:tc>
      </w:tr>
      <w:tr w:rsidR="00115A95" w:rsidRPr="00315E22" w14:paraId="6EF23D75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24956299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11F43D29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AFC80" w14:textId="2EA57556" w:rsidR="00115A95" w:rsidRPr="00315E22" w:rsidRDefault="007B6CD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(11,143)</w:t>
            </w:r>
          </w:p>
        </w:tc>
        <w:tc>
          <w:tcPr>
            <w:tcW w:w="273" w:type="dxa"/>
            <w:vAlign w:val="bottom"/>
          </w:tcPr>
          <w:p w14:paraId="2915939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CBE092" w14:textId="587C54E5" w:rsidR="00115A95" w:rsidRPr="00315E22" w:rsidRDefault="007B6CD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731D4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36F746" w14:textId="34931449" w:rsidR="00115A95" w:rsidRPr="00315E22" w:rsidRDefault="002F2E3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(11,143)</w:t>
            </w:r>
          </w:p>
        </w:tc>
        <w:tc>
          <w:tcPr>
            <w:tcW w:w="240" w:type="dxa"/>
            <w:vAlign w:val="bottom"/>
          </w:tcPr>
          <w:p w14:paraId="75B9010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569907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DD8B33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D5F705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47D2A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7226E6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742DFE28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80F3DD3" w14:textId="462A9E1A" w:rsidR="00115A95" w:rsidRPr="00315E22" w:rsidRDefault="008E144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65" w:type="dxa"/>
          </w:tcPr>
          <w:p w14:paraId="1BC393C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3909281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2F54ACD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5E767DF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2CAE40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3C9B2AC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C4D14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49DC8D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42DD7F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DC2D0A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AAFC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BC6C98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1182D6CD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237C34A0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6EFBADC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84661FE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4F2A17D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1CE0EF9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C5449F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8A5BDC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96F491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D5425F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0404A9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D798979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BB6E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2C4C33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14C659B9" w14:textId="77777777">
        <w:trPr>
          <w:trHeight w:val="70"/>
        </w:trPr>
        <w:tc>
          <w:tcPr>
            <w:tcW w:w="5130" w:type="dxa"/>
            <w:shd w:val="clear" w:color="auto" w:fill="auto"/>
          </w:tcPr>
          <w:p w14:paraId="63772F91" w14:textId="77777777" w:rsidR="00115A95" w:rsidRPr="00315E22" w:rsidRDefault="00115A9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6E68B73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424AE97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4EEB648E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77D6BC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26,867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19BD8F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2DEDC90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26,867</w:t>
            </w:r>
          </w:p>
        </w:tc>
        <w:tc>
          <w:tcPr>
            <w:tcW w:w="240" w:type="dxa"/>
            <w:vAlign w:val="bottom"/>
          </w:tcPr>
          <w:p w14:paraId="2AC0449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D13811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604BFFF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EA83BF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-3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114F44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E1ACA0D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26,867</w:t>
            </w:r>
          </w:p>
        </w:tc>
      </w:tr>
      <w:tr w:rsidR="00115A95" w:rsidRPr="00315E22" w14:paraId="22F8420E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86CD192" w14:textId="77777777" w:rsidR="00115A95" w:rsidRPr="00315E22" w:rsidRDefault="00115A9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21B08CD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7831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A0D270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E31CC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0E9302E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A4314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26,867</w:t>
            </w:r>
          </w:p>
        </w:tc>
        <w:tc>
          <w:tcPr>
            <w:tcW w:w="240" w:type="dxa"/>
            <w:vAlign w:val="bottom"/>
          </w:tcPr>
          <w:p w14:paraId="721C457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1A1889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6D0323FC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C886DC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E89FF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F4CDE4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31EAA32B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290ADB05" w14:textId="77777777" w:rsidR="008E1445" w:rsidRPr="000C690A" w:rsidRDefault="008E144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65" w:type="dxa"/>
          </w:tcPr>
          <w:p w14:paraId="208110AE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269B017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</w:tcPr>
          <w:p w14:paraId="7B9523C4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238A0600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</w:tcPr>
          <w:p w14:paraId="0114E1C8" w14:textId="77777777" w:rsidR="00115A95" w:rsidRPr="000C690A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26567A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0" w:type="dxa"/>
          </w:tcPr>
          <w:p w14:paraId="6ED04F39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1" w:type="dxa"/>
          </w:tcPr>
          <w:p w14:paraId="487C3F4C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3" w:type="dxa"/>
          </w:tcPr>
          <w:p w14:paraId="619512F6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8" w:type="dxa"/>
          </w:tcPr>
          <w:p w14:paraId="2F0544BB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782A79D8" w14:textId="77777777" w:rsidR="00115A95" w:rsidRPr="000C690A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4" w:type="dxa"/>
            <w:vAlign w:val="bottom"/>
          </w:tcPr>
          <w:p w14:paraId="1091515A" w14:textId="77777777" w:rsidR="00115A95" w:rsidRPr="000C690A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15A95" w:rsidRPr="00315E22" w14:paraId="496CEF7B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1826850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52E887AC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3DA9BDAE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33DEA12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7ED8AF4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9C82DE6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F95AFF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C8B6CC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BD9831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286A69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2B14F9C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47F75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1EE81B5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4A0D3D43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732C2197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7F118AD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F09984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(9,16</w:t>
            </w:r>
            <w:r w:rsidRPr="00315E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315E2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bottom"/>
          </w:tcPr>
          <w:p w14:paraId="0E24B59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71FB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69BD92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8C6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(9,160)</w:t>
            </w:r>
          </w:p>
        </w:tc>
        <w:tc>
          <w:tcPr>
            <w:tcW w:w="240" w:type="dxa"/>
            <w:vAlign w:val="bottom"/>
          </w:tcPr>
          <w:p w14:paraId="31099A7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876DC62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62F174B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416830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AD0CB0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FCCACC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(9,160)</w:t>
            </w:r>
          </w:p>
        </w:tc>
      </w:tr>
      <w:tr w:rsidR="00115A95" w:rsidRPr="00315E22" w14:paraId="73EB84AE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78F40D8D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45B8CEBC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FED8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(9,160)</w:t>
            </w:r>
          </w:p>
        </w:tc>
        <w:tc>
          <w:tcPr>
            <w:tcW w:w="273" w:type="dxa"/>
            <w:vAlign w:val="bottom"/>
          </w:tcPr>
          <w:p w14:paraId="72A7DE6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B31F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898F6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F29C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(9,160)</w:t>
            </w:r>
          </w:p>
        </w:tc>
        <w:tc>
          <w:tcPr>
            <w:tcW w:w="240" w:type="dxa"/>
            <w:vAlign w:val="bottom"/>
          </w:tcPr>
          <w:p w14:paraId="3901819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9D56BB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5B9196CE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B53426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28A83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6CA249D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12651C5" w14:textId="77777777" w:rsidR="00115A95" w:rsidRDefault="00115A95" w:rsidP="0050247D">
      <w:pPr>
        <w:rPr>
          <w:rFonts w:ascii="Angsana New" w:hAnsi="Angsana New"/>
          <w:sz w:val="24"/>
          <w:szCs w:val="24"/>
        </w:rPr>
        <w:sectPr w:rsidR="00115A95" w:rsidSect="00A37344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4DF44D2D" w14:textId="5860DE29" w:rsidR="00A37344" w:rsidRPr="0050247D" w:rsidRDefault="00A37344" w:rsidP="0050247D">
      <w:pPr>
        <w:rPr>
          <w:rFonts w:ascii="Angsana New" w:hAnsi="Angsana New"/>
          <w:sz w:val="24"/>
          <w:szCs w:val="24"/>
        </w:rPr>
        <w:sectPr w:rsidR="00A37344" w:rsidRPr="0050247D" w:rsidSect="00A37344">
          <w:type w:val="continuous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4D5124FC" w14:textId="3B354076" w:rsidR="00035C8D" w:rsidRPr="00F1598F" w:rsidRDefault="00035C8D" w:rsidP="005E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F1598F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7C756E57" w:rsidR="0076036B" w:rsidRPr="00F1598F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</w:p>
    <w:p w14:paraId="0DCF39C2" w14:textId="77777777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F1598F" w14:paraId="49CAA831" w14:textId="77777777" w:rsidTr="0021446B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F1598F" w14:paraId="7B53B9AE" w14:textId="77777777" w:rsidTr="0081656F">
        <w:trPr>
          <w:trHeight w:val="821"/>
        </w:trPr>
        <w:tc>
          <w:tcPr>
            <w:tcW w:w="3308" w:type="dxa"/>
          </w:tcPr>
          <w:p w14:paraId="7EA3331E" w14:textId="64E03BC2" w:rsidR="007C569D" w:rsidRPr="00F1598F" w:rsidRDefault="007C569D" w:rsidP="007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</w:t>
            </w:r>
            <w:r w:rsidR="00BF3C6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456" w:type="dxa"/>
          </w:tcPr>
          <w:p w14:paraId="55ED0580" w14:textId="77777777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7A51A08" w14:textId="2A54E0DA" w:rsidR="007C569D" w:rsidRPr="001A0FC9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</w:t>
            </w:r>
            <w:r w:rsidR="00160477"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ๆ</w:t>
            </w:r>
            <w:r w:rsidR="00160477"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ในการประเมิน</w:t>
            </w:r>
          </w:p>
        </w:tc>
      </w:tr>
      <w:tr w:rsidR="0021446B" w:rsidRPr="003A3A7C" w14:paraId="217B152D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939EE4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76E9F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42FA9035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446B" w:rsidRPr="003A3A7C" w14:paraId="21199F25" w14:textId="77777777" w:rsidTr="008B3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09E8239C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9AADD5B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1AFAC30E" w14:textId="6F1DB813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ปรับด้วยค่าความเสี่ยงด้านอื่น</w:t>
            </w:r>
            <w:r w:rsidR="001604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เพื่อประเมินมูลค่ายุติธรรม</w:t>
            </w:r>
          </w:p>
        </w:tc>
      </w:tr>
    </w:tbl>
    <w:p w14:paraId="52B027D4" w14:textId="308047B7" w:rsidR="00C137DD" w:rsidRPr="00F1598F" w:rsidRDefault="00C1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A21914F" w14:textId="52A9AF1F" w:rsidR="00562CEB" w:rsidRDefault="00562CEB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68842D7" w14:textId="77777777" w:rsidR="00A91600" w:rsidRPr="006A5519" w:rsidRDefault="00A91600" w:rsidP="0091112F">
      <w:pPr>
        <w:rPr>
          <w:b/>
          <w:bCs/>
          <w:sz w:val="20"/>
          <w:szCs w:val="20"/>
          <w:cs/>
          <w:lang w:val="th-TH"/>
        </w:rPr>
      </w:pPr>
    </w:p>
    <w:p w14:paraId="20B80D0C" w14:textId="77777777" w:rsidR="00183C59" w:rsidRPr="0021446B" w:rsidRDefault="00183C59" w:rsidP="00183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8"/>
          <w:szCs w:val="8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360"/>
        <w:gridCol w:w="1244"/>
        <w:gridCol w:w="265"/>
        <w:gridCol w:w="1270"/>
        <w:gridCol w:w="240"/>
        <w:gridCol w:w="1211"/>
        <w:gridCol w:w="271"/>
        <w:gridCol w:w="1277"/>
      </w:tblGrid>
      <w:tr w:rsidR="00183C59" w:rsidRPr="00C83AA5" w14:paraId="07522E7C" w14:textId="77777777" w:rsidTr="00C72B92">
        <w:trPr>
          <w:tblHeader/>
        </w:trPr>
        <w:tc>
          <w:tcPr>
            <w:tcW w:w="1694" w:type="pct"/>
          </w:tcPr>
          <w:p w14:paraId="4FD94DF7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4" w:type="pct"/>
            <w:shd w:val="clear" w:color="auto" w:fill="auto"/>
          </w:tcPr>
          <w:p w14:paraId="5E90D6F1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7" w:type="pct"/>
            <w:gridSpan w:val="3"/>
          </w:tcPr>
          <w:p w14:paraId="7592D010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44E0F6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6" w:type="pct"/>
            <w:gridSpan w:val="3"/>
          </w:tcPr>
          <w:p w14:paraId="19770D9E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58E" w:rsidRPr="00C83AA5" w14:paraId="2C129A4C" w14:textId="77777777" w:rsidTr="00025621">
        <w:trPr>
          <w:trHeight w:val="333"/>
          <w:tblHeader/>
        </w:trPr>
        <w:tc>
          <w:tcPr>
            <w:tcW w:w="1694" w:type="pct"/>
          </w:tcPr>
          <w:p w14:paraId="58E76252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" w:type="pct"/>
            <w:shd w:val="clear" w:color="auto" w:fill="auto"/>
          </w:tcPr>
          <w:p w14:paraId="3FB3C1DA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E20A7E0" w14:textId="645D416A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F786D" w:rsidRPr="009F78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75D53ADA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103FAE6A" w14:textId="497C0E12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612DDAA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CCEB5B3" w14:textId="2A1313C1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F786D" w:rsidRPr="009F78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11D6015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EFBC71E" w14:textId="45917FFC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3358E" w:rsidRPr="00C83AA5" w14:paraId="7C758194" w14:textId="77777777" w:rsidTr="00025621">
        <w:trPr>
          <w:trHeight w:val="333"/>
          <w:tblHeader/>
        </w:trPr>
        <w:tc>
          <w:tcPr>
            <w:tcW w:w="1694" w:type="pct"/>
          </w:tcPr>
          <w:p w14:paraId="76CDF47B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" w:type="pct"/>
            <w:shd w:val="clear" w:color="auto" w:fill="auto"/>
          </w:tcPr>
          <w:p w14:paraId="5628FDAE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D98E4BC" w14:textId="30A99F9E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3" w:type="pct"/>
          </w:tcPr>
          <w:p w14:paraId="6D8BE90B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2B7848CD" w14:textId="2C55BB8C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408DB96A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0EE24A" w14:textId="4264FC30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6" w:type="pct"/>
          </w:tcPr>
          <w:p w14:paraId="0E0BEF00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7ADC9CBA" w14:textId="2D05786B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3358E" w:rsidRPr="00C83AA5" w14:paraId="5F686541" w14:textId="77777777" w:rsidTr="00C72B92">
        <w:trPr>
          <w:tblHeader/>
        </w:trPr>
        <w:tc>
          <w:tcPr>
            <w:tcW w:w="1694" w:type="pct"/>
          </w:tcPr>
          <w:p w14:paraId="42F90E44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shd w:val="clear" w:color="auto" w:fill="auto"/>
          </w:tcPr>
          <w:p w14:paraId="67A51826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2" w:type="pct"/>
            <w:gridSpan w:val="7"/>
          </w:tcPr>
          <w:p w14:paraId="439C54A7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358E" w:rsidRPr="00C83AA5" w14:paraId="4D2B40FD" w14:textId="77777777" w:rsidTr="00025621">
        <w:tc>
          <w:tcPr>
            <w:tcW w:w="1888" w:type="pct"/>
            <w:gridSpan w:val="2"/>
          </w:tcPr>
          <w:p w14:paraId="43015F9B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26BD93DA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51DDE42B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48871485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12B166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D07FA7C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6214B4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</w:tcPr>
          <w:p w14:paraId="2652AFB4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03358E" w:rsidRPr="00C83AA5" w14:paraId="65768557" w14:textId="77777777" w:rsidTr="00886F13">
        <w:tc>
          <w:tcPr>
            <w:tcW w:w="1888" w:type="pct"/>
            <w:gridSpan w:val="2"/>
          </w:tcPr>
          <w:p w14:paraId="731F4B4B" w14:textId="37BBD447" w:rsidR="0003358E" w:rsidRPr="00C83AA5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C96631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shd w:val="clear" w:color="auto" w:fill="auto"/>
          </w:tcPr>
          <w:p w14:paraId="12986B25" w14:textId="50391DF0" w:rsidR="0003358E" w:rsidRDefault="006C503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C531752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1AB29D6D" w14:textId="7CE47504" w:rsidR="0003358E" w:rsidRPr="402CFA1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29" w:type="pct"/>
            <w:shd w:val="clear" w:color="auto" w:fill="auto"/>
          </w:tcPr>
          <w:p w14:paraId="514E2328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3DA79717" w14:textId="3D5FC2AA" w:rsidR="0003358E" w:rsidRDefault="006C503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5C13DC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</w:tcPr>
          <w:p w14:paraId="2472DC34" w14:textId="0FBCD873" w:rsidR="0003358E" w:rsidRPr="451735B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03358E" w:rsidRPr="00C83AA5" w14:paraId="767F1C2B" w14:textId="77777777" w:rsidTr="00886F13">
        <w:tc>
          <w:tcPr>
            <w:tcW w:w="1888" w:type="pct"/>
            <w:gridSpan w:val="2"/>
            <w:shd w:val="clear" w:color="auto" w:fill="auto"/>
          </w:tcPr>
          <w:p w14:paraId="7AD26E0E" w14:textId="2857479E" w:rsidR="0003358E" w:rsidRPr="007614E5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14E5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70" w:type="pct"/>
            <w:shd w:val="clear" w:color="auto" w:fill="auto"/>
          </w:tcPr>
          <w:p w14:paraId="75D50C10" w14:textId="0521CF71" w:rsidR="0003358E" w:rsidRPr="007614E5" w:rsidRDefault="006C503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93CC11F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7AC966C0" w14:textId="1D022689" w:rsidR="0003358E" w:rsidRPr="007614E5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120,357</w:t>
            </w:r>
          </w:p>
        </w:tc>
        <w:tc>
          <w:tcPr>
            <w:tcW w:w="129" w:type="pct"/>
            <w:shd w:val="clear" w:color="auto" w:fill="auto"/>
          </w:tcPr>
          <w:p w14:paraId="1B77BF33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shd w:val="clear" w:color="auto" w:fill="auto"/>
          </w:tcPr>
          <w:p w14:paraId="5BEECD49" w14:textId="4A4C66ED" w:rsidR="0003358E" w:rsidRPr="007614E5" w:rsidRDefault="006C503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346477A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shd w:val="clear" w:color="auto" w:fill="auto"/>
          </w:tcPr>
          <w:p w14:paraId="6A310AFB" w14:textId="52D5EE8F" w:rsidR="0003358E" w:rsidRPr="007614E5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120,357</w:t>
            </w:r>
          </w:p>
        </w:tc>
      </w:tr>
      <w:tr w:rsidR="0003358E" w:rsidRPr="00C83AA5" w14:paraId="0E914AB7" w14:textId="77777777">
        <w:tc>
          <w:tcPr>
            <w:tcW w:w="1888" w:type="pct"/>
            <w:gridSpan w:val="2"/>
          </w:tcPr>
          <w:p w14:paraId="0F86B1D2" w14:textId="6FE3A3BD" w:rsidR="0003358E" w:rsidRPr="007614E5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070BF" w14:textId="4B4956F4" w:rsidR="0003358E" w:rsidRPr="00C3784A" w:rsidRDefault="006C503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7D236B7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9D077" w14:textId="6503A718" w:rsidR="0003358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"/>
              </w:tabs>
              <w:spacing w:line="360" w:lineRule="exact"/>
              <w:ind w:left="-255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120,507</w:t>
            </w:r>
          </w:p>
        </w:tc>
        <w:tc>
          <w:tcPr>
            <w:tcW w:w="129" w:type="pct"/>
            <w:shd w:val="clear" w:color="auto" w:fill="auto"/>
          </w:tcPr>
          <w:p w14:paraId="400F31BC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3BE3C" w14:textId="7E84C2C1" w:rsidR="0003358E" w:rsidRPr="00C3784A" w:rsidRDefault="006C503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D5BB79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5C2DD" w14:textId="0A9A258A" w:rsidR="0003358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255"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120,507</w:t>
            </w:r>
          </w:p>
        </w:tc>
      </w:tr>
      <w:tr w:rsidR="0003358E" w:rsidRPr="00C83AA5" w14:paraId="10E06851" w14:textId="77777777">
        <w:tc>
          <w:tcPr>
            <w:tcW w:w="1888" w:type="pct"/>
            <w:gridSpan w:val="2"/>
          </w:tcPr>
          <w:p w14:paraId="0568876C" w14:textId="569EC5A5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161FFFFF" w14:textId="241132B8" w:rsidR="0003358E" w:rsidRPr="00407DA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4AC913B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4B4C7C18" w14:textId="42D38646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04181A1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</w:tcPr>
          <w:p w14:paraId="7C16E051" w14:textId="47D30591" w:rsidR="0003358E" w:rsidRPr="00407DA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4A873AC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shd w:val="clear" w:color="auto" w:fill="auto"/>
          </w:tcPr>
          <w:p w14:paraId="1D6A44DC" w14:textId="0589793A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358E" w:rsidRPr="006639B9" w14:paraId="2A675D3E" w14:textId="77777777" w:rsidTr="00025621">
        <w:tc>
          <w:tcPr>
            <w:tcW w:w="1888" w:type="pct"/>
            <w:gridSpan w:val="2"/>
          </w:tcPr>
          <w:p w14:paraId="5D000CAA" w14:textId="05FC489E" w:rsidR="0003358E" w:rsidRPr="006A551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670" w:type="pct"/>
          </w:tcPr>
          <w:p w14:paraId="65F2C792" w14:textId="77777777" w:rsidR="0003358E" w:rsidRPr="006A551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DDF28DF" w14:textId="77777777" w:rsidR="0003358E" w:rsidRPr="006A551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652FBE03" w14:textId="77777777" w:rsidR="0003358E" w:rsidRPr="006A551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73997279" w14:textId="77777777" w:rsidR="0003358E" w:rsidRPr="006A551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2" w:type="pct"/>
          </w:tcPr>
          <w:p w14:paraId="60C96FAF" w14:textId="77777777" w:rsidR="0003358E" w:rsidRPr="006A551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2ACE83C9" w14:textId="77777777" w:rsidR="0003358E" w:rsidRPr="006A551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8" w:type="pct"/>
            <w:shd w:val="clear" w:color="auto" w:fill="auto"/>
          </w:tcPr>
          <w:p w14:paraId="4FA28F7C" w14:textId="77777777" w:rsidR="0003358E" w:rsidRPr="006A551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03358E" w:rsidRPr="006639B9" w14:paraId="24AC2547" w14:textId="77777777">
        <w:trPr>
          <w:trHeight w:val="308"/>
        </w:trPr>
        <w:tc>
          <w:tcPr>
            <w:tcW w:w="1888" w:type="pct"/>
            <w:gridSpan w:val="2"/>
          </w:tcPr>
          <w:p w14:paraId="49FE9B17" w14:textId="085DBC82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47909C65" w14:textId="4B9FBA6C" w:rsidR="0003358E" w:rsidRPr="00D414D4" w:rsidRDefault="00923384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C7F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,198</w:t>
            </w:r>
          </w:p>
        </w:tc>
        <w:tc>
          <w:tcPr>
            <w:tcW w:w="143" w:type="pct"/>
            <w:shd w:val="clear" w:color="auto" w:fill="auto"/>
          </w:tcPr>
          <w:p w14:paraId="11CC9CC5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auto"/>
          </w:tcPr>
          <w:p w14:paraId="71A6EF61" w14:textId="48E29C9A" w:rsidR="0003358E" w:rsidRPr="00D414D4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17,061</w:t>
            </w:r>
          </w:p>
        </w:tc>
        <w:tc>
          <w:tcPr>
            <w:tcW w:w="129" w:type="pct"/>
            <w:shd w:val="clear" w:color="auto" w:fill="auto"/>
          </w:tcPr>
          <w:p w14:paraId="2C3A56D3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5521966C" w14:textId="1B669861" w:rsidR="0003358E" w:rsidRPr="0091112F" w:rsidRDefault="00923384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AC7F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,198</w:t>
            </w:r>
          </w:p>
        </w:tc>
        <w:tc>
          <w:tcPr>
            <w:tcW w:w="146" w:type="pct"/>
          </w:tcPr>
          <w:p w14:paraId="049488C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</w:tcPr>
          <w:p w14:paraId="5150D299" w14:textId="37A3E403" w:rsidR="0003358E" w:rsidRPr="00D414D4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17,061</w:t>
            </w:r>
          </w:p>
        </w:tc>
      </w:tr>
    </w:tbl>
    <w:p w14:paraId="1EFFE20B" w14:textId="13999155" w:rsidR="00A845D4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5691498" w14:textId="77777777" w:rsidR="008B3AAB" w:rsidRPr="00A939EF" w:rsidRDefault="008B3AAB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02BAE78" w14:textId="77777777" w:rsidR="000A321C" w:rsidRDefault="000A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54690297" w14:textId="361122C8" w:rsidR="00EF3D91" w:rsidRDefault="00EF3D91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บริษัทได้ทำสัญญารับบริการจากที่ปรึกษาทางการเงินหลายแห่ง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ทั้งนี้บริษัทจะต้องจ่ายค่าบริการในอัตราและเงื่อนไขตามที่กำหนดในสัญญา</w:t>
      </w:r>
    </w:p>
    <w:p w14:paraId="42C35E2D" w14:textId="77777777" w:rsidR="00014ADD" w:rsidRPr="00A939EF" w:rsidRDefault="00014ADD" w:rsidP="00014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72"/>
        <w:gridCol w:w="1243"/>
        <w:gridCol w:w="266"/>
        <w:gridCol w:w="1191"/>
        <w:gridCol w:w="269"/>
        <w:gridCol w:w="1264"/>
        <w:gridCol w:w="271"/>
        <w:gridCol w:w="1268"/>
      </w:tblGrid>
      <w:tr w:rsidR="001A4A1A" w:rsidRPr="00C83AA5" w14:paraId="506B86B1" w14:textId="77777777" w:rsidTr="00014ADD">
        <w:trPr>
          <w:tblHeader/>
        </w:trPr>
        <w:tc>
          <w:tcPr>
            <w:tcW w:w="1694" w:type="pct"/>
          </w:tcPr>
          <w:p w14:paraId="7418F0E9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4" w:name="_Hlk130547241"/>
          </w:p>
        </w:tc>
        <w:tc>
          <w:tcPr>
            <w:tcW w:w="200" w:type="pct"/>
            <w:shd w:val="clear" w:color="auto" w:fill="auto"/>
          </w:tcPr>
          <w:p w14:paraId="7BDF15AC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545B5F80" w14:textId="215D60FF" w:rsidR="001A4A1A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E2A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24E0D" w:rsidRPr="00C83AA5" w14:paraId="17624C3E" w14:textId="77777777" w:rsidTr="00955542">
        <w:trPr>
          <w:tblHeader/>
        </w:trPr>
        <w:tc>
          <w:tcPr>
            <w:tcW w:w="1694" w:type="pct"/>
          </w:tcPr>
          <w:p w14:paraId="357E90DC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388295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29A65A74" w14:textId="3C64A871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6DE8CCEF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170AE0E4" w14:textId="19C672BC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03358E" w:rsidRPr="00C83AA5" w14:paraId="3917D0E1" w14:textId="77777777" w:rsidTr="00955542">
        <w:trPr>
          <w:trHeight w:val="333"/>
          <w:tblHeader/>
        </w:trPr>
        <w:tc>
          <w:tcPr>
            <w:tcW w:w="1694" w:type="pct"/>
          </w:tcPr>
          <w:p w14:paraId="3113AFF4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B51FDC7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381A8D6" w14:textId="57B80D6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F786D" w:rsidRPr="009F78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50370903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A6187E3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AA6FA77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2E36965" w14:textId="19E08CD3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F786D" w:rsidRPr="009F78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594F0A14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842788F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3358E" w:rsidRPr="00C83AA5" w14:paraId="07FC7CE6" w14:textId="77777777" w:rsidTr="00955542">
        <w:trPr>
          <w:trHeight w:val="333"/>
          <w:tblHeader/>
        </w:trPr>
        <w:tc>
          <w:tcPr>
            <w:tcW w:w="1694" w:type="pct"/>
          </w:tcPr>
          <w:p w14:paraId="61B513CA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7AC5143B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5A61231" w14:textId="4684F303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7F14DE41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E9F5893" w14:textId="3A114EE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215EE13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E5B0D3E" w14:textId="51B89624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617E228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1D4C022F" w14:textId="534D380E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3358E" w:rsidRPr="00C83AA5" w14:paraId="4A872015" w14:textId="224E5B92" w:rsidTr="00955542">
        <w:trPr>
          <w:tblHeader/>
        </w:trPr>
        <w:tc>
          <w:tcPr>
            <w:tcW w:w="1694" w:type="pct"/>
          </w:tcPr>
          <w:p w14:paraId="7C504364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  <w:shd w:val="clear" w:color="auto" w:fill="auto"/>
          </w:tcPr>
          <w:p w14:paraId="2E364A3E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73CAEA30" w14:textId="5048A7BA" w:rsidR="0003358E" w:rsidRPr="00485571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3BAAFF01" w14:textId="77777777" w:rsidR="0003358E" w:rsidRPr="00485571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1CDDDE86" w14:textId="7E7EE26F" w:rsidR="0003358E" w:rsidRPr="00485571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358E" w:rsidRPr="00C83AA5" w14:paraId="39E0822D" w14:textId="77777777" w:rsidTr="00955542">
        <w:tc>
          <w:tcPr>
            <w:tcW w:w="1894" w:type="pct"/>
            <w:gridSpan w:val="2"/>
          </w:tcPr>
          <w:p w14:paraId="3CE6AE28" w14:textId="38605245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78B3F6EA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2B146CAA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499980C3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20ED8BD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541B5AA7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38718971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</w:tcPr>
          <w:p w14:paraId="76B2868B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03358E" w:rsidRPr="00C83AA5" w14:paraId="2AFF097B" w14:textId="77777777" w:rsidTr="00955542">
        <w:tc>
          <w:tcPr>
            <w:tcW w:w="1894" w:type="pct"/>
            <w:gridSpan w:val="2"/>
            <w:vAlign w:val="center"/>
          </w:tcPr>
          <w:p w14:paraId="3B7F174E" w14:textId="45FDBBC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669" w:type="pct"/>
            <w:shd w:val="clear" w:color="auto" w:fill="auto"/>
          </w:tcPr>
          <w:p w14:paraId="15ADE0FB" w14:textId="3BE910FC" w:rsidR="0003358E" w:rsidRPr="006639B9" w:rsidRDefault="00923384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4A9CC843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7BBB8C53" w14:textId="51E50AC8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6503521F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B7266C6" w14:textId="376C3232" w:rsidR="0003358E" w:rsidRPr="006639B9" w:rsidRDefault="00874949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46" w:type="pct"/>
          </w:tcPr>
          <w:p w14:paraId="7EDD88E7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  <w:vAlign w:val="center"/>
          </w:tcPr>
          <w:p w14:paraId="13D9F0FE" w14:textId="184C1EBA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</w:tr>
      <w:tr w:rsidR="0003358E" w:rsidRPr="00C83AA5" w14:paraId="282E789D" w14:textId="77777777" w:rsidTr="00955542">
        <w:tc>
          <w:tcPr>
            <w:tcW w:w="1894" w:type="pct"/>
            <w:gridSpan w:val="2"/>
            <w:vAlign w:val="center"/>
          </w:tcPr>
          <w:p w14:paraId="40FC4B85" w14:textId="1C0AE866" w:rsidR="0003358E" w:rsidRPr="00C83AA5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69" w:type="pct"/>
            <w:shd w:val="clear" w:color="auto" w:fill="auto"/>
          </w:tcPr>
          <w:p w14:paraId="29EA0D14" w14:textId="3167912A" w:rsidR="0003358E" w:rsidRDefault="00923384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3" w:type="pct"/>
            <w:shd w:val="clear" w:color="auto" w:fill="auto"/>
          </w:tcPr>
          <w:p w14:paraId="130470F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C6F60A5" w14:textId="32B47F6B" w:rsidR="0003358E" w:rsidRPr="402CFA1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5" w:type="pct"/>
            <w:shd w:val="clear" w:color="auto" w:fill="auto"/>
          </w:tcPr>
          <w:p w14:paraId="47DB5F66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5E7B481" w14:textId="656FD8C2" w:rsidR="0003358E" w:rsidRDefault="00874949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4,450</w:t>
            </w:r>
          </w:p>
        </w:tc>
        <w:tc>
          <w:tcPr>
            <w:tcW w:w="146" w:type="pct"/>
          </w:tcPr>
          <w:p w14:paraId="65049AA5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  <w:vAlign w:val="center"/>
          </w:tcPr>
          <w:p w14:paraId="7CAD875A" w14:textId="2AB4E2EC" w:rsidR="0003358E" w:rsidRPr="451735B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4,773</w:t>
            </w:r>
          </w:p>
        </w:tc>
      </w:tr>
      <w:tr w:rsidR="0003358E" w:rsidRPr="00C83AA5" w14:paraId="2E5C5B76" w14:textId="77777777" w:rsidTr="00955542">
        <w:tc>
          <w:tcPr>
            <w:tcW w:w="1894" w:type="pct"/>
            <w:gridSpan w:val="2"/>
          </w:tcPr>
          <w:p w14:paraId="7282833A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13F14FEB" w14:textId="5C7591CB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B93A9F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5AED0A8D" w14:textId="7D5B0DBA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2BAB38A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699AF" w14:textId="6F06B91D" w:rsidR="0003358E" w:rsidRPr="006639B9" w:rsidRDefault="00874949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4,759</w:t>
            </w:r>
          </w:p>
        </w:tc>
        <w:tc>
          <w:tcPr>
            <w:tcW w:w="146" w:type="pct"/>
          </w:tcPr>
          <w:p w14:paraId="49C2C5A3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4C9BE" w14:textId="54D88443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5,101</w:t>
            </w:r>
          </w:p>
        </w:tc>
      </w:tr>
      <w:bookmarkEnd w:id="4"/>
    </w:tbl>
    <w:p w14:paraId="3DD12805" w14:textId="1E96BD02" w:rsidR="0027438D" w:rsidRPr="00181ABB" w:rsidRDefault="00274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4B69A6" w14:textId="681A984B" w:rsidR="008C7A7C" w:rsidRDefault="008C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B25869E" w14:textId="6F359FE9" w:rsidR="00AB63C7" w:rsidRPr="001D6F71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298" w:type="dxa"/>
        <w:tblInd w:w="450" w:type="dxa"/>
        <w:tblLook w:val="04A0" w:firstRow="1" w:lastRow="0" w:firstColumn="1" w:lastColumn="0" w:noHBand="0" w:noVBand="1"/>
      </w:tblPr>
      <w:tblGrid>
        <w:gridCol w:w="3450"/>
        <w:gridCol w:w="1241"/>
        <w:gridCol w:w="235"/>
        <w:gridCol w:w="1329"/>
        <w:gridCol w:w="239"/>
        <w:gridCol w:w="1297"/>
        <w:gridCol w:w="267"/>
        <w:gridCol w:w="1240"/>
      </w:tblGrid>
      <w:tr w:rsidR="001A310A" w:rsidRPr="001A310A" w14:paraId="135F60F2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22D3EF4C" w14:textId="77777777" w:rsidR="001A310A" w:rsidRPr="001A310A" w:rsidRDefault="001A310A" w:rsidP="001A310A">
            <w:pPr>
              <w:rPr>
                <w:rFonts w:ascii="Angsana New" w:hAnsi="Angsana New"/>
                <w:spacing w:val="12"/>
                <w:sz w:val="24"/>
                <w:szCs w:val="24"/>
              </w:rPr>
            </w:pPr>
            <w:r w:rsidRPr="001A310A">
              <w:rPr>
                <w:rFonts w:ascii="Angsana New" w:hAnsi="Angsana New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805" w:type="dxa"/>
            <w:gridSpan w:val="3"/>
            <w:shd w:val="clear" w:color="auto" w:fill="auto"/>
          </w:tcPr>
          <w:p w14:paraId="379002D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AC8B4FD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3"/>
            <w:shd w:val="clear" w:color="auto" w:fill="auto"/>
            <w:vAlign w:val="center"/>
            <w:hideMark/>
          </w:tcPr>
          <w:p w14:paraId="70D4161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58E" w:rsidRPr="001A310A" w14:paraId="5FA8DD0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D16E494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024BD23E" w14:textId="2D6E3C84" w:rsidR="0003358E" w:rsidRPr="001A310A" w:rsidRDefault="00E464C1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F78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  <w:shd w:val="clear" w:color="auto" w:fill="auto"/>
          </w:tcPr>
          <w:p w14:paraId="31CD4B26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2BC8B43E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  <w:shd w:val="clear" w:color="auto" w:fill="auto"/>
          </w:tcPr>
          <w:p w14:paraId="4DB78B49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hideMark/>
          </w:tcPr>
          <w:p w14:paraId="1567446B" w14:textId="1E29C8EA" w:rsidR="0003358E" w:rsidRPr="001A310A" w:rsidRDefault="00E464C1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F78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35B868A1" w14:textId="77777777" w:rsidR="0003358E" w:rsidRPr="001A310A" w:rsidRDefault="0003358E" w:rsidP="0003358E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E92C552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358E" w:rsidRPr="001A310A" w14:paraId="4A16CF4F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6C33B09A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160AEF18" w14:textId="2E9B984F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3C833BF8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11A0612E" w14:textId="798DEAFA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50BCCB25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75CA3570" w14:textId="196E35BA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970F236" w14:textId="77777777" w:rsidR="0003358E" w:rsidRPr="001A310A" w:rsidRDefault="0003358E" w:rsidP="0003358E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D08EA71" w14:textId="0EF9E81B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03358E" w:rsidRPr="001A310A" w14:paraId="43A3CE04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1BF6DE" w14:textId="77777777" w:rsidR="0003358E" w:rsidRPr="001A310A" w:rsidRDefault="0003358E" w:rsidP="0003358E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13DA9571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358E" w:rsidRPr="001A310A" w14:paraId="000F5C17" w14:textId="77777777" w:rsidTr="001A310A">
        <w:trPr>
          <w:trHeight w:val="290"/>
        </w:trPr>
        <w:tc>
          <w:tcPr>
            <w:tcW w:w="3450" w:type="dxa"/>
            <w:shd w:val="clear" w:color="auto" w:fill="auto"/>
            <w:vAlign w:val="center"/>
            <w:hideMark/>
          </w:tcPr>
          <w:p w14:paraId="7E23519B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41" w:type="dxa"/>
            <w:shd w:val="clear" w:color="auto" w:fill="auto"/>
          </w:tcPr>
          <w:p w14:paraId="2BFEA590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32261B2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90AE872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841DC6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1773641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6569493B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32B52AC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3358E" w:rsidRPr="001A310A" w14:paraId="11D7385C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4C9C65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ค้ำประกันสัญญา</w:t>
            </w: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1" w:type="dxa"/>
            <w:shd w:val="clear" w:color="auto" w:fill="auto"/>
          </w:tcPr>
          <w:p w14:paraId="5E18B7D1" w14:textId="5C1E088A" w:rsidR="0003358E" w:rsidRPr="001A310A" w:rsidRDefault="00AF2CA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172,723</w:t>
            </w:r>
          </w:p>
        </w:tc>
        <w:tc>
          <w:tcPr>
            <w:tcW w:w="235" w:type="dxa"/>
            <w:shd w:val="clear" w:color="auto" w:fill="auto"/>
          </w:tcPr>
          <w:p w14:paraId="7550AE54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33CD1D0" w14:textId="64814B02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173,270</w:t>
            </w:r>
          </w:p>
        </w:tc>
        <w:tc>
          <w:tcPr>
            <w:tcW w:w="239" w:type="dxa"/>
            <w:shd w:val="clear" w:color="auto" w:fill="auto"/>
          </w:tcPr>
          <w:p w14:paraId="3F49F7CC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13B421C8" w14:textId="68976802" w:rsidR="0003358E" w:rsidRPr="00AB082B" w:rsidRDefault="005C4AB5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172,723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80B2E0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45AFE36" w14:textId="0FB8B11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173,270</w:t>
            </w:r>
          </w:p>
        </w:tc>
      </w:tr>
      <w:tr w:rsidR="0003358E" w:rsidRPr="001A310A" w14:paraId="71BBCD9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0899DF17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41" w:type="dxa"/>
            <w:shd w:val="clear" w:color="auto" w:fill="auto"/>
          </w:tcPr>
          <w:p w14:paraId="12103BA4" w14:textId="7EEF97F3" w:rsidR="0003358E" w:rsidRPr="001A310A" w:rsidRDefault="00441D70" w:rsidP="00441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60" w:lineRule="exact"/>
              <w:ind w:left="-255" w:right="27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3CCC498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19EAFAB" w14:textId="361415FA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9" w:type="dxa"/>
            <w:shd w:val="clear" w:color="auto" w:fill="auto"/>
          </w:tcPr>
          <w:p w14:paraId="2FC612A8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5CC68135" w14:textId="46307334" w:rsidR="0003358E" w:rsidRPr="001A310A" w:rsidRDefault="006C503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60" w:lineRule="exact"/>
              <w:ind w:left="-255" w:right="27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4657C7B6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0957BD1" w14:textId="1A23856E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60" w:lineRule="exact"/>
              <w:ind w:left="-255" w:right="27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3358E" w:rsidRPr="001A310A" w14:paraId="4D2B4C8D" w14:textId="77777777" w:rsidTr="0049608B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CCA79A3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EA93829" w14:textId="507B9D12" w:rsidR="0003358E" w:rsidRPr="001A310A" w:rsidRDefault="00AF2CA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9,854</w:t>
            </w:r>
          </w:p>
        </w:tc>
        <w:tc>
          <w:tcPr>
            <w:tcW w:w="235" w:type="dxa"/>
            <w:shd w:val="clear" w:color="auto" w:fill="auto"/>
          </w:tcPr>
          <w:p w14:paraId="0CDC3D7C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782F878C" w14:textId="67CC5AFD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10,856</w:t>
            </w:r>
          </w:p>
        </w:tc>
        <w:tc>
          <w:tcPr>
            <w:tcW w:w="239" w:type="dxa"/>
            <w:vMerge w:val="restart"/>
            <w:shd w:val="clear" w:color="auto" w:fill="auto"/>
          </w:tcPr>
          <w:p w14:paraId="52700D54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2FBC38F1" w14:textId="63A02CBC" w:rsidR="0003358E" w:rsidRPr="00AB082B" w:rsidRDefault="006C5033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8,134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2E13ED4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343D94" w14:textId="441C567B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8,376</w:t>
            </w:r>
          </w:p>
        </w:tc>
      </w:tr>
      <w:tr w:rsidR="0003358E" w:rsidRPr="001A310A" w14:paraId="4E3B05B0" w14:textId="77777777" w:rsidTr="0049608B">
        <w:trPr>
          <w:trHeight w:val="390"/>
        </w:trPr>
        <w:tc>
          <w:tcPr>
            <w:tcW w:w="3450" w:type="dxa"/>
            <w:shd w:val="clear" w:color="auto" w:fill="auto"/>
            <w:vAlign w:val="center"/>
            <w:hideMark/>
          </w:tcPr>
          <w:p w14:paraId="1124ABBF" w14:textId="77777777" w:rsidR="0003358E" w:rsidRPr="001A310A" w:rsidRDefault="0003358E" w:rsidP="0003358E">
            <w:pPr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D6ECA" w14:textId="5CBBC3D4" w:rsidR="0003358E" w:rsidRPr="001A310A" w:rsidRDefault="00AF2CA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DD19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18</w:t>
            </w:r>
            <w:r w:rsidR="00DD19E7" w:rsidRPr="00DD19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2,577</w:t>
            </w:r>
          </w:p>
        </w:tc>
        <w:tc>
          <w:tcPr>
            <w:tcW w:w="235" w:type="dxa"/>
            <w:shd w:val="clear" w:color="auto" w:fill="auto"/>
          </w:tcPr>
          <w:p w14:paraId="37F02243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F26E1" w14:textId="0BBE5DEA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184,666</w:t>
            </w:r>
          </w:p>
        </w:tc>
        <w:tc>
          <w:tcPr>
            <w:tcW w:w="239" w:type="dxa"/>
            <w:vMerge/>
            <w:shd w:val="clear" w:color="auto" w:fill="auto"/>
          </w:tcPr>
          <w:p w14:paraId="6763449A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4BB0FE" w14:textId="117F47ED" w:rsidR="0003358E" w:rsidRPr="00AB082B" w:rsidRDefault="006C5033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180,857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D1F371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4F07F" w14:textId="2892A3DF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181,646</w:t>
            </w:r>
          </w:p>
        </w:tc>
      </w:tr>
    </w:tbl>
    <w:p w14:paraId="58607885" w14:textId="77777777" w:rsidR="00C57D02" w:rsidRDefault="00C57D02">
      <w:r>
        <w:br w:type="page"/>
      </w:r>
    </w:p>
    <w:p w14:paraId="7883D7FC" w14:textId="72BD307F" w:rsidR="00EF3D91" w:rsidRPr="00205C38" w:rsidRDefault="00C87BE9" w:rsidP="00205C38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205C38">
        <w:rPr>
          <w:rFonts w:asciiTheme="majorBidi" w:hAnsiTheme="majorBidi" w:cstheme="majorBidi" w:hint="cs"/>
          <w:sz w:val="30"/>
          <w:szCs w:val="30"/>
          <w:cs/>
        </w:rPr>
        <w:lastRenderedPageBreak/>
        <w:t>ค</w:t>
      </w:r>
      <w:r w:rsidR="00663780" w:rsidRPr="00205C38">
        <w:rPr>
          <w:rFonts w:asciiTheme="majorBidi" w:hAnsiTheme="majorBidi" w:cstheme="majorBidi" w:hint="cs"/>
          <w:sz w:val="30"/>
          <w:szCs w:val="30"/>
          <w:cs/>
        </w:rPr>
        <w:t>ดีฟ้องร้อง</w:t>
      </w:r>
    </w:p>
    <w:p w14:paraId="761FF9EB" w14:textId="77777777" w:rsidR="00EF3D91" w:rsidRPr="00E10EFF" w:rsidRDefault="00EF3D91" w:rsidP="00A9166C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3FBC34A5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p w14:paraId="323C7D67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09646B6" w14:textId="6678DC19" w:rsid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>21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7610C8">
        <w:rPr>
          <w:rFonts w:asciiTheme="majorBidi" w:hAnsiTheme="majorBidi" w:cstheme="majorBidi"/>
          <w:sz w:val="30"/>
          <w:szCs w:val="30"/>
        </w:rPr>
        <w:t>2562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จาก ขสมก. มูลค่าโครงการที่บอกยกเลิกรวมเป็น</w:t>
      </w:r>
      <w:r w:rsidR="00377A7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เงินทั้งสิ้น </w:t>
      </w:r>
      <w:r w:rsidRPr="007610C8">
        <w:rPr>
          <w:rFonts w:asciiTheme="majorBidi" w:hAnsiTheme="majorBidi" w:cstheme="majorBidi"/>
          <w:sz w:val="30"/>
          <w:szCs w:val="30"/>
        </w:rPr>
        <w:t>1,665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15808782" w14:textId="77777777" w:rsidR="003333BD" w:rsidRPr="007610C8" w:rsidRDefault="003333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351B7" w14:textId="707B8935" w:rsidR="00B724BD" w:rsidRPr="007610C8" w:rsidRDefault="00FA7C4F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 xml:space="preserve">บริษัทได้ปฏิบัติตามสัญญาโดยได้ติดตั้งระบบบัตรโดยสาร 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E-Ticket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ครบตามจำนวน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2,600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ได้ติดตั้งไปทั้งหมดจำนวน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800</w:t>
      </w:r>
      <w:r w:rsidR="003069BE">
        <w:rPr>
          <w:rFonts w:asciiTheme="majorBidi" w:hAnsiTheme="majorBidi" w:cstheme="majorBidi"/>
          <w:sz w:val="30"/>
          <w:szCs w:val="30"/>
        </w:rPr>
        <w:t xml:space="preserve">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602A9A9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335EA6" w14:textId="402D1B24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10C8">
        <w:rPr>
          <w:rFonts w:asciiTheme="majorBidi" w:hAnsiTheme="majorBidi" w:cstheme="majorBidi"/>
          <w:sz w:val="30"/>
          <w:szCs w:val="30"/>
        </w:rPr>
        <w:t xml:space="preserve">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1998/2562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1,556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60C2C282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BEA6F" w14:textId="77777777" w:rsidR="00813899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ต่อมาเมื่อวันที่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410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110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ปัจจุบันบริษัทอยู่ในระหว่างการเตรียมยื่นคำให้การต่อศาลตามขั้นตอนต่อไป</w:t>
      </w:r>
      <w:r w:rsidR="00E03C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56B1BEC1" w14:textId="77777777" w:rsidR="00341BC4" w:rsidRDefault="00341BC4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ACE043" w14:textId="0E7F1353" w:rsidR="00B724BD" w:rsidRPr="0096196F" w:rsidRDefault="00E03CBC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196F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C93DF1" w:rsidRPr="0096196F">
        <w:rPr>
          <w:rFonts w:asciiTheme="majorBidi" w:hAnsiTheme="majorBidi" w:cstheme="majorBidi" w:hint="cs"/>
          <w:sz w:val="30"/>
          <w:szCs w:val="30"/>
          <w:cs/>
        </w:rPr>
        <w:t xml:space="preserve">งวด </w:t>
      </w:r>
      <w:r w:rsidR="00C93DF1" w:rsidRPr="0096196F">
        <w:rPr>
          <w:rFonts w:asciiTheme="majorBidi" w:hAnsiTheme="majorBidi" w:cstheme="majorBidi"/>
          <w:sz w:val="30"/>
          <w:szCs w:val="30"/>
        </w:rPr>
        <w:t xml:space="preserve">2567 </w:t>
      </w:r>
      <w:r w:rsidR="00F44BF1" w:rsidRPr="0096196F">
        <w:rPr>
          <w:rFonts w:asciiTheme="majorBidi" w:hAnsiTheme="majorBidi" w:cstheme="majorBidi" w:hint="cs"/>
          <w:sz w:val="30"/>
          <w:szCs w:val="30"/>
          <w:cs/>
        </w:rPr>
        <w:t>บริษัทได้มีการตั้งค่าเผื่อการด้อยค่าสินทรัพย์</w:t>
      </w:r>
      <w:r w:rsidR="0014270B" w:rsidRPr="0096196F">
        <w:rPr>
          <w:rFonts w:asciiTheme="majorBidi" w:hAnsiTheme="majorBidi" w:cstheme="majorBidi" w:hint="cs"/>
          <w:sz w:val="30"/>
          <w:szCs w:val="30"/>
          <w:cs/>
        </w:rPr>
        <w:t>ที่เกี่ยวข้อง</w:t>
      </w:r>
      <w:r w:rsidR="00C53BD7" w:rsidRPr="0096196F">
        <w:rPr>
          <w:rFonts w:asciiTheme="majorBidi" w:hAnsiTheme="majorBidi" w:cstheme="majorBidi" w:hint="cs"/>
          <w:sz w:val="30"/>
          <w:szCs w:val="30"/>
          <w:cs/>
        </w:rPr>
        <w:t>กับอุปกรณ์และระบบดังกล่าว</w:t>
      </w:r>
      <w:r w:rsidR="00B74838" w:rsidRPr="0096196F">
        <w:rPr>
          <w:rFonts w:asciiTheme="majorBidi" w:hAnsiTheme="majorBidi" w:cstheme="majorBidi" w:hint="cs"/>
          <w:sz w:val="30"/>
          <w:szCs w:val="30"/>
          <w:cs/>
        </w:rPr>
        <w:t>ที่เหลืออยู่ทั้งจำนวน</w:t>
      </w:r>
      <w:r w:rsidR="0033747F" w:rsidRPr="00961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3BD7" w:rsidRPr="0096196F">
        <w:rPr>
          <w:rFonts w:asciiTheme="majorBidi" w:hAnsiTheme="majorBidi" w:cstheme="majorBidi" w:hint="cs"/>
          <w:sz w:val="30"/>
          <w:szCs w:val="30"/>
          <w:cs/>
        </w:rPr>
        <w:t>ซึ่งแสดงรวม</w:t>
      </w:r>
      <w:r w:rsidR="0033747F" w:rsidRPr="0096196F">
        <w:rPr>
          <w:rFonts w:asciiTheme="majorBidi" w:hAnsiTheme="majorBidi" w:cstheme="majorBidi" w:hint="cs"/>
          <w:sz w:val="30"/>
          <w:szCs w:val="30"/>
          <w:cs/>
        </w:rPr>
        <w:t>ในรายการสินทรัพย์ไม่หมุนเวียนอื่น</w:t>
      </w:r>
      <w:r w:rsidR="002259F0" w:rsidRPr="0096196F">
        <w:rPr>
          <w:rFonts w:asciiTheme="majorBidi" w:hAnsiTheme="majorBidi" w:cstheme="majorBidi" w:hint="cs"/>
          <w:sz w:val="30"/>
          <w:szCs w:val="30"/>
          <w:cs/>
        </w:rPr>
        <w:t xml:space="preserve">เพิ่มเติมเป็นจำนวน </w:t>
      </w:r>
      <w:r w:rsidR="009D74FD" w:rsidRPr="0096196F">
        <w:rPr>
          <w:rFonts w:asciiTheme="majorBidi" w:hAnsiTheme="majorBidi" w:cstheme="majorBidi"/>
          <w:sz w:val="30"/>
          <w:szCs w:val="30"/>
        </w:rPr>
        <w:t>235</w:t>
      </w:r>
      <w:r w:rsidR="002259F0" w:rsidRPr="0096196F">
        <w:rPr>
          <w:rFonts w:asciiTheme="majorBidi" w:hAnsiTheme="majorBidi" w:cstheme="majorBidi"/>
          <w:sz w:val="30"/>
          <w:szCs w:val="30"/>
        </w:rPr>
        <w:t xml:space="preserve"> </w:t>
      </w:r>
      <w:r w:rsidR="002259F0" w:rsidRPr="0096196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96196F" w:rsidRPr="0096196F">
        <w:rPr>
          <w:rFonts w:asciiTheme="majorBidi" w:hAnsiTheme="majorBidi" w:cstheme="majorBidi"/>
          <w:sz w:val="30"/>
          <w:szCs w:val="30"/>
        </w:rPr>
        <w:t xml:space="preserve"> </w:t>
      </w:r>
      <w:r w:rsidR="0096196F" w:rsidRPr="0096196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( </w:t>
      </w:r>
      <w:r w:rsidR="0096196F" w:rsidRPr="0096196F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96196F" w:rsidRPr="0096196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กันยายน </w:t>
      </w:r>
      <w:r w:rsidR="0096196F" w:rsidRPr="0096196F">
        <w:rPr>
          <w:rFonts w:asciiTheme="majorBidi" w:hAnsiTheme="majorBidi" w:cstheme="majorBidi"/>
          <w:i/>
          <w:iCs/>
          <w:sz w:val="30"/>
          <w:szCs w:val="30"/>
        </w:rPr>
        <w:t xml:space="preserve">2566: 6 </w:t>
      </w:r>
      <w:r w:rsidR="0096196F" w:rsidRPr="0096196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2259F0" w:rsidRPr="0096196F">
        <w:rPr>
          <w:rFonts w:asciiTheme="majorBidi" w:hAnsiTheme="majorBidi" w:cstheme="majorBidi" w:hint="cs"/>
          <w:sz w:val="30"/>
          <w:szCs w:val="30"/>
          <w:cs/>
        </w:rPr>
        <w:t xml:space="preserve"> ส่งผลให้ค่าเผื่อ</w:t>
      </w:r>
      <w:r w:rsidR="006345FD" w:rsidRPr="0096196F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 ณ วันที่ </w:t>
      </w:r>
      <w:r w:rsidR="006345FD" w:rsidRPr="0096196F">
        <w:rPr>
          <w:rFonts w:asciiTheme="majorBidi" w:hAnsiTheme="majorBidi" w:cstheme="majorBidi"/>
          <w:sz w:val="30"/>
          <w:szCs w:val="30"/>
        </w:rPr>
        <w:t xml:space="preserve">30 </w:t>
      </w:r>
      <w:r w:rsidR="00E464C1" w:rsidRPr="0096196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345FD" w:rsidRPr="00961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45FD" w:rsidRPr="0096196F">
        <w:rPr>
          <w:rFonts w:asciiTheme="majorBidi" w:hAnsiTheme="majorBidi" w:cstheme="majorBidi"/>
          <w:sz w:val="30"/>
          <w:szCs w:val="30"/>
        </w:rPr>
        <w:t xml:space="preserve">2567 </w:t>
      </w:r>
      <w:r w:rsidR="006345FD" w:rsidRPr="0096196F">
        <w:rPr>
          <w:rFonts w:asciiTheme="majorBidi" w:hAnsiTheme="majorBidi" w:cstheme="majorBidi" w:hint="cs"/>
          <w:sz w:val="30"/>
          <w:szCs w:val="30"/>
          <w:cs/>
        </w:rPr>
        <w:t xml:space="preserve">มีจำนวน </w:t>
      </w:r>
      <w:r w:rsidR="00014321" w:rsidRPr="0096196F">
        <w:rPr>
          <w:rFonts w:asciiTheme="majorBidi" w:hAnsiTheme="majorBidi" w:cstheme="majorBidi"/>
          <w:sz w:val="30"/>
          <w:szCs w:val="30"/>
        </w:rPr>
        <w:t>345</w:t>
      </w:r>
      <w:r w:rsidR="006345FD" w:rsidRPr="0096196F">
        <w:rPr>
          <w:rFonts w:asciiTheme="majorBidi" w:hAnsiTheme="majorBidi" w:cstheme="majorBidi"/>
          <w:sz w:val="30"/>
          <w:szCs w:val="30"/>
        </w:rPr>
        <w:t xml:space="preserve"> </w:t>
      </w:r>
      <w:r w:rsidR="006345FD" w:rsidRPr="0096196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EB4281" w:rsidRPr="00961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4281" w:rsidRPr="0096196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( </w:t>
      </w:r>
      <w:r w:rsidR="00EB4281" w:rsidRPr="0096196F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B4281" w:rsidRPr="0096196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B4281" w:rsidRPr="0096196F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AE3F7F" w:rsidRPr="0096196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B4281" w:rsidRPr="009619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B4281" w:rsidRPr="0096196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ค่าเผื่อการด้อยค่า </w:t>
      </w:r>
      <w:r w:rsidR="00EB4281" w:rsidRPr="0096196F">
        <w:rPr>
          <w:rFonts w:asciiTheme="majorBidi" w:hAnsiTheme="majorBidi" w:cstheme="majorBidi"/>
          <w:i/>
          <w:iCs/>
          <w:sz w:val="30"/>
          <w:szCs w:val="30"/>
        </w:rPr>
        <w:t xml:space="preserve">111 </w:t>
      </w:r>
      <w:r w:rsidR="00EB4281" w:rsidRPr="0096196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364C09C" w14:textId="7B8B41B3" w:rsidR="00D80EFE" w:rsidRDefault="00D8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6E2943" w14:textId="77777777" w:rsidR="00A01D55" w:rsidRDefault="00A01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5193D8" w14:textId="77777777" w:rsidR="00A01D55" w:rsidRDefault="00A01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330C11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คดีความที่กิจการร่วมค้า เจวีซีซี</w:t>
      </w: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1062AA6A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06DDD" w14:textId="59050FC7" w:rsid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610C8">
        <w:rPr>
          <w:rFonts w:asciiTheme="majorBidi" w:hAnsiTheme="majorBidi" w:cstheme="majorBidi"/>
          <w:sz w:val="30"/>
          <w:szCs w:val="30"/>
        </w:rPr>
        <w:t xml:space="preserve">2559 </w:t>
      </w:r>
      <w:r w:rsidRPr="007610C8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7610C8">
        <w:rPr>
          <w:rFonts w:asciiTheme="majorBidi" w:hAnsiTheme="majorBidi" w:cstheme="majorBidi"/>
          <w:sz w:val="30"/>
          <w:szCs w:val="30"/>
        </w:rPr>
        <w:t xml:space="preserve">NGV)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610C8">
        <w:rPr>
          <w:rFonts w:asciiTheme="majorBidi" w:hAnsiTheme="majorBidi" w:cstheme="majorBidi"/>
          <w:sz w:val="30"/>
          <w:szCs w:val="30"/>
        </w:rPr>
        <w:t xml:space="preserve">489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3/2558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1,735.60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7610C8">
        <w:rPr>
          <w:rFonts w:asciiTheme="majorBidi" w:hAnsiTheme="majorBidi" w:cstheme="majorBidi"/>
          <w:sz w:val="30"/>
          <w:szCs w:val="30"/>
        </w:rPr>
        <w:t>NGV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2,446.35 </w:t>
      </w:r>
      <w:r w:rsidRPr="007610C8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7610C8">
        <w:rPr>
          <w:rFonts w:asciiTheme="majorBidi" w:hAnsiTheme="majorBidi" w:cstheme="majorBidi"/>
          <w:sz w:val="30"/>
          <w:szCs w:val="30"/>
        </w:rPr>
        <w:t>.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294/2559 </w:t>
      </w:r>
      <w:r w:rsidRPr="007610C8">
        <w:rPr>
          <w:rFonts w:asciiTheme="majorBidi" w:hAnsiTheme="majorBidi" w:cstheme="majorBidi"/>
          <w:sz w:val="30"/>
          <w:szCs w:val="30"/>
        </w:rPr>
        <w:br/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7610C8">
        <w:rPr>
          <w:rFonts w:asciiTheme="majorBidi" w:hAnsiTheme="majorBidi" w:cstheme="majorBidi"/>
          <w:sz w:val="30"/>
          <w:szCs w:val="30"/>
        </w:rPr>
        <w:t>2559</w:t>
      </w:r>
    </w:p>
    <w:p w14:paraId="0B438A39" w14:textId="77777777" w:rsidR="001948CA" w:rsidRDefault="001948CA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17336" w14:textId="33B7031B" w:rsidR="0021446B" w:rsidRDefault="00B724BD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424/2564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265,842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7610C8">
        <w:rPr>
          <w:rFonts w:asciiTheme="majorBidi" w:hAnsiTheme="majorBidi" w:cstheme="majorBidi"/>
          <w:sz w:val="30"/>
          <w:szCs w:val="30"/>
        </w:rPr>
        <w:t xml:space="preserve">60 </w:t>
      </w:r>
      <w:r w:rsidRPr="007610C8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Pr="007610C8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</w:p>
    <w:p w14:paraId="0793E5A6" w14:textId="77777777" w:rsidR="006924C7" w:rsidRDefault="006924C7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3BF7A" w14:textId="31BA06DE" w:rsidR="006924C7" w:rsidRPr="009B2520" w:rsidRDefault="006924C7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คดีความฟ้องร้อง</w:t>
      </w:r>
      <w:r w:rsidR="00D3616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ที่มีกับ</w:t>
      </w:r>
      <w:r w:rsidR="004563CA" w:rsidRPr="004563CA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บริษัทต่างประเทศ</w:t>
      </w:r>
      <w:r w:rsidR="006F68C2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เกี่ยวกับการให้ได้มา</w:t>
      </w:r>
      <w:r w:rsidR="00D137E5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ซ</w:t>
      </w:r>
      <w:r w:rsidR="004A3702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ึ่งสิทธิ</w:t>
      </w:r>
      <w:r w:rsidR="0067060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การเข้าถึงโปรแกรม</w:t>
      </w:r>
    </w:p>
    <w:p w14:paraId="61583C5B" w14:textId="77777777" w:rsidR="006943ED" w:rsidRDefault="006943ED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AA9313" w14:textId="69B29E0B" w:rsidR="00047956" w:rsidRPr="006959F0" w:rsidRDefault="006924C7" w:rsidP="006924C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59F0">
        <w:rPr>
          <w:rFonts w:asciiTheme="majorBidi" w:hAnsiTheme="majorBidi" w:hint="cs"/>
          <w:sz w:val="30"/>
          <w:szCs w:val="30"/>
          <w:cs/>
        </w:rPr>
        <w:t>ในปี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2565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บริษัทได้ทำสัญญากับบริษัทต่างประเทศแห่งหนึ่ง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เพื่อให้ได้มาซึ่งสิทธิการเข้าถึงโปรแกรมจำนวนเงิน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4.5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โดยมีกำหนดการจ่ายชำระเป็นงวดตามเงื่อนไขที่ระบุในสัญญา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บริษัทได้จ่ายชำระค่างวดสิทธิการเข้าถึงโปรแกรมบางส่วน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1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โดยบันทึกในบัญชีสินทรัพย์ที่ไม่มีตัวตนระหว่างติดตั้งเป็นจำนวนเงิน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36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ต่อมา</w:t>
      </w:r>
      <w:r w:rsidRPr="006959F0">
        <w:rPr>
          <w:rFonts w:asciiTheme="majorBidi" w:hAnsiTheme="majorBidi" w:hint="cs"/>
          <w:sz w:val="30"/>
          <w:szCs w:val="30"/>
          <w:cs/>
        </w:rPr>
        <w:t>บริษัทต่างประเทศดังกล่าวได้ยื่นฟ้องศาลชั้นต้นในประเทศสหรัฐอเมริกาเพื่อเรียกร้องค่าเสียหายจากการที่บริษัทไม่ชำระเงินตามกำหนดเวลาในสัญญา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1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โดยบริษัทได้ยื่นฟ้องกลับเพื่อเรียกร้องค่าเสียหายจากการที่บริษัทต่างประเทศดังกล่าวไม่นำส่งอุปกรณ์ตามกำหนดเวลาในสัญญา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1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>
        <w:rPr>
          <w:rFonts w:asciiTheme="majorBidi" w:hAnsiTheme="majorBidi" w:hint="cs"/>
          <w:sz w:val="30"/>
          <w:szCs w:val="30"/>
          <w:cs/>
        </w:rPr>
        <w:t xml:space="preserve"> ทั้งนี้บริษัทได้บันทึกค่าเผื่อผล</w:t>
      </w:r>
      <w:r w:rsidRPr="009A2DB3">
        <w:rPr>
          <w:rFonts w:asciiTheme="majorBidi" w:hAnsiTheme="majorBidi" w:hint="cs"/>
          <w:sz w:val="30"/>
          <w:szCs w:val="30"/>
          <w:cs/>
        </w:rPr>
        <w:t xml:space="preserve">ขาดทุนจากการด้อยค่าของรายการดังกล่าวเป็นจำนวนเงิน </w:t>
      </w:r>
      <w:r w:rsidRPr="009A2DB3">
        <w:rPr>
          <w:rFonts w:asciiTheme="majorBidi" w:hAnsiTheme="majorBidi"/>
          <w:sz w:val="30"/>
          <w:szCs w:val="30"/>
        </w:rPr>
        <w:t xml:space="preserve">36 </w:t>
      </w:r>
      <w:r w:rsidRPr="009A2DB3">
        <w:rPr>
          <w:rFonts w:asciiTheme="majorBidi" w:hAnsiTheme="majorBidi" w:hint="cs"/>
          <w:sz w:val="30"/>
          <w:szCs w:val="30"/>
          <w:cs/>
        </w:rPr>
        <w:t xml:space="preserve">ล้านบาทในไตรมาส </w:t>
      </w:r>
      <w:r w:rsidRPr="009A2DB3">
        <w:rPr>
          <w:rFonts w:asciiTheme="majorBidi" w:hAnsiTheme="majorBidi"/>
          <w:sz w:val="30"/>
          <w:szCs w:val="30"/>
        </w:rPr>
        <w:t xml:space="preserve">4 </w:t>
      </w:r>
      <w:r w:rsidRPr="009A2DB3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Pr="009A2DB3">
        <w:rPr>
          <w:rFonts w:asciiTheme="majorBidi" w:hAnsiTheme="majorBidi"/>
          <w:sz w:val="30"/>
          <w:szCs w:val="30"/>
        </w:rPr>
        <w:t xml:space="preserve">2566 </w:t>
      </w:r>
      <w:r w:rsidR="005B0957">
        <w:rPr>
          <w:rFonts w:asciiTheme="majorBidi" w:hAnsiTheme="majorBidi" w:hint="cs"/>
          <w:sz w:val="30"/>
          <w:szCs w:val="30"/>
          <w:cs/>
        </w:rPr>
        <w:t>โดย</w:t>
      </w:r>
      <w:r w:rsidR="00047956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047956">
        <w:rPr>
          <w:rFonts w:asciiTheme="majorBidi" w:hAnsiTheme="majorBidi"/>
          <w:sz w:val="30"/>
          <w:szCs w:val="30"/>
        </w:rPr>
        <w:t xml:space="preserve">23 </w:t>
      </w:r>
      <w:r w:rsidR="00047956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047956">
        <w:rPr>
          <w:rFonts w:asciiTheme="majorBidi" w:hAnsiTheme="majorBidi"/>
          <w:sz w:val="30"/>
          <w:szCs w:val="30"/>
        </w:rPr>
        <w:t xml:space="preserve">2567 </w:t>
      </w:r>
      <w:r w:rsidR="00047956" w:rsidRPr="00B71145">
        <w:rPr>
          <w:rFonts w:asciiTheme="majorBidi" w:hAnsiTheme="majorBidi" w:hint="cs"/>
          <w:sz w:val="30"/>
          <w:szCs w:val="30"/>
          <w:cs/>
        </w:rPr>
        <w:t>ศาลชั้นต้นในประเทศสหรัฐอเมริกา</w:t>
      </w:r>
      <w:r w:rsidR="007D0053" w:rsidRPr="007610C8">
        <w:rPr>
          <w:rFonts w:asciiTheme="majorBidi" w:hAnsiTheme="majorBidi" w:cstheme="majorBidi"/>
          <w:sz w:val="30"/>
          <w:szCs w:val="30"/>
          <w:cs/>
        </w:rPr>
        <w:t>ได้มีคำพิพากษา</w:t>
      </w:r>
      <w:r w:rsidR="00B06D4A" w:rsidRPr="00B06D4A">
        <w:rPr>
          <w:rFonts w:asciiTheme="majorBidi" w:hAnsiTheme="majorBidi"/>
          <w:sz w:val="30"/>
          <w:szCs w:val="30"/>
          <w:cs/>
        </w:rPr>
        <w:t>สั่งให้ยกฟ้องคดีที่ระบุไว้ข้างต้น</w:t>
      </w:r>
      <w:r w:rsidR="00C635DD">
        <w:rPr>
          <w:rFonts w:asciiTheme="majorBidi" w:hAnsiTheme="majorBidi"/>
          <w:sz w:val="30"/>
          <w:szCs w:val="30"/>
        </w:rPr>
        <w:t xml:space="preserve"> </w:t>
      </w:r>
      <w:r w:rsidR="00C635DD" w:rsidRPr="00C635DD">
        <w:rPr>
          <w:rFonts w:asciiTheme="majorBidi" w:hAnsiTheme="majorBidi"/>
          <w:sz w:val="30"/>
          <w:szCs w:val="30"/>
          <w:cs/>
        </w:rPr>
        <w:t>ทั้งนี้ทั้งสองฝ่ายได้มีการหารือร่วมกันที่จะไม่เรียกร้องใดๆ ต่อกันอีก ถือว่าคดีสิ้นสุดแล้ว</w:t>
      </w:r>
    </w:p>
    <w:p w14:paraId="5A9A2AA0" w14:textId="77777777" w:rsidR="00C87578" w:rsidRDefault="00C87578" w:rsidP="00F10699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bookmarkStart w:id="5" w:name="_Hlk110954984"/>
    </w:p>
    <w:p w14:paraId="33148AF5" w14:textId="77777777" w:rsidR="00A01D55" w:rsidRDefault="00A01D55" w:rsidP="00F10699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11042BFE" w14:textId="77777777" w:rsidR="00A01D55" w:rsidRDefault="00A01D55" w:rsidP="00F10699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46636F31" w14:textId="77777777" w:rsidR="00C87578" w:rsidRDefault="00C87578" w:rsidP="00C8757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คดีความที่</w:t>
      </w:r>
      <w:r w:rsidRPr="00C95D45">
        <w:rPr>
          <w:rFonts w:asciiTheme="majorBidi" w:hAnsiTheme="majorBidi" w:hint="cs"/>
          <w:i/>
          <w:iCs/>
          <w:sz w:val="30"/>
          <w:szCs w:val="30"/>
          <w:cs/>
        </w:rPr>
        <w:t>กลุ่มร่วมท</w:t>
      </w:r>
      <w:r>
        <w:rPr>
          <w:rFonts w:asciiTheme="majorBidi" w:hAnsiTheme="majorBidi" w:hint="cs"/>
          <w:i/>
          <w:iCs/>
          <w:sz w:val="30"/>
          <w:szCs w:val="30"/>
          <w:cs/>
        </w:rPr>
        <w:t>ำ</w:t>
      </w:r>
      <w:r w:rsidRPr="00C95D45">
        <w:rPr>
          <w:rFonts w:asciiTheme="majorBidi" w:hAnsiTheme="majorBidi" w:hint="cs"/>
          <w:i/>
          <w:iCs/>
          <w:sz w:val="30"/>
          <w:szCs w:val="30"/>
          <w:cs/>
        </w:rPr>
        <w:t>งาน</w:t>
      </w:r>
      <w:r w:rsidRPr="00C95D4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SCN-CHO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6FAD7A72" w14:textId="77777777" w:rsidR="00C87578" w:rsidRPr="007610C8" w:rsidRDefault="00C87578" w:rsidP="00C8757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3F6AD6" w14:textId="0B315959" w:rsidR="00C87578" w:rsidRDefault="00C87578" w:rsidP="0007598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993012">
        <w:rPr>
          <w:rFonts w:asciiTheme="majorBidi" w:hAnsiTheme="majorBidi" w:cstheme="majorBidi" w:hint="cs"/>
          <w:sz w:val="30"/>
          <w:szCs w:val="30"/>
          <w:cs/>
        </w:rPr>
        <w:t>กลุ่มร่วมทำงาน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SCN-CHO </w:t>
      </w:r>
      <w:r>
        <w:rPr>
          <w:rFonts w:asciiTheme="majorBidi" w:hAnsiTheme="majorBidi" w:cstheme="majorBidi" w:hint="cs"/>
          <w:sz w:val="30"/>
          <w:szCs w:val="30"/>
          <w:cs/>
        </w:rPr>
        <w:t>ได้ยื่นหนังสือบอกเลิกสัญญาซื้อขายและซ่อมบำรุงรักษารถ</w:t>
      </w:r>
      <w:r w:rsidRPr="000F7B0D">
        <w:rPr>
          <w:rFonts w:asciiTheme="majorBidi" w:hAnsiTheme="majorBidi" w:hint="cs"/>
          <w:sz w:val="30"/>
          <w:szCs w:val="30"/>
          <w:cs/>
        </w:rPr>
        <w:t>ยนต์โดยส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0F7B0D">
        <w:rPr>
          <w:rFonts w:asciiTheme="majorBidi" w:hAnsiTheme="majorBidi" w:hint="cs"/>
          <w:sz w:val="30"/>
          <w:szCs w:val="30"/>
          <w:cs/>
        </w:rPr>
        <w:t>รปรับอ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0F7B0D">
        <w:rPr>
          <w:rFonts w:asciiTheme="majorBidi" w:hAnsiTheme="majorBidi" w:hint="cs"/>
          <w:sz w:val="30"/>
          <w:szCs w:val="30"/>
          <w:cs/>
        </w:rPr>
        <w:t>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0F7B0D">
        <w:rPr>
          <w:rFonts w:asciiTheme="majorBidi" w:hAnsiTheme="majorBidi" w:hint="cs"/>
          <w:sz w:val="30"/>
          <w:szCs w:val="30"/>
          <w:cs/>
        </w:rPr>
        <w:t>ศใช้เชื้อเพลิงก๊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0F7B0D">
        <w:rPr>
          <w:rFonts w:asciiTheme="majorBidi" w:hAnsiTheme="majorBidi" w:hint="cs"/>
          <w:sz w:val="30"/>
          <w:szCs w:val="30"/>
          <w:cs/>
        </w:rPr>
        <w:t>ซธรรมช</w:t>
      </w:r>
      <w:r w:rsidR="003F2D45">
        <w:rPr>
          <w:rFonts w:asciiTheme="majorBidi" w:hAnsiTheme="majorBidi" w:hint="cs"/>
          <w:sz w:val="30"/>
          <w:szCs w:val="30"/>
          <w:cs/>
        </w:rPr>
        <w:t>า</w:t>
      </w:r>
      <w:r w:rsidRPr="000F7B0D">
        <w:rPr>
          <w:rFonts w:asciiTheme="majorBidi" w:hAnsiTheme="majorBidi" w:hint="cs"/>
          <w:sz w:val="30"/>
          <w:szCs w:val="30"/>
          <w:cs/>
        </w:rPr>
        <w:t>ติ</w:t>
      </w:r>
      <w:r>
        <w:rPr>
          <w:rFonts w:asciiTheme="majorBidi" w:hAnsiTheme="majorBidi"/>
          <w:sz w:val="30"/>
          <w:szCs w:val="30"/>
        </w:rPr>
        <w:t xml:space="preserve"> </w:t>
      </w:r>
      <w:r w:rsidRPr="000F7B0D">
        <w:rPr>
          <w:rFonts w:asciiTheme="majorBidi" w:hAnsiTheme="majorBidi"/>
          <w:sz w:val="30"/>
          <w:szCs w:val="30"/>
          <w:cs/>
        </w:rPr>
        <w:t>(</w:t>
      </w:r>
      <w:r w:rsidRPr="000F7B0D">
        <w:rPr>
          <w:rFonts w:asciiTheme="majorBidi" w:hAnsiTheme="majorBidi" w:cstheme="majorBidi"/>
          <w:sz w:val="30"/>
          <w:szCs w:val="30"/>
        </w:rPr>
        <w:t xml:space="preserve">NGV) </w:t>
      </w:r>
      <w:r w:rsidRPr="000F7B0D">
        <w:rPr>
          <w:rFonts w:asciiTheme="majorBidi" w:hAnsiTheme="majorBidi" w:hint="cs"/>
          <w:sz w:val="30"/>
          <w:szCs w:val="30"/>
          <w:cs/>
        </w:rPr>
        <w:t>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0F7B0D">
        <w:rPr>
          <w:rFonts w:asciiTheme="majorBidi" w:hAnsiTheme="majorBidi" w:hint="cs"/>
          <w:sz w:val="30"/>
          <w:szCs w:val="30"/>
          <w:cs/>
        </w:rPr>
        <w:t>นวน</w:t>
      </w:r>
      <w:r w:rsidRPr="000F7B0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489 </w:t>
      </w:r>
      <w:r>
        <w:rPr>
          <w:rFonts w:asciiTheme="majorBidi" w:hAnsiTheme="majorBidi" w:hint="cs"/>
          <w:sz w:val="30"/>
          <w:szCs w:val="30"/>
          <w:cs/>
        </w:rPr>
        <w:t>คัน</w:t>
      </w:r>
      <w:r w:rsidRPr="000F7B0D">
        <w:rPr>
          <w:rFonts w:asciiTheme="majorBidi" w:hAnsiTheme="majorBidi"/>
          <w:sz w:val="30"/>
          <w:szCs w:val="30"/>
          <w:cs/>
        </w:rPr>
        <w:t xml:space="preserve"> </w:t>
      </w:r>
      <w:r w:rsidR="00A74560">
        <w:rPr>
          <w:rFonts w:asciiTheme="majorBidi" w:hAnsiTheme="majorBidi" w:hint="cs"/>
          <w:sz w:val="30"/>
          <w:szCs w:val="30"/>
          <w:cs/>
        </w:rPr>
        <w:t>กับ</w:t>
      </w:r>
      <w:r>
        <w:rPr>
          <w:rFonts w:asciiTheme="majorBidi" w:hAnsiTheme="majorBidi" w:hint="cs"/>
          <w:sz w:val="30"/>
          <w:szCs w:val="30"/>
          <w:cs/>
        </w:rPr>
        <w:t>องค์การขนส่งมวลชนกรุงเทพ (ขสมก</w:t>
      </w:r>
      <w:r>
        <w:rPr>
          <w:rFonts w:asciiTheme="majorBidi" w:hAnsiTheme="majorBidi"/>
          <w:sz w:val="30"/>
          <w:szCs w:val="30"/>
        </w:rPr>
        <w:t>.</w:t>
      </w:r>
      <w:r>
        <w:rPr>
          <w:rFonts w:asciiTheme="majorBidi" w:hAnsiTheme="majorBidi" w:hint="cs"/>
          <w:sz w:val="30"/>
          <w:szCs w:val="30"/>
          <w:cs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ตามสัญญา</w:t>
      </w:r>
      <w:r w:rsidRPr="000F7B0D">
        <w:rPr>
          <w:rFonts w:asciiTheme="majorBidi" w:hAnsiTheme="majorBidi" w:hint="cs"/>
          <w:sz w:val="30"/>
          <w:szCs w:val="30"/>
          <w:cs/>
        </w:rPr>
        <w:t>เลขที่</w:t>
      </w:r>
      <w:r w:rsidRPr="000F7B0D">
        <w:rPr>
          <w:rFonts w:asciiTheme="majorBidi" w:hAnsiTheme="majorBidi"/>
          <w:sz w:val="30"/>
          <w:szCs w:val="30"/>
          <w:cs/>
        </w:rPr>
        <w:t xml:space="preserve"> </w:t>
      </w:r>
      <w:r w:rsidRPr="000F7B0D">
        <w:rPr>
          <w:rFonts w:asciiTheme="majorBidi" w:hAnsiTheme="majorBidi" w:hint="cs"/>
          <w:sz w:val="30"/>
          <w:szCs w:val="30"/>
          <w:cs/>
        </w:rPr>
        <w:t>ร</w:t>
      </w:r>
      <w:r w:rsidRPr="000F7B0D"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/>
          <w:sz w:val="30"/>
          <w:szCs w:val="30"/>
        </w:rPr>
        <w:t>51/2560</w:t>
      </w:r>
      <w:r w:rsidRPr="000F7B0D">
        <w:rPr>
          <w:rFonts w:asciiTheme="majorBidi" w:hAnsiTheme="majorBidi"/>
          <w:sz w:val="30"/>
          <w:szCs w:val="30"/>
          <w:cs/>
        </w:rPr>
        <w:t xml:space="preserve"> </w:t>
      </w:r>
      <w:r w:rsidRPr="000F7B0D">
        <w:rPr>
          <w:rFonts w:asciiTheme="majorBidi" w:hAnsiTheme="majorBidi" w:hint="cs"/>
          <w:sz w:val="30"/>
          <w:szCs w:val="30"/>
          <w:cs/>
        </w:rPr>
        <w:t>ลงวันที่</w:t>
      </w:r>
      <w:r w:rsidRPr="000F7B0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27</w:t>
      </w:r>
      <w:r w:rsidRPr="000F7B0D">
        <w:rPr>
          <w:rFonts w:asciiTheme="majorBidi" w:hAnsiTheme="majorBidi"/>
          <w:sz w:val="30"/>
          <w:szCs w:val="30"/>
          <w:cs/>
        </w:rPr>
        <w:t xml:space="preserve"> </w:t>
      </w:r>
      <w:r w:rsidRPr="000F7B0D">
        <w:rPr>
          <w:rFonts w:asciiTheme="majorBidi" w:hAnsiTheme="majorBidi" w:hint="cs"/>
          <w:sz w:val="30"/>
          <w:szCs w:val="30"/>
          <w:cs/>
        </w:rPr>
        <w:t>ธันว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0F7B0D">
        <w:rPr>
          <w:rFonts w:asciiTheme="majorBidi" w:hAnsiTheme="majorBidi" w:hint="cs"/>
          <w:sz w:val="30"/>
          <w:szCs w:val="30"/>
          <w:cs/>
        </w:rPr>
        <w:t>คม</w:t>
      </w:r>
      <w:r w:rsidRPr="000F7B0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D44811" w:rsidRPr="00D44811">
        <w:rPr>
          <w:rFonts w:asciiTheme="majorBidi" w:hAnsiTheme="majorBidi"/>
          <w:sz w:val="30"/>
          <w:szCs w:val="30"/>
          <w:cs/>
        </w:rPr>
        <w:t>อันเกิดจากหลายปัจจัยที่สำคัญจาก ขสมก. โดยปัจจัยหลักที่ได้รับผลกระทบมากที่สุดคือ ขสมก. ชำระเงินล่าช้า ทั้งนี้กลุ่มร่วมทำงานได้มีหนังสือทวงถามและเรียกดอกเบี้ยล่าช้าดังกล่าวแต่ไม่ได้รับการเยียวยาหรือแก้ไขแต่อย่างใด ด้วยเหตุนี้ทำให้กลุ่มร่วมทำงานต้องหาแหล่งเงินทุนมาหมุนเวียนโครงการ ทำให้ต้นทุนการดำเนินงานสูงขึ้น ส่งผลกระทบให้การบริหารจัดการไม่เป็นไปตามแผนและทำให้ไม่สามารถส่งมอบงานได้ตามแผน กลุ่มร่วมทำงานได้แจ้งให้ ขสมก. แก้ไขแต่ ขสมก. กลับเพิกเฉย</w:t>
      </w:r>
    </w:p>
    <w:p w14:paraId="34F284A9" w14:textId="77777777" w:rsidR="00C87578" w:rsidRPr="001B0051" w:rsidRDefault="00C87578" w:rsidP="006B0BD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2"/>
          <w:szCs w:val="22"/>
        </w:rPr>
      </w:pPr>
    </w:p>
    <w:p w14:paraId="54310437" w14:textId="766EAF5F" w:rsidR="00993012" w:rsidRDefault="00393471" w:rsidP="0099301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3471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393471">
        <w:rPr>
          <w:rFonts w:asciiTheme="majorBidi" w:hAnsiTheme="majorBidi" w:cstheme="majorBidi"/>
          <w:sz w:val="30"/>
          <w:szCs w:val="30"/>
        </w:rPr>
        <w:t xml:space="preserve">15 </w:t>
      </w:r>
      <w:r w:rsidRPr="00393471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393471">
        <w:rPr>
          <w:rFonts w:asciiTheme="majorBidi" w:hAnsiTheme="majorBidi" w:cstheme="majorBidi"/>
          <w:sz w:val="30"/>
          <w:szCs w:val="30"/>
        </w:rPr>
        <w:t xml:space="preserve"> 2567 </w:t>
      </w:r>
      <w:r w:rsidRPr="00393471">
        <w:rPr>
          <w:rFonts w:asciiTheme="majorBidi" w:hAnsiTheme="majorBidi" w:cstheme="majorBidi"/>
          <w:sz w:val="30"/>
          <w:szCs w:val="30"/>
          <w:cs/>
        </w:rPr>
        <w:t>กลุ่มร่วมทำงานได้ดำเนินกระบวนการยื่นคำฟ้องต่อศาลปกครองกลาง คดีหมายเลขดำที่</w:t>
      </w:r>
      <w:r w:rsidRPr="00393471">
        <w:rPr>
          <w:rFonts w:asciiTheme="majorBidi" w:hAnsiTheme="majorBidi" w:cstheme="majorBidi"/>
          <w:sz w:val="30"/>
          <w:szCs w:val="30"/>
        </w:rPr>
        <w:t xml:space="preserve"> 1482/2567 </w:t>
      </w:r>
      <w:r w:rsidRPr="00393471">
        <w:rPr>
          <w:rFonts w:asciiTheme="majorBidi" w:hAnsiTheme="majorBidi" w:cstheme="majorBidi"/>
          <w:sz w:val="30"/>
          <w:szCs w:val="30"/>
          <w:cs/>
        </w:rPr>
        <w:t>เพื่อเรียกให้ ขสมก.</w:t>
      </w:r>
      <w:r w:rsidRPr="00393471">
        <w:rPr>
          <w:rFonts w:asciiTheme="majorBidi" w:hAnsiTheme="majorBidi" w:cstheme="majorBidi"/>
          <w:sz w:val="30"/>
          <w:szCs w:val="30"/>
        </w:rPr>
        <w:t> </w:t>
      </w:r>
      <w:r w:rsidRPr="00393471">
        <w:rPr>
          <w:rFonts w:asciiTheme="majorBidi" w:hAnsiTheme="majorBidi" w:cstheme="majorBidi"/>
          <w:sz w:val="30"/>
          <w:szCs w:val="30"/>
          <w:cs/>
        </w:rPr>
        <w:t>คืนเงินหลักประกันสัญญาจำนวน</w:t>
      </w:r>
      <w:r w:rsidRPr="00393471">
        <w:rPr>
          <w:rFonts w:asciiTheme="majorBidi" w:hAnsiTheme="majorBidi" w:cstheme="majorBidi"/>
          <w:sz w:val="30"/>
          <w:szCs w:val="30"/>
        </w:rPr>
        <w:t xml:space="preserve"> 426 </w:t>
      </w:r>
      <w:r w:rsidRPr="0039347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93471">
        <w:rPr>
          <w:rFonts w:asciiTheme="majorBidi" w:hAnsiTheme="majorBidi" w:cstheme="majorBidi"/>
          <w:sz w:val="30"/>
          <w:szCs w:val="30"/>
        </w:rPr>
        <w:t> (</w:t>
      </w:r>
      <w:r w:rsidRPr="00393471">
        <w:rPr>
          <w:rFonts w:asciiTheme="majorBidi" w:hAnsiTheme="majorBidi" w:cstheme="majorBidi"/>
          <w:sz w:val="30"/>
          <w:szCs w:val="30"/>
          <w:cs/>
        </w:rPr>
        <w:t>เฉพาะส่วนของ</w:t>
      </w:r>
      <w:r w:rsidRPr="00393471">
        <w:rPr>
          <w:rFonts w:asciiTheme="majorBidi" w:hAnsiTheme="majorBidi" w:cstheme="majorBidi"/>
          <w:sz w:val="30"/>
          <w:szCs w:val="30"/>
        </w:rPr>
        <w:t xml:space="preserve"> CHO </w:t>
      </w:r>
      <w:r w:rsidRPr="00393471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393471">
        <w:rPr>
          <w:rFonts w:asciiTheme="majorBidi" w:hAnsiTheme="majorBidi" w:cstheme="majorBidi"/>
          <w:sz w:val="30"/>
          <w:szCs w:val="30"/>
        </w:rPr>
        <w:t xml:space="preserve"> 213 </w:t>
      </w:r>
      <w:r w:rsidRPr="00393471">
        <w:rPr>
          <w:rFonts w:asciiTheme="majorBidi" w:hAnsiTheme="majorBidi" w:cstheme="majorBidi"/>
          <w:sz w:val="30"/>
          <w:szCs w:val="30"/>
          <w:cs/>
        </w:rPr>
        <w:t>ล้านบาท ซึ่งแสดงอยู่ในบัญชีเงินมัดจำ ในงบฐานะการเงิน)</w:t>
      </w:r>
      <w:r w:rsidRPr="00393471">
        <w:rPr>
          <w:rFonts w:asciiTheme="majorBidi" w:hAnsiTheme="majorBidi" w:cstheme="majorBidi"/>
          <w:sz w:val="30"/>
          <w:szCs w:val="30"/>
        </w:rPr>
        <w:t xml:space="preserve"> </w:t>
      </w:r>
      <w:r w:rsidRPr="00393471">
        <w:rPr>
          <w:rFonts w:asciiTheme="majorBidi" w:hAnsiTheme="majorBidi" w:cstheme="majorBidi"/>
          <w:sz w:val="30"/>
          <w:szCs w:val="30"/>
          <w:cs/>
        </w:rPr>
        <w:t>และชำระค่าเสียหายต่างๆซึ่งรวมมูลค่าเงินหลักประกันสัญญาดังกล่าว เป็นจำนวนเงินรวมทั้งสิ้น</w:t>
      </w:r>
      <w:r w:rsidRPr="00393471">
        <w:rPr>
          <w:rFonts w:asciiTheme="majorBidi" w:hAnsiTheme="majorBidi" w:cstheme="majorBidi"/>
          <w:sz w:val="30"/>
          <w:szCs w:val="30"/>
        </w:rPr>
        <w:t xml:space="preserve"> 1,301 </w:t>
      </w:r>
      <w:r w:rsidRPr="00393471">
        <w:rPr>
          <w:rFonts w:asciiTheme="majorBidi" w:hAnsiTheme="majorBidi" w:cstheme="majorBidi"/>
          <w:sz w:val="30"/>
          <w:szCs w:val="30"/>
          <w:cs/>
        </w:rPr>
        <w:t>ล้านบาท พร้อมดอกเบี้ย</w:t>
      </w:r>
      <w:r w:rsidRPr="00393471">
        <w:rPr>
          <w:rFonts w:asciiTheme="majorBidi" w:hAnsiTheme="majorBidi" w:cstheme="majorBidi"/>
          <w:sz w:val="30"/>
          <w:szCs w:val="30"/>
        </w:rPr>
        <w:t> </w:t>
      </w:r>
    </w:p>
    <w:p w14:paraId="78D9DBC3" w14:textId="77777777" w:rsidR="00393471" w:rsidRPr="00393471" w:rsidRDefault="00393471" w:rsidP="0099301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EF57FE" w14:textId="3BFBF19A" w:rsidR="00887DF7" w:rsidRPr="005E3A44" w:rsidRDefault="00C87BE9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885375">
        <w:rPr>
          <w:rFonts w:asciiTheme="majorBidi" w:hAnsiTheme="majorBidi" w:cstheme="majorBidi"/>
          <w:sz w:val="30"/>
          <w:szCs w:val="30"/>
          <w:cs/>
          <w:lang w:val="th-TH"/>
        </w:rPr>
        <w:t>เรื่องอื่น</w:t>
      </w:r>
      <w:r w:rsidRPr="0088537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885375">
        <w:rPr>
          <w:rFonts w:asciiTheme="majorBidi" w:hAnsiTheme="majorBidi" w:cstheme="majorBidi"/>
          <w:sz w:val="30"/>
          <w:szCs w:val="30"/>
          <w:cs/>
          <w:lang w:val="th-TH"/>
        </w:rPr>
        <w:t>ๆ</w:t>
      </w:r>
    </w:p>
    <w:bookmarkEnd w:id="5"/>
    <w:p w14:paraId="13776E75" w14:textId="77777777" w:rsidR="009C26BD" w:rsidRPr="00A50B20" w:rsidRDefault="009C26BD" w:rsidP="00C87BE9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/>
        <w:jc w:val="thaiDistribute"/>
        <w:rPr>
          <w:rFonts w:asciiTheme="majorBidi" w:hAnsiTheme="majorBidi"/>
          <w:spacing w:val="2"/>
          <w:sz w:val="24"/>
          <w:szCs w:val="24"/>
        </w:rPr>
      </w:pPr>
    </w:p>
    <w:p w14:paraId="79A8F351" w14:textId="0EB5C7C0" w:rsidR="009C26BD" w:rsidRDefault="009C26BD" w:rsidP="009C26BD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9C26BD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/>
          <w:spacing w:val="2"/>
          <w:sz w:val="30"/>
          <w:szCs w:val="30"/>
        </w:rPr>
        <w:t>26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เมษายน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/>
          <w:spacing w:val="2"/>
          <w:sz w:val="30"/>
          <w:szCs w:val="30"/>
        </w:rPr>
        <w:t>2567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ได้เกิดเหตุการณ์เพลิงไหม้ในพื้นที่โรงงานของกลุ่มบริษัท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ส่งผลให้มีสินค้าของกลุ่มบริษัท</w:t>
      </w:r>
      <w:r w:rsidRPr="008E5695">
        <w:rPr>
          <w:rFonts w:asciiTheme="majorBidi" w:hAnsiTheme="majorBidi" w:hint="cs"/>
          <w:spacing w:val="2"/>
          <w:sz w:val="30"/>
          <w:szCs w:val="30"/>
          <w:cs/>
        </w:rPr>
        <w:t>และของบริษัท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บางส่วนได้รับความเสียหาย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ซึ่งกลุ่มบริษัท</w:t>
      </w:r>
      <w:r w:rsidRPr="008E5695">
        <w:rPr>
          <w:rFonts w:asciiTheme="majorBidi" w:hAnsiTheme="majorBidi" w:hint="cs"/>
          <w:spacing w:val="2"/>
          <w:sz w:val="30"/>
          <w:szCs w:val="30"/>
          <w:cs/>
        </w:rPr>
        <w:t>และบริษัท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ได้บันทึกค่าเผื่อผลขาดทุนของสินค้าที่ได้รับความเสียหายจำนวน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54C58">
        <w:rPr>
          <w:rFonts w:asciiTheme="majorBidi" w:hAnsiTheme="majorBidi"/>
          <w:spacing w:val="2"/>
          <w:sz w:val="30"/>
          <w:szCs w:val="30"/>
        </w:rPr>
        <w:t>20.61</w:t>
      </w:r>
      <w:r w:rsidRPr="009C26BD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ล้านบาทและ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D7276">
        <w:rPr>
          <w:rFonts w:asciiTheme="majorBidi" w:hAnsiTheme="majorBidi"/>
          <w:spacing w:val="2"/>
          <w:sz w:val="30"/>
          <w:szCs w:val="30"/>
        </w:rPr>
        <w:t>0.72</w:t>
      </w:r>
      <w:r w:rsidRPr="009C26BD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ล้านบาทตามลำดับ</w:t>
      </w:r>
      <w:r w:rsidR="00AD4A4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ซึ่งรวมแสดงอยู่ในต้นทุนขายของงบกำไรขาดทุน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ทั้งนี้กลุ่มบริษัทและบริษัทได้ดำเนินการเรียกเงินค่าสินไหมทดแทนจากบริษัทประกันภัยและยังอยู่ระหว่างการตรวจสอบจากบริษัทประกันภัยดังกล่าว</w:t>
      </w:r>
    </w:p>
    <w:p w14:paraId="7180F515" w14:textId="7D2AEFB1" w:rsidR="0050636C" w:rsidRDefault="0050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  <w:cs/>
        </w:rPr>
      </w:pPr>
      <w:r>
        <w:rPr>
          <w:rFonts w:asciiTheme="majorBidi" w:hAnsiTheme="majorBidi"/>
          <w:spacing w:val="2"/>
          <w:sz w:val="30"/>
          <w:szCs w:val="30"/>
          <w:cs/>
        </w:rPr>
        <w:br w:type="page"/>
      </w:r>
    </w:p>
    <w:p w14:paraId="2B381B6E" w14:textId="07D03DC2" w:rsidR="00C87BE9" w:rsidRPr="00640DD9" w:rsidRDefault="00C87BE9" w:rsidP="00C87BE9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num" w:pos="926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640DD9">
        <w:rPr>
          <w:rFonts w:asciiTheme="majorBidi" w:hAnsiTheme="majorBidi" w:cs="Angsana New" w:hint="cs"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74214396" w14:textId="77777777" w:rsidR="00D80EFE" w:rsidRPr="00BC58B2" w:rsidRDefault="00D80EFE" w:rsidP="00D80EFE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right="-43"/>
        <w:jc w:val="thaiDistribute"/>
        <w:rPr>
          <w:rFonts w:asciiTheme="majorBidi" w:hAnsiTheme="majorBidi"/>
          <w:spacing w:val="2"/>
          <w:sz w:val="30"/>
          <w:szCs w:val="30"/>
          <w:highlight w:val="yellow"/>
          <w:cs/>
        </w:rPr>
      </w:pPr>
    </w:p>
    <w:p w14:paraId="50BFC0A9" w14:textId="77777777" w:rsidR="00860D27" w:rsidRPr="00BC58B2" w:rsidRDefault="00860D27" w:rsidP="0086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  <w:r w:rsidRPr="00D008F1">
        <w:rPr>
          <w:rFonts w:asciiTheme="majorBidi" w:hAnsiTheme="majorBidi" w:hint="cs"/>
          <w:i/>
          <w:iCs/>
          <w:sz w:val="30"/>
          <w:szCs w:val="30"/>
          <w:cs/>
        </w:rPr>
        <w:t>การเสนอขายหุ้นกู้แปลงสภาพ</w:t>
      </w:r>
    </w:p>
    <w:p w14:paraId="674EFF37" w14:textId="77777777" w:rsidR="00860D27" w:rsidRPr="00BC58B2" w:rsidRDefault="00860D27" w:rsidP="0086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5CA1C96E" w14:textId="0CAFE2FA" w:rsidR="00860D27" w:rsidRPr="00D008F1" w:rsidRDefault="00860D27" w:rsidP="0086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D008F1">
        <w:rPr>
          <w:rFonts w:asciiTheme="majorBidi" w:hAnsiTheme="majorBidi"/>
          <w:spacing w:val="-6"/>
          <w:sz w:val="30"/>
          <w:szCs w:val="30"/>
          <w:cs/>
        </w:rPr>
        <w:t>ในเดือน</w:t>
      </w:r>
      <w:r w:rsidR="00FB48E2" w:rsidRPr="00D008F1">
        <w:rPr>
          <w:rFonts w:asciiTheme="majorBidi" w:hAnsiTheme="majorBidi" w:hint="cs"/>
          <w:spacing w:val="-6"/>
          <w:sz w:val="30"/>
          <w:szCs w:val="30"/>
          <w:cs/>
        </w:rPr>
        <w:t>ตุลาคม</w:t>
      </w:r>
      <w:r w:rsidRPr="00D008F1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D008F1">
        <w:rPr>
          <w:rFonts w:asciiTheme="majorBidi" w:hAnsiTheme="majorBidi"/>
          <w:spacing w:val="-6"/>
          <w:sz w:val="30"/>
          <w:szCs w:val="30"/>
        </w:rPr>
        <w:t>256</w:t>
      </w:r>
      <w:r w:rsidR="005D3E3F" w:rsidRPr="00D008F1">
        <w:rPr>
          <w:rFonts w:asciiTheme="majorBidi" w:hAnsiTheme="majorBidi"/>
          <w:spacing w:val="-6"/>
          <w:sz w:val="30"/>
          <w:szCs w:val="30"/>
        </w:rPr>
        <w:t>7</w:t>
      </w:r>
      <w:r w:rsidRPr="00D008F1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D008F1">
        <w:rPr>
          <w:rFonts w:asciiTheme="majorBidi" w:hAnsiTheme="majorBidi" w:hint="cs"/>
          <w:spacing w:val="-6"/>
          <w:sz w:val="30"/>
          <w:szCs w:val="30"/>
          <w:cs/>
        </w:rPr>
        <w:t>บริษัทได้เสนอขายและออกหุ้นกู้แปลงสภาพใหม่ตามสัญญาการออกหุ้นกู้แปลงสภาพ</w:t>
      </w:r>
      <w:r w:rsidRPr="00D008F1">
        <w:rPr>
          <w:rFonts w:asciiTheme="majorBidi" w:hAnsiTheme="majorBidi"/>
          <w:spacing w:val="-6"/>
          <w:sz w:val="30"/>
          <w:szCs w:val="30"/>
        </w:rPr>
        <w:br/>
      </w:r>
      <w:r w:rsidRPr="00D008F1">
        <w:rPr>
          <w:rFonts w:asciiTheme="majorBidi" w:hAnsiTheme="majorBidi" w:hint="cs"/>
          <w:spacing w:val="-6"/>
          <w:sz w:val="30"/>
          <w:szCs w:val="30"/>
          <w:cs/>
        </w:rPr>
        <w:t xml:space="preserve">จำนวนเงินรวม </w:t>
      </w:r>
      <w:r w:rsidR="008245F5" w:rsidRPr="00D008F1">
        <w:rPr>
          <w:rFonts w:asciiTheme="majorBidi" w:hAnsiTheme="majorBidi"/>
          <w:spacing w:val="-6"/>
          <w:sz w:val="30"/>
          <w:szCs w:val="30"/>
        </w:rPr>
        <w:t>5</w:t>
      </w:r>
      <w:r w:rsidRPr="00D008F1">
        <w:rPr>
          <w:rFonts w:asciiTheme="majorBidi" w:hAnsiTheme="majorBidi" w:hint="cs"/>
          <w:spacing w:val="-6"/>
          <w:sz w:val="30"/>
          <w:szCs w:val="30"/>
          <w:cs/>
        </w:rPr>
        <w:t xml:space="preserve"> ล้านบาท สำหรับ </w:t>
      </w:r>
      <w:r w:rsidRPr="00D008F1">
        <w:rPr>
          <w:rFonts w:asciiTheme="majorBidi" w:hAnsiTheme="majorBidi"/>
          <w:spacing w:val="-6"/>
          <w:sz w:val="30"/>
          <w:szCs w:val="30"/>
        </w:rPr>
        <w:t>Advance Opportunities Fund I (“AO Fund 1”)</w:t>
      </w:r>
      <w:r w:rsidRPr="00D008F1">
        <w:rPr>
          <w:rFonts w:asciiTheme="majorBidi" w:hAnsiTheme="majorBidi" w:hint="cs"/>
          <w:spacing w:val="-6"/>
          <w:sz w:val="30"/>
          <w:szCs w:val="30"/>
          <w:cs/>
        </w:rPr>
        <w:t xml:space="preserve"> จำนวนเงินรวม </w:t>
      </w:r>
      <w:r w:rsidR="008245F5" w:rsidRPr="00D008F1">
        <w:rPr>
          <w:rFonts w:asciiTheme="majorBidi" w:hAnsiTheme="majorBidi"/>
          <w:spacing w:val="-6"/>
          <w:sz w:val="30"/>
          <w:szCs w:val="30"/>
        </w:rPr>
        <w:t>5</w:t>
      </w:r>
      <w:r w:rsidRPr="00D008F1">
        <w:rPr>
          <w:rFonts w:asciiTheme="majorBidi" w:hAnsiTheme="majorBidi" w:hint="cs"/>
          <w:spacing w:val="-6"/>
          <w:sz w:val="30"/>
          <w:szCs w:val="30"/>
          <w:cs/>
        </w:rPr>
        <w:t xml:space="preserve"> ล้านบาท หุ้นกู้แปลงสภาพดังกล่าวจะครบกำหนดในวันที่</w:t>
      </w:r>
      <w:r w:rsidRPr="00D008F1">
        <w:rPr>
          <w:rFonts w:asciiTheme="majorBidi" w:hAnsiTheme="majorBidi"/>
          <w:spacing w:val="-6"/>
          <w:sz w:val="30"/>
          <w:szCs w:val="30"/>
        </w:rPr>
        <w:t xml:space="preserve"> </w:t>
      </w:r>
      <w:r w:rsidR="00362F76" w:rsidRPr="00D008F1">
        <w:rPr>
          <w:rFonts w:asciiTheme="majorBidi" w:hAnsiTheme="majorBidi"/>
          <w:spacing w:val="-6"/>
          <w:sz w:val="30"/>
          <w:szCs w:val="30"/>
        </w:rPr>
        <w:t>12</w:t>
      </w:r>
      <w:r w:rsidRPr="00D008F1">
        <w:rPr>
          <w:rFonts w:asciiTheme="majorBidi" w:hAnsiTheme="majorBidi"/>
          <w:spacing w:val="-6"/>
          <w:sz w:val="30"/>
          <w:szCs w:val="30"/>
        </w:rPr>
        <w:t xml:space="preserve"> </w:t>
      </w:r>
      <w:r w:rsidR="00362F76" w:rsidRPr="00D008F1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D008F1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D008F1">
        <w:rPr>
          <w:rFonts w:asciiTheme="majorBidi" w:hAnsiTheme="majorBidi"/>
          <w:spacing w:val="-6"/>
          <w:sz w:val="30"/>
          <w:szCs w:val="30"/>
        </w:rPr>
        <w:t>256</w:t>
      </w:r>
      <w:r w:rsidR="00050BBD" w:rsidRPr="00D008F1">
        <w:rPr>
          <w:rFonts w:asciiTheme="majorBidi" w:hAnsiTheme="majorBidi"/>
          <w:spacing w:val="-6"/>
          <w:sz w:val="30"/>
          <w:szCs w:val="30"/>
        </w:rPr>
        <w:t>9</w:t>
      </w:r>
      <w:r w:rsidRPr="00D008F1">
        <w:rPr>
          <w:rFonts w:asciiTheme="majorBidi" w:hAnsiTheme="majorBidi" w:hint="cs"/>
          <w:spacing w:val="-6"/>
          <w:sz w:val="30"/>
          <w:szCs w:val="30"/>
        </w:rPr>
        <w:t xml:space="preserve"> </w:t>
      </w:r>
      <w:r w:rsidRPr="00D008F1">
        <w:rPr>
          <w:rFonts w:asciiTheme="majorBidi" w:hAnsiTheme="majorBidi" w:hint="cs"/>
          <w:spacing w:val="-6"/>
          <w:sz w:val="30"/>
          <w:szCs w:val="30"/>
          <w:cs/>
        </w:rPr>
        <w:t>เว้นแต่จะมีการใช้สิทธิแปลงสภาพก่อนครบกำหนดไถ่ถอน</w:t>
      </w:r>
    </w:p>
    <w:p w14:paraId="4D44CF3C" w14:textId="77777777" w:rsidR="00900C5A" w:rsidRDefault="00900C5A" w:rsidP="00845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740DEE6F" w14:textId="5865E0A8" w:rsidR="00860D27" w:rsidRPr="003335A6" w:rsidRDefault="00860D27" w:rsidP="0086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3335A6">
        <w:rPr>
          <w:rFonts w:asciiTheme="majorBidi" w:hAnsiTheme="majorBidi"/>
          <w:i/>
          <w:iCs/>
          <w:sz w:val="30"/>
          <w:szCs w:val="30"/>
          <w:cs/>
        </w:rPr>
        <w:t>การใช้สิทธิแปลงสภาพหุ้นกู้</w:t>
      </w:r>
    </w:p>
    <w:p w14:paraId="5581093D" w14:textId="77777777" w:rsidR="00860D27" w:rsidRPr="003335A6" w:rsidRDefault="00860D27" w:rsidP="0086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73E5C4E7" w14:textId="7332FF18" w:rsidR="00686B1F" w:rsidRDefault="00860D27" w:rsidP="005D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3335A6">
        <w:rPr>
          <w:rFonts w:asciiTheme="majorBidi" w:hAnsiTheme="majorBidi" w:hint="cs"/>
          <w:spacing w:val="-2"/>
          <w:sz w:val="30"/>
          <w:szCs w:val="30"/>
          <w:cs/>
        </w:rPr>
        <w:t>ในเดือน</w:t>
      </w:r>
      <w:r w:rsidR="00D008F1" w:rsidRPr="003335A6">
        <w:rPr>
          <w:rFonts w:asciiTheme="majorBidi" w:hAnsiTheme="majorBidi" w:hint="cs"/>
          <w:spacing w:val="-2"/>
          <w:sz w:val="30"/>
          <w:szCs w:val="30"/>
          <w:cs/>
        </w:rPr>
        <w:t>ตุลาคม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335A6">
        <w:rPr>
          <w:rFonts w:asciiTheme="majorBidi" w:hAnsiTheme="majorBidi"/>
          <w:spacing w:val="-2"/>
          <w:sz w:val="30"/>
          <w:szCs w:val="30"/>
        </w:rPr>
        <w:t>256</w:t>
      </w:r>
      <w:r w:rsidR="00AC74F4" w:rsidRPr="003335A6">
        <w:rPr>
          <w:rFonts w:asciiTheme="majorBidi" w:hAnsiTheme="majorBidi"/>
          <w:spacing w:val="-2"/>
          <w:sz w:val="30"/>
          <w:szCs w:val="30"/>
        </w:rPr>
        <w:t>7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ผู้ถือหุ้นกู้แปลงสภาพ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>ได้ใช้สิทธิแปลงสภาพ</w:t>
      </w:r>
      <w:r w:rsidR="00DF2172" w:rsidRPr="003335A6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>จำนวน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เงิน</w:t>
      </w:r>
      <w:r w:rsidR="00DF2172" w:rsidRPr="003335A6">
        <w:rPr>
          <w:rFonts w:asciiTheme="majorBidi" w:hAnsiTheme="majorBidi" w:hint="cs"/>
          <w:spacing w:val="-2"/>
          <w:sz w:val="30"/>
          <w:szCs w:val="30"/>
          <w:cs/>
        </w:rPr>
        <w:t>รวม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008F1" w:rsidRPr="003335A6">
        <w:rPr>
          <w:rFonts w:asciiTheme="majorBidi" w:hAnsiTheme="majorBidi"/>
          <w:spacing w:val="-2"/>
          <w:sz w:val="30"/>
          <w:szCs w:val="30"/>
        </w:rPr>
        <w:t>15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 ล้านบาท โดยจำนวนหุ้นที่ออกจากการใช้สิทธิแปลงสภาพ </w:t>
      </w:r>
      <w:r w:rsidR="00C43A03" w:rsidRPr="003335A6">
        <w:rPr>
          <w:rFonts w:asciiTheme="majorBidi" w:hAnsiTheme="majorBidi"/>
          <w:spacing w:val="-2"/>
          <w:sz w:val="30"/>
          <w:szCs w:val="30"/>
        </w:rPr>
        <w:t>314</w:t>
      </w:r>
      <w:r w:rsidR="00907592" w:rsidRPr="003335A6">
        <w:rPr>
          <w:rFonts w:asciiTheme="majorBidi" w:hAnsiTheme="majorBidi"/>
          <w:spacing w:val="-2"/>
          <w:sz w:val="30"/>
          <w:szCs w:val="30"/>
        </w:rPr>
        <w:t>.</w:t>
      </w:r>
      <w:r w:rsidR="00C43A03" w:rsidRPr="003335A6">
        <w:rPr>
          <w:rFonts w:asciiTheme="majorBidi" w:hAnsiTheme="majorBidi"/>
          <w:spacing w:val="-2"/>
          <w:sz w:val="30"/>
          <w:szCs w:val="30"/>
        </w:rPr>
        <w:t>81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หุ้น มูลค่าหุ้นที่ตราไว้หุ้นละ </w:t>
      </w:r>
      <w:r w:rsidRPr="003335A6">
        <w:rPr>
          <w:rFonts w:asciiTheme="majorBidi" w:hAnsiTheme="majorBidi"/>
          <w:spacing w:val="-2"/>
          <w:sz w:val="30"/>
          <w:szCs w:val="30"/>
        </w:rPr>
        <w:t xml:space="preserve">5 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>บาท ทุนชำระแล้วที่บริษัทจดทะเบียนเพิ่มทุน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สำหรับการใช้สิทธิแปลงสภาพจำนวนเงิน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เท่ากับ </w:t>
      </w:r>
      <w:r w:rsidR="003335A6" w:rsidRPr="003335A6">
        <w:rPr>
          <w:rFonts w:asciiTheme="majorBidi" w:hAnsiTheme="majorBidi"/>
          <w:spacing w:val="-2"/>
          <w:sz w:val="30"/>
          <w:szCs w:val="30"/>
        </w:rPr>
        <w:t>1</w:t>
      </w:r>
      <w:r w:rsidR="005557CC" w:rsidRPr="003335A6">
        <w:rPr>
          <w:rFonts w:asciiTheme="majorBidi" w:hAnsiTheme="majorBidi"/>
          <w:spacing w:val="-2"/>
          <w:sz w:val="30"/>
          <w:szCs w:val="30"/>
        </w:rPr>
        <w:t>,</w:t>
      </w:r>
      <w:r w:rsidR="003335A6" w:rsidRPr="003335A6">
        <w:rPr>
          <w:rFonts w:asciiTheme="majorBidi" w:hAnsiTheme="majorBidi"/>
          <w:spacing w:val="-2"/>
          <w:sz w:val="30"/>
          <w:szCs w:val="30"/>
        </w:rPr>
        <w:t>574</w:t>
      </w:r>
      <w:r w:rsidR="005557CC" w:rsidRPr="003335A6">
        <w:rPr>
          <w:rFonts w:asciiTheme="majorBidi" w:hAnsiTheme="majorBidi"/>
          <w:spacing w:val="-2"/>
          <w:sz w:val="30"/>
          <w:szCs w:val="30"/>
        </w:rPr>
        <w:t>.</w:t>
      </w:r>
      <w:r w:rsidR="003335A6" w:rsidRPr="003335A6">
        <w:rPr>
          <w:rFonts w:asciiTheme="majorBidi" w:hAnsiTheme="majorBidi"/>
          <w:spacing w:val="-2"/>
          <w:sz w:val="30"/>
          <w:szCs w:val="30"/>
        </w:rPr>
        <w:t>07</w:t>
      </w:r>
      <w:r w:rsidRPr="003335A6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>บาท ซึ่งบริษัทดำเนินการจดทะเบียนเพิ่มทุนชำระดังกล่าวกับกระทรวงพาณิชย์แล้ว</w:t>
      </w:r>
    </w:p>
    <w:p w14:paraId="13625C35" w14:textId="77777777" w:rsidR="00734DB1" w:rsidRDefault="00734DB1" w:rsidP="005D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427D02AE" w14:textId="122D2CB0" w:rsidR="0026203E" w:rsidRDefault="0004214E" w:rsidP="005D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4214E">
        <w:rPr>
          <w:rFonts w:asciiTheme="majorBidi" w:hAnsiTheme="majorBidi"/>
          <w:i/>
          <w:iCs/>
          <w:sz w:val="30"/>
          <w:szCs w:val="30"/>
          <w:cs/>
        </w:rPr>
        <w:t>การเข้าทำสัญญาปรับโครงสร้างหนี้</w:t>
      </w:r>
    </w:p>
    <w:p w14:paraId="3E130E3C" w14:textId="77777777" w:rsidR="0004214E" w:rsidRPr="0026203E" w:rsidRDefault="0004214E" w:rsidP="005D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FC065E7" w14:textId="164652CF" w:rsidR="009F090F" w:rsidRPr="009F090F" w:rsidRDefault="009F090F" w:rsidP="009F0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F090F">
        <w:rPr>
          <w:rFonts w:asciiTheme="majorBidi" w:hAnsiTheme="majorBidi"/>
          <w:spacing w:val="-2"/>
          <w:sz w:val="30"/>
          <w:szCs w:val="30"/>
          <w:cs/>
        </w:rPr>
        <w:t>เมื่อวันที่</w:t>
      </w:r>
      <w:r w:rsidRPr="009F090F">
        <w:rPr>
          <w:rFonts w:asciiTheme="majorBidi" w:hAnsiTheme="majorBidi"/>
          <w:spacing w:val="-2"/>
          <w:sz w:val="30"/>
          <w:szCs w:val="30"/>
        </w:rPr>
        <w:t> </w:t>
      </w:r>
      <w:r w:rsidR="00164B5A">
        <w:rPr>
          <w:rFonts w:asciiTheme="majorBidi" w:hAnsiTheme="majorBidi"/>
          <w:spacing w:val="-2"/>
          <w:sz w:val="30"/>
          <w:szCs w:val="30"/>
        </w:rPr>
        <w:t>12</w:t>
      </w:r>
      <w:r w:rsidR="00336116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15B64" w:rsidRPr="00F15B64">
        <w:rPr>
          <w:rFonts w:asciiTheme="majorBidi" w:hAnsiTheme="majorBidi" w:hint="cs"/>
          <w:spacing w:val="-2"/>
          <w:sz w:val="30"/>
          <w:szCs w:val="30"/>
          <w:cs/>
        </w:rPr>
        <w:t>พฤศจิกายน</w:t>
      </w:r>
      <w:r w:rsidR="00F15B64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F15B64">
        <w:rPr>
          <w:rFonts w:asciiTheme="majorBidi" w:hAnsiTheme="majorBidi"/>
          <w:spacing w:val="-2"/>
          <w:sz w:val="30"/>
          <w:szCs w:val="30"/>
        </w:rPr>
        <w:t>2</w:t>
      </w:r>
      <w:r w:rsidR="00164B5A">
        <w:rPr>
          <w:rFonts w:asciiTheme="majorBidi" w:hAnsiTheme="majorBidi"/>
          <w:spacing w:val="-2"/>
          <w:sz w:val="30"/>
          <w:szCs w:val="30"/>
        </w:rPr>
        <w:t>567</w:t>
      </w:r>
      <w:r w:rsidRPr="009F090F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9F090F">
        <w:rPr>
          <w:rFonts w:asciiTheme="majorBidi" w:hAnsiTheme="majorBidi"/>
          <w:spacing w:val="-2"/>
          <w:sz w:val="30"/>
          <w:szCs w:val="30"/>
          <w:cs/>
        </w:rPr>
        <w:t>บริษัทในฐานะผู้กู้และผู้จำนอง ทำสัญญากับสถาบันการเงินแห่งหนึ่ง เพื่อปรับโครงสร้างหนี้ โดยที่บริษัทขอตีราคาตลาดและโอนสินทรัพย์หลักประกันที่ดินและสิ่งปลูกสร้าง ให้แก่สถาบันการเงินภายในวันที่</w:t>
      </w:r>
      <w:r w:rsidRPr="009F090F">
        <w:rPr>
          <w:rFonts w:asciiTheme="majorBidi" w:hAnsiTheme="majorBidi"/>
          <w:spacing w:val="-2"/>
          <w:sz w:val="30"/>
          <w:szCs w:val="30"/>
        </w:rPr>
        <w:t xml:space="preserve"> 30 </w:t>
      </w:r>
      <w:r w:rsidRPr="009F090F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Pr="009F090F">
        <w:rPr>
          <w:rFonts w:asciiTheme="majorBidi" w:hAnsiTheme="majorBidi"/>
          <w:spacing w:val="-2"/>
          <w:sz w:val="30"/>
          <w:szCs w:val="30"/>
        </w:rPr>
        <w:t xml:space="preserve"> 2567 </w:t>
      </w:r>
      <w:r w:rsidRPr="009F090F">
        <w:rPr>
          <w:rFonts w:asciiTheme="majorBidi" w:hAnsiTheme="majorBidi"/>
          <w:spacing w:val="-2"/>
          <w:sz w:val="30"/>
          <w:szCs w:val="30"/>
          <w:cs/>
        </w:rPr>
        <w:t>เพื่อชำระหนี้เงินต้น ดอกเบี้ยค้างจ่ายและค่าธรรมเนียมค้างชำระจำนวนรวม</w:t>
      </w:r>
      <w:r w:rsidRPr="009F090F">
        <w:rPr>
          <w:rFonts w:asciiTheme="majorBidi" w:hAnsiTheme="majorBidi"/>
          <w:spacing w:val="-2"/>
          <w:sz w:val="30"/>
          <w:szCs w:val="30"/>
        </w:rPr>
        <w:t xml:space="preserve"> 67.4 </w:t>
      </w:r>
      <w:r w:rsidRPr="009F090F">
        <w:rPr>
          <w:rFonts w:asciiTheme="majorBidi" w:hAnsiTheme="majorBidi"/>
          <w:spacing w:val="-2"/>
          <w:sz w:val="30"/>
          <w:szCs w:val="30"/>
          <w:cs/>
        </w:rPr>
        <w:t>ล้านบาท โดยบริษัทมีสิทธิซื้อหรือเช่ากลับคืนภายในกำหนดระยะเวลา</w:t>
      </w:r>
      <w:r w:rsidRPr="009F090F">
        <w:rPr>
          <w:rFonts w:asciiTheme="majorBidi" w:hAnsiTheme="majorBidi"/>
          <w:spacing w:val="-2"/>
          <w:sz w:val="30"/>
          <w:szCs w:val="30"/>
        </w:rPr>
        <w:t xml:space="preserve"> 3 </w:t>
      </w:r>
      <w:r w:rsidRPr="009F090F">
        <w:rPr>
          <w:rFonts w:asciiTheme="majorBidi" w:hAnsiTheme="majorBidi"/>
          <w:spacing w:val="-2"/>
          <w:sz w:val="30"/>
          <w:szCs w:val="30"/>
          <w:cs/>
        </w:rPr>
        <w:t>ปี ตามราคาหรืออัตราที่ระบุในสัญญา ถ้าบริษัทสามารถปฎิบัติตามเงื่อนไขต่างๆ ที่ระบุไว้ในสัญญานี้ครบถ้วน จะได้รับการลดหนี้ค่าธรรมเนียมค้างชำระจำนวน</w:t>
      </w:r>
      <w:r w:rsidRPr="009F090F">
        <w:rPr>
          <w:rFonts w:asciiTheme="majorBidi" w:hAnsiTheme="majorBidi"/>
          <w:spacing w:val="-2"/>
          <w:sz w:val="30"/>
          <w:szCs w:val="30"/>
        </w:rPr>
        <w:t xml:space="preserve"> 2.5 </w:t>
      </w:r>
      <w:r w:rsidRPr="009F090F">
        <w:rPr>
          <w:rFonts w:asciiTheme="majorBidi" w:hAnsiTheme="majorBidi"/>
          <w:spacing w:val="-2"/>
          <w:sz w:val="30"/>
          <w:szCs w:val="30"/>
          <w:cs/>
        </w:rPr>
        <w:t>ล้านบาท</w:t>
      </w:r>
    </w:p>
    <w:p w14:paraId="7E686D9C" w14:textId="0022BD2F" w:rsidR="00686B1F" w:rsidRPr="003335A6" w:rsidRDefault="00686B1F" w:rsidP="009F0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pacing w:val="-2"/>
          <w:sz w:val="30"/>
          <w:szCs w:val="30"/>
          <w:cs/>
        </w:rPr>
      </w:pPr>
    </w:p>
    <w:sectPr w:rsidR="00686B1F" w:rsidRPr="003335A6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3F607" w14:textId="77777777" w:rsidR="007504C7" w:rsidRDefault="007504C7" w:rsidP="00900EE2">
      <w:r>
        <w:separator/>
      </w:r>
    </w:p>
  </w:endnote>
  <w:endnote w:type="continuationSeparator" w:id="0">
    <w:p w14:paraId="54443D9B" w14:textId="77777777" w:rsidR="007504C7" w:rsidRDefault="007504C7" w:rsidP="00900EE2">
      <w:r>
        <w:continuationSeparator/>
      </w:r>
    </w:p>
  </w:endnote>
  <w:endnote w:type="continuationNotice" w:id="1">
    <w:p w14:paraId="61AB567D" w14:textId="77777777" w:rsidR="007504C7" w:rsidRDefault="007504C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F6CA6" w14:textId="690C8F6B" w:rsidR="000304C4" w:rsidRDefault="000304C4"/>
  <w:p w14:paraId="3742ABD3" w14:textId="23AF6F4D" w:rsidR="000304C4" w:rsidRDefault="00D270EE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A68EF" w14:textId="77777777" w:rsidR="00221F67" w:rsidRPr="00EE2DC5" w:rsidRDefault="00221F6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D84F00" w14:textId="1FF2402D" w:rsidR="00221F67" w:rsidRDefault="00221F6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F82D" w14:textId="3A96D342" w:rsidR="00B10BF8" w:rsidRDefault="00B10BF8"/>
  <w:p w14:paraId="5E465E70" w14:textId="47A2A17D" w:rsidR="000304C4" w:rsidRDefault="00D270EE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2A11" w14:textId="77777777" w:rsidR="00782596" w:rsidRPr="007E2578" w:rsidRDefault="00782596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782596" w:rsidRPr="00984B6E" w:rsidRDefault="00782596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82C0F" w14:textId="77777777" w:rsidR="007504C7" w:rsidRDefault="007504C7" w:rsidP="00900EE2">
      <w:r>
        <w:separator/>
      </w:r>
    </w:p>
  </w:footnote>
  <w:footnote w:type="continuationSeparator" w:id="0">
    <w:p w14:paraId="3208DC8D" w14:textId="77777777" w:rsidR="007504C7" w:rsidRDefault="007504C7" w:rsidP="00900EE2">
      <w:r>
        <w:continuationSeparator/>
      </w:r>
    </w:p>
  </w:footnote>
  <w:footnote w:type="continuationNotice" w:id="1">
    <w:p w14:paraId="76C57C9B" w14:textId="77777777" w:rsidR="007504C7" w:rsidRDefault="007504C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D799" w14:textId="77777777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C443ED5" w14:textId="44E2B122" w:rsidR="00D33800" w:rsidRDefault="00EC4BBB" w:rsidP="0006158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EC4BB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 w:rsidRPr="00EC4BBB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EC4BBB">
      <w:rPr>
        <w:rFonts w:ascii="Angsana New" w:hAnsi="Angsana New"/>
        <w:sz w:val="32"/>
        <w:szCs w:val="32"/>
        <w:lang w:val="en-US" w:bidi="th-TH"/>
      </w:rPr>
      <w:t>30</w:t>
    </w:r>
    <w:r w:rsidRPr="00EC4BBB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EC4BBB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Pr="00EC4BBB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AB6FA6" w:rsidRPr="00244B94">
      <w:rPr>
        <w:rFonts w:ascii="Angsana New" w:hAnsi="Angsana New"/>
        <w:sz w:val="32"/>
        <w:szCs w:val="32"/>
        <w:lang w:val="en-US" w:bidi="th-TH"/>
      </w:rPr>
      <w:t>256</w:t>
    </w:r>
    <w:r w:rsidR="00AB6FA6">
      <w:rPr>
        <w:rFonts w:ascii="Angsana New" w:hAnsi="Angsana New"/>
        <w:sz w:val="32"/>
        <w:szCs w:val="32"/>
        <w:lang w:val="en-US" w:bidi="th-TH"/>
      </w:rPr>
      <w:t>7</w:t>
    </w:r>
    <w:r w:rsidR="00AB6FA6"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="00AB6FA6"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AB6FA6" w:rsidRPr="00244B94">
      <w:rPr>
        <w:rFonts w:ascii="Angsana New" w:hAnsi="Angsana New"/>
        <w:sz w:val="32"/>
        <w:szCs w:val="32"/>
        <w:lang w:val="en-US" w:bidi="th-TH"/>
      </w:rPr>
      <w:t>)</w:t>
    </w:r>
  </w:p>
  <w:p w14:paraId="24BCC205" w14:textId="77777777" w:rsidR="00E20D8B" w:rsidRPr="00D33800" w:rsidRDefault="00E20D8B" w:rsidP="0006158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B591" w14:textId="581BB90C" w:rsidR="00B10BF8" w:rsidRDefault="00B10BF8"/>
  <w:p w14:paraId="431380F0" w14:textId="09D4E6B0" w:rsidR="000304C4" w:rsidRDefault="00D270EE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DC256" w14:textId="77777777" w:rsidR="00EA5612" w:rsidRPr="00244B94" w:rsidRDefault="00EA5612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E53343" w14:textId="77777777" w:rsidR="00EA5612" w:rsidRPr="00244B94" w:rsidRDefault="00EA5612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C1B34F0" w14:textId="5863E681" w:rsidR="00EA5612" w:rsidRDefault="00EA5612" w:rsidP="005249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42BC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2D7E01" w:rsidRPr="00B42BC8">
      <w:rPr>
        <w:rFonts w:ascii="Angsana New" w:hAnsi="Angsana New" w:hint="cs"/>
        <w:b/>
        <w:bCs/>
        <w:sz w:val="32"/>
        <w:szCs w:val="32"/>
        <w:cs/>
      </w:rPr>
      <w:t>เก้า</w:t>
    </w:r>
    <w:r w:rsidRPr="00B42BC8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B42BC8">
      <w:rPr>
        <w:rFonts w:ascii="Angsana New" w:hAnsi="Angsana New"/>
        <w:b/>
        <w:bCs/>
        <w:sz w:val="32"/>
        <w:szCs w:val="32"/>
        <w:cs/>
      </w:rPr>
      <w:t xml:space="preserve"> </w:t>
    </w:r>
    <w:r w:rsidR="00DE7E4F">
      <w:rPr>
        <w:rFonts w:ascii="Angsana New" w:hAnsi="Angsana New"/>
        <w:b/>
        <w:bCs/>
        <w:sz w:val="32"/>
        <w:szCs w:val="32"/>
      </w:rPr>
      <w:t>3</w:t>
    </w:r>
    <w:r w:rsidR="00481CA1">
      <w:rPr>
        <w:rFonts w:ascii="Angsana New" w:hAnsi="Angsana New"/>
        <w:b/>
        <w:bCs/>
        <w:sz w:val="32"/>
        <w:szCs w:val="32"/>
      </w:rPr>
      <w:t>0</w:t>
    </w:r>
    <w:r w:rsidRPr="00B42BC8">
      <w:rPr>
        <w:rFonts w:ascii="Angsana New" w:hAnsi="Angsana New"/>
        <w:b/>
        <w:bCs/>
        <w:sz w:val="32"/>
        <w:szCs w:val="32"/>
        <w:cs/>
      </w:rPr>
      <w:t xml:space="preserve"> </w:t>
    </w:r>
    <w:r w:rsidR="002D7E01" w:rsidRPr="00B42BC8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B42BC8">
      <w:rPr>
        <w:rFonts w:ascii="Angsana New" w:hAnsi="Angsana New"/>
        <w:b/>
        <w:bCs/>
        <w:sz w:val="32"/>
        <w:szCs w:val="32"/>
        <w:cs/>
      </w:rPr>
      <w:t xml:space="preserve"> </w:t>
    </w:r>
    <w:r w:rsidR="00481CA1">
      <w:rPr>
        <w:rFonts w:ascii="Angsana New" w:hAnsi="Angsana New"/>
        <w:b/>
        <w:bCs/>
        <w:sz w:val="32"/>
        <w:szCs w:val="32"/>
      </w:rPr>
      <w:t>2567</w:t>
    </w:r>
    <w:r w:rsidRPr="00B42BC8">
      <w:rPr>
        <w:rFonts w:ascii="Angsana New" w:hAnsi="Angsana New"/>
        <w:b/>
        <w:bCs/>
        <w:sz w:val="32"/>
        <w:szCs w:val="32"/>
        <w:cs/>
      </w:rPr>
      <w:t xml:space="preserve"> (</w:t>
    </w:r>
    <w:r w:rsidRPr="00B42BC8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B42BC8">
      <w:rPr>
        <w:rFonts w:ascii="Angsana New" w:hAnsi="Angsana New"/>
        <w:b/>
        <w:bCs/>
        <w:sz w:val="32"/>
        <w:szCs w:val="32"/>
        <w:cs/>
      </w:rPr>
      <w:t>)</w:t>
    </w:r>
  </w:p>
  <w:p w14:paraId="2A345640" w14:textId="77777777" w:rsidR="00E20D8B" w:rsidRPr="00524939" w:rsidRDefault="00E20D8B" w:rsidP="005249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D5B9" w14:textId="45E437CC" w:rsidR="00782596" w:rsidRDefault="007825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C80A" w14:textId="77777777" w:rsidR="00782596" w:rsidRDefault="007825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150AD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29168106">
    <w:abstractNumId w:val="6"/>
  </w:num>
  <w:num w:numId="2" w16cid:durableId="120731402">
    <w:abstractNumId w:val="5"/>
  </w:num>
  <w:num w:numId="3" w16cid:durableId="894000437">
    <w:abstractNumId w:val="9"/>
  </w:num>
  <w:num w:numId="4" w16cid:durableId="2084059971">
    <w:abstractNumId w:val="7"/>
  </w:num>
  <w:num w:numId="5" w16cid:durableId="1653483533">
    <w:abstractNumId w:val="8"/>
  </w:num>
  <w:num w:numId="6" w16cid:durableId="2016180999">
    <w:abstractNumId w:val="3"/>
  </w:num>
  <w:num w:numId="7" w16cid:durableId="659045585">
    <w:abstractNumId w:val="2"/>
  </w:num>
  <w:num w:numId="8" w16cid:durableId="4131843">
    <w:abstractNumId w:val="0"/>
  </w:num>
  <w:num w:numId="9" w16cid:durableId="1693149039">
    <w:abstractNumId w:val="1"/>
  </w:num>
  <w:num w:numId="10" w16cid:durableId="708457221">
    <w:abstractNumId w:val="4"/>
  </w:num>
  <w:num w:numId="11" w16cid:durableId="1866868582">
    <w:abstractNumId w:val="17"/>
  </w:num>
  <w:num w:numId="12" w16cid:durableId="422653855">
    <w:abstractNumId w:val="14"/>
  </w:num>
  <w:num w:numId="13" w16cid:durableId="656148518">
    <w:abstractNumId w:val="21"/>
  </w:num>
  <w:num w:numId="14" w16cid:durableId="973103730">
    <w:abstractNumId w:val="16"/>
  </w:num>
  <w:num w:numId="15" w16cid:durableId="406808600">
    <w:abstractNumId w:val="18"/>
  </w:num>
  <w:num w:numId="16" w16cid:durableId="1199977469">
    <w:abstractNumId w:val="22"/>
  </w:num>
  <w:num w:numId="17" w16cid:durableId="1310136201">
    <w:abstractNumId w:val="12"/>
  </w:num>
  <w:num w:numId="18" w16cid:durableId="579095511">
    <w:abstractNumId w:val="19"/>
  </w:num>
  <w:num w:numId="19" w16cid:durableId="987978991">
    <w:abstractNumId w:val="13"/>
  </w:num>
  <w:num w:numId="20" w16cid:durableId="1139809914">
    <w:abstractNumId w:val="11"/>
  </w:num>
  <w:num w:numId="21" w16cid:durableId="1273168089">
    <w:abstractNumId w:val="23"/>
  </w:num>
  <w:num w:numId="22" w16cid:durableId="1094546929">
    <w:abstractNumId w:val="20"/>
  </w:num>
  <w:num w:numId="23" w16cid:durableId="1042898944">
    <w:abstractNumId w:val="15"/>
  </w:num>
  <w:num w:numId="24" w16cid:durableId="1387678937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CD"/>
    <w:rsid w:val="000003B0"/>
    <w:rsid w:val="00000519"/>
    <w:rsid w:val="0000057D"/>
    <w:rsid w:val="00000638"/>
    <w:rsid w:val="0000077A"/>
    <w:rsid w:val="00000BB9"/>
    <w:rsid w:val="00000BF9"/>
    <w:rsid w:val="00000DA9"/>
    <w:rsid w:val="00000E24"/>
    <w:rsid w:val="0000107C"/>
    <w:rsid w:val="0000113A"/>
    <w:rsid w:val="000013E3"/>
    <w:rsid w:val="0000155D"/>
    <w:rsid w:val="000016BF"/>
    <w:rsid w:val="0000184A"/>
    <w:rsid w:val="00001891"/>
    <w:rsid w:val="00001A22"/>
    <w:rsid w:val="00001B65"/>
    <w:rsid w:val="00001CD7"/>
    <w:rsid w:val="00001DD0"/>
    <w:rsid w:val="00001F9D"/>
    <w:rsid w:val="00001FA8"/>
    <w:rsid w:val="000020A7"/>
    <w:rsid w:val="00002143"/>
    <w:rsid w:val="000022A1"/>
    <w:rsid w:val="00002377"/>
    <w:rsid w:val="00002511"/>
    <w:rsid w:val="00002620"/>
    <w:rsid w:val="000026C0"/>
    <w:rsid w:val="0000291C"/>
    <w:rsid w:val="0000299B"/>
    <w:rsid w:val="00002A87"/>
    <w:rsid w:val="00002A96"/>
    <w:rsid w:val="00002B1F"/>
    <w:rsid w:val="00002BCA"/>
    <w:rsid w:val="00002E24"/>
    <w:rsid w:val="00002E47"/>
    <w:rsid w:val="00002FE4"/>
    <w:rsid w:val="0000333D"/>
    <w:rsid w:val="00003376"/>
    <w:rsid w:val="00003549"/>
    <w:rsid w:val="000036F9"/>
    <w:rsid w:val="0000372D"/>
    <w:rsid w:val="00003800"/>
    <w:rsid w:val="00003A8F"/>
    <w:rsid w:val="00003BF4"/>
    <w:rsid w:val="00003D90"/>
    <w:rsid w:val="00003F05"/>
    <w:rsid w:val="00004071"/>
    <w:rsid w:val="0000413F"/>
    <w:rsid w:val="00004580"/>
    <w:rsid w:val="00004681"/>
    <w:rsid w:val="0000496F"/>
    <w:rsid w:val="00004A00"/>
    <w:rsid w:val="00004A90"/>
    <w:rsid w:val="00004B3C"/>
    <w:rsid w:val="00005022"/>
    <w:rsid w:val="000050F8"/>
    <w:rsid w:val="00005193"/>
    <w:rsid w:val="0000528B"/>
    <w:rsid w:val="0000530D"/>
    <w:rsid w:val="0000532A"/>
    <w:rsid w:val="00005345"/>
    <w:rsid w:val="000053A9"/>
    <w:rsid w:val="00005444"/>
    <w:rsid w:val="00005497"/>
    <w:rsid w:val="000054A5"/>
    <w:rsid w:val="00005902"/>
    <w:rsid w:val="00005A0B"/>
    <w:rsid w:val="00005B17"/>
    <w:rsid w:val="00005C32"/>
    <w:rsid w:val="00005CE3"/>
    <w:rsid w:val="00005E85"/>
    <w:rsid w:val="00005EA5"/>
    <w:rsid w:val="00005F04"/>
    <w:rsid w:val="00006237"/>
    <w:rsid w:val="00006645"/>
    <w:rsid w:val="00006657"/>
    <w:rsid w:val="00006800"/>
    <w:rsid w:val="00006838"/>
    <w:rsid w:val="00006896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36"/>
    <w:rsid w:val="00007598"/>
    <w:rsid w:val="000075A4"/>
    <w:rsid w:val="00007657"/>
    <w:rsid w:val="0000777D"/>
    <w:rsid w:val="00007801"/>
    <w:rsid w:val="000078C6"/>
    <w:rsid w:val="000078F0"/>
    <w:rsid w:val="000079AB"/>
    <w:rsid w:val="00007A83"/>
    <w:rsid w:val="00007AE9"/>
    <w:rsid w:val="00007B29"/>
    <w:rsid w:val="00007BE6"/>
    <w:rsid w:val="00007C46"/>
    <w:rsid w:val="00007C5E"/>
    <w:rsid w:val="00007C75"/>
    <w:rsid w:val="00007F2C"/>
    <w:rsid w:val="00007FE8"/>
    <w:rsid w:val="0001004E"/>
    <w:rsid w:val="00010082"/>
    <w:rsid w:val="00010200"/>
    <w:rsid w:val="00010209"/>
    <w:rsid w:val="0001035F"/>
    <w:rsid w:val="00010422"/>
    <w:rsid w:val="00010521"/>
    <w:rsid w:val="000105A0"/>
    <w:rsid w:val="000105FC"/>
    <w:rsid w:val="00010756"/>
    <w:rsid w:val="000107BC"/>
    <w:rsid w:val="000107DE"/>
    <w:rsid w:val="0001082D"/>
    <w:rsid w:val="00010897"/>
    <w:rsid w:val="00010959"/>
    <w:rsid w:val="00010A37"/>
    <w:rsid w:val="00010D37"/>
    <w:rsid w:val="00010E30"/>
    <w:rsid w:val="00010FA3"/>
    <w:rsid w:val="00011197"/>
    <w:rsid w:val="000111F1"/>
    <w:rsid w:val="000112BF"/>
    <w:rsid w:val="000114BE"/>
    <w:rsid w:val="0001176F"/>
    <w:rsid w:val="0001177F"/>
    <w:rsid w:val="000119DC"/>
    <w:rsid w:val="00011C53"/>
    <w:rsid w:val="00011FB1"/>
    <w:rsid w:val="00011FE4"/>
    <w:rsid w:val="0001238E"/>
    <w:rsid w:val="000125E7"/>
    <w:rsid w:val="000125EB"/>
    <w:rsid w:val="0001260E"/>
    <w:rsid w:val="00012653"/>
    <w:rsid w:val="0001291E"/>
    <w:rsid w:val="00012A3A"/>
    <w:rsid w:val="00012D8E"/>
    <w:rsid w:val="00012E6A"/>
    <w:rsid w:val="00012ED1"/>
    <w:rsid w:val="00012F16"/>
    <w:rsid w:val="0001319D"/>
    <w:rsid w:val="00013210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C88"/>
    <w:rsid w:val="00013D2E"/>
    <w:rsid w:val="00013D7B"/>
    <w:rsid w:val="00013F0D"/>
    <w:rsid w:val="00014321"/>
    <w:rsid w:val="0001445F"/>
    <w:rsid w:val="000146CB"/>
    <w:rsid w:val="00014733"/>
    <w:rsid w:val="00014734"/>
    <w:rsid w:val="000147ED"/>
    <w:rsid w:val="000148EE"/>
    <w:rsid w:val="00014ADD"/>
    <w:rsid w:val="00014B1D"/>
    <w:rsid w:val="00014BB5"/>
    <w:rsid w:val="00014CB8"/>
    <w:rsid w:val="00014EA3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BEE"/>
    <w:rsid w:val="00015C25"/>
    <w:rsid w:val="00015CC4"/>
    <w:rsid w:val="00015E87"/>
    <w:rsid w:val="00015EBD"/>
    <w:rsid w:val="00015FE2"/>
    <w:rsid w:val="000160C4"/>
    <w:rsid w:val="0001622C"/>
    <w:rsid w:val="0001644C"/>
    <w:rsid w:val="00016670"/>
    <w:rsid w:val="000166AC"/>
    <w:rsid w:val="000168FF"/>
    <w:rsid w:val="00016BAA"/>
    <w:rsid w:val="00016C9A"/>
    <w:rsid w:val="00016D4C"/>
    <w:rsid w:val="00016D82"/>
    <w:rsid w:val="00016DF3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921"/>
    <w:rsid w:val="00017AED"/>
    <w:rsid w:val="00017BB9"/>
    <w:rsid w:val="00017D31"/>
    <w:rsid w:val="00017ECA"/>
    <w:rsid w:val="00017F57"/>
    <w:rsid w:val="0002009C"/>
    <w:rsid w:val="000200A4"/>
    <w:rsid w:val="00020346"/>
    <w:rsid w:val="000204F0"/>
    <w:rsid w:val="00020616"/>
    <w:rsid w:val="00020696"/>
    <w:rsid w:val="000206EC"/>
    <w:rsid w:val="00020717"/>
    <w:rsid w:val="000208B6"/>
    <w:rsid w:val="00020E05"/>
    <w:rsid w:val="00020E6D"/>
    <w:rsid w:val="000210DF"/>
    <w:rsid w:val="000210EB"/>
    <w:rsid w:val="000214E7"/>
    <w:rsid w:val="0002171C"/>
    <w:rsid w:val="000217BC"/>
    <w:rsid w:val="000219FD"/>
    <w:rsid w:val="00021ABC"/>
    <w:rsid w:val="00021E8F"/>
    <w:rsid w:val="00022125"/>
    <w:rsid w:val="0002214F"/>
    <w:rsid w:val="00022155"/>
    <w:rsid w:val="000223EB"/>
    <w:rsid w:val="00022645"/>
    <w:rsid w:val="000226BF"/>
    <w:rsid w:val="000228AC"/>
    <w:rsid w:val="000228E5"/>
    <w:rsid w:val="0002294B"/>
    <w:rsid w:val="00022A1A"/>
    <w:rsid w:val="00022A35"/>
    <w:rsid w:val="00022B99"/>
    <w:rsid w:val="00022CA1"/>
    <w:rsid w:val="00022F0A"/>
    <w:rsid w:val="000230EE"/>
    <w:rsid w:val="000231F8"/>
    <w:rsid w:val="000233A3"/>
    <w:rsid w:val="0002344F"/>
    <w:rsid w:val="000234F9"/>
    <w:rsid w:val="000235ED"/>
    <w:rsid w:val="00023855"/>
    <w:rsid w:val="0002389C"/>
    <w:rsid w:val="000239AD"/>
    <w:rsid w:val="00023AFD"/>
    <w:rsid w:val="00023C62"/>
    <w:rsid w:val="00023C68"/>
    <w:rsid w:val="0002435A"/>
    <w:rsid w:val="00024530"/>
    <w:rsid w:val="000247AE"/>
    <w:rsid w:val="00024807"/>
    <w:rsid w:val="00024809"/>
    <w:rsid w:val="00024822"/>
    <w:rsid w:val="0002484B"/>
    <w:rsid w:val="00024A6E"/>
    <w:rsid w:val="00024B77"/>
    <w:rsid w:val="00024B85"/>
    <w:rsid w:val="00024C1F"/>
    <w:rsid w:val="0002518B"/>
    <w:rsid w:val="000251AB"/>
    <w:rsid w:val="0002524D"/>
    <w:rsid w:val="00025621"/>
    <w:rsid w:val="000256B1"/>
    <w:rsid w:val="0002578B"/>
    <w:rsid w:val="0002579F"/>
    <w:rsid w:val="00025877"/>
    <w:rsid w:val="00025894"/>
    <w:rsid w:val="00025A34"/>
    <w:rsid w:val="00025AFC"/>
    <w:rsid w:val="00025B3E"/>
    <w:rsid w:val="00025B47"/>
    <w:rsid w:val="00025B5E"/>
    <w:rsid w:val="00025B75"/>
    <w:rsid w:val="00025BD4"/>
    <w:rsid w:val="00025D77"/>
    <w:rsid w:val="00025E9F"/>
    <w:rsid w:val="00026077"/>
    <w:rsid w:val="00026206"/>
    <w:rsid w:val="000262CA"/>
    <w:rsid w:val="000262E0"/>
    <w:rsid w:val="00026338"/>
    <w:rsid w:val="0002643E"/>
    <w:rsid w:val="0002644C"/>
    <w:rsid w:val="000264A5"/>
    <w:rsid w:val="000264D2"/>
    <w:rsid w:val="000267C3"/>
    <w:rsid w:val="00026938"/>
    <w:rsid w:val="0002694E"/>
    <w:rsid w:val="00026BA0"/>
    <w:rsid w:val="00026BA9"/>
    <w:rsid w:val="00026BEF"/>
    <w:rsid w:val="00026C38"/>
    <w:rsid w:val="00026D4C"/>
    <w:rsid w:val="00026ECD"/>
    <w:rsid w:val="00026F8E"/>
    <w:rsid w:val="00026FB8"/>
    <w:rsid w:val="00027074"/>
    <w:rsid w:val="000270D9"/>
    <w:rsid w:val="00027420"/>
    <w:rsid w:val="000275C4"/>
    <w:rsid w:val="0002788B"/>
    <w:rsid w:val="000278EB"/>
    <w:rsid w:val="00027BB6"/>
    <w:rsid w:val="00027C4A"/>
    <w:rsid w:val="00027C56"/>
    <w:rsid w:val="00027CBE"/>
    <w:rsid w:val="00027DCA"/>
    <w:rsid w:val="00027DF9"/>
    <w:rsid w:val="00027EBF"/>
    <w:rsid w:val="00027F49"/>
    <w:rsid w:val="000300A4"/>
    <w:rsid w:val="0003016A"/>
    <w:rsid w:val="00030199"/>
    <w:rsid w:val="0003030B"/>
    <w:rsid w:val="00030443"/>
    <w:rsid w:val="000304C4"/>
    <w:rsid w:val="000304DD"/>
    <w:rsid w:val="0003051B"/>
    <w:rsid w:val="0003063A"/>
    <w:rsid w:val="0003063B"/>
    <w:rsid w:val="00030967"/>
    <w:rsid w:val="000309B5"/>
    <w:rsid w:val="00030A26"/>
    <w:rsid w:val="00030ABC"/>
    <w:rsid w:val="00030D77"/>
    <w:rsid w:val="00030E00"/>
    <w:rsid w:val="00030F14"/>
    <w:rsid w:val="00031109"/>
    <w:rsid w:val="0003118F"/>
    <w:rsid w:val="00031270"/>
    <w:rsid w:val="0003137A"/>
    <w:rsid w:val="0003139F"/>
    <w:rsid w:val="000314FA"/>
    <w:rsid w:val="000315BB"/>
    <w:rsid w:val="00031608"/>
    <w:rsid w:val="0003170A"/>
    <w:rsid w:val="00031764"/>
    <w:rsid w:val="00031791"/>
    <w:rsid w:val="00031A0D"/>
    <w:rsid w:val="00031C46"/>
    <w:rsid w:val="00031CD2"/>
    <w:rsid w:val="00031D1C"/>
    <w:rsid w:val="00031D26"/>
    <w:rsid w:val="00031F7C"/>
    <w:rsid w:val="0003221D"/>
    <w:rsid w:val="0003222B"/>
    <w:rsid w:val="00032230"/>
    <w:rsid w:val="0003241F"/>
    <w:rsid w:val="0003247B"/>
    <w:rsid w:val="000324CA"/>
    <w:rsid w:val="000324EC"/>
    <w:rsid w:val="000324EF"/>
    <w:rsid w:val="00032692"/>
    <w:rsid w:val="00032751"/>
    <w:rsid w:val="000327AF"/>
    <w:rsid w:val="00032820"/>
    <w:rsid w:val="00032852"/>
    <w:rsid w:val="00032C93"/>
    <w:rsid w:val="00032CC0"/>
    <w:rsid w:val="00032D63"/>
    <w:rsid w:val="00032DCE"/>
    <w:rsid w:val="00032F39"/>
    <w:rsid w:val="00032F69"/>
    <w:rsid w:val="00032F93"/>
    <w:rsid w:val="000330D2"/>
    <w:rsid w:val="000332ED"/>
    <w:rsid w:val="00033328"/>
    <w:rsid w:val="000333F2"/>
    <w:rsid w:val="0003349D"/>
    <w:rsid w:val="0003358E"/>
    <w:rsid w:val="000335B5"/>
    <w:rsid w:val="0003392B"/>
    <w:rsid w:val="00033B45"/>
    <w:rsid w:val="00033CA8"/>
    <w:rsid w:val="00034195"/>
    <w:rsid w:val="000341EF"/>
    <w:rsid w:val="00034230"/>
    <w:rsid w:val="00034256"/>
    <w:rsid w:val="000345EF"/>
    <w:rsid w:val="00034776"/>
    <w:rsid w:val="000347D2"/>
    <w:rsid w:val="000349BB"/>
    <w:rsid w:val="00034BC7"/>
    <w:rsid w:val="00034C7C"/>
    <w:rsid w:val="00034F14"/>
    <w:rsid w:val="00034FD7"/>
    <w:rsid w:val="00035086"/>
    <w:rsid w:val="000350AB"/>
    <w:rsid w:val="000351F3"/>
    <w:rsid w:val="00035355"/>
    <w:rsid w:val="0003541D"/>
    <w:rsid w:val="000354ED"/>
    <w:rsid w:val="00035558"/>
    <w:rsid w:val="00035589"/>
    <w:rsid w:val="000355AF"/>
    <w:rsid w:val="0003566A"/>
    <w:rsid w:val="00035693"/>
    <w:rsid w:val="000357CA"/>
    <w:rsid w:val="00035B03"/>
    <w:rsid w:val="00035B59"/>
    <w:rsid w:val="00035BB5"/>
    <w:rsid w:val="00035C8D"/>
    <w:rsid w:val="00035DE8"/>
    <w:rsid w:val="00035E61"/>
    <w:rsid w:val="00035E8B"/>
    <w:rsid w:val="00036023"/>
    <w:rsid w:val="00036113"/>
    <w:rsid w:val="000363BC"/>
    <w:rsid w:val="00036445"/>
    <w:rsid w:val="0003685D"/>
    <w:rsid w:val="000368CF"/>
    <w:rsid w:val="000369C9"/>
    <w:rsid w:val="000369F3"/>
    <w:rsid w:val="00036AD0"/>
    <w:rsid w:val="00036C37"/>
    <w:rsid w:val="00036CBF"/>
    <w:rsid w:val="00036D34"/>
    <w:rsid w:val="00036DA3"/>
    <w:rsid w:val="00036DB4"/>
    <w:rsid w:val="00036F16"/>
    <w:rsid w:val="000370DF"/>
    <w:rsid w:val="0003723C"/>
    <w:rsid w:val="0003724C"/>
    <w:rsid w:val="00037303"/>
    <w:rsid w:val="000373EB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792"/>
    <w:rsid w:val="000408F7"/>
    <w:rsid w:val="00040B06"/>
    <w:rsid w:val="00040B37"/>
    <w:rsid w:val="00040C52"/>
    <w:rsid w:val="00041068"/>
    <w:rsid w:val="00041285"/>
    <w:rsid w:val="000413C4"/>
    <w:rsid w:val="00041431"/>
    <w:rsid w:val="0004180A"/>
    <w:rsid w:val="0004185A"/>
    <w:rsid w:val="000419E6"/>
    <w:rsid w:val="00041CE7"/>
    <w:rsid w:val="00041E6F"/>
    <w:rsid w:val="00041EE3"/>
    <w:rsid w:val="0004205C"/>
    <w:rsid w:val="00042070"/>
    <w:rsid w:val="0004214E"/>
    <w:rsid w:val="00042447"/>
    <w:rsid w:val="000425CB"/>
    <w:rsid w:val="0004262B"/>
    <w:rsid w:val="0004266B"/>
    <w:rsid w:val="000427FA"/>
    <w:rsid w:val="00042863"/>
    <w:rsid w:val="00042A66"/>
    <w:rsid w:val="00043034"/>
    <w:rsid w:val="00043058"/>
    <w:rsid w:val="0004305C"/>
    <w:rsid w:val="00043075"/>
    <w:rsid w:val="0004309F"/>
    <w:rsid w:val="000430BF"/>
    <w:rsid w:val="0004316F"/>
    <w:rsid w:val="00043278"/>
    <w:rsid w:val="000434FE"/>
    <w:rsid w:val="000436D1"/>
    <w:rsid w:val="000438E8"/>
    <w:rsid w:val="000438FE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654"/>
    <w:rsid w:val="00044742"/>
    <w:rsid w:val="000447E8"/>
    <w:rsid w:val="00044817"/>
    <w:rsid w:val="0004483B"/>
    <w:rsid w:val="000448A7"/>
    <w:rsid w:val="000448D8"/>
    <w:rsid w:val="000449F5"/>
    <w:rsid w:val="00044B8F"/>
    <w:rsid w:val="00044BD6"/>
    <w:rsid w:val="00044BDB"/>
    <w:rsid w:val="00044C37"/>
    <w:rsid w:val="00044C54"/>
    <w:rsid w:val="00044CBA"/>
    <w:rsid w:val="00044EFD"/>
    <w:rsid w:val="00044FFB"/>
    <w:rsid w:val="00045079"/>
    <w:rsid w:val="00045091"/>
    <w:rsid w:val="0004512E"/>
    <w:rsid w:val="00045135"/>
    <w:rsid w:val="00045178"/>
    <w:rsid w:val="000452DD"/>
    <w:rsid w:val="0004543F"/>
    <w:rsid w:val="000454B2"/>
    <w:rsid w:val="000454D6"/>
    <w:rsid w:val="00045556"/>
    <w:rsid w:val="000455FE"/>
    <w:rsid w:val="00045685"/>
    <w:rsid w:val="000457D7"/>
    <w:rsid w:val="0004593D"/>
    <w:rsid w:val="00045A32"/>
    <w:rsid w:val="00045B96"/>
    <w:rsid w:val="00045C81"/>
    <w:rsid w:val="00045D70"/>
    <w:rsid w:val="00045E3F"/>
    <w:rsid w:val="00045ECF"/>
    <w:rsid w:val="0004607F"/>
    <w:rsid w:val="000460B9"/>
    <w:rsid w:val="00046354"/>
    <w:rsid w:val="0004635F"/>
    <w:rsid w:val="0004644F"/>
    <w:rsid w:val="000465F3"/>
    <w:rsid w:val="000467C8"/>
    <w:rsid w:val="00046A56"/>
    <w:rsid w:val="00046D85"/>
    <w:rsid w:val="00046DE9"/>
    <w:rsid w:val="00046E6B"/>
    <w:rsid w:val="0004715C"/>
    <w:rsid w:val="00047490"/>
    <w:rsid w:val="000477E5"/>
    <w:rsid w:val="00047956"/>
    <w:rsid w:val="000479E6"/>
    <w:rsid w:val="00047A85"/>
    <w:rsid w:val="00047AA9"/>
    <w:rsid w:val="00047D75"/>
    <w:rsid w:val="00047DFA"/>
    <w:rsid w:val="00047E3D"/>
    <w:rsid w:val="00047F60"/>
    <w:rsid w:val="0005023C"/>
    <w:rsid w:val="000502DF"/>
    <w:rsid w:val="000503FC"/>
    <w:rsid w:val="00050592"/>
    <w:rsid w:val="0005067B"/>
    <w:rsid w:val="00050A7F"/>
    <w:rsid w:val="00050AFE"/>
    <w:rsid w:val="00050BBD"/>
    <w:rsid w:val="00050FD5"/>
    <w:rsid w:val="00051097"/>
    <w:rsid w:val="0005110B"/>
    <w:rsid w:val="0005116D"/>
    <w:rsid w:val="00051238"/>
    <w:rsid w:val="0005123E"/>
    <w:rsid w:val="00051447"/>
    <w:rsid w:val="00051764"/>
    <w:rsid w:val="00051862"/>
    <w:rsid w:val="000518A7"/>
    <w:rsid w:val="000518DA"/>
    <w:rsid w:val="00051920"/>
    <w:rsid w:val="0005196C"/>
    <w:rsid w:val="00051994"/>
    <w:rsid w:val="00051BDE"/>
    <w:rsid w:val="00051C01"/>
    <w:rsid w:val="00051C80"/>
    <w:rsid w:val="00051CB4"/>
    <w:rsid w:val="00051FA7"/>
    <w:rsid w:val="00051FEF"/>
    <w:rsid w:val="00052267"/>
    <w:rsid w:val="000523C5"/>
    <w:rsid w:val="000524C6"/>
    <w:rsid w:val="00052526"/>
    <w:rsid w:val="00052547"/>
    <w:rsid w:val="0005260B"/>
    <w:rsid w:val="000526A4"/>
    <w:rsid w:val="000526AF"/>
    <w:rsid w:val="00052B81"/>
    <w:rsid w:val="00052DC8"/>
    <w:rsid w:val="00052E75"/>
    <w:rsid w:val="00052EFA"/>
    <w:rsid w:val="00053027"/>
    <w:rsid w:val="00053079"/>
    <w:rsid w:val="000532B6"/>
    <w:rsid w:val="000532BD"/>
    <w:rsid w:val="000534BE"/>
    <w:rsid w:val="000534C7"/>
    <w:rsid w:val="0005377E"/>
    <w:rsid w:val="00053793"/>
    <w:rsid w:val="00053938"/>
    <w:rsid w:val="000539DB"/>
    <w:rsid w:val="000539FD"/>
    <w:rsid w:val="00053B22"/>
    <w:rsid w:val="00053BB6"/>
    <w:rsid w:val="00053C87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6D"/>
    <w:rsid w:val="00054D73"/>
    <w:rsid w:val="00054E66"/>
    <w:rsid w:val="000550A8"/>
    <w:rsid w:val="0005517C"/>
    <w:rsid w:val="000554B1"/>
    <w:rsid w:val="0005553D"/>
    <w:rsid w:val="00055A6B"/>
    <w:rsid w:val="00055B28"/>
    <w:rsid w:val="00055B58"/>
    <w:rsid w:val="00055B59"/>
    <w:rsid w:val="00055BC8"/>
    <w:rsid w:val="00055C9B"/>
    <w:rsid w:val="00055D13"/>
    <w:rsid w:val="00055D44"/>
    <w:rsid w:val="00055E09"/>
    <w:rsid w:val="00055EBA"/>
    <w:rsid w:val="00055FAE"/>
    <w:rsid w:val="000560BA"/>
    <w:rsid w:val="0005621A"/>
    <w:rsid w:val="00056705"/>
    <w:rsid w:val="00056713"/>
    <w:rsid w:val="00056800"/>
    <w:rsid w:val="00056831"/>
    <w:rsid w:val="000569EF"/>
    <w:rsid w:val="00056AE9"/>
    <w:rsid w:val="00056BBB"/>
    <w:rsid w:val="00056CB7"/>
    <w:rsid w:val="00056FF4"/>
    <w:rsid w:val="00057020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17"/>
    <w:rsid w:val="0006032C"/>
    <w:rsid w:val="00060426"/>
    <w:rsid w:val="000606AF"/>
    <w:rsid w:val="00060866"/>
    <w:rsid w:val="00060984"/>
    <w:rsid w:val="00060BCA"/>
    <w:rsid w:val="00060DCF"/>
    <w:rsid w:val="00060F1C"/>
    <w:rsid w:val="00061015"/>
    <w:rsid w:val="0006119D"/>
    <w:rsid w:val="000611EE"/>
    <w:rsid w:val="000612CC"/>
    <w:rsid w:val="00061355"/>
    <w:rsid w:val="0006137A"/>
    <w:rsid w:val="0006158D"/>
    <w:rsid w:val="000617E0"/>
    <w:rsid w:val="00061876"/>
    <w:rsid w:val="000618CA"/>
    <w:rsid w:val="00061C30"/>
    <w:rsid w:val="00061DFE"/>
    <w:rsid w:val="00061E63"/>
    <w:rsid w:val="00061EED"/>
    <w:rsid w:val="00061FA9"/>
    <w:rsid w:val="00061FAE"/>
    <w:rsid w:val="00062010"/>
    <w:rsid w:val="0006218D"/>
    <w:rsid w:val="000621FA"/>
    <w:rsid w:val="000621FD"/>
    <w:rsid w:val="00062202"/>
    <w:rsid w:val="00062351"/>
    <w:rsid w:val="00062352"/>
    <w:rsid w:val="000623B9"/>
    <w:rsid w:val="0006242C"/>
    <w:rsid w:val="00062443"/>
    <w:rsid w:val="00062455"/>
    <w:rsid w:val="000624ED"/>
    <w:rsid w:val="00062668"/>
    <w:rsid w:val="0006273E"/>
    <w:rsid w:val="0006275E"/>
    <w:rsid w:val="0006280B"/>
    <w:rsid w:val="00062ADC"/>
    <w:rsid w:val="00062B9A"/>
    <w:rsid w:val="00062D90"/>
    <w:rsid w:val="00062E0E"/>
    <w:rsid w:val="00062F23"/>
    <w:rsid w:val="00062FC8"/>
    <w:rsid w:val="000631D5"/>
    <w:rsid w:val="00063281"/>
    <w:rsid w:val="0006335F"/>
    <w:rsid w:val="00063363"/>
    <w:rsid w:val="00063477"/>
    <w:rsid w:val="00063498"/>
    <w:rsid w:val="00063581"/>
    <w:rsid w:val="0006359F"/>
    <w:rsid w:val="0006367A"/>
    <w:rsid w:val="0006367C"/>
    <w:rsid w:val="0006369E"/>
    <w:rsid w:val="000637A9"/>
    <w:rsid w:val="000637C4"/>
    <w:rsid w:val="00063BD8"/>
    <w:rsid w:val="00063C0E"/>
    <w:rsid w:val="00063CC0"/>
    <w:rsid w:val="00063CF5"/>
    <w:rsid w:val="00063E39"/>
    <w:rsid w:val="00064173"/>
    <w:rsid w:val="000641C0"/>
    <w:rsid w:val="0006430F"/>
    <w:rsid w:val="0006435B"/>
    <w:rsid w:val="00064377"/>
    <w:rsid w:val="00064380"/>
    <w:rsid w:val="0006448C"/>
    <w:rsid w:val="00064528"/>
    <w:rsid w:val="000645E7"/>
    <w:rsid w:val="0006462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348"/>
    <w:rsid w:val="00065508"/>
    <w:rsid w:val="00065610"/>
    <w:rsid w:val="00065C7F"/>
    <w:rsid w:val="00065CB5"/>
    <w:rsid w:val="00065CF3"/>
    <w:rsid w:val="00065E8E"/>
    <w:rsid w:val="00065F11"/>
    <w:rsid w:val="00065F14"/>
    <w:rsid w:val="00065FAD"/>
    <w:rsid w:val="0006633B"/>
    <w:rsid w:val="0006649D"/>
    <w:rsid w:val="00066514"/>
    <w:rsid w:val="000667DD"/>
    <w:rsid w:val="00066A7B"/>
    <w:rsid w:val="00066AF1"/>
    <w:rsid w:val="00066B87"/>
    <w:rsid w:val="00066B89"/>
    <w:rsid w:val="00066DE6"/>
    <w:rsid w:val="00066F3A"/>
    <w:rsid w:val="00066FC3"/>
    <w:rsid w:val="000670F6"/>
    <w:rsid w:val="000678B1"/>
    <w:rsid w:val="00067942"/>
    <w:rsid w:val="00067994"/>
    <w:rsid w:val="0006799A"/>
    <w:rsid w:val="000679BA"/>
    <w:rsid w:val="00067AD5"/>
    <w:rsid w:val="00067BE6"/>
    <w:rsid w:val="00067C41"/>
    <w:rsid w:val="00067D8E"/>
    <w:rsid w:val="00067F1A"/>
    <w:rsid w:val="00067F1C"/>
    <w:rsid w:val="00067F25"/>
    <w:rsid w:val="0007004E"/>
    <w:rsid w:val="0007008F"/>
    <w:rsid w:val="000701A7"/>
    <w:rsid w:val="00070247"/>
    <w:rsid w:val="000702C9"/>
    <w:rsid w:val="00070311"/>
    <w:rsid w:val="00070826"/>
    <w:rsid w:val="000708C1"/>
    <w:rsid w:val="00070C14"/>
    <w:rsid w:val="00070C73"/>
    <w:rsid w:val="00070C76"/>
    <w:rsid w:val="00070D9E"/>
    <w:rsid w:val="00070EBE"/>
    <w:rsid w:val="000710E9"/>
    <w:rsid w:val="0007125B"/>
    <w:rsid w:val="00071525"/>
    <w:rsid w:val="00071543"/>
    <w:rsid w:val="00071553"/>
    <w:rsid w:val="0007175A"/>
    <w:rsid w:val="00071775"/>
    <w:rsid w:val="00071835"/>
    <w:rsid w:val="00071904"/>
    <w:rsid w:val="0007199D"/>
    <w:rsid w:val="00071CF0"/>
    <w:rsid w:val="00071E21"/>
    <w:rsid w:val="00071EE7"/>
    <w:rsid w:val="00072117"/>
    <w:rsid w:val="00072187"/>
    <w:rsid w:val="000721C0"/>
    <w:rsid w:val="00072261"/>
    <w:rsid w:val="000722B7"/>
    <w:rsid w:val="00072348"/>
    <w:rsid w:val="000725BF"/>
    <w:rsid w:val="0007263C"/>
    <w:rsid w:val="000726A9"/>
    <w:rsid w:val="000726C1"/>
    <w:rsid w:val="000727AD"/>
    <w:rsid w:val="000728AB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87A"/>
    <w:rsid w:val="00073A0F"/>
    <w:rsid w:val="00073BBF"/>
    <w:rsid w:val="00073C79"/>
    <w:rsid w:val="00073D5F"/>
    <w:rsid w:val="00073D91"/>
    <w:rsid w:val="00073E81"/>
    <w:rsid w:val="00073F1B"/>
    <w:rsid w:val="00073FE1"/>
    <w:rsid w:val="00074247"/>
    <w:rsid w:val="0007432E"/>
    <w:rsid w:val="0007443D"/>
    <w:rsid w:val="00074516"/>
    <w:rsid w:val="0007459F"/>
    <w:rsid w:val="0007469A"/>
    <w:rsid w:val="000746A1"/>
    <w:rsid w:val="00074854"/>
    <w:rsid w:val="00074BDE"/>
    <w:rsid w:val="00074C0D"/>
    <w:rsid w:val="00074E1E"/>
    <w:rsid w:val="00075052"/>
    <w:rsid w:val="000751AD"/>
    <w:rsid w:val="0007524F"/>
    <w:rsid w:val="000755F1"/>
    <w:rsid w:val="00075637"/>
    <w:rsid w:val="00075765"/>
    <w:rsid w:val="00075884"/>
    <w:rsid w:val="000758EB"/>
    <w:rsid w:val="00075982"/>
    <w:rsid w:val="000759E9"/>
    <w:rsid w:val="00075A18"/>
    <w:rsid w:val="00075A9D"/>
    <w:rsid w:val="00076053"/>
    <w:rsid w:val="0007609D"/>
    <w:rsid w:val="000761A3"/>
    <w:rsid w:val="00076346"/>
    <w:rsid w:val="00076411"/>
    <w:rsid w:val="0007680F"/>
    <w:rsid w:val="000768DD"/>
    <w:rsid w:val="000769EC"/>
    <w:rsid w:val="00076A80"/>
    <w:rsid w:val="00076B9B"/>
    <w:rsid w:val="00076F09"/>
    <w:rsid w:val="00076F29"/>
    <w:rsid w:val="00077132"/>
    <w:rsid w:val="000772D4"/>
    <w:rsid w:val="00077564"/>
    <w:rsid w:val="0007776A"/>
    <w:rsid w:val="00077863"/>
    <w:rsid w:val="00077B8E"/>
    <w:rsid w:val="00077C3F"/>
    <w:rsid w:val="00077CD5"/>
    <w:rsid w:val="00077E9C"/>
    <w:rsid w:val="00077FB5"/>
    <w:rsid w:val="00077FEC"/>
    <w:rsid w:val="0008015A"/>
    <w:rsid w:val="000802E6"/>
    <w:rsid w:val="0008040B"/>
    <w:rsid w:val="00080420"/>
    <w:rsid w:val="000804E9"/>
    <w:rsid w:val="00080627"/>
    <w:rsid w:val="0008070B"/>
    <w:rsid w:val="000807D0"/>
    <w:rsid w:val="00080CEE"/>
    <w:rsid w:val="00080E88"/>
    <w:rsid w:val="00080F30"/>
    <w:rsid w:val="00081085"/>
    <w:rsid w:val="000810A9"/>
    <w:rsid w:val="0008111C"/>
    <w:rsid w:val="00081212"/>
    <w:rsid w:val="00081404"/>
    <w:rsid w:val="00081484"/>
    <w:rsid w:val="00081586"/>
    <w:rsid w:val="000815F1"/>
    <w:rsid w:val="000817D7"/>
    <w:rsid w:val="00081898"/>
    <w:rsid w:val="00081989"/>
    <w:rsid w:val="00081AC1"/>
    <w:rsid w:val="00081B60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42C"/>
    <w:rsid w:val="000825F2"/>
    <w:rsid w:val="00082629"/>
    <w:rsid w:val="000826E1"/>
    <w:rsid w:val="00082D5D"/>
    <w:rsid w:val="00082E43"/>
    <w:rsid w:val="00082FBE"/>
    <w:rsid w:val="00083049"/>
    <w:rsid w:val="000830A4"/>
    <w:rsid w:val="000830DD"/>
    <w:rsid w:val="00083430"/>
    <w:rsid w:val="00083489"/>
    <w:rsid w:val="00083532"/>
    <w:rsid w:val="00083569"/>
    <w:rsid w:val="0008370D"/>
    <w:rsid w:val="00083891"/>
    <w:rsid w:val="00083A76"/>
    <w:rsid w:val="00083B42"/>
    <w:rsid w:val="00083B4F"/>
    <w:rsid w:val="00083B51"/>
    <w:rsid w:val="00083B65"/>
    <w:rsid w:val="0008412A"/>
    <w:rsid w:val="00084319"/>
    <w:rsid w:val="0008436B"/>
    <w:rsid w:val="000843C8"/>
    <w:rsid w:val="00084434"/>
    <w:rsid w:val="0008446A"/>
    <w:rsid w:val="00084710"/>
    <w:rsid w:val="0008492A"/>
    <w:rsid w:val="00084A7D"/>
    <w:rsid w:val="00084BE7"/>
    <w:rsid w:val="00084D0B"/>
    <w:rsid w:val="00084ED8"/>
    <w:rsid w:val="00085319"/>
    <w:rsid w:val="000853C5"/>
    <w:rsid w:val="00085439"/>
    <w:rsid w:val="000854FC"/>
    <w:rsid w:val="000855BD"/>
    <w:rsid w:val="000857CF"/>
    <w:rsid w:val="0008592D"/>
    <w:rsid w:val="00085A22"/>
    <w:rsid w:val="00085D65"/>
    <w:rsid w:val="00085E0A"/>
    <w:rsid w:val="00085E61"/>
    <w:rsid w:val="00085F62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8E"/>
    <w:rsid w:val="00086E9A"/>
    <w:rsid w:val="00086EDB"/>
    <w:rsid w:val="00086F2C"/>
    <w:rsid w:val="000870D3"/>
    <w:rsid w:val="000870D6"/>
    <w:rsid w:val="000871EE"/>
    <w:rsid w:val="000875B2"/>
    <w:rsid w:val="000875D4"/>
    <w:rsid w:val="0008760C"/>
    <w:rsid w:val="000877AA"/>
    <w:rsid w:val="00087808"/>
    <w:rsid w:val="000878AB"/>
    <w:rsid w:val="00087A8B"/>
    <w:rsid w:val="00087B8A"/>
    <w:rsid w:val="00087D1D"/>
    <w:rsid w:val="00087DCD"/>
    <w:rsid w:val="00087ECE"/>
    <w:rsid w:val="000900EB"/>
    <w:rsid w:val="000901CD"/>
    <w:rsid w:val="000901F2"/>
    <w:rsid w:val="00090332"/>
    <w:rsid w:val="000904CB"/>
    <w:rsid w:val="000904FB"/>
    <w:rsid w:val="00090564"/>
    <w:rsid w:val="000905E2"/>
    <w:rsid w:val="00090689"/>
    <w:rsid w:val="0009077F"/>
    <w:rsid w:val="0009079D"/>
    <w:rsid w:val="00090916"/>
    <w:rsid w:val="000909FC"/>
    <w:rsid w:val="00090BE9"/>
    <w:rsid w:val="00090D83"/>
    <w:rsid w:val="00090DB3"/>
    <w:rsid w:val="000910A8"/>
    <w:rsid w:val="000912CF"/>
    <w:rsid w:val="0009140D"/>
    <w:rsid w:val="00091495"/>
    <w:rsid w:val="00091591"/>
    <w:rsid w:val="000915CA"/>
    <w:rsid w:val="000916BD"/>
    <w:rsid w:val="00091751"/>
    <w:rsid w:val="000917F5"/>
    <w:rsid w:val="00091879"/>
    <w:rsid w:val="00091994"/>
    <w:rsid w:val="000919D4"/>
    <w:rsid w:val="000919FC"/>
    <w:rsid w:val="00091BDC"/>
    <w:rsid w:val="00091CDC"/>
    <w:rsid w:val="0009260C"/>
    <w:rsid w:val="0009267B"/>
    <w:rsid w:val="0009288D"/>
    <w:rsid w:val="0009299C"/>
    <w:rsid w:val="00092B29"/>
    <w:rsid w:val="00092B61"/>
    <w:rsid w:val="00092BA3"/>
    <w:rsid w:val="00092CF9"/>
    <w:rsid w:val="00092DC6"/>
    <w:rsid w:val="00093021"/>
    <w:rsid w:val="00093274"/>
    <w:rsid w:val="000932C3"/>
    <w:rsid w:val="000933BA"/>
    <w:rsid w:val="00093504"/>
    <w:rsid w:val="00093537"/>
    <w:rsid w:val="0009353E"/>
    <w:rsid w:val="0009360E"/>
    <w:rsid w:val="000936A8"/>
    <w:rsid w:val="000936B2"/>
    <w:rsid w:val="00093711"/>
    <w:rsid w:val="00093731"/>
    <w:rsid w:val="000937FE"/>
    <w:rsid w:val="00093844"/>
    <w:rsid w:val="000938FB"/>
    <w:rsid w:val="00093912"/>
    <w:rsid w:val="00093945"/>
    <w:rsid w:val="00093AE7"/>
    <w:rsid w:val="00093D25"/>
    <w:rsid w:val="0009437A"/>
    <w:rsid w:val="000944A9"/>
    <w:rsid w:val="00094502"/>
    <w:rsid w:val="00094531"/>
    <w:rsid w:val="00094593"/>
    <w:rsid w:val="00094772"/>
    <w:rsid w:val="000948B0"/>
    <w:rsid w:val="0009492C"/>
    <w:rsid w:val="00094B90"/>
    <w:rsid w:val="00094CDA"/>
    <w:rsid w:val="00094CDD"/>
    <w:rsid w:val="00094DD6"/>
    <w:rsid w:val="00094DED"/>
    <w:rsid w:val="00095354"/>
    <w:rsid w:val="00095444"/>
    <w:rsid w:val="00095510"/>
    <w:rsid w:val="000955FE"/>
    <w:rsid w:val="00095619"/>
    <w:rsid w:val="0009569B"/>
    <w:rsid w:val="00095707"/>
    <w:rsid w:val="00095C90"/>
    <w:rsid w:val="00095CD4"/>
    <w:rsid w:val="00095E4C"/>
    <w:rsid w:val="00096015"/>
    <w:rsid w:val="00096028"/>
    <w:rsid w:val="000960A5"/>
    <w:rsid w:val="000965DD"/>
    <w:rsid w:val="000967BD"/>
    <w:rsid w:val="000968BA"/>
    <w:rsid w:val="00096A47"/>
    <w:rsid w:val="00096A5E"/>
    <w:rsid w:val="00096D1B"/>
    <w:rsid w:val="0009734D"/>
    <w:rsid w:val="00097413"/>
    <w:rsid w:val="000976FF"/>
    <w:rsid w:val="0009787C"/>
    <w:rsid w:val="00097889"/>
    <w:rsid w:val="000979F9"/>
    <w:rsid w:val="00097AFE"/>
    <w:rsid w:val="00097B31"/>
    <w:rsid w:val="00097BA1"/>
    <w:rsid w:val="00097CFD"/>
    <w:rsid w:val="00097E01"/>
    <w:rsid w:val="00097EF0"/>
    <w:rsid w:val="000A06B0"/>
    <w:rsid w:val="000A0838"/>
    <w:rsid w:val="000A0862"/>
    <w:rsid w:val="000A08AB"/>
    <w:rsid w:val="000A0910"/>
    <w:rsid w:val="000A0A6D"/>
    <w:rsid w:val="000A0CB3"/>
    <w:rsid w:val="000A0D33"/>
    <w:rsid w:val="000A0D40"/>
    <w:rsid w:val="000A0E19"/>
    <w:rsid w:val="000A0F4D"/>
    <w:rsid w:val="000A117F"/>
    <w:rsid w:val="000A11B0"/>
    <w:rsid w:val="000A12BA"/>
    <w:rsid w:val="000A13AA"/>
    <w:rsid w:val="000A168D"/>
    <w:rsid w:val="000A17CE"/>
    <w:rsid w:val="000A1868"/>
    <w:rsid w:val="000A18A1"/>
    <w:rsid w:val="000A19CD"/>
    <w:rsid w:val="000A19F3"/>
    <w:rsid w:val="000A1A49"/>
    <w:rsid w:val="000A1BA6"/>
    <w:rsid w:val="000A1C49"/>
    <w:rsid w:val="000A1C50"/>
    <w:rsid w:val="000A1D94"/>
    <w:rsid w:val="000A1DE6"/>
    <w:rsid w:val="000A1ECB"/>
    <w:rsid w:val="000A2021"/>
    <w:rsid w:val="000A2071"/>
    <w:rsid w:val="000A20C6"/>
    <w:rsid w:val="000A2141"/>
    <w:rsid w:val="000A2224"/>
    <w:rsid w:val="000A23CE"/>
    <w:rsid w:val="000A2463"/>
    <w:rsid w:val="000A2516"/>
    <w:rsid w:val="000A258B"/>
    <w:rsid w:val="000A2637"/>
    <w:rsid w:val="000A295E"/>
    <w:rsid w:val="000A2A21"/>
    <w:rsid w:val="000A2A4D"/>
    <w:rsid w:val="000A2A8A"/>
    <w:rsid w:val="000A3065"/>
    <w:rsid w:val="000A3104"/>
    <w:rsid w:val="000A31D7"/>
    <w:rsid w:val="000A321C"/>
    <w:rsid w:val="000A328D"/>
    <w:rsid w:val="000A32DD"/>
    <w:rsid w:val="000A3407"/>
    <w:rsid w:val="000A34D3"/>
    <w:rsid w:val="000A36C7"/>
    <w:rsid w:val="000A374C"/>
    <w:rsid w:val="000A377A"/>
    <w:rsid w:val="000A38F6"/>
    <w:rsid w:val="000A3970"/>
    <w:rsid w:val="000A3A82"/>
    <w:rsid w:val="000A3BEA"/>
    <w:rsid w:val="000A3C04"/>
    <w:rsid w:val="000A3D75"/>
    <w:rsid w:val="000A3D90"/>
    <w:rsid w:val="000A3F7D"/>
    <w:rsid w:val="000A409E"/>
    <w:rsid w:val="000A40BD"/>
    <w:rsid w:val="000A4348"/>
    <w:rsid w:val="000A4354"/>
    <w:rsid w:val="000A43BB"/>
    <w:rsid w:val="000A44BB"/>
    <w:rsid w:val="000A44D6"/>
    <w:rsid w:val="000A44DD"/>
    <w:rsid w:val="000A4668"/>
    <w:rsid w:val="000A47A5"/>
    <w:rsid w:val="000A48AB"/>
    <w:rsid w:val="000A4A07"/>
    <w:rsid w:val="000A4A91"/>
    <w:rsid w:val="000A4AC6"/>
    <w:rsid w:val="000A4C67"/>
    <w:rsid w:val="000A4D8B"/>
    <w:rsid w:val="000A4D91"/>
    <w:rsid w:val="000A4E90"/>
    <w:rsid w:val="000A4E95"/>
    <w:rsid w:val="000A4F6F"/>
    <w:rsid w:val="000A5031"/>
    <w:rsid w:val="000A50E9"/>
    <w:rsid w:val="000A5174"/>
    <w:rsid w:val="000A51C4"/>
    <w:rsid w:val="000A527F"/>
    <w:rsid w:val="000A53E3"/>
    <w:rsid w:val="000A5409"/>
    <w:rsid w:val="000A545F"/>
    <w:rsid w:val="000A54D3"/>
    <w:rsid w:val="000A55BB"/>
    <w:rsid w:val="000A56B3"/>
    <w:rsid w:val="000A574D"/>
    <w:rsid w:val="000A581D"/>
    <w:rsid w:val="000A58D5"/>
    <w:rsid w:val="000A5912"/>
    <w:rsid w:val="000A599A"/>
    <w:rsid w:val="000A5A2B"/>
    <w:rsid w:val="000A5C7B"/>
    <w:rsid w:val="000A5D30"/>
    <w:rsid w:val="000A6270"/>
    <w:rsid w:val="000A62F9"/>
    <w:rsid w:val="000A63B4"/>
    <w:rsid w:val="000A665A"/>
    <w:rsid w:val="000A6895"/>
    <w:rsid w:val="000A6913"/>
    <w:rsid w:val="000A6A6A"/>
    <w:rsid w:val="000A6A78"/>
    <w:rsid w:val="000A6C26"/>
    <w:rsid w:val="000A6DF1"/>
    <w:rsid w:val="000A6E37"/>
    <w:rsid w:val="000A6E83"/>
    <w:rsid w:val="000A6FCD"/>
    <w:rsid w:val="000A702C"/>
    <w:rsid w:val="000A711B"/>
    <w:rsid w:val="000A727E"/>
    <w:rsid w:val="000A761D"/>
    <w:rsid w:val="000A794B"/>
    <w:rsid w:val="000A7961"/>
    <w:rsid w:val="000A7AA7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AE3"/>
    <w:rsid w:val="000B0B09"/>
    <w:rsid w:val="000B0B6E"/>
    <w:rsid w:val="000B0D27"/>
    <w:rsid w:val="000B0E79"/>
    <w:rsid w:val="000B0ECB"/>
    <w:rsid w:val="000B0F92"/>
    <w:rsid w:val="000B0F98"/>
    <w:rsid w:val="000B1044"/>
    <w:rsid w:val="000B1062"/>
    <w:rsid w:val="000B10E5"/>
    <w:rsid w:val="000B11F1"/>
    <w:rsid w:val="000B1463"/>
    <w:rsid w:val="000B156C"/>
    <w:rsid w:val="000B161A"/>
    <w:rsid w:val="000B171F"/>
    <w:rsid w:val="000B177F"/>
    <w:rsid w:val="000B17B4"/>
    <w:rsid w:val="000B181F"/>
    <w:rsid w:val="000B18AC"/>
    <w:rsid w:val="000B1BC3"/>
    <w:rsid w:val="000B1C6C"/>
    <w:rsid w:val="000B1C92"/>
    <w:rsid w:val="000B1E84"/>
    <w:rsid w:val="000B20FE"/>
    <w:rsid w:val="000B220E"/>
    <w:rsid w:val="000B2227"/>
    <w:rsid w:val="000B2261"/>
    <w:rsid w:val="000B22B1"/>
    <w:rsid w:val="000B2400"/>
    <w:rsid w:val="000B2444"/>
    <w:rsid w:val="000B2580"/>
    <w:rsid w:val="000B25C8"/>
    <w:rsid w:val="000B289F"/>
    <w:rsid w:val="000B28B9"/>
    <w:rsid w:val="000B2988"/>
    <w:rsid w:val="000B2A77"/>
    <w:rsid w:val="000B2A88"/>
    <w:rsid w:val="000B2AEF"/>
    <w:rsid w:val="000B2C0B"/>
    <w:rsid w:val="000B2F6D"/>
    <w:rsid w:val="000B303D"/>
    <w:rsid w:val="000B30AE"/>
    <w:rsid w:val="000B3260"/>
    <w:rsid w:val="000B351E"/>
    <w:rsid w:val="000B35A4"/>
    <w:rsid w:val="000B3641"/>
    <w:rsid w:val="000B36AC"/>
    <w:rsid w:val="000B36E3"/>
    <w:rsid w:val="000B3772"/>
    <w:rsid w:val="000B3F8F"/>
    <w:rsid w:val="000B3FEE"/>
    <w:rsid w:val="000B4045"/>
    <w:rsid w:val="000B4141"/>
    <w:rsid w:val="000B4200"/>
    <w:rsid w:val="000B4620"/>
    <w:rsid w:val="000B4768"/>
    <w:rsid w:val="000B4821"/>
    <w:rsid w:val="000B49DA"/>
    <w:rsid w:val="000B4C6D"/>
    <w:rsid w:val="000B4D84"/>
    <w:rsid w:val="000B538F"/>
    <w:rsid w:val="000B53DE"/>
    <w:rsid w:val="000B5539"/>
    <w:rsid w:val="000B5696"/>
    <w:rsid w:val="000B5778"/>
    <w:rsid w:val="000B5834"/>
    <w:rsid w:val="000B5955"/>
    <w:rsid w:val="000B5A72"/>
    <w:rsid w:val="000B5B62"/>
    <w:rsid w:val="000B5B72"/>
    <w:rsid w:val="000B5B81"/>
    <w:rsid w:val="000B5BC9"/>
    <w:rsid w:val="000B5BEC"/>
    <w:rsid w:val="000B5CB7"/>
    <w:rsid w:val="000B5D80"/>
    <w:rsid w:val="000B5F86"/>
    <w:rsid w:val="000B6033"/>
    <w:rsid w:val="000B61DA"/>
    <w:rsid w:val="000B64BB"/>
    <w:rsid w:val="000B6875"/>
    <w:rsid w:val="000B68B2"/>
    <w:rsid w:val="000B6B51"/>
    <w:rsid w:val="000B6D65"/>
    <w:rsid w:val="000B6E36"/>
    <w:rsid w:val="000B6F86"/>
    <w:rsid w:val="000B6FA2"/>
    <w:rsid w:val="000B703D"/>
    <w:rsid w:val="000B711E"/>
    <w:rsid w:val="000B72CC"/>
    <w:rsid w:val="000B7306"/>
    <w:rsid w:val="000B733C"/>
    <w:rsid w:val="000B771B"/>
    <w:rsid w:val="000B7777"/>
    <w:rsid w:val="000B7839"/>
    <w:rsid w:val="000B7862"/>
    <w:rsid w:val="000B78AA"/>
    <w:rsid w:val="000B7A38"/>
    <w:rsid w:val="000B7EA9"/>
    <w:rsid w:val="000B7FA7"/>
    <w:rsid w:val="000C005E"/>
    <w:rsid w:val="000C024F"/>
    <w:rsid w:val="000C03A9"/>
    <w:rsid w:val="000C0435"/>
    <w:rsid w:val="000C04FB"/>
    <w:rsid w:val="000C0718"/>
    <w:rsid w:val="000C0747"/>
    <w:rsid w:val="000C09B2"/>
    <w:rsid w:val="000C0B5B"/>
    <w:rsid w:val="000C0B99"/>
    <w:rsid w:val="000C0EA4"/>
    <w:rsid w:val="000C0EFF"/>
    <w:rsid w:val="000C0F21"/>
    <w:rsid w:val="000C118D"/>
    <w:rsid w:val="000C12A9"/>
    <w:rsid w:val="000C14F7"/>
    <w:rsid w:val="000C18F7"/>
    <w:rsid w:val="000C1959"/>
    <w:rsid w:val="000C19F3"/>
    <w:rsid w:val="000C1CF8"/>
    <w:rsid w:val="000C1D28"/>
    <w:rsid w:val="000C1D94"/>
    <w:rsid w:val="000C207D"/>
    <w:rsid w:val="000C21C9"/>
    <w:rsid w:val="000C259D"/>
    <w:rsid w:val="000C2603"/>
    <w:rsid w:val="000C27E9"/>
    <w:rsid w:val="000C2A19"/>
    <w:rsid w:val="000C2A8A"/>
    <w:rsid w:val="000C2D27"/>
    <w:rsid w:val="000C2E0E"/>
    <w:rsid w:val="000C2E80"/>
    <w:rsid w:val="000C33C0"/>
    <w:rsid w:val="000C37DE"/>
    <w:rsid w:val="000C38C6"/>
    <w:rsid w:val="000C39B3"/>
    <w:rsid w:val="000C3A35"/>
    <w:rsid w:val="000C3AD4"/>
    <w:rsid w:val="000C3BA8"/>
    <w:rsid w:val="000C3D98"/>
    <w:rsid w:val="000C3FE5"/>
    <w:rsid w:val="000C421C"/>
    <w:rsid w:val="000C43BC"/>
    <w:rsid w:val="000C4506"/>
    <w:rsid w:val="000C4634"/>
    <w:rsid w:val="000C464B"/>
    <w:rsid w:val="000C48E5"/>
    <w:rsid w:val="000C492C"/>
    <w:rsid w:val="000C4A20"/>
    <w:rsid w:val="000C4B81"/>
    <w:rsid w:val="000C4B87"/>
    <w:rsid w:val="000C4BA3"/>
    <w:rsid w:val="000C4C30"/>
    <w:rsid w:val="000C4CDB"/>
    <w:rsid w:val="000C4CE2"/>
    <w:rsid w:val="000C4ED9"/>
    <w:rsid w:val="000C5035"/>
    <w:rsid w:val="000C510C"/>
    <w:rsid w:val="000C55AB"/>
    <w:rsid w:val="000C5907"/>
    <w:rsid w:val="000C5986"/>
    <w:rsid w:val="000C5E24"/>
    <w:rsid w:val="000C5E3C"/>
    <w:rsid w:val="000C5EF3"/>
    <w:rsid w:val="000C5F97"/>
    <w:rsid w:val="000C60CF"/>
    <w:rsid w:val="000C61BB"/>
    <w:rsid w:val="000C61BC"/>
    <w:rsid w:val="000C61D7"/>
    <w:rsid w:val="000C6242"/>
    <w:rsid w:val="000C64C2"/>
    <w:rsid w:val="000C64C9"/>
    <w:rsid w:val="000C678C"/>
    <w:rsid w:val="000C6818"/>
    <w:rsid w:val="000C6883"/>
    <w:rsid w:val="000C68F7"/>
    <w:rsid w:val="000C690A"/>
    <w:rsid w:val="000C6DE9"/>
    <w:rsid w:val="000C6E70"/>
    <w:rsid w:val="000C6EA6"/>
    <w:rsid w:val="000C6F6E"/>
    <w:rsid w:val="000C6FE9"/>
    <w:rsid w:val="000C7194"/>
    <w:rsid w:val="000C7663"/>
    <w:rsid w:val="000C76BD"/>
    <w:rsid w:val="000C776E"/>
    <w:rsid w:val="000C77EB"/>
    <w:rsid w:val="000C7810"/>
    <w:rsid w:val="000C794F"/>
    <w:rsid w:val="000C797A"/>
    <w:rsid w:val="000C7A19"/>
    <w:rsid w:val="000C7A8B"/>
    <w:rsid w:val="000C7B43"/>
    <w:rsid w:val="000C7B47"/>
    <w:rsid w:val="000C7C88"/>
    <w:rsid w:val="000C7C9F"/>
    <w:rsid w:val="000C7CFF"/>
    <w:rsid w:val="000D0082"/>
    <w:rsid w:val="000D0245"/>
    <w:rsid w:val="000D0312"/>
    <w:rsid w:val="000D0466"/>
    <w:rsid w:val="000D04C7"/>
    <w:rsid w:val="000D075B"/>
    <w:rsid w:val="000D09BF"/>
    <w:rsid w:val="000D0A54"/>
    <w:rsid w:val="000D0A81"/>
    <w:rsid w:val="000D0B19"/>
    <w:rsid w:val="000D0D21"/>
    <w:rsid w:val="000D0DA2"/>
    <w:rsid w:val="000D0E51"/>
    <w:rsid w:val="000D0F00"/>
    <w:rsid w:val="000D0FB7"/>
    <w:rsid w:val="000D10F8"/>
    <w:rsid w:val="000D11AA"/>
    <w:rsid w:val="000D120D"/>
    <w:rsid w:val="000D121E"/>
    <w:rsid w:val="000D1239"/>
    <w:rsid w:val="000D1835"/>
    <w:rsid w:val="000D198F"/>
    <w:rsid w:val="000D1AF8"/>
    <w:rsid w:val="000D1C3D"/>
    <w:rsid w:val="000D1C4D"/>
    <w:rsid w:val="000D1CCF"/>
    <w:rsid w:val="000D1DDC"/>
    <w:rsid w:val="000D1F0F"/>
    <w:rsid w:val="000D1F29"/>
    <w:rsid w:val="000D2162"/>
    <w:rsid w:val="000D225D"/>
    <w:rsid w:val="000D2462"/>
    <w:rsid w:val="000D26EA"/>
    <w:rsid w:val="000D2755"/>
    <w:rsid w:val="000D27CB"/>
    <w:rsid w:val="000D2A07"/>
    <w:rsid w:val="000D2A3F"/>
    <w:rsid w:val="000D2BA6"/>
    <w:rsid w:val="000D2BC0"/>
    <w:rsid w:val="000D2CD8"/>
    <w:rsid w:val="000D2CF4"/>
    <w:rsid w:val="000D2E2C"/>
    <w:rsid w:val="000D2E4F"/>
    <w:rsid w:val="000D2F7F"/>
    <w:rsid w:val="000D2FC6"/>
    <w:rsid w:val="000D3034"/>
    <w:rsid w:val="000D303F"/>
    <w:rsid w:val="000D30F1"/>
    <w:rsid w:val="000D3175"/>
    <w:rsid w:val="000D31ED"/>
    <w:rsid w:val="000D3240"/>
    <w:rsid w:val="000D33AA"/>
    <w:rsid w:val="000D340E"/>
    <w:rsid w:val="000D3513"/>
    <w:rsid w:val="000D35B3"/>
    <w:rsid w:val="000D35BE"/>
    <w:rsid w:val="000D36CD"/>
    <w:rsid w:val="000D36FB"/>
    <w:rsid w:val="000D3788"/>
    <w:rsid w:val="000D37BB"/>
    <w:rsid w:val="000D3804"/>
    <w:rsid w:val="000D38EB"/>
    <w:rsid w:val="000D3919"/>
    <w:rsid w:val="000D3B87"/>
    <w:rsid w:val="000D3CE6"/>
    <w:rsid w:val="000D3DF0"/>
    <w:rsid w:val="000D3FED"/>
    <w:rsid w:val="000D4190"/>
    <w:rsid w:val="000D4224"/>
    <w:rsid w:val="000D434C"/>
    <w:rsid w:val="000D43C2"/>
    <w:rsid w:val="000D46B1"/>
    <w:rsid w:val="000D48A0"/>
    <w:rsid w:val="000D4A1E"/>
    <w:rsid w:val="000D4AA0"/>
    <w:rsid w:val="000D4BE3"/>
    <w:rsid w:val="000D4CE4"/>
    <w:rsid w:val="000D4EAE"/>
    <w:rsid w:val="000D50C0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330"/>
    <w:rsid w:val="000D64E3"/>
    <w:rsid w:val="000D65ED"/>
    <w:rsid w:val="000D65F2"/>
    <w:rsid w:val="000D6651"/>
    <w:rsid w:val="000D67C3"/>
    <w:rsid w:val="000D67F1"/>
    <w:rsid w:val="000D6939"/>
    <w:rsid w:val="000D6A0D"/>
    <w:rsid w:val="000D6A1B"/>
    <w:rsid w:val="000D6ABB"/>
    <w:rsid w:val="000D6C21"/>
    <w:rsid w:val="000D6C31"/>
    <w:rsid w:val="000D6D1B"/>
    <w:rsid w:val="000D6E05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94"/>
    <w:rsid w:val="000D7CF9"/>
    <w:rsid w:val="000D7D09"/>
    <w:rsid w:val="000D7F6D"/>
    <w:rsid w:val="000D7FD2"/>
    <w:rsid w:val="000E000A"/>
    <w:rsid w:val="000E00E0"/>
    <w:rsid w:val="000E00E8"/>
    <w:rsid w:val="000E014F"/>
    <w:rsid w:val="000E01C4"/>
    <w:rsid w:val="000E03AA"/>
    <w:rsid w:val="000E03F3"/>
    <w:rsid w:val="000E0441"/>
    <w:rsid w:val="000E0555"/>
    <w:rsid w:val="000E068F"/>
    <w:rsid w:val="000E06E8"/>
    <w:rsid w:val="000E0807"/>
    <w:rsid w:val="000E0A8A"/>
    <w:rsid w:val="000E0CC9"/>
    <w:rsid w:val="000E0E05"/>
    <w:rsid w:val="000E12FD"/>
    <w:rsid w:val="000E131E"/>
    <w:rsid w:val="000E145B"/>
    <w:rsid w:val="000E14D6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42"/>
    <w:rsid w:val="000E1E88"/>
    <w:rsid w:val="000E2130"/>
    <w:rsid w:val="000E2187"/>
    <w:rsid w:val="000E22A4"/>
    <w:rsid w:val="000E22B0"/>
    <w:rsid w:val="000E2378"/>
    <w:rsid w:val="000E23CF"/>
    <w:rsid w:val="000E25A6"/>
    <w:rsid w:val="000E260B"/>
    <w:rsid w:val="000E2683"/>
    <w:rsid w:val="000E26EE"/>
    <w:rsid w:val="000E270F"/>
    <w:rsid w:val="000E2897"/>
    <w:rsid w:val="000E2904"/>
    <w:rsid w:val="000E2B23"/>
    <w:rsid w:val="000E2CED"/>
    <w:rsid w:val="000E2DEA"/>
    <w:rsid w:val="000E2E17"/>
    <w:rsid w:val="000E344C"/>
    <w:rsid w:val="000E3B81"/>
    <w:rsid w:val="000E3C12"/>
    <w:rsid w:val="000E3D82"/>
    <w:rsid w:val="000E3FDC"/>
    <w:rsid w:val="000E4050"/>
    <w:rsid w:val="000E4058"/>
    <w:rsid w:val="000E4137"/>
    <w:rsid w:val="000E415C"/>
    <w:rsid w:val="000E432E"/>
    <w:rsid w:val="000E4512"/>
    <w:rsid w:val="000E4553"/>
    <w:rsid w:val="000E45BD"/>
    <w:rsid w:val="000E4619"/>
    <w:rsid w:val="000E46D8"/>
    <w:rsid w:val="000E48CD"/>
    <w:rsid w:val="000E497D"/>
    <w:rsid w:val="000E4994"/>
    <w:rsid w:val="000E4BA9"/>
    <w:rsid w:val="000E4C50"/>
    <w:rsid w:val="000E4CA9"/>
    <w:rsid w:val="000E4DBE"/>
    <w:rsid w:val="000E4E0B"/>
    <w:rsid w:val="000E4F4D"/>
    <w:rsid w:val="000E50B8"/>
    <w:rsid w:val="000E538F"/>
    <w:rsid w:val="000E55A8"/>
    <w:rsid w:val="000E5648"/>
    <w:rsid w:val="000E5942"/>
    <w:rsid w:val="000E5AB8"/>
    <w:rsid w:val="000E612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A51"/>
    <w:rsid w:val="000E6A76"/>
    <w:rsid w:val="000E6E45"/>
    <w:rsid w:val="000E6F12"/>
    <w:rsid w:val="000E7219"/>
    <w:rsid w:val="000E73AD"/>
    <w:rsid w:val="000E7420"/>
    <w:rsid w:val="000E76C2"/>
    <w:rsid w:val="000E7A20"/>
    <w:rsid w:val="000E7AD9"/>
    <w:rsid w:val="000E7B2A"/>
    <w:rsid w:val="000E7B40"/>
    <w:rsid w:val="000E7BF5"/>
    <w:rsid w:val="000E7D89"/>
    <w:rsid w:val="000E7DAF"/>
    <w:rsid w:val="000E7F8A"/>
    <w:rsid w:val="000F0021"/>
    <w:rsid w:val="000F030F"/>
    <w:rsid w:val="000F053D"/>
    <w:rsid w:val="000F06C7"/>
    <w:rsid w:val="000F07CC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822"/>
    <w:rsid w:val="000F18A5"/>
    <w:rsid w:val="000F1A4E"/>
    <w:rsid w:val="000F1B55"/>
    <w:rsid w:val="000F1BD0"/>
    <w:rsid w:val="000F1C3E"/>
    <w:rsid w:val="000F1D73"/>
    <w:rsid w:val="000F1D99"/>
    <w:rsid w:val="000F1EC4"/>
    <w:rsid w:val="000F1F5D"/>
    <w:rsid w:val="000F2286"/>
    <w:rsid w:val="000F2556"/>
    <w:rsid w:val="000F25CD"/>
    <w:rsid w:val="000F261F"/>
    <w:rsid w:val="000F26DD"/>
    <w:rsid w:val="000F2957"/>
    <w:rsid w:val="000F2D59"/>
    <w:rsid w:val="000F2D80"/>
    <w:rsid w:val="000F2E0B"/>
    <w:rsid w:val="000F2E48"/>
    <w:rsid w:val="000F2EC5"/>
    <w:rsid w:val="000F2F2E"/>
    <w:rsid w:val="000F2FAC"/>
    <w:rsid w:val="000F30AC"/>
    <w:rsid w:val="000F3200"/>
    <w:rsid w:val="000F327B"/>
    <w:rsid w:val="000F3411"/>
    <w:rsid w:val="000F35CB"/>
    <w:rsid w:val="000F35F1"/>
    <w:rsid w:val="000F3603"/>
    <w:rsid w:val="000F37CA"/>
    <w:rsid w:val="000F3B4E"/>
    <w:rsid w:val="000F3BA8"/>
    <w:rsid w:val="000F3E09"/>
    <w:rsid w:val="000F3FFF"/>
    <w:rsid w:val="000F410B"/>
    <w:rsid w:val="000F4174"/>
    <w:rsid w:val="000F4304"/>
    <w:rsid w:val="000F439C"/>
    <w:rsid w:val="000F48EB"/>
    <w:rsid w:val="000F4C8D"/>
    <w:rsid w:val="000F4DE9"/>
    <w:rsid w:val="000F4ED4"/>
    <w:rsid w:val="000F5155"/>
    <w:rsid w:val="000F522B"/>
    <w:rsid w:val="000F529D"/>
    <w:rsid w:val="000F5656"/>
    <w:rsid w:val="000F56CC"/>
    <w:rsid w:val="000F5A5B"/>
    <w:rsid w:val="000F5AAB"/>
    <w:rsid w:val="000F5B00"/>
    <w:rsid w:val="000F5D4C"/>
    <w:rsid w:val="000F5DAA"/>
    <w:rsid w:val="000F5E2D"/>
    <w:rsid w:val="000F641F"/>
    <w:rsid w:val="000F644E"/>
    <w:rsid w:val="000F64D0"/>
    <w:rsid w:val="000F6616"/>
    <w:rsid w:val="000F675C"/>
    <w:rsid w:val="000F6776"/>
    <w:rsid w:val="000F680B"/>
    <w:rsid w:val="000F685B"/>
    <w:rsid w:val="000F6A81"/>
    <w:rsid w:val="000F6B8F"/>
    <w:rsid w:val="000F6D1C"/>
    <w:rsid w:val="000F6FAE"/>
    <w:rsid w:val="000F7140"/>
    <w:rsid w:val="000F72F4"/>
    <w:rsid w:val="000F7465"/>
    <w:rsid w:val="000F74A4"/>
    <w:rsid w:val="000F75D4"/>
    <w:rsid w:val="000F777A"/>
    <w:rsid w:val="000F77BE"/>
    <w:rsid w:val="000F7866"/>
    <w:rsid w:val="000F7914"/>
    <w:rsid w:val="000F7924"/>
    <w:rsid w:val="000F79A9"/>
    <w:rsid w:val="000F7AE1"/>
    <w:rsid w:val="000F7C0F"/>
    <w:rsid w:val="000F7C1F"/>
    <w:rsid w:val="000F7D0E"/>
    <w:rsid w:val="000F7D62"/>
    <w:rsid w:val="000F7EFB"/>
    <w:rsid w:val="000F7F4A"/>
    <w:rsid w:val="000F7FE3"/>
    <w:rsid w:val="00100100"/>
    <w:rsid w:val="00100141"/>
    <w:rsid w:val="001004BD"/>
    <w:rsid w:val="00100517"/>
    <w:rsid w:val="00100562"/>
    <w:rsid w:val="00100621"/>
    <w:rsid w:val="00100804"/>
    <w:rsid w:val="00100831"/>
    <w:rsid w:val="00100866"/>
    <w:rsid w:val="001008B6"/>
    <w:rsid w:val="00100954"/>
    <w:rsid w:val="00100A3C"/>
    <w:rsid w:val="00100A72"/>
    <w:rsid w:val="00100A8F"/>
    <w:rsid w:val="00100D2F"/>
    <w:rsid w:val="00100D98"/>
    <w:rsid w:val="00100E11"/>
    <w:rsid w:val="001010C3"/>
    <w:rsid w:val="00101258"/>
    <w:rsid w:val="00101264"/>
    <w:rsid w:val="00101304"/>
    <w:rsid w:val="0010140E"/>
    <w:rsid w:val="0010148B"/>
    <w:rsid w:val="00101507"/>
    <w:rsid w:val="00101511"/>
    <w:rsid w:val="00101513"/>
    <w:rsid w:val="0010161B"/>
    <w:rsid w:val="00101700"/>
    <w:rsid w:val="00101739"/>
    <w:rsid w:val="0010174C"/>
    <w:rsid w:val="00101877"/>
    <w:rsid w:val="00101951"/>
    <w:rsid w:val="00101992"/>
    <w:rsid w:val="00101B4E"/>
    <w:rsid w:val="00101C24"/>
    <w:rsid w:val="00101C77"/>
    <w:rsid w:val="00101D0F"/>
    <w:rsid w:val="00101DB0"/>
    <w:rsid w:val="00101DC6"/>
    <w:rsid w:val="0010204A"/>
    <w:rsid w:val="001020B5"/>
    <w:rsid w:val="001021C7"/>
    <w:rsid w:val="001021DB"/>
    <w:rsid w:val="001022B3"/>
    <w:rsid w:val="001022BE"/>
    <w:rsid w:val="0010230E"/>
    <w:rsid w:val="0010240C"/>
    <w:rsid w:val="00102546"/>
    <w:rsid w:val="001025CA"/>
    <w:rsid w:val="00102799"/>
    <w:rsid w:val="0010280E"/>
    <w:rsid w:val="00102A3F"/>
    <w:rsid w:val="00102D2F"/>
    <w:rsid w:val="00102F83"/>
    <w:rsid w:val="00103138"/>
    <w:rsid w:val="0010313B"/>
    <w:rsid w:val="001033CD"/>
    <w:rsid w:val="00103548"/>
    <w:rsid w:val="00103591"/>
    <w:rsid w:val="00103B55"/>
    <w:rsid w:val="00103BBA"/>
    <w:rsid w:val="00103C3B"/>
    <w:rsid w:val="00103D0D"/>
    <w:rsid w:val="00103D1C"/>
    <w:rsid w:val="00103D70"/>
    <w:rsid w:val="00103DB7"/>
    <w:rsid w:val="0010412B"/>
    <w:rsid w:val="0010433F"/>
    <w:rsid w:val="0010445E"/>
    <w:rsid w:val="001044C8"/>
    <w:rsid w:val="001045A5"/>
    <w:rsid w:val="00104739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41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228"/>
    <w:rsid w:val="00106392"/>
    <w:rsid w:val="001068F3"/>
    <w:rsid w:val="00106A50"/>
    <w:rsid w:val="00106C37"/>
    <w:rsid w:val="00106F32"/>
    <w:rsid w:val="00106F3E"/>
    <w:rsid w:val="0010703B"/>
    <w:rsid w:val="00107286"/>
    <w:rsid w:val="00107300"/>
    <w:rsid w:val="001073F7"/>
    <w:rsid w:val="001073FD"/>
    <w:rsid w:val="0010741E"/>
    <w:rsid w:val="001074E8"/>
    <w:rsid w:val="001075BD"/>
    <w:rsid w:val="00107774"/>
    <w:rsid w:val="001077AA"/>
    <w:rsid w:val="001079AE"/>
    <w:rsid w:val="00107AEB"/>
    <w:rsid w:val="00107BC0"/>
    <w:rsid w:val="00107C97"/>
    <w:rsid w:val="00107DAD"/>
    <w:rsid w:val="00107EF3"/>
    <w:rsid w:val="00107FC8"/>
    <w:rsid w:val="00107FEB"/>
    <w:rsid w:val="0011004D"/>
    <w:rsid w:val="00110286"/>
    <w:rsid w:val="001102E4"/>
    <w:rsid w:val="00110303"/>
    <w:rsid w:val="00110357"/>
    <w:rsid w:val="001103F7"/>
    <w:rsid w:val="0011042C"/>
    <w:rsid w:val="00110500"/>
    <w:rsid w:val="001105BB"/>
    <w:rsid w:val="001106E6"/>
    <w:rsid w:val="00110868"/>
    <w:rsid w:val="00110877"/>
    <w:rsid w:val="00110C7B"/>
    <w:rsid w:val="00110CE7"/>
    <w:rsid w:val="00110D42"/>
    <w:rsid w:val="00110F10"/>
    <w:rsid w:val="00110F6D"/>
    <w:rsid w:val="00111141"/>
    <w:rsid w:val="00111159"/>
    <w:rsid w:val="00111254"/>
    <w:rsid w:val="0011125A"/>
    <w:rsid w:val="00111416"/>
    <w:rsid w:val="001114B4"/>
    <w:rsid w:val="001114C4"/>
    <w:rsid w:val="00111532"/>
    <w:rsid w:val="0011154C"/>
    <w:rsid w:val="0011156B"/>
    <w:rsid w:val="0011156C"/>
    <w:rsid w:val="001116A7"/>
    <w:rsid w:val="001117F0"/>
    <w:rsid w:val="001118F6"/>
    <w:rsid w:val="00111AD1"/>
    <w:rsid w:val="00111B2C"/>
    <w:rsid w:val="00111C4C"/>
    <w:rsid w:val="00111CA6"/>
    <w:rsid w:val="00111CD4"/>
    <w:rsid w:val="00111DCE"/>
    <w:rsid w:val="00111F6A"/>
    <w:rsid w:val="00111F82"/>
    <w:rsid w:val="00112146"/>
    <w:rsid w:val="001123C4"/>
    <w:rsid w:val="001123F0"/>
    <w:rsid w:val="001126C9"/>
    <w:rsid w:val="00112751"/>
    <w:rsid w:val="001127FA"/>
    <w:rsid w:val="001128DF"/>
    <w:rsid w:val="00112A0D"/>
    <w:rsid w:val="00112A49"/>
    <w:rsid w:val="00112B86"/>
    <w:rsid w:val="00112CF7"/>
    <w:rsid w:val="00112DDB"/>
    <w:rsid w:val="00112DFE"/>
    <w:rsid w:val="001131A5"/>
    <w:rsid w:val="001131A6"/>
    <w:rsid w:val="001131F1"/>
    <w:rsid w:val="00113276"/>
    <w:rsid w:val="001133F9"/>
    <w:rsid w:val="001136D5"/>
    <w:rsid w:val="00113B1E"/>
    <w:rsid w:val="00113BB6"/>
    <w:rsid w:val="00113F4B"/>
    <w:rsid w:val="00113FFE"/>
    <w:rsid w:val="00114038"/>
    <w:rsid w:val="001140B0"/>
    <w:rsid w:val="001140B3"/>
    <w:rsid w:val="00114169"/>
    <w:rsid w:val="001142B2"/>
    <w:rsid w:val="001142ED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7F"/>
    <w:rsid w:val="00115A91"/>
    <w:rsid w:val="00115A95"/>
    <w:rsid w:val="00115AA0"/>
    <w:rsid w:val="00115BAD"/>
    <w:rsid w:val="00115D8E"/>
    <w:rsid w:val="00115F8F"/>
    <w:rsid w:val="00116104"/>
    <w:rsid w:val="0011657A"/>
    <w:rsid w:val="001165A4"/>
    <w:rsid w:val="0011663F"/>
    <w:rsid w:val="001167EE"/>
    <w:rsid w:val="00116838"/>
    <w:rsid w:val="0011699F"/>
    <w:rsid w:val="001169B4"/>
    <w:rsid w:val="00116A17"/>
    <w:rsid w:val="00116BFD"/>
    <w:rsid w:val="00116C96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355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E5"/>
    <w:rsid w:val="00117DF1"/>
    <w:rsid w:val="00117EEF"/>
    <w:rsid w:val="00120083"/>
    <w:rsid w:val="00120164"/>
    <w:rsid w:val="001201C5"/>
    <w:rsid w:val="0012026F"/>
    <w:rsid w:val="001203DF"/>
    <w:rsid w:val="00120434"/>
    <w:rsid w:val="0012055D"/>
    <w:rsid w:val="0012066A"/>
    <w:rsid w:val="0012088F"/>
    <w:rsid w:val="00120A98"/>
    <w:rsid w:val="00120ABB"/>
    <w:rsid w:val="00120B61"/>
    <w:rsid w:val="00120C70"/>
    <w:rsid w:val="00120CF4"/>
    <w:rsid w:val="00120D15"/>
    <w:rsid w:val="00120DB2"/>
    <w:rsid w:val="00120E8D"/>
    <w:rsid w:val="00120EC2"/>
    <w:rsid w:val="00120FF3"/>
    <w:rsid w:val="00121065"/>
    <w:rsid w:val="0012107D"/>
    <w:rsid w:val="001210A4"/>
    <w:rsid w:val="00121237"/>
    <w:rsid w:val="00121250"/>
    <w:rsid w:val="001213E9"/>
    <w:rsid w:val="00121735"/>
    <w:rsid w:val="0012174E"/>
    <w:rsid w:val="001217AA"/>
    <w:rsid w:val="001217BA"/>
    <w:rsid w:val="001218D9"/>
    <w:rsid w:val="00121B07"/>
    <w:rsid w:val="00121BBA"/>
    <w:rsid w:val="00121CC4"/>
    <w:rsid w:val="00121E14"/>
    <w:rsid w:val="0012204B"/>
    <w:rsid w:val="00122133"/>
    <w:rsid w:val="001221E7"/>
    <w:rsid w:val="0012224F"/>
    <w:rsid w:val="0012232E"/>
    <w:rsid w:val="00122518"/>
    <w:rsid w:val="001229B2"/>
    <w:rsid w:val="001229EC"/>
    <w:rsid w:val="00122BC9"/>
    <w:rsid w:val="00122C0A"/>
    <w:rsid w:val="00122C73"/>
    <w:rsid w:val="00122FB3"/>
    <w:rsid w:val="001230EF"/>
    <w:rsid w:val="0012315E"/>
    <w:rsid w:val="00123224"/>
    <w:rsid w:val="00123264"/>
    <w:rsid w:val="001233F2"/>
    <w:rsid w:val="0012344A"/>
    <w:rsid w:val="00123577"/>
    <w:rsid w:val="00123680"/>
    <w:rsid w:val="00123801"/>
    <w:rsid w:val="00123805"/>
    <w:rsid w:val="001239B9"/>
    <w:rsid w:val="00123B63"/>
    <w:rsid w:val="00123B93"/>
    <w:rsid w:val="00123C51"/>
    <w:rsid w:val="00123CBA"/>
    <w:rsid w:val="00123D62"/>
    <w:rsid w:val="00123D69"/>
    <w:rsid w:val="00123E47"/>
    <w:rsid w:val="00123E86"/>
    <w:rsid w:val="00123F38"/>
    <w:rsid w:val="0012429C"/>
    <w:rsid w:val="00124326"/>
    <w:rsid w:val="001244D4"/>
    <w:rsid w:val="00124517"/>
    <w:rsid w:val="00124569"/>
    <w:rsid w:val="0012464A"/>
    <w:rsid w:val="00124764"/>
    <w:rsid w:val="001249E4"/>
    <w:rsid w:val="001249FE"/>
    <w:rsid w:val="00124AC4"/>
    <w:rsid w:val="00124B26"/>
    <w:rsid w:val="00124DD5"/>
    <w:rsid w:val="00124E81"/>
    <w:rsid w:val="00124F88"/>
    <w:rsid w:val="00125074"/>
    <w:rsid w:val="00125355"/>
    <w:rsid w:val="0012547B"/>
    <w:rsid w:val="00125586"/>
    <w:rsid w:val="001255A0"/>
    <w:rsid w:val="00125745"/>
    <w:rsid w:val="00125761"/>
    <w:rsid w:val="00125792"/>
    <w:rsid w:val="00125898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C54"/>
    <w:rsid w:val="00126DD3"/>
    <w:rsid w:val="00126E5D"/>
    <w:rsid w:val="00127062"/>
    <w:rsid w:val="0012729E"/>
    <w:rsid w:val="00127560"/>
    <w:rsid w:val="0012760A"/>
    <w:rsid w:val="00127692"/>
    <w:rsid w:val="0012774C"/>
    <w:rsid w:val="0012781A"/>
    <w:rsid w:val="001278AF"/>
    <w:rsid w:val="00127901"/>
    <w:rsid w:val="001279B2"/>
    <w:rsid w:val="00127B2C"/>
    <w:rsid w:val="00127D42"/>
    <w:rsid w:val="0013000F"/>
    <w:rsid w:val="00130241"/>
    <w:rsid w:val="0013031B"/>
    <w:rsid w:val="0013034C"/>
    <w:rsid w:val="001304C4"/>
    <w:rsid w:val="001306E7"/>
    <w:rsid w:val="0013089B"/>
    <w:rsid w:val="00130975"/>
    <w:rsid w:val="001309B4"/>
    <w:rsid w:val="00130C15"/>
    <w:rsid w:val="00130CDA"/>
    <w:rsid w:val="00130EAE"/>
    <w:rsid w:val="00130F33"/>
    <w:rsid w:val="00131223"/>
    <w:rsid w:val="00131587"/>
    <w:rsid w:val="00131693"/>
    <w:rsid w:val="001316C2"/>
    <w:rsid w:val="0013175C"/>
    <w:rsid w:val="0013182F"/>
    <w:rsid w:val="00131B77"/>
    <w:rsid w:val="00131B7B"/>
    <w:rsid w:val="00131D8C"/>
    <w:rsid w:val="00132040"/>
    <w:rsid w:val="0013208D"/>
    <w:rsid w:val="001322EF"/>
    <w:rsid w:val="001324E0"/>
    <w:rsid w:val="00132655"/>
    <w:rsid w:val="001328B8"/>
    <w:rsid w:val="00132926"/>
    <w:rsid w:val="0013292F"/>
    <w:rsid w:val="0013293B"/>
    <w:rsid w:val="0013294C"/>
    <w:rsid w:val="00132955"/>
    <w:rsid w:val="00132A52"/>
    <w:rsid w:val="00132D24"/>
    <w:rsid w:val="00132D35"/>
    <w:rsid w:val="00132DFB"/>
    <w:rsid w:val="00132E9B"/>
    <w:rsid w:val="00133105"/>
    <w:rsid w:val="00133373"/>
    <w:rsid w:val="00133382"/>
    <w:rsid w:val="0013358D"/>
    <w:rsid w:val="00133672"/>
    <w:rsid w:val="00133828"/>
    <w:rsid w:val="00133983"/>
    <w:rsid w:val="00133A9C"/>
    <w:rsid w:val="00133C46"/>
    <w:rsid w:val="00133EB5"/>
    <w:rsid w:val="00134043"/>
    <w:rsid w:val="001341A3"/>
    <w:rsid w:val="001342CB"/>
    <w:rsid w:val="0013464F"/>
    <w:rsid w:val="00134667"/>
    <w:rsid w:val="00134692"/>
    <w:rsid w:val="001347DE"/>
    <w:rsid w:val="001349ED"/>
    <w:rsid w:val="00134A9E"/>
    <w:rsid w:val="00134B60"/>
    <w:rsid w:val="00134C5F"/>
    <w:rsid w:val="00134E4D"/>
    <w:rsid w:val="00134F71"/>
    <w:rsid w:val="0013518D"/>
    <w:rsid w:val="001352AD"/>
    <w:rsid w:val="001352C2"/>
    <w:rsid w:val="0013547B"/>
    <w:rsid w:val="00135919"/>
    <w:rsid w:val="0013596F"/>
    <w:rsid w:val="00135B14"/>
    <w:rsid w:val="00135B24"/>
    <w:rsid w:val="00135C99"/>
    <w:rsid w:val="00135FB8"/>
    <w:rsid w:val="0013608B"/>
    <w:rsid w:val="001360B2"/>
    <w:rsid w:val="0013624C"/>
    <w:rsid w:val="00136420"/>
    <w:rsid w:val="00136894"/>
    <w:rsid w:val="00136AE0"/>
    <w:rsid w:val="00136D4C"/>
    <w:rsid w:val="00136DC2"/>
    <w:rsid w:val="00136DE4"/>
    <w:rsid w:val="00136E00"/>
    <w:rsid w:val="00136F6B"/>
    <w:rsid w:val="00137429"/>
    <w:rsid w:val="00137593"/>
    <w:rsid w:val="00137605"/>
    <w:rsid w:val="001377C8"/>
    <w:rsid w:val="001377D7"/>
    <w:rsid w:val="00137B74"/>
    <w:rsid w:val="00137B84"/>
    <w:rsid w:val="00137D05"/>
    <w:rsid w:val="00137E2A"/>
    <w:rsid w:val="00137EAB"/>
    <w:rsid w:val="00137FEB"/>
    <w:rsid w:val="00140006"/>
    <w:rsid w:val="00140009"/>
    <w:rsid w:val="00140077"/>
    <w:rsid w:val="00140246"/>
    <w:rsid w:val="00140316"/>
    <w:rsid w:val="001403D1"/>
    <w:rsid w:val="0014040D"/>
    <w:rsid w:val="00140485"/>
    <w:rsid w:val="00140670"/>
    <w:rsid w:val="00140B48"/>
    <w:rsid w:val="00140BC7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870"/>
    <w:rsid w:val="00141893"/>
    <w:rsid w:val="00141954"/>
    <w:rsid w:val="00141B55"/>
    <w:rsid w:val="00141BC6"/>
    <w:rsid w:val="00141BE4"/>
    <w:rsid w:val="00141CA1"/>
    <w:rsid w:val="00141CEB"/>
    <w:rsid w:val="00142033"/>
    <w:rsid w:val="001420C5"/>
    <w:rsid w:val="001420D8"/>
    <w:rsid w:val="0014223D"/>
    <w:rsid w:val="001425B5"/>
    <w:rsid w:val="00142634"/>
    <w:rsid w:val="00142676"/>
    <w:rsid w:val="0014270B"/>
    <w:rsid w:val="00142829"/>
    <w:rsid w:val="00142ADE"/>
    <w:rsid w:val="00142D97"/>
    <w:rsid w:val="00142DD6"/>
    <w:rsid w:val="00142E84"/>
    <w:rsid w:val="00142FE9"/>
    <w:rsid w:val="0014305D"/>
    <w:rsid w:val="001433F9"/>
    <w:rsid w:val="001434C5"/>
    <w:rsid w:val="00143563"/>
    <w:rsid w:val="001437E2"/>
    <w:rsid w:val="001437F6"/>
    <w:rsid w:val="00143866"/>
    <w:rsid w:val="00143980"/>
    <w:rsid w:val="00143A19"/>
    <w:rsid w:val="00143AEB"/>
    <w:rsid w:val="00143B53"/>
    <w:rsid w:val="00143B5F"/>
    <w:rsid w:val="00143B9D"/>
    <w:rsid w:val="00143CE1"/>
    <w:rsid w:val="00143D88"/>
    <w:rsid w:val="00143DA4"/>
    <w:rsid w:val="00144192"/>
    <w:rsid w:val="0014419E"/>
    <w:rsid w:val="00144413"/>
    <w:rsid w:val="00144694"/>
    <w:rsid w:val="0014469B"/>
    <w:rsid w:val="00144741"/>
    <w:rsid w:val="00144A61"/>
    <w:rsid w:val="00144BF7"/>
    <w:rsid w:val="00144D95"/>
    <w:rsid w:val="00144E77"/>
    <w:rsid w:val="00144F0E"/>
    <w:rsid w:val="00145024"/>
    <w:rsid w:val="00145062"/>
    <w:rsid w:val="0014518F"/>
    <w:rsid w:val="00145268"/>
    <w:rsid w:val="00145329"/>
    <w:rsid w:val="001453C7"/>
    <w:rsid w:val="0014549C"/>
    <w:rsid w:val="0014564F"/>
    <w:rsid w:val="0014567E"/>
    <w:rsid w:val="001456A7"/>
    <w:rsid w:val="001456D8"/>
    <w:rsid w:val="00145942"/>
    <w:rsid w:val="00145A88"/>
    <w:rsid w:val="00145B81"/>
    <w:rsid w:val="00145BB9"/>
    <w:rsid w:val="00145C21"/>
    <w:rsid w:val="00145D2E"/>
    <w:rsid w:val="00146020"/>
    <w:rsid w:val="00146067"/>
    <w:rsid w:val="0014630F"/>
    <w:rsid w:val="00146444"/>
    <w:rsid w:val="00146506"/>
    <w:rsid w:val="001466CE"/>
    <w:rsid w:val="00146A55"/>
    <w:rsid w:val="00146D3C"/>
    <w:rsid w:val="00146DC5"/>
    <w:rsid w:val="00146E31"/>
    <w:rsid w:val="00146FCD"/>
    <w:rsid w:val="0014707D"/>
    <w:rsid w:val="00147190"/>
    <w:rsid w:val="00147506"/>
    <w:rsid w:val="0014750F"/>
    <w:rsid w:val="001477AD"/>
    <w:rsid w:val="00147858"/>
    <w:rsid w:val="00147971"/>
    <w:rsid w:val="001479CE"/>
    <w:rsid w:val="00147BCE"/>
    <w:rsid w:val="00147C86"/>
    <w:rsid w:val="00147DBC"/>
    <w:rsid w:val="00150162"/>
    <w:rsid w:val="001506B9"/>
    <w:rsid w:val="001507C2"/>
    <w:rsid w:val="001509EE"/>
    <w:rsid w:val="00150A5A"/>
    <w:rsid w:val="00150B82"/>
    <w:rsid w:val="00150B9E"/>
    <w:rsid w:val="00150CED"/>
    <w:rsid w:val="00150D96"/>
    <w:rsid w:val="00150D9B"/>
    <w:rsid w:val="00150DEF"/>
    <w:rsid w:val="00150F47"/>
    <w:rsid w:val="001510B1"/>
    <w:rsid w:val="0015143E"/>
    <w:rsid w:val="0015174A"/>
    <w:rsid w:val="0015183B"/>
    <w:rsid w:val="001518F0"/>
    <w:rsid w:val="001519BB"/>
    <w:rsid w:val="00151A13"/>
    <w:rsid w:val="00151A5C"/>
    <w:rsid w:val="0015201C"/>
    <w:rsid w:val="00152110"/>
    <w:rsid w:val="001521A1"/>
    <w:rsid w:val="00152273"/>
    <w:rsid w:val="00152372"/>
    <w:rsid w:val="0015265F"/>
    <w:rsid w:val="00152789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6B7"/>
    <w:rsid w:val="00153728"/>
    <w:rsid w:val="00153759"/>
    <w:rsid w:val="001537EC"/>
    <w:rsid w:val="00153830"/>
    <w:rsid w:val="001538C6"/>
    <w:rsid w:val="00153A22"/>
    <w:rsid w:val="00153A79"/>
    <w:rsid w:val="00153B31"/>
    <w:rsid w:val="00153BFE"/>
    <w:rsid w:val="00153C82"/>
    <w:rsid w:val="00153F6E"/>
    <w:rsid w:val="001540AA"/>
    <w:rsid w:val="001540FD"/>
    <w:rsid w:val="0015422A"/>
    <w:rsid w:val="0015429A"/>
    <w:rsid w:val="00154548"/>
    <w:rsid w:val="001548A7"/>
    <w:rsid w:val="00154978"/>
    <w:rsid w:val="00154989"/>
    <w:rsid w:val="001549EE"/>
    <w:rsid w:val="00154A50"/>
    <w:rsid w:val="00154ABF"/>
    <w:rsid w:val="00154E23"/>
    <w:rsid w:val="00154E54"/>
    <w:rsid w:val="00154F49"/>
    <w:rsid w:val="0015500E"/>
    <w:rsid w:val="00155012"/>
    <w:rsid w:val="001550AF"/>
    <w:rsid w:val="00155415"/>
    <w:rsid w:val="00155554"/>
    <w:rsid w:val="001555B0"/>
    <w:rsid w:val="0015587C"/>
    <w:rsid w:val="00155906"/>
    <w:rsid w:val="00155908"/>
    <w:rsid w:val="00155941"/>
    <w:rsid w:val="00155A52"/>
    <w:rsid w:val="00155AD9"/>
    <w:rsid w:val="00155C1E"/>
    <w:rsid w:val="00155D0A"/>
    <w:rsid w:val="00155E23"/>
    <w:rsid w:val="00155FA8"/>
    <w:rsid w:val="00155FD0"/>
    <w:rsid w:val="00156027"/>
    <w:rsid w:val="00156162"/>
    <w:rsid w:val="00156178"/>
    <w:rsid w:val="001563F6"/>
    <w:rsid w:val="001565E1"/>
    <w:rsid w:val="00156746"/>
    <w:rsid w:val="00156764"/>
    <w:rsid w:val="00156768"/>
    <w:rsid w:val="00156814"/>
    <w:rsid w:val="00156C48"/>
    <w:rsid w:val="00156D0F"/>
    <w:rsid w:val="00156DB1"/>
    <w:rsid w:val="00156E71"/>
    <w:rsid w:val="00156E80"/>
    <w:rsid w:val="00156EFB"/>
    <w:rsid w:val="00156F20"/>
    <w:rsid w:val="00156F75"/>
    <w:rsid w:val="00156F97"/>
    <w:rsid w:val="00157044"/>
    <w:rsid w:val="00157171"/>
    <w:rsid w:val="00157318"/>
    <w:rsid w:val="0015758F"/>
    <w:rsid w:val="0015785B"/>
    <w:rsid w:val="00157941"/>
    <w:rsid w:val="0015796E"/>
    <w:rsid w:val="001579DB"/>
    <w:rsid w:val="00157A31"/>
    <w:rsid w:val="00157A50"/>
    <w:rsid w:val="00157A82"/>
    <w:rsid w:val="00157EB3"/>
    <w:rsid w:val="001601F7"/>
    <w:rsid w:val="0016027D"/>
    <w:rsid w:val="001603F3"/>
    <w:rsid w:val="00160477"/>
    <w:rsid w:val="0016050D"/>
    <w:rsid w:val="00160600"/>
    <w:rsid w:val="00160661"/>
    <w:rsid w:val="0016092B"/>
    <w:rsid w:val="00160A62"/>
    <w:rsid w:val="00160A78"/>
    <w:rsid w:val="00160AE0"/>
    <w:rsid w:val="00160B1B"/>
    <w:rsid w:val="00160CBB"/>
    <w:rsid w:val="00160D9F"/>
    <w:rsid w:val="00160F08"/>
    <w:rsid w:val="001611D5"/>
    <w:rsid w:val="001612F6"/>
    <w:rsid w:val="00161304"/>
    <w:rsid w:val="001613CA"/>
    <w:rsid w:val="00161415"/>
    <w:rsid w:val="0016151F"/>
    <w:rsid w:val="0016168A"/>
    <w:rsid w:val="0016168B"/>
    <w:rsid w:val="00161934"/>
    <w:rsid w:val="0016196B"/>
    <w:rsid w:val="001619E0"/>
    <w:rsid w:val="00161A0A"/>
    <w:rsid w:val="00161B41"/>
    <w:rsid w:val="00161B94"/>
    <w:rsid w:val="00161C39"/>
    <w:rsid w:val="00161CC1"/>
    <w:rsid w:val="00161CC8"/>
    <w:rsid w:val="00161D4F"/>
    <w:rsid w:val="00161D86"/>
    <w:rsid w:val="00161E7E"/>
    <w:rsid w:val="00161EEF"/>
    <w:rsid w:val="00161FED"/>
    <w:rsid w:val="00162017"/>
    <w:rsid w:val="00162090"/>
    <w:rsid w:val="001623CF"/>
    <w:rsid w:val="00162429"/>
    <w:rsid w:val="001626D0"/>
    <w:rsid w:val="001626D8"/>
    <w:rsid w:val="0016292A"/>
    <w:rsid w:val="00162A5F"/>
    <w:rsid w:val="00162B2A"/>
    <w:rsid w:val="00162BC2"/>
    <w:rsid w:val="00162C2C"/>
    <w:rsid w:val="00162D58"/>
    <w:rsid w:val="00162D8B"/>
    <w:rsid w:val="00162EE7"/>
    <w:rsid w:val="00162F49"/>
    <w:rsid w:val="00162F82"/>
    <w:rsid w:val="00162FC5"/>
    <w:rsid w:val="0016315A"/>
    <w:rsid w:val="00163196"/>
    <w:rsid w:val="00163219"/>
    <w:rsid w:val="0016323B"/>
    <w:rsid w:val="001634DA"/>
    <w:rsid w:val="00163532"/>
    <w:rsid w:val="00163735"/>
    <w:rsid w:val="001637C0"/>
    <w:rsid w:val="00163811"/>
    <w:rsid w:val="00163960"/>
    <w:rsid w:val="0016399A"/>
    <w:rsid w:val="00163A79"/>
    <w:rsid w:val="00163AA6"/>
    <w:rsid w:val="00163BB2"/>
    <w:rsid w:val="00163C99"/>
    <w:rsid w:val="00163F60"/>
    <w:rsid w:val="00163FF3"/>
    <w:rsid w:val="00164158"/>
    <w:rsid w:val="00164225"/>
    <w:rsid w:val="00164237"/>
    <w:rsid w:val="00164249"/>
    <w:rsid w:val="001642F4"/>
    <w:rsid w:val="00164646"/>
    <w:rsid w:val="00164883"/>
    <w:rsid w:val="00164957"/>
    <w:rsid w:val="00164A55"/>
    <w:rsid w:val="00164A66"/>
    <w:rsid w:val="00164A9F"/>
    <w:rsid w:val="00164B5A"/>
    <w:rsid w:val="00164BF7"/>
    <w:rsid w:val="00164D16"/>
    <w:rsid w:val="00164E37"/>
    <w:rsid w:val="00164E55"/>
    <w:rsid w:val="00164F36"/>
    <w:rsid w:val="00165122"/>
    <w:rsid w:val="00165783"/>
    <w:rsid w:val="001657F4"/>
    <w:rsid w:val="00165A27"/>
    <w:rsid w:val="00165A3A"/>
    <w:rsid w:val="00165AFE"/>
    <w:rsid w:val="00165B0B"/>
    <w:rsid w:val="00165B21"/>
    <w:rsid w:val="00165C06"/>
    <w:rsid w:val="00165C5D"/>
    <w:rsid w:val="00165F30"/>
    <w:rsid w:val="0016607F"/>
    <w:rsid w:val="001660FE"/>
    <w:rsid w:val="0016610F"/>
    <w:rsid w:val="001661E0"/>
    <w:rsid w:val="001663D4"/>
    <w:rsid w:val="001663D9"/>
    <w:rsid w:val="001663FC"/>
    <w:rsid w:val="00166559"/>
    <w:rsid w:val="00166567"/>
    <w:rsid w:val="0016656E"/>
    <w:rsid w:val="00166935"/>
    <w:rsid w:val="00166981"/>
    <w:rsid w:val="00166CA3"/>
    <w:rsid w:val="00166CA9"/>
    <w:rsid w:val="00166E96"/>
    <w:rsid w:val="00166F45"/>
    <w:rsid w:val="00167072"/>
    <w:rsid w:val="0016707C"/>
    <w:rsid w:val="0016719A"/>
    <w:rsid w:val="0016727F"/>
    <w:rsid w:val="001673D2"/>
    <w:rsid w:val="00167649"/>
    <w:rsid w:val="0016788B"/>
    <w:rsid w:val="00167903"/>
    <w:rsid w:val="00167BB9"/>
    <w:rsid w:val="00167C2B"/>
    <w:rsid w:val="00167C2E"/>
    <w:rsid w:val="00167CF1"/>
    <w:rsid w:val="00167E27"/>
    <w:rsid w:val="00167E29"/>
    <w:rsid w:val="0017000D"/>
    <w:rsid w:val="001700AB"/>
    <w:rsid w:val="001702F3"/>
    <w:rsid w:val="001705B9"/>
    <w:rsid w:val="0017074A"/>
    <w:rsid w:val="00170772"/>
    <w:rsid w:val="00170C28"/>
    <w:rsid w:val="00170C90"/>
    <w:rsid w:val="00170D71"/>
    <w:rsid w:val="00170E69"/>
    <w:rsid w:val="00171193"/>
    <w:rsid w:val="001711D9"/>
    <w:rsid w:val="001711F4"/>
    <w:rsid w:val="00171218"/>
    <w:rsid w:val="001714F7"/>
    <w:rsid w:val="0017160C"/>
    <w:rsid w:val="001716B4"/>
    <w:rsid w:val="001716CA"/>
    <w:rsid w:val="00171765"/>
    <w:rsid w:val="001718A2"/>
    <w:rsid w:val="00171BF5"/>
    <w:rsid w:val="00171CA7"/>
    <w:rsid w:val="00171D9E"/>
    <w:rsid w:val="00171EAE"/>
    <w:rsid w:val="00171EC4"/>
    <w:rsid w:val="00171F8C"/>
    <w:rsid w:val="00172030"/>
    <w:rsid w:val="00172067"/>
    <w:rsid w:val="00172158"/>
    <w:rsid w:val="0017241F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877"/>
    <w:rsid w:val="00173B5C"/>
    <w:rsid w:val="00173CAA"/>
    <w:rsid w:val="00173DC8"/>
    <w:rsid w:val="00173E34"/>
    <w:rsid w:val="00173E85"/>
    <w:rsid w:val="00174085"/>
    <w:rsid w:val="001740F3"/>
    <w:rsid w:val="00174137"/>
    <w:rsid w:val="00174202"/>
    <w:rsid w:val="0017421F"/>
    <w:rsid w:val="00174411"/>
    <w:rsid w:val="00174497"/>
    <w:rsid w:val="00174701"/>
    <w:rsid w:val="0017490B"/>
    <w:rsid w:val="0017495D"/>
    <w:rsid w:val="001749C4"/>
    <w:rsid w:val="00174A73"/>
    <w:rsid w:val="00174B86"/>
    <w:rsid w:val="0017518E"/>
    <w:rsid w:val="00175463"/>
    <w:rsid w:val="00175464"/>
    <w:rsid w:val="0017553A"/>
    <w:rsid w:val="001755A5"/>
    <w:rsid w:val="00175699"/>
    <w:rsid w:val="0017576C"/>
    <w:rsid w:val="00175A42"/>
    <w:rsid w:val="00175C94"/>
    <w:rsid w:val="00175CD9"/>
    <w:rsid w:val="00175ED7"/>
    <w:rsid w:val="00175EE9"/>
    <w:rsid w:val="00175F15"/>
    <w:rsid w:val="001760FB"/>
    <w:rsid w:val="00176120"/>
    <w:rsid w:val="00176149"/>
    <w:rsid w:val="00176171"/>
    <w:rsid w:val="00176184"/>
    <w:rsid w:val="00176342"/>
    <w:rsid w:val="001763C2"/>
    <w:rsid w:val="001765A6"/>
    <w:rsid w:val="001765C3"/>
    <w:rsid w:val="0017668B"/>
    <w:rsid w:val="00176987"/>
    <w:rsid w:val="001769A5"/>
    <w:rsid w:val="00176A2E"/>
    <w:rsid w:val="00176B01"/>
    <w:rsid w:val="00176B40"/>
    <w:rsid w:val="00176CA8"/>
    <w:rsid w:val="00176CF7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29"/>
    <w:rsid w:val="00177880"/>
    <w:rsid w:val="0017788F"/>
    <w:rsid w:val="00177916"/>
    <w:rsid w:val="0017793F"/>
    <w:rsid w:val="001779FE"/>
    <w:rsid w:val="00177A35"/>
    <w:rsid w:val="00177A58"/>
    <w:rsid w:val="00177AD1"/>
    <w:rsid w:val="00177B25"/>
    <w:rsid w:val="00177C02"/>
    <w:rsid w:val="00177C72"/>
    <w:rsid w:val="00177E1E"/>
    <w:rsid w:val="00177F24"/>
    <w:rsid w:val="00177FC7"/>
    <w:rsid w:val="00177FED"/>
    <w:rsid w:val="001800BE"/>
    <w:rsid w:val="001803BC"/>
    <w:rsid w:val="001803D1"/>
    <w:rsid w:val="0018061C"/>
    <w:rsid w:val="00180641"/>
    <w:rsid w:val="00180A96"/>
    <w:rsid w:val="00180B5B"/>
    <w:rsid w:val="00180B72"/>
    <w:rsid w:val="00180BEB"/>
    <w:rsid w:val="00180C4A"/>
    <w:rsid w:val="00180E75"/>
    <w:rsid w:val="00180EE3"/>
    <w:rsid w:val="00181107"/>
    <w:rsid w:val="00181366"/>
    <w:rsid w:val="001813DE"/>
    <w:rsid w:val="001817B8"/>
    <w:rsid w:val="00181ABB"/>
    <w:rsid w:val="00181C40"/>
    <w:rsid w:val="00181CE6"/>
    <w:rsid w:val="00181D6C"/>
    <w:rsid w:val="00181DCF"/>
    <w:rsid w:val="00182057"/>
    <w:rsid w:val="0018223A"/>
    <w:rsid w:val="001823F9"/>
    <w:rsid w:val="00182415"/>
    <w:rsid w:val="00182473"/>
    <w:rsid w:val="00182546"/>
    <w:rsid w:val="001825DB"/>
    <w:rsid w:val="00182632"/>
    <w:rsid w:val="00182690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41D"/>
    <w:rsid w:val="00183711"/>
    <w:rsid w:val="00183AB4"/>
    <w:rsid w:val="00183C59"/>
    <w:rsid w:val="00183C6E"/>
    <w:rsid w:val="00183DC0"/>
    <w:rsid w:val="00184086"/>
    <w:rsid w:val="001841B9"/>
    <w:rsid w:val="001841EB"/>
    <w:rsid w:val="001843B5"/>
    <w:rsid w:val="00184665"/>
    <w:rsid w:val="001846CB"/>
    <w:rsid w:val="00184723"/>
    <w:rsid w:val="00184B65"/>
    <w:rsid w:val="00184D1B"/>
    <w:rsid w:val="00184EB8"/>
    <w:rsid w:val="00184F8B"/>
    <w:rsid w:val="00184F8D"/>
    <w:rsid w:val="00184FDE"/>
    <w:rsid w:val="001850CF"/>
    <w:rsid w:val="00185392"/>
    <w:rsid w:val="00185397"/>
    <w:rsid w:val="001853F1"/>
    <w:rsid w:val="00185450"/>
    <w:rsid w:val="001854CE"/>
    <w:rsid w:val="0018584C"/>
    <w:rsid w:val="00185871"/>
    <w:rsid w:val="00185B77"/>
    <w:rsid w:val="00185DFD"/>
    <w:rsid w:val="00185E20"/>
    <w:rsid w:val="0018630B"/>
    <w:rsid w:val="001865AA"/>
    <w:rsid w:val="001866F7"/>
    <w:rsid w:val="00186758"/>
    <w:rsid w:val="00186A0E"/>
    <w:rsid w:val="00186A87"/>
    <w:rsid w:val="00186A9D"/>
    <w:rsid w:val="00186AF0"/>
    <w:rsid w:val="00186B8B"/>
    <w:rsid w:val="00186C31"/>
    <w:rsid w:val="00186D2C"/>
    <w:rsid w:val="00186DA2"/>
    <w:rsid w:val="00186DD5"/>
    <w:rsid w:val="00186DE4"/>
    <w:rsid w:val="00186EC7"/>
    <w:rsid w:val="00187056"/>
    <w:rsid w:val="00187263"/>
    <w:rsid w:val="0018729A"/>
    <w:rsid w:val="00187307"/>
    <w:rsid w:val="00187387"/>
    <w:rsid w:val="001873D4"/>
    <w:rsid w:val="001875A7"/>
    <w:rsid w:val="001879E2"/>
    <w:rsid w:val="00187E08"/>
    <w:rsid w:val="00187E09"/>
    <w:rsid w:val="00187E54"/>
    <w:rsid w:val="00187F94"/>
    <w:rsid w:val="00190069"/>
    <w:rsid w:val="0019009A"/>
    <w:rsid w:val="001900FA"/>
    <w:rsid w:val="0019015A"/>
    <w:rsid w:val="001903A1"/>
    <w:rsid w:val="001904BC"/>
    <w:rsid w:val="00190597"/>
    <w:rsid w:val="001906DD"/>
    <w:rsid w:val="001907F0"/>
    <w:rsid w:val="00190A98"/>
    <w:rsid w:val="00190CBA"/>
    <w:rsid w:val="00190E62"/>
    <w:rsid w:val="00190E84"/>
    <w:rsid w:val="00190E97"/>
    <w:rsid w:val="00190ED7"/>
    <w:rsid w:val="00190F4F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0C"/>
    <w:rsid w:val="001917C2"/>
    <w:rsid w:val="0019191D"/>
    <w:rsid w:val="00191A05"/>
    <w:rsid w:val="00191C63"/>
    <w:rsid w:val="00191D93"/>
    <w:rsid w:val="001920EE"/>
    <w:rsid w:val="001921C9"/>
    <w:rsid w:val="0019221B"/>
    <w:rsid w:val="00192259"/>
    <w:rsid w:val="00192388"/>
    <w:rsid w:val="001923B3"/>
    <w:rsid w:val="0019240C"/>
    <w:rsid w:val="0019250F"/>
    <w:rsid w:val="0019253C"/>
    <w:rsid w:val="00192548"/>
    <w:rsid w:val="001925AA"/>
    <w:rsid w:val="00192640"/>
    <w:rsid w:val="001926E3"/>
    <w:rsid w:val="00192795"/>
    <w:rsid w:val="00192978"/>
    <w:rsid w:val="00192A90"/>
    <w:rsid w:val="00192B02"/>
    <w:rsid w:val="00192B4B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13A"/>
    <w:rsid w:val="001931D8"/>
    <w:rsid w:val="001932A3"/>
    <w:rsid w:val="00193420"/>
    <w:rsid w:val="00193666"/>
    <w:rsid w:val="00193805"/>
    <w:rsid w:val="001939AD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8CA"/>
    <w:rsid w:val="001949F9"/>
    <w:rsid w:val="00194A92"/>
    <w:rsid w:val="00194DF6"/>
    <w:rsid w:val="00194F2B"/>
    <w:rsid w:val="001950AD"/>
    <w:rsid w:val="001950D4"/>
    <w:rsid w:val="001950ED"/>
    <w:rsid w:val="001952AF"/>
    <w:rsid w:val="0019542D"/>
    <w:rsid w:val="0019544F"/>
    <w:rsid w:val="00195795"/>
    <w:rsid w:val="001957FC"/>
    <w:rsid w:val="0019598B"/>
    <w:rsid w:val="00195A1C"/>
    <w:rsid w:val="00195A31"/>
    <w:rsid w:val="00195A8B"/>
    <w:rsid w:val="00195CDD"/>
    <w:rsid w:val="00195D61"/>
    <w:rsid w:val="00195E66"/>
    <w:rsid w:val="00195E78"/>
    <w:rsid w:val="00195F31"/>
    <w:rsid w:val="00196012"/>
    <w:rsid w:val="0019605A"/>
    <w:rsid w:val="0019619D"/>
    <w:rsid w:val="001962C4"/>
    <w:rsid w:val="001964CB"/>
    <w:rsid w:val="001967E7"/>
    <w:rsid w:val="00196842"/>
    <w:rsid w:val="00196878"/>
    <w:rsid w:val="00196900"/>
    <w:rsid w:val="001969D8"/>
    <w:rsid w:val="001969E9"/>
    <w:rsid w:val="00196A6B"/>
    <w:rsid w:val="00196AC6"/>
    <w:rsid w:val="00196C66"/>
    <w:rsid w:val="00196CC8"/>
    <w:rsid w:val="00196DF5"/>
    <w:rsid w:val="001976CE"/>
    <w:rsid w:val="0019770A"/>
    <w:rsid w:val="00197A5C"/>
    <w:rsid w:val="00197BC4"/>
    <w:rsid w:val="00197BED"/>
    <w:rsid w:val="00197DDB"/>
    <w:rsid w:val="00197DFA"/>
    <w:rsid w:val="00197F6B"/>
    <w:rsid w:val="001A021D"/>
    <w:rsid w:val="001A0288"/>
    <w:rsid w:val="001A0532"/>
    <w:rsid w:val="001A0571"/>
    <w:rsid w:val="001A057B"/>
    <w:rsid w:val="001A05A1"/>
    <w:rsid w:val="001A079F"/>
    <w:rsid w:val="001A08A1"/>
    <w:rsid w:val="001A08DF"/>
    <w:rsid w:val="001A0989"/>
    <w:rsid w:val="001A09D9"/>
    <w:rsid w:val="001A0A18"/>
    <w:rsid w:val="001A0B6C"/>
    <w:rsid w:val="001A0E8B"/>
    <w:rsid w:val="001A0FC9"/>
    <w:rsid w:val="001A1117"/>
    <w:rsid w:val="001A11D9"/>
    <w:rsid w:val="001A1223"/>
    <w:rsid w:val="001A1263"/>
    <w:rsid w:val="001A132D"/>
    <w:rsid w:val="001A1452"/>
    <w:rsid w:val="001A187A"/>
    <w:rsid w:val="001A1A02"/>
    <w:rsid w:val="001A1BB1"/>
    <w:rsid w:val="001A1E96"/>
    <w:rsid w:val="001A1F22"/>
    <w:rsid w:val="001A2132"/>
    <w:rsid w:val="001A226A"/>
    <w:rsid w:val="001A2271"/>
    <w:rsid w:val="001A2291"/>
    <w:rsid w:val="001A235F"/>
    <w:rsid w:val="001A251A"/>
    <w:rsid w:val="001A2599"/>
    <w:rsid w:val="001A265F"/>
    <w:rsid w:val="001A286B"/>
    <w:rsid w:val="001A2C87"/>
    <w:rsid w:val="001A2D3B"/>
    <w:rsid w:val="001A30FA"/>
    <w:rsid w:val="001A310A"/>
    <w:rsid w:val="001A337B"/>
    <w:rsid w:val="001A3545"/>
    <w:rsid w:val="001A3921"/>
    <w:rsid w:val="001A3B1D"/>
    <w:rsid w:val="001A3BEE"/>
    <w:rsid w:val="001A3E98"/>
    <w:rsid w:val="001A4036"/>
    <w:rsid w:val="001A403B"/>
    <w:rsid w:val="001A4494"/>
    <w:rsid w:val="001A4A1A"/>
    <w:rsid w:val="001A4C55"/>
    <w:rsid w:val="001A4C5B"/>
    <w:rsid w:val="001A4D83"/>
    <w:rsid w:val="001A4DEF"/>
    <w:rsid w:val="001A4E81"/>
    <w:rsid w:val="001A4FB1"/>
    <w:rsid w:val="001A5028"/>
    <w:rsid w:val="001A50AE"/>
    <w:rsid w:val="001A5157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16"/>
    <w:rsid w:val="001A6697"/>
    <w:rsid w:val="001A66BE"/>
    <w:rsid w:val="001A66D8"/>
    <w:rsid w:val="001A6869"/>
    <w:rsid w:val="001A6908"/>
    <w:rsid w:val="001A69FD"/>
    <w:rsid w:val="001A6B31"/>
    <w:rsid w:val="001A6BA4"/>
    <w:rsid w:val="001A6E8F"/>
    <w:rsid w:val="001A6F2B"/>
    <w:rsid w:val="001A71AA"/>
    <w:rsid w:val="001A72A8"/>
    <w:rsid w:val="001A7318"/>
    <w:rsid w:val="001A73BC"/>
    <w:rsid w:val="001A73D2"/>
    <w:rsid w:val="001A7407"/>
    <w:rsid w:val="001A7510"/>
    <w:rsid w:val="001A76CE"/>
    <w:rsid w:val="001A79E5"/>
    <w:rsid w:val="001A7C18"/>
    <w:rsid w:val="001A7CE9"/>
    <w:rsid w:val="001A7D31"/>
    <w:rsid w:val="001A7E44"/>
    <w:rsid w:val="001A7F5E"/>
    <w:rsid w:val="001B0051"/>
    <w:rsid w:val="001B01A2"/>
    <w:rsid w:val="001B03ED"/>
    <w:rsid w:val="001B0491"/>
    <w:rsid w:val="001B0518"/>
    <w:rsid w:val="001B0716"/>
    <w:rsid w:val="001B0729"/>
    <w:rsid w:val="001B08FF"/>
    <w:rsid w:val="001B096A"/>
    <w:rsid w:val="001B0974"/>
    <w:rsid w:val="001B097C"/>
    <w:rsid w:val="001B0F3B"/>
    <w:rsid w:val="001B0F3C"/>
    <w:rsid w:val="001B1048"/>
    <w:rsid w:val="001B105D"/>
    <w:rsid w:val="001B1348"/>
    <w:rsid w:val="001B1366"/>
    <w:rsid w:val="001B155D"/>
    <w:rsid w:val="001B155F"/>
    <w:rsid w:val="001B1B9B"/>
    <w:rsid w:val="001B1BC7"/>
    <w:rsid w:val="001B1BE8"/>
    <w:rsid w:val="001B1CB7"/>
    <w:rsid w:val="001B1D08"/>
    <w:rsid w:val="001B1D6A"/>
    <w:rsid w:val="001B1F6B"/>
    <w:rsid w:val="001B1FCF"/>
    <w:rsid w:val="001B1FF7"/>
    <w:rsid w:val="001B20F9"/>
    <w:rsid w:val="001B2305"/>
    <w:rsid w:val="001B234E"/>
    <w:rsid w:val="001B2553"/>
    <w:rsid w:val="001B277A"/>
    <w:rsid w:val="001B27AD"/>
    <w:rsid w:val="001B2955"/>
    <w:rsid w:val="001B29BD"/>
    <w:rsid w:val="001B2A5A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4EE"/>
    <w:rsid w:val="001B3772"/>
    <w:rsid w:val="001B3816"/>
    <w:rsid w:val="001B3935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1C"/>
    <w:rsid w:val="001B53EB"/>
    <w:rsid w:val="001B5591"/>
    <w:rsid w:val="001B5626"/>
    <w:rsid w:val="001B568B"/>
    <w:rsid w:val="001B56BE"/>
    <w:rsid w:val="001B56F9"/>
    <w:rsid w:val="001B571C"/>
    <w:rsid w:val="001B573E"/>
    <w:rsid w:val="001B5752"/>
    <w:rsid w:val="001B58BC"/>
    <w:rsid w:val="001B5CAC"/>
    <w:rsid w:val="001B5D85"/>
    <w:rsid w:val="001B5F96"/>
    <w:rsid w:val="001B6018"/>
    <w:rsid w:val="001B6153"/>
    <w:rsid w:val="001B6170"/>
    <w:rsid w:val="001B61F6"/>
    <w:rsid w:val="001B652C"/>
    <w:rsid w:val="001B6542"/>
    <w:rsid w:val="001B6681"/>
    <w:rsid w:val="001B687C"/>
    <w:rsid w:val="001B6FBC"/>
    <w:rsid w:val="001B70D2"/>
    <w:rsid w:val="001B7147"/>
    <w:rsid w:val="001B7250"/>
    <w:rsid w:val="001B7395"/>
    <w:rsid w:val="001B74F1"/>
    <w:rsid w:val="001B77E3"/>
    <w:rsid w:val="001B7908"/>
    <w:rsid w:val="001B792B"/>
    <w:rsid w:val="001B7AE2"/>
    <w:rsid w:val="001B7B8B"/>
    <w:rsid w:val="001B7CF7"/>
    <w:rsid w:val="001B7D42"/>
    <w:rsid w:val="001B7E17"/>
    <w:rsid w:val="001C0094"/>
    <w:rsid w:val="001C009A"/>
    <w:rsid w:val="001C00C0"/>
    <w:rsid w:val="001C02CF"/>
    <w:rsid w:val="001C03FF"/>
    <w:rsid w:val="001C04F1"/>
    <w:rsid w:val="001C04FF"/>
    <w:rsid w:val="001C052B"/>
    <w:rsid w:val="001C0872"/>
    <w:rsid w:val="001C0945"/>
    <w:rsid w:val="001C0A32"/>
    <w:rsid w:val="001C0A6C"/>
    <w:rsid w:val="001C0AB4"/>
    <w:rsid w:val="001C0BDB"/>
    <w:rsid w:val="001C0C60"/>
    <w:rsid w:val="001C0D86"/>
    <w:rsid w:val="001C0DB2"/>
    <w:rsid w:val="001C0F69"/>
    <w:rsid w:val="001C1495"/>
    <w:rsid w:val="001C1A27"/>
    <w:rsid w:val="001C1ABD"/>
    <w:rsid w:val="001C1DFD"/>
    <w:rsid w:val="001C1F52"/>
    <w:rsid w:val="001C1FD6"/>
    <w:rsid w:val="001C1FDE"/>
    <w:rsid w:val="001C2128"/>
    <w:rsid w:val="001C23F9"/>
    <w:rsid w:val="001C2541"/>
    <w:rsid w:val="001C258D"/>
    <w:rsid w:val="001C265D"/>
    <w:rsid w:val="001C27CA"/>
    <w:rsid w:val="001C2A69"/>
    <w:rsid w:val="001C2AA1"/>
    <w:rsid w:val="001C2D44"/>
    <w:rsid w:val="001C2DC1"/>
    <w:rsid w:val="001C300B"/>
    <w:rsid w:val="001C30D3"/>
    <w:rsid w:val="001C31D1"/>
    <w:rsid w:val="001C324A"/>
    <w:rsid w:val="001C3382"/>
    <w:rsid w:val="001C3573"/>
    <w:rsid w:val="001C37EF"/>
    <w:rsid w:val="001C3A8C"/>
    <w:rsid w:val="001C3B3F"/>
    <w:rsid w:val="001C3B54"/>
    <w:rsid w:val="001C3C47"/>
    <w:rsid w:val="001C3D50"/>
    <w:rsid w:val="001C3DE6"/>
    <w:rsid w:val="001C4063"/>
    <w:rsid w:val="001C40BD"/>
    <w:rsid w:val="001C43AB"/>
    <w:rsid w:val="001C4574"/>
    <w:rsid w:val="001C4647"/>
    <w:rsid w:val="001C4820"/>
    <w:rsid w:val="001C48C6"/>
    <w:rsid w:val="001C4ADE"/>
    <w:rsid w:val="001C4B36"/>
    <w:rsid w:val="001C4B55"/>
    <w:rsid w:val="001C4C2D"/>
    <w:rsid w:val="001C4F6F"/>
    <w:rsid w:val="001C4FCF"/>
    <w:rsid w:val="001C5384"/>
    <w:rsid w:val="001C56A4"/>
    <w:rsid w:val="001C57E2"/>
    <w:rsid w:val="001C5816"/>
    <w:rsid w:val="001C59D5"/>
    <w:rsid w:val="001C5AE1"/>
    <w:rsid w:val="001C5CC5"/>
    <w:rsid w:val="001C5EFB"/>
    <w:rsid w:val="001C5F57"/>
    <w:rsid w:val="001C607C"/>
    <w:rsid w:val="001C608F"/>
    <w:rsid w:val="001C6207"/>
    <w:rsid w:val="001C6451"/>
    <w:rsid w:val="001C65DD"/>
    <w:rsid w:val="001C6660"/>
    <w:rsid w:val="001C66F7"/>
    <w:rsid w:val="001C6791"/>
    <w:rsid w:val="001C6A29"/>
    <w:rsid w:val="001C6A2E"/>
    <w:rsid w:val="001C6AE4"/>
    <w:rsid w:val="001C6B45"/>
    <w:rsid w:val="001C6D29"/>
    <w:rsid w:val="001C6D65"/>
    <w:rsid w:val="001C6D8E"/>
    <w:rsid w:val="001C6EAD"/>
    <w:rsid w:val="001C6F54"/>
    <w:rsid w:val="001C6FFD"/>
    <w:rsid w:val="001C7045"/>
    <w:rsid w:val="001C708C"/>
    <w:rsid w:val="001C71F2"/>
    <w:rsid w:val="001C76C2"/>
    <w:rsid w:val="001C77F9"/>
    <w:rsid w:val="001C7804"/>
    <w:rsid w:val="001C78B3"/>
    <w:rsid w:val="001C7950"/>
    <w:rsid w:val="001C79B9"/>
    <w:rsid w:val="001C7A37"/>
    <w:rsid w:val="001C7AD6"/>
    <w:rsid w:val="001C7B1E"/>
    <w:rsid w:val="001C7D4B"/>
    <w:rsid w:val="001C7E3B"/>
    <w:rsid w:val="001C7E83"/>
    <w:rsid w:val="001C7EA9"/>
    <w:rsid w:val="001C7FE6"/>
    <w:rsid w:val="001D005F"/>
    <w:rsid w:val="001D0146"/>
    <w:rsid w:val="001D018B"/>
    <w:rsid w:val="001D025E"/>
    <w:rsid w:val="001D03B4"/>
    <w:rsid w:val="001D0538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C51"/>
    <w:rsid w:val="001D1C9C"/>
    <w:rsid w:val="001D1D7E"/>
    <w:rsid w:val="001D1E40"/>
    <w:rsid w:val="001D1F6E"/>
    <w:rsid w:val="001D1FAA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0A"/>
    <w:rsid w:val="001D2A44"/>
    <w:rsid w:val="001D2D65"/>
    <w:rsid w:val="001D2D6D"/>
    <w:rsid w:val="001D2E45"/>
    <w:rsid w:val="001D2E48"/>
    <w:rsid w:val="001D30A7"/>
    <w:rsid w:val="001D30B5"/>
    <w:rsid w:val="001D30E0"/>
    <w:rsid w:val="001D3106"/>
    <w:rsid w:val="001D3145"/>
    <w:rsid w:val="001D32F6"/>
    <w:rsid w:val="001D3313"/>
    <w:rsid w:val="001D332E"/>
    <w:rsid w:val="001D334D"/>
    <w:rsid w:val="001D33A5"/>
    <w:rsid w:val="001D35A2"/>
    <w:rsid w:val="001D35B4"/>
    <w:rsid w:val="001D36F1"/>
    <w:rsid w:val="001D37F7"/>
    <w:rsid w:val="001D383D"/>
    <w:rsid w:val="001D3A65"/>
    <w:rsid w:val="001D3C6D"/>
    <w:rsid w:val="001D3CC4"/>
    <w:rsid w:val="001D3E21"/>
    <w:rsid w:val="001D3ECA"/>
    <w:rsid w:val="001D3EDA"/>
    <w:rsid w:val="001D3F16"/>
    <w:rsid w:val="001D40A9"/>
    <w:rsid w:val="001D410B"/>
    <w:rsid w:val="001D42BA"/>
    <w:rsid w:val="001D4662"/>
    <w:rsid w:val="001D48E8"/>
    <w:rsid w:val="001D4BC1"/>
    <w:rsid w:val="001D4C8D"/>
    <w:rsid w:val="001D4D31"/>
    <w:rsid w:val="001D4E44"/>
    <w:rsid w:val="001D524D"/>
    <w:rsid w:val="001D52C7"/>
    <w:rsid w:val="001D52E8"/>
    <w:rsid w:val="001D544A"/>
    <w:rsid w:val="001D547D"/>
    <w:rsid w:val="001D55F4"/>
    <w:rsid w:val="001D59C5"/>
    <w:rsid w:val="001D5CA2"/>
    <w:rsid w:val="001D5CBD"/>
    <w:rsid w:val="001D5E23"/>
    <w:rsid w:val="001D5E6A"/>
    <w:rsid w:val="001D5EAF"/>
    <w:rsid w:val="001D6022"/>
    <w:rsid w:val="001D63C7"/>
    <w:rsid w:val="001D63D0"/>
    <w:rsid w:val="001D6453"/>
    <w:rsid w:val="001D66EF"/>
    <w:rsid w:val="001D69B1"/>
    <w:rsid w:val="001D6A98"/>
    <w:rsid w:val="001D6ADB"/>
    <w:rsid w:val="001D6C4D"/>
    <w:rsid w:val="001D6D6F"/>
    <w:rsid w:val="001D6F71"/>
    <w:rsid w:val="001D6F88"/>
    <w:rsid w:val="001D721F"/>
    <w:rsid w:val="001D72DE"/>
    <w:rsid w:val="001D7354"/>
    <w:rsid w:val="001D7400"/>
    <w:rsid w:val="001D7454"/>
    <w:rsid w:val="001D7531"/>
    <w:rsid w:val="001D78D8"/>
    <w:rsid w:val="001D78EE"/>
    <w:rsid w:val="001D791A"/>
    <w:rsid w:val="001D7A18"/>
    <w:rsid w:val="001D7A43"/>
    <w:rsid w:val="001D7B14"/>
    <w:rsid w:val="001D7CB0"/>
    <w:rsid w:val="001E0212"/>
    <w:rsid w:val="001E0285"/>
    <w:rsid w:val="001E044D"/>
    <w:rsid w:val="001E044E"/>
    <w:rsid w:val="001E0466"/>
    <w:rsid w:val="001E0555"/>
    <w:rsid w:val="001E05D8"/>
    <w:rsid w:val="001E06C7"/>
    <w:rsid w:val="001E0744"/>
    <w:rsid w:val="001E07C0"/>
    <w:rsid w:val="001E07C5"/>
    <w:rsid w:val="001E0981"/>
    <w:rsid w:val="001E0A3B"/>
    <w:rsid w:val="001E0A58"/>
    <w:rsid w:val="001E0A9C"/>
    <w:rsid w:val="001E0BD5"/>
    <w:rsid w:val="001E0D4E"/>
    <w:rsid w:val="001E1036"/>
    <w:rsid w:val="001E10BE"/>
    <w:rsid w:val="001E1158"/>
    <w:rsid w:val="001E11A9"/>
    <w:rsid w:val="001E13E0"/>
    <w:rsid w:val="001E13EB"/>
    <w:rsid w:val="001E1599"/>
    <w:rsid w:val="001E15D2"/>
    <w:rsid w:val="001E1706"/>
    <w:rsid w:val="001E174E"/>
    <w:rsid w:val="001E187E"/>
    <w:rsid w:val="001E18EA"/>
    <w:rsid w:val="001E19A1"/>
    <w:rsid w:val="001E19CE"/>
    <w:rsid w:val="001E19E3"/>
    <w:rsid w:val="001E1A5D"/>
    <w:rsid w:val="001E1A85"/>
    <w:rsid w:val="001E1AEC"/>
    <w:rsid w:val="001E1C68"/>
    <w:rsid w:val="001E1C96"/>
    <w:rsid w:val="001E1E02"/>
    <w:rsid w:val="001E1F17"/>
    <w:rsid w:val="001E1F8E"/>
    <w:rsid w:val="001E1F97"/>
    <w:rsid w:val="001E213F"/>
    <w:rsid w:val="001E2236"/>
    <w:rsid w:val="001E228A"/>
    <w:rsid w:val="001E2319"/>
    <w:rsid w:val="001E23A3"/>
    <w:rsid w:val="001E2413"/>
    <w:rsid w:val="001E249C"/>
    <w:rsid w:val="001E261D"/>
    <w:rsid w:val="001E262D"/>
    <w:rsid w:val="001E2748"/>
    <w:rsid w:val="001E274A"/>
    <w:rsid w:val="001E2867"/>
    <w:rsid w:val="001E2A48"/>
    <w:rsid w:val="001E2A58"/>
    <w:rsid w:val="001E2C17"/>
    <w:rsid w:val="001E2C76"/>
    <w:rsid w:val="001E319D"/>
    <w:rsid w:val="001E33B9"/>
    <w:rsid w:val="001E33FE"/>
    <w:rsid w:val="001E35C9"/>
    <w:rsid w:val="001E36EB"/>
    <w:rsid w:val="001E37E8"/>
    <w:rsid w:val="001E382B"/>
    <w:rsid w:val="001E3842"/>
    <w:rsid w:val="001E38A4"/>
    <w:rsid w:val="001E393B"/>
    <w:rsid w:val="001E3CCE"/>
    <w:rsid w:val="001E3DF0"/>
    <w:rsid w:val="001E3EE6"/>
    <w:rsid w:val="001E3F70"/>
    <w:rsid w:val="001E4078"/>
    <w:rsid w:val="001E4597"/>
    <w:rsid w:val="001E46F8"/>
    <w:rsid w:val="001E4909"/>
    <w:rsid w:val="001E49FB"/>
    <w:rsid w:val="001E4B4F"/>
    <w:rsid w:val="001E4B62"/>
    <w:rsid w:val="001E4C75"/>
    <w:rsid w:val="001E4C7F"/>
    <w:rsid w:val="001E4CF1"/>
    <w:rsid w:val="001E4D15"/>
    <w:rsid w:val="001E4D57"/>
    <w:rsid w:val="001E4D7F"/>
    <w:rsid w:val="001E4E00"/>
    <w:rsid w:val="001E4EAF"/>
    <w:rsid w:val="001E506F"/>
    <w:rsid w:val="001E51D5"/>
    <w:rsid w:val="001E538C"/>
    <w:rsid w:val="001E5438"/>
    <w:rsid w:val="001E576A"/>
    <w:rsid w:val="001E57FB"/>
    <w:rsid w:val="001E5876"/>
    <w:rsid w:val="001E59DC"/>
    <w:rsid w:val="001E59EB"/>
    <w:rsid w:val="001E5B12"/>
    <w:rsid w:val="001E5BAE"/>
    <w:rsid w:val="001E5BB9"/>
    <w:rsid w:val="001E5BDA"/>
    <w:rsid w:val="001E5D4E"/>
    <w:rsid w:val="001E5D9B"/>
    <w:rsid w:val="001E5E11"/>
    <w:rsid w:val="001E5E52"/>
    <w:rsid w:val="001E5FC9"/>
    <w:rsid w:val="001E613E"/>
    <w:rsid w:val="001E6655"/>
    <w:rsid w:val="001E671F"/>
    <w:rsid w:val="001E699D"/>
    <w:rsid w:val="001E6A7F"/>
    <w:rsid w:val="001E6C7D"/>
    <w:rsid w:val="001E6DCD"/>
    <w:rsid w:val="001E6E00"/>
    <w:rsid w:val="001E6EAC"/>
    <w:rsid w:val="001E6EB7"/>
    <w:rsid w:val="001E6EC0"/>
    <w:rsid w:val="001E7077"/>
    <w:rsid w:val="001E709A"/>
    <w:rsid w:val="001E70E1"/>
    <w:rsid w:val="001E7381"/>
    <w:rsid w:val="001E74C5"/>
    <w:rsid w:val="001E76AB"/>
    <w:rsid w:val="001E772F"/>
    <w:rsid w:val="001E7826"/>
    <w:rsid w:val="001E7833"/>
    <w:rsid w:val="001E794B"/>
    <w:rsid w:val="001E7956"/>
    <w:rsid w:val="001E7986"/>
    <w:rsid w:val="001E79C7"/>
    <w:rsid w:val="001E7A1B"/>
    <w:rsid w:val="001E7CC1"/>
    <w:rsid w:val="001E7E41"/>
    <w:rsid w:val="001E7EE7"/>
    <w:rsid w:val="001E7F28"/>
    <w:rsid w:val="001F0240"/>
    <w:rsid w:val="001F02C2"/>
    <w:rsid w:val="001F0366"/>
    <w:rsid w:val="001F0453"/>
    <w:rsid w:val="001F04C5"/>
    <w:rsid w:val="001F0527"/>
    <w:rsid w:val="001F06BF"/>
    <w:rsid w:val="001F07D0"/>
    <w:rsid w:val="001F08B1"/>
    <w:rsid w:val="001F09A4"/>
    <w:rsid w:val="001F0AF2"/>
    <w:rsid w:val="001F0BD7"/>
    <w:rsid w:val="001F0DB4"/>
    <w:rsid w:val="001F0EB6"/>
    <w:rsid w:val="001F123F"/>
    <w:rsid w:val="001F16F7"/>
    <w:rsid w:val="001F1767"/>
    <w:rsid w:val="001F18BD"/>
    <w:rsid w:val="001F1927"/>
    <w:rsid w:val="001F1AD5"/>
    <w:rsid w:val="001F1AF3"/>
    <w:rsid w:val="001F1B0D"/>
    <w:rsid w:val="001F1B2E"/>
    <w:rsid w:val="001F1B90"/>
    <w:rsid w:val="001F1B9B"/>
    <w:rsid w:val="001F1E37"/>
    <w:rsid w:val="001F1E89"/>
    <w:rsid w:val="001F1F0E"/>
    <w:rsid w:val="001F1FE6"/>
    <w:rsid w:val="001F2005"/>
    <w:rsid w:val="001F204B"/>
    <w:rsid w:val="001F20FE"/>
    <w:rsid w:val="001F26F5"/>
    <w:rsid w:val="001F2743"/>
    <w:rsid w:val="001F2B86"/>
    <w:rsid w:val="001F2B90"/>
    <w:rsid w:val="001F2D0E"/>
    <w:rsid w:val="001F2F27"/>
    <w:rsid w:val="001F301E"/>
    <w:rsid w:val="001F31D7"/>
    <w:rsid w:val="001F31F7"/>
    <w:rsid w:val="001F320B"/>
    <w:rsid w:val="001F3372"/>
    <w:rsid w:val="001F33A5"/>
    <w:rsid w:val="001F3466"/>
    <w:rsid w:val="001F35F3"/>
    <w:rsid w:val="001F379F"/>
    <w:rsid w:val="001F37EF"/>
    <w:rsid w:val="001F381A"/>
    <w:rsid w:val="001F3826"/>
    <w:rsid w:val="001F3BBF"/>
    <w:rsid w:val="001F3D69"/>
    <w:rsid w:val="001F3FA7"/>
    <w:rsid w:val="001F401B"/>
    <w:rsid w:val="001F401D"/>
    <w:rsid w:val="001F420C"/>
    <w:rsid w:val="001F42B8"/>
    <w:rsid w:val="001F43A1"/>
    <w:rsid w:val="001F44A1"/>
    <w:rsid w:val="001F4563"/>
    <w:rsid w:val="001F4584"/>
    <w:rsid w:val="001F46A5"/>
    <w:rsid w:val="001F46F1"/>
    <w:rsid w:val="001F474C"/>
    <w:rsid w:val="001F477C"/>
    <w:rsid w:val="001F47CE"/>
    <w:rsid w:val="001F48C3"/>
    <w:rsid w:val="001F497D"/>
    <w:rsid w:val="001F49A2"/>
    <w:rsid w:val="001F4AD4"/>
    <w:rsid w:val="001F4BC0"/>
    <w:rsid w:val="001F4C6C"/>
    <w:rsid w:val="001F4F73"/>
    <w:rsid w:val="001F50F0"/>
    <w:rsid w:val="001F5596"/>
    <w:rsid w:val="001F573A"/>
    <w:rsid w:val="001F57FF"/>
    <w:rsid w:val="001F592C"/>
    <w:rsid w:val="001F59E3"/>
    <w:rsid w:val="001F5D01"/>
    <w:rsid w:val="001F5E0C"/>
    <w:rsid w:val="001F618C"/>
    <w:rsid w:val="001F61F7"/>
    <w:rsid w:val="001F6225"/>
    <w:rsid w:val="001F6284"/>
    <w:rsid w:val="001F6305"/>
    <w:rsid w:val="001F63AB"/>
    <w:rsid w:val="001F63E0"/>
    <w:rsid w:val="001F64AA"/>
    <w:rsid w:val="001F6586"/>
    <w:rsid w:val="001F65AF"/>
    <w:rsid w:val="001F65C8"/>
    <w:rsid w:val="001F672D"/>
    <w:rsid w:val="001F6877"/>
    <w:rsid w:val="001F68DE"/>
    <w:rsid w:val="001F69B0"/>
    <w:rsid w:val="001F69CD"/>
    <w:rsid w:val="001F6BC1"/>
    <w:rsid w:val="001F6CC0"/>
    <w:rsid w:val="001F6D1F"/>
    <w:rsid w:val="001F7413"/>
    <w:rsid w:val="001F75CB"/>
    <w:rsid w:val="001F76BC"/>
    <w:rsid w:val="001F76D5"/>
    <w:rsid w:val="001F77A5"/>
    <w:rsid w:val="001F78CE"/>
    <w:rsid w:val="001F7AB1"/>
    <w:rsid w:val="001F7B69"/>
    <w:rsid w:val="001F7C18"/>
    <w:rsid w:val="001F7D44"/>
    <w:rsid w:val="00200173"/>
    <w:rsid w:val="0020049A"/>
    <w:rsid w:val="00200537"/>
    <w:rsid w:val="00200603"/>
    <w:rsid w:val="00200695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41"/>
    <w:rsid w:val="0020127D"/>
    <w:rsid w:val="002012A1"/>
    <w:rsid w:val="0020138F"/>
    <w:rsid w:val="002013A1"/>
    <w:rsid w:val="00201445"/>
    <w:rsid w:val="002014CA"/>
    <w:rsid w:val="00201764"/>
    <w:rsid w:val="0020185E"/>
    <w:rsid w:val="00201976"/>
    <w:rsid w:val="002019FD"/>
    <w:rsid w:val="00201BB7"/>
    <w:rsid w:val="00201BD7"/>
    <w:rsid w:val="00201C7C"/>
    <w:rsid w:val="00201DE6"/>
    <w:rsid w:val="00201E33"/>
    <w:rsid w:val="00201F86"/>
    <w:rsid w:val="00201F96"/>
    <w:rsid w:val="002021CA"/>
    <w:rsid w:val="00202262"/>
    <w:rsid w:val="00202357"/>
    <w:rsid w:val="002023DC"/>
    <w:rsid w:val="002023F3"/>
    <w:rsid w:val="00202438"/>
    <w:rsid w:val="00202440"/>
    <w:rsid w:val="002025B2"/>
    <w:rsid w:val="0020266B"/>
    <w:rsid w:val="002027E9"/>
    <w:rsid w:val="002028B9"/>
    <w:rsid w:val="00202BB3"/>
    <w:rsid w:val="00202C76"/>
    <w:rsid w:val="00202DAD"/>
    <w:rsid w:val="00203053"/>
    <w:rsid w:val="002030C1"/>
    <w:rsid w:val="002030EB"/>
    <w:rsid w:val="002030FE"/>
    <w:rsid w:val="00203176"/>
    <w:rsid w:val="0020331B"/>
    <w:rsid w:val="00203355"/>
    <w:rsid w:val="002033B7"/>
    <w:rsid w:val="002034CD"/>
    <w:rsid w:val="00203548"/>
    <w:rsid w:val="002035FF"/>
    <w:rsid w:val="00203F91"/>
    <w:rsid w:val="002040BD"/>
    <w:rsid w:val="002040CC"/>
    <w:rsid w:val="0020424A"/>
    <w:rsid w:val="0020447D"/>
    <w:rsid w:val="0020455B"/>
    <w:rsid w:val="00204617"/>
    <w:rsid w:val="0020464A"/>
    <w:rsid w:val="002046B0"/>
    <w:rsid w:val="00204804"/>
    <w:rsid w:val="00204857"/>
    <w:rsid w:val="00204914"/>
    <w:rsid w:val="0020494D"/>
    <w:rsid w:val="00204C43"/>
    <w:rsid w:val="00204C7B"/>
    <w:rsid w:val="00204CDE"/>
    <w:rsid w:val="00204E57"/>
    <w:rsid w:val="00204EE2"/>
    <w:rsid w:val="00204F81"/>
    <w:rsid w:val="00205051"/>
    <w:rsid w:val="002050D1"/>
    <w:rsid w:val="002050FA"/>
    <w:rsid w:val="002054AB"/>
    <w:rsid w:val="00205637"/>
    <w:rsid w:val="00205655"/>
    <w:rsid w:val="0020587A"/>
    <w:rsid w:val="002058DE"/>
    <w:rsid w:val="00205A16"/>
    <w:rsid w:val="00205B06"/>
    <w:rsid w:val="00205B39"/>
    <w:rsid w:val="00205B3B"/>
    <w:rsid w:val="00205C14"/>
    <w:rsid w:val="00205C38"/>
    <w:rsid w:val="00205CDD"/>
    <w:rsid w:val="00205D80"/>
    <w:rsid w:val="0020614E"/>
    <w:rsid w:val="0020616B"/>
    <w:rsid w:val="00206191"/>
    <w:rsid w:val="00206263"/>
    <w:rsid w:val="0020633C"/>
    <w:rsid w:val="002064F5"/>
    <w:rsid w:val="00206592"/>
    <w:rsid w:val="00206659"/>
    <w:rsid w:val="00206750"/>
    <w:rsid w:val="0020696D"/>
    <w:rsid w:val="00206A08"/>
    <w:rsid w:val="00206A19"/>
    <w:rsid w:val="00206A6D"/>
    <w:rsid w:val="00206B07"/>
    <w:rsid w:val="00206F72"/>
    <w:rsid w:val="00206FB3"/>
    <w:rsid w:val="00206FD2"/>
    <w:rsid w:val="002070A4"/>
    <w:rsid w:val="00207139"/>
    <w:rsid w:val="00207372"/>
    <w:rsid w:val="002073BD"/>
    <w:rsid w:val="002073C1"/>
    <w:rsid w:val="002074F9"/>
    <w:rsid w:val="002075A4"/>
    <w:rsid w:val="00207B11"/>
    <w:rsid w:val="00207BA6"/>
    <w:rsid w:val="00207D75"/>
    <w:rsid w:val="00207E5B"/>
    <w:rsid w:val="00207F38"/>
    <w:rsid w:val="0021006B"/>
    <w:rsid w:val="00210196"/>
    <w:rsid w:val="00210211"/>
    <w:rsid w:val="00210396"/>
    <w:rsid w:val="00210492"/>
    <w:rsid w:val="002105D2"/>
    <w:rsid w:val="002108AF"/>
    <w:rsid w:val="00210974"/>
    <w:rsid w:val="00210A96"/>
    <w:rsid w:val="00210B08"/>
    <w:rsid w:val="00210B42"/>
    <w:rsid w:val="00210CFE"/>
    <w:rsid w:val="00210FD9"/>
    <w:rsid w:val="002112E9"/>
    <w:rsid w:val="002117C6"/>
    <w:rsid w:val="00211939"/>
    <w:rsid w:val="00211AC7"/>
    <w:rsid w:val="00211B03"/>
    <w:rsid w:val="00211B79"/>
    <w:rsid w:val="00211BF0"/>
    <w:rsid w:val="00211C3A"/>
    <w:rsid w:val="00211CD1"/>
    <w:rsid w:val="00211DA9"/>
    <w:rsid w:val="00211E10"/>
    <w:rsid w:val="00211E9E"/>
    <w:rsid w:val="0021211B"/>
    <w:rsid w:val="00212147"/>
    <w:rsid w:val="00212220"/>
    <w:rsid w:val="0021223F"/>
    <w:rsid w:val="00212303"/>
    <w:rsid w:val="00212590"/>
    <w:rsid w:val="002125C8"/>
    <w:rsid w:val="00212735"/>
    <w:rsid w:val="0021288A"/>
    <w:rsid w:val="002129A2"/>
    <w:rsid w:val="00212ABA"/>
    <w:rsid w:val="00212D4A"/>
    <w:rsid w:val="00212D61"/>
    <w:rsid w:val="00212DE4"/>
    <w:rsid w:val="00212E36"/>
    <w:rsid w:val="00212E8C"/>
    <w:rsid w:val="0021301D"/>
    <w:rsid w:val="002130B9"/>
    <w:rsid w:val="00213110"/>
    <w:rsid w:val="00213258"/>
    <w:rsid w:val="0021333C"/>
    <w:rsid w:val="002133CA"/>
    <w:rsid w:val="00213649"/>
    <w:rsid w:val="00213731"/>
    <w:rsid w:val="0021388A"/>
    <w:rsid w:val="002139EE"/>
    <w:rsid w:val="00213B6F"/>
    <w:rsid w:val="00213DDC"/>
    <w:rsid w:val="00213E81"/>
    <w:rsid w:val="00213F66"/>
    <w:rsid w:val="00214116"/>
    <w:rsid w:val="00214117"/>
    <w:rsid w:val="0021417A"/>
    <w:rsid w:val="002141AF"/>
    <w:rsid w:val="0021425A"/>
    <w:rsid w:val="0021446B"/>
    <w:rsid w:val="0021454A"/>
    <w:rsid w:val="0021464F"/>
    <w:rsid w:val="0021470C"/>
    <w:rsid w:val="00214A2C"/>
    <w:rsid w:val="00214A48"/>
    <w:rsid w:val="00214F31"/>
    <w:rsid w:val="002150B2"/>
    <w:rsid w:val="002150FF"/>
    <w:rsid w:val="0021515B"/>
    <w:rsid w:val="00215567"/>
    <w:rsid w:val="002157EB"/>
    <w:rsid w:val="00215ADE"/>
    <w:rsid w:val="00215DF7"/>
    <w:rsid w:val="00216107"/>
    <w:rsid w:val="00216191"/>
    <w:rsid w:val="002161AB"/>
    <w:rsid w:val="00216374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6FA8"/>
    <w:rsid w:val="00217032"/>
    <w:rsid w:val="00217034"/>
    <w:rsid w:val="002170D0"/>
    <w:rsid w:val="0021722B"/>
    <w:rsid w:val="0021757B"/>
    <w:rsid w:val="002175CB"/>
    <w:rsid w:val="0021763D"/>
    <w:rsid w:val="00217654"/>
    <w:rsid w:val="002177F2"/>
    <w:rsid w:val="00217C08"/>
    <w:rsid w:val="00217D15"/>
    <w:rsid w:val="00217DAB"/>
    <w:rsid w:val="00217DDB"/>
    <w:rsid w:val="00217FA3"/>
    <w:rsid w:val="00220240"/>
    <w:rsid w:val="002202EC"/>
    <w:rsid w:val="0022033F"/>
    <w:rsid w:val="0022034F"/>
    <w:rsid w:val="002205AC"/>
    <w:rsid w:val="0022091A"/>
    <w:rsid w:val="00220AAB"/>
    <w:rsid w:val="00220AB5"/>
    <w:rsid w:val="00220AFB"/>
    <w:rsid w:val="00220B12"/>
    <w:rsid w:val="00220DEF"/>
    <w:rsid w:val="00220ED1"/>
    <w:rsid w:val="00220F19"/>
    <w:rsid w:val="0022101F"/>
    <w:rsid w:val="002212F4"/>
    <w:rsid w:val="002215B4"/>
    <w:rsid w:val="00221714"/>
    <w:rsid w:val="002218B2"/>
    <w:rsid w:val="0022194A"/>
    <w:rsid w:val="00221970"/>
    <w:rsid w:val="00221A26"/>
    <w:rsid w:val="00221B49"/>
    <w:rsid w:val="00221CC1"/>
    <w:rsid w:val="00221F2D"/>
    <w:rsid w:val="00221F67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42"/>
    <w:rsid w:val="00222AAB"/>
    <w:rsid w:val="00222AEC"/>
    <w:rsid w:val="00222D03"/>
    <w:rsid w:val="00222F04"/>
    <w:rsid w:val="00222F25"/>
    <w:rsid w:val="00222F75"/>
    <w:rsid w:val="002232C9"/>
    <w:rsid w:val="0022344D"/>
    <w:rsid w:val="0022367C"/>
    <w:rsid w:val="002236E3"/>
    <w:rsid w:val="002238FA"/>
    <w:rsid w:val="00223A65"/>
    <w:rsid w:val="00223B0B"/>
    <w:rsid w:val="00223BE0"/>
    <w:rsid w:val="00223C20"/>
    <w:rsid w:val="00223CE6"/>
    <w:rsid w:val="00223F02"/>
    <w:rsid w:val="00223F08"/>
    <w:rsid w:val="0022408E"/>
    <w:rsid w:val="0022411D"/>
    <w:rsid w:val="0022416A"/>
    <w:rsid w:val="0022418C"/>
    <w:rsid w:val="00224420"/>
    <w:rsid w:val="00224448"/>
    <w:rsid w:val="002246A6"/>
    <w:rsid w:val="002246FF"/>
    <w:rsid w:val="00224839"/>
    <w:rsid w:val="00224A01"/>
    <w:rsid w:val="00224B94"/>
    <w:rsid w:val="00224BB5"/>
    <w:rsid w:val="00224CB1"/>
    <w:rsid w:val="00224D82"/>
    <w:rsid w:val="00224E03"/>
    <w:rsid w:val="00224F07"/>
    <w:rsid w:val="002250D4"/>
    <w:rsid w:val="00225228"/>
    <w:rsid w:val="00225280"/>
    <w:rsid w:val="0022538C"/>
    <w:rsid w:val="00225596"/>
    <w:rsid w:val="002255C5"/>
    <w:rsid w:val="0022563A"/>
    <w:rsid w:val="002259F0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5D"/>
    <w:rsid w:val="002267A8"/>
    <w:rsid w:val="002268F5"/>
    <w:rsid w:val="00226953"/>
    <w:rsid w:val="002269E0"/>
    <w:rsid w:val="00226B50"/>
    <w:rsid w:val="00226B70"/>
    <w:rsid w:val="00226BDA"/>
    <w:rsid w:val="00226D5F"/>
    <w:rsid w:val="00226D86"/>
    <w:rsid w:val="00226F80"/>
    <w:rsid w:val="00226F93"/>
    <w:rsid w:val="00226F98"/>
    <w:rsid w:val="00226FD2"/>
    <w:rsid w:val="00227201"/>
    <w:rsid w:val="002272B1"/>
    <w:rsid w:val="002273AC"/>
    <w:rsid w:val="002275E8"/>
    <w:rsid w:val="002278B1"/>
    <w:rsid w:val="00227D3B"/>
    <w:rsid w:val="00227E86"/>
    <w:rsid w:val="00227F69"/>
    <w:rsid w:val="00227F7F"/>
    <w:rsid w:val="00227F8F"/>
    <w:rsid w:val="00227FC5"/>
    <w:rsid w:val="00230194"/>
    <w:rsid w:val="002303A6"/>
    <w:rsid w:val="002305EC"/>
    <w:rsid w:val="0023081C"/>
    <w:rsid w:val="00230892"/>
    <w:rsid w:val="002309BB"/>
    <w:rsid w:val="00230A79"/>
    <w:rsid w:val="00230AA3"/>
    <w:rsid w:val="00230B92"/>
    <w:rsid w:val="00230F0C"/>
    <w:rsid w:val="00230F67"/>
    <w:rsid w:val="002316D8"/>
    <w:rsid w:val="002316EC"/>
    <w:rsid w:val="002317FB"/>
    <w:rsid w:val="002318F3"/>
    <w:rsid w:val="00231919"/>
    <w:rsid w:val="00231A48"/>
    <w:rsid w:val="00231ABA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8C2"/>
    <w:rsid w:val="002329B7"/>
    <w:rsid w:val="002329FA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17"/>
    <w:rsid w:val="0023355F"/>
    <w:rsid w:val="0023357F"/>
    <w:rsid w:val="002335B1"/>
    <w:rsid w:val="002335FE"/>
    <w:rsid w:val="002337C3"/>
    <w:rsid w:val="002337FF"/>
    <w:rsid w:val="00233806"/>
    <w:rsid w:val="0023381D"/>
    <w:rsid w:val="002339F3"/>
    <w:rsid w:val="00233DFD"/>
    <w:rsid w:val="00234622"/>
    <w:rsid w:val="0023464A"/>
    <w:rsid w:val="0023469F"/>
    <w:rsid w:val="002347AA"/>
    <w:rsid w:val="0023489F"/>
    <w:rsid w:val="0023494F"/>
    <w:rsid w:val="00234A7A"/>
    <w:rsid w:val="00234AB6"/>
    <w:rsid w:val="00234AC9"/>
    <w:rsid w:val="00234B62"/>
    <w:rsid w:val="00234B79"/>
    <w:rsid w:val="00234C64"/>
    <w:rsid w:val="00234CB7"/>
    <w:rsid w:val="00234F47"/>
    <w:rsid w:val="002350B9"/>
    <w:rsid w:val="002353D5"/>
    <w:rsid w:val="002353E4"/>
    <w:rsid w:val="002353EC"/>
    <w:rsid w:val="002353F4"/>
    <w:rsid w:val="002355C2"/>
    <w:rsid w:val="0023582F"/>
    <w:rsid w:val="00235AC2"/>
    <w:rsid w:val="00235C3E"/>
    <w:rsid w:val="00235F36"/>
    <w:rsid w:val="00235FF0"/>
    <w:rsid w:val="002360AE"/>
    <w:rsid w:val="0023610A"/>
    <w:rsid w:val="0023613F"/>
    <w:rsid w:val="0023626A"/>
    <w:rsid w:val="00236348"/>
    <w:rsid w:val="00236410"/>
    <w:rsid w:val="00236442"/>
    <w:rsid w:val="002365B2"/>
    <w:rsid w:val="0023668E"/>
    <w:rsid w:val="002366A9"/>
    <w:rsid w:val="002366BE"/>
    <w:rsid w:val="00236832"/>
    <w:rsid w:val="00236834"/>
    <w:rsid w:val="00236B05"/>
    <w:rsid w:val="00236B28"/>
    <w:rsid w:val="00236F1A"/>
    <w:rsid w:val="00236F5C"/>
    <w:rsid w:val="00236FB3"/>
    <w:rsid w:val="00236FCD"/>
    <w:rsid w:val="0023721F"/>
    <w:rsid w:val="002372C4"/>
    <w:rsid w:val="0023755D"/>
    <w:rsid w:val="002375C1"/>
    <w:rsid w:val="0023777D"/>
    <w:rsid w:val="00237B6C"/>
    <w:rsid w:val="00237C2E"/>
    <w:rsid w:val="00237C97"/>
    <w:rsid w:val="00237CE9"/>
    <w:rsid w:val="00237E65"/>
    <w:rsid w:val="00237F86"/>
    <w:rsid w:val="00237F87"/>
    <w:rsid w:val="0024008A"/>
    <w:rsid w:val="00240179"/>
    <w:rsid w:val="00240311"/>
    <w:rsid w:val="00240513"/>
    <w:rsid w:val="002405B4"/>
    <w:rsid w:val="002405C0"/>
    <w:rsid w:val="00240739"/>
    <w:rsid w:val="00240783"/>
    <w:rsid w:val="002407AB"/>
    <w:rsid w:val="002407BF"/>
    <w:rsid w:val="002407D3"/>
    <w:rsid w:val="00240819"/>
    <w:rsid w:val="00240C6A"/>
    <w:rsid w:val="00240D72"/>
    <w:rsid w:val="00240DB9"/>
    <w:rsid w:val="00240E62"/>
    <w:rsid w:val="00240FB9"/>
    <w:rsid w:val="002410B0"/>
    <w:rsid w:val="00241470"/>
    <w:rsid w:val="00241625"/>
    <w:rsid w:val="00241681"/>
    <w:rsid w:val="00241862"/>
    <w:rsid w:val="00241B3C"/>
    <w:rsid w:val="00241D66"/>
    <w:rsid w:val="00241DDE"/>
    <w:rsid w:val="00241DF4"/>
    <w:rsid w:val="00242075"/>
    <w:rsid w:val="00242096"/>
    <w:rsid w:val="002420FF"/>
    <w:rsid w:val="0024223C"/>
    <w:rsid w:val="00242329"/>
    <w:rsid w:val="002426A6"/>
    <w:rsid w:val="002427C6"/>
    <w:rsid w:val="002428BF"/>
    <w:rsid w:val="00242AC0"/>
    <w:rsid w:val="00242B40"/>
    <w:rsid w:val="00242C5A"/>
    <w:rsid w:val="00242E07"/>
    <w:rsid w:val="00242FC0"/>
    <w:rsid w:val="00242FEB"/>
    <w:rsid w:val="002430F2"/>
    <w:rsid w:val="00243188"/>
    <w:rsid w:val="00243252"/>
    <w:rsid w:val="002438FA"/>
    <w:rsid w:val="0024390E"/>
    <w:rsid w:val="00243AE9"/>
    <w:rsid w:val="00243D16"/>
    <w:rsid w:val="00243E02"/>
    <w:rsid w:val="00243E96"/>
    <w:rsid w:val="00243F06"/>
    <w:rsid w:val="002440E1"/>
    <w:rsid w:val="00244136"/>
    <w:rsid w:val="0024415C"/>
    <w:rsid w:val="00244236"/>
    <w:rsid w:val="00244291"/>
    <w:rsid w:val="0024491F"/>
    <w:rsid w:val="00244A4C"/>
    <w:rsid w:val="00244B94"/>
    <w:rsid w:val="00244BCB"/>
    <w:rsid w:val="00244D1B"/>
    <w:rsid w:val="00244D5C"/>
    <w:rsid w:val="00244EF0"/>
    <w:rsid w:val="002454A2"/>
    <w:rsid w:val="00245743"/>
    <w:rsid w:val="002457DF"/>
    <w:rsid w:val="002457EE"/>
    <w:rsid w:val="00245878"/>
    <w:rsid w:val="00245DB5"/>
    <w:rsid w:val="00245DC2"/>
    <w:rsid w:val="00245ED0"/>
    <w:rsid w:val="00246186"/>
    <w:rsid w:val="0024639E"/>
    <w:rsid w:val="00246426"/>
    <w:rsid w:val="00246456"/>
    <w:rsid w:val="00246462"/>
    <w:rsid w:val="0024651D"/>
    <w:rsid w:val="0024692B"/>
    <w:rsid w:val="002469CA"/>
    <w:rsid w:val="00246B99"/>
    <w:rsid w:val="00246D5B"/>
    <w:rsid w:val="00246F23"/>
    <w:rsid w:val="002471DE"/>
    <w:rsid w:val="00247996"/>
    <w:rsid w:val="002479AF"/>
    <w:rsid w:val="00247AB0"/>
    <w:rsid w:val="00247BCC"/>
    <w:rsid w:val="00247C18"/>
    <w:rsid w:val="00247D22"/>
    <w:rsid w:val="00247E7D"/>
    <w:rsid w:val="00247EA4"/>
    <w:rsid w:val="00247F2D"/>
    <w:rsid w:val="00247F9E"/>
    <w:rsid w:val="00247FD4"/>
    <w:rsid w:val="00247FE0"/>
    <w:rsid w:val="0025000F"/>
    <w:rsid w:val="00250096"/>
    <w:rsid w:val="00250135"/>
    <w:rsid w:val="0025024B"/>
    <w:rsid w:val="0025036C"/>
    <w:rsid w:val="002503DE"/>
    <w:rsid w:val="002503F7"/>
    <w:rsid w:val="002505F0"/>
    <w:rsid w:val="002507BB"/>
    <w:rsid w:val="00250808"/>
    <w:rsid w:val="00250817"/>
    <w:rsid w:val="0025090C"/>
    <w:rsid w:val="002509D9"/>
    <w:rsid w:val="00250B42"/>
    <w:rsid w:val="00250D61"/>
    <w:rsid w:val="00250F16"/>
    <w:rsid w:val="0025118D"/>
    <w:rsid w:val="002511FB"/>
    <w:rsid w:val="0025122A"/>
    <w:rsid w:val="00251241"/>
    <w:rsid w:val="0025133F"/>
    <w:rsid w:val="00251441"/>
    <w:rsid w:val="00251444"/>
    <w:rsid w:val="002514AB"/>
    <w:rsid w:val="00251615"/>
    <w:rsid w:val="00251657"/>
    <w:rsid w:val="00251B8E"/>
    <w:rsid w:val="00251CA4"/>
    <w:rsid w:val="00251DAC"/>
    <w:rsid w:val="00251F6C"/>
    <w:rsid w:val="002520B0"/>
    <w:rsid w:val="0025238F"/>
    <w:rsid w:val="002523F5"/>
    <w:rsid w:val="002524A5"/>
    <w:rsid w:val="002525AF"/>
    <w:rsid w:val="00252625"/>
    <w:rsid w:val="002526AF"/>
    <w:rsid w:val="002526BD"/>
    <w:rsid w:val="002526D9"/>
    <w:rsid w:val="00252738"/>
    <w:rsid w:val="0025275E"/>
    <w:rsid w:val="002527AC"/>
    <w:rsid w:val="002528DD"/>
    <w:rsid w:val="00252902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133"/>
    <w:rsid w:val="00254393"/>
    <w:rsid w:val="002545D2"/>
    <w:rsid w:val="00254661"/>
    <w:rsid w:val="00254669"/>
    <w:rsid w:val="00254785"/>
    <w:rsid w:val="00254950"/>
    <w:rsid w:val="00254988"/>
    <w:rsid w:val="00254C82"/>
    <w:rsid w:val="00254DA5"/>
    <w:rsid w:val="00254DFC"/>
    <w:rsid w:val="00254E19"/>
    <w:rsid w:val="002551D3"/>
    <w:rsid w:val="0025540D"/>
    <w:rsid w:val="002554A2"/>
    <w:rsid w:val="0025553F"/>
    <w:rsid w:val="00255593"/>
    <w:rsid w:val="002555B0"/>
    <w:rsid w:val="00255632"/>
    <w:rsid w:val="0025569A"/>
    <w:rsid w:val="00255900"/>
    <w:rsid w:val="0025598F"/>
    <w:rsid w:val="002559A2"/>
    <w:rsid w:val="00255B60"/>
    <w:rsid w:val="00255BA0"/>
    <w:rsid w:val="00255EC6"/>
    <w:rsid w:val="00255F13"/>
    <w:rsid w:val="00255F69"/>
    <w:rsid w:val="00255FCB"/>
    <w:rsid w:val="0025615A"/>
    <w:rsid w:val="0025625D"/>
    <w:rsid w:val="002563F9"/>
    <w:rsid w:val="002565A9"/>
    <w:rsid w:val="002565C3"/>
    <w:rsid w:val="002565F8"/>
    <w:rsid w:val="00256646"/>
    <w:rsid w:val="00256894"/>
    <w:rsid w:val="002568A2"/>
    <w:rsid w:val="002568BC"/>
    <w:rsid w:val="00256B02"/>
    <w:rsid w:val="00256C88"/>
    <w:rsid w:val="00256DE1"/>
    <w:rsid w:val="00256E07"/>
    <w:rsid w:val="002571A3"/>
    <w:rsid w:val="002571D8"/>
    <w:rsid w:val="00257295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61E"/>
    <w:rsid w:val="00260879"/>
    <w:rsid w:val="002608CB"/>
    <w:rsid w:val="002608D4"/>
    <w:rsid w:val="00260923"/>
    <w:rsid w:val="00260975"/>
    <w:rsid w:val="002609A8"/>
    <w:rsid w:val="00260D8B"/>
    <w:rsid w:val="00260ED7"/>
    <w:rsid w:val="00260F30"/>
    <w:rsid w:val="0026109F"/>
    <w:rsid w:val="002610A7"/>
    <w:rsid w:val="002611F8"/>
    <w:rsid w:val="00261326"/>
    <w:rsid w:val="002613C7"/>
    <w:rsid w:val="00261421"/>
    <w:rsid w:val="0026145C"/>
    <w:rsid w:val="00261470"/>
    <w:rsid w:val="0026152E"/>
    <w:rsid w:val="002616FB"/>
    <w:rsid w:val="0026186A"/>
    <w:rsid w:val="00261A0A"/>
    <w:rsid w:val="00261A79"/>
    <w:rsid w:val="00261BD8"/>
    <w:rsid w:val="0026203E"/>
    <w:rsid w:val="0026208F"/>
    <w:rsid w:val="00262104"/>
    <w:rsid w:val="00262371"/>
    <w:rsid w:val="002624B1"/>
    <w:rsid w:val="00262A58"/>
    <w:rsid w:val="00262B70"/>
    <w:rsid w:val="00262C74"/>
    <w:rsid w:val="00262D7E"/>
    <w:rsid w:val="002631F4"/>
    <w:rsid w:val="002633E2"/>
    <w:rsid w:val="00263452"/>
    <w:rsid w:val="00263481"/>
    <w:rsid w:val="002635A4"/>
    <w:rsid w:val="0026369B"/>
    <w:rsid w:val="002636E0"/>
    <w:rsid w:val="0026382F"/>
    <w:rsid w:val="002638C6"/>
    <w:rsid w:val="00263C1E"/>
    <w:rsid w:val="00263DF0"/>
    <w:rsid w:val="00263F0C"/>
    <w:rsid w:val="00264140"/>
    <w:rsid w:val="00264297"/>
    <w:rsid w:val="002644C2"/>
    <w:rsid w:val="002648EA"/>
    <w:rsid w:val="00264909"/>
    <w:rsid w:val="00264A04"/>
    <w:rsid w:val="00264A4B"/>
    <w:rsid w:val="00264CF9"/>
    <w:rsid w:val="00264DA4"/>
    <w:rsid w:val="00264E97"/>
    <w:rsid w:val="00264FC7"/>
    <w:rsid w:val="00265012"/>
    <w:rsid w:val="00265092"/>
    <w:rsid w:val="00265105"/>
    <w:rsid w:val="002651F2"/>
    <w:rsid w:val="002654D9"/>
    <w:rsid w:val="002656E0"/>
    <w:rsid w:val="002657EF"/>
    <w:rsid w:val="0026590A"/>
    <w:rsid w:val="00265F37"/>
    <w:rsid w:val="00266066"/>
    <w:rsid w:val="00266299"/>
    <w:rsid w:val="0026630F"/>
    <w:rsid w:val="002663A0"/>
    <w:rsid w:val="00266512"/>
    <w:rsid w:val="002665F7"/>
    <w:rsid w:val="002666BB"/>
    <w:rsid w:val="0026672B"/>
    <w:rsid w:val="002667DE"/>
    <w:rsid w:val="002667F7"/>
    <w:rsid w:val="00266A78"/>
    <w:rsid w:val="00266BF7"/>
    <w:rsid w:val="00266C0A"/>
    <w:rsid w:val="00266CD3"/>
    <w:rsid w:val="00266D72"/>
    <w:rsid w:val="002670D7"/>
    <w:rsid w:val="002671AC"/>
    <w:rsid w:val="002671B8"/>
    <w:rsid w:val="002672A8"/>
    <w:rsid w:val="002672DA"/>
    <w:rsid w:val="0026731F"/>
    <w:rsid w:val="00267393"/>
    <w:rsid w:val="0026741A"/>
    <w:rsid w:val="00267439"/>
    <w:rsid w:val="002674B8"/>
    <w:rsid w:val="002675FE"/>
    <w:rsid w:val="002676DF"/>
    <w:rsid w:val="002678B1"/>
    <w:rsid w:val="00267947"/>
    <w:rsid w:val="00267A01"/>
    <w:rsid w:val="00267C55"/>
    <w:rsid w:val="00267CD0"/>
    <w:rsid w:val="002701DA"/>
    <w:rsid w:val="0027029F"/>
    <w:rsid w:val="00270301"/>
    <w:rsid w:val="00270401"/>
    <w:rsid w:val="0027042D"/>
    <w:rsid w:val="00270820"/>
    <w:rsid w:val="00270A2B"/>
    <w:rsid w:val="00270A77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70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27A"/>
    <w:rsid w:val="0027342C"/>
    <w:rsid w:val="00273475"/>
    <w:rsid w:val="00273628"/>
    <w:rsid w:val="00273691"/>
    <w:rsid w:val="002736DB"/>
    <w:rsid w:val="002737F1"/>
    <w:rsid w:val="002738A9"/>
    <w:rsid w:val="00273AD1"/>
    <w:rsid w:val="00273C43"/>
    <w:rsid w:val="00273D90"/>
    <w:rsid w:val="00273EE9"/>
    <w:rsid w:val="00273F72"/>
    <w:rsid w:val="00273F92"/>
    <w:rsid w:val="00273FB7"/>
    <w:rsid w:val="00273FF7"/>
    <w:rsid w:val="0027424D"/>
    <w:rsid w:val="002742DC"/>
    <w:rsid w:val="00274352"/>
    <w:rsid w:val="0027438D"/>
    <w:rsid w:val="002745B3"/>
    <w:rsid w:val="00274694"/>
    <w:rsid w:val="0027483A"/>
    <w:rsid w:val="00274928"/>
    <w:rsid w:val="00274A55"/>
    <w:rsid w:val="00274AED"/>
    <w:rsid w:val="00274B3D"/>
    <w:rsid w:val="00274C92"/>
    <w:rsid w:val="00274CAD"/>
    <w:rsid w:val="00275258"/>
    <w:rsid w:val="002753F8"/>
    <w:rsid w:val="00275522"/>
    <w:rsid w:val="00275527"/>
    <w:rsid w:val="0027564F"/>
    <w:rsid w:val="0027571F"/>
    <w:rsid w:val="0027574C"/>
    <w:rsid w:val="00275C0C"/>
    <w:rsid w:val="00275E99"/>
    <w:rsid w:val="00276162"/>
    <w:rsid w:val="0027621D"/>
    <w:rsid w:val="00276412"/>
    <w:rsid w:val="00276613"/>
    <w:rsid w:val="002766F7"/>
    <w:rsid w:val="00276701"/>
    <w:rsid w:val="00276757"/>
    <w:rsid w:val="00276923"/>
    <w:rsid w:val="00276A01"/>
    <w:rsid w:val="00276A7C"/>
    <w:rsid w:val="00276AFC"/>
    <w:rsid w:val="00276CEE"/>
    <w:rsid w:val="00276DE6"/>
    <w:rsid w:val="0027715F"/>
    <w:rsid w:val="002772DF"/>
    <w:rsid w:val="00277696"/>
    <w:rsid w:val="00277985"/>
    <w:rsid w:val="002779EC"/>
    <w:rsid w:val="00277A77"/>
    <w:rsid w:val="00277AF5"/>
    <w:rsid w:val="00277C8A"/>
    <w:rsid w:val="00277D1C"/>
    <w:rsid w:val="00277E3C"/>
    <w:rsid w:val="00277F65"/>
    <w:rsid w:val="00277FD9"/>
    <w:rsid w:val="002800EE"/>
    <w:rsid w:val="00280395"/>
    <w:rsid w:val="00280427"/>
    <w:rsid w:val="002805CF"/>
    <w:rsid w:val="002808E9"/>
    <w:rsid w:val="002809D2"/>
    <w:rsid w:val="002809FA"/>
    <w:rsid w:val="00280E86"/>
    <w:rsid w:val="00280F69"/>
    <w:rsid w:val="00280FD1"/>
    <w:rsid w:val="0028116B"/>
    <w:rsid w:val="0028117D"/>
    <w:rsid w:val="0028129F"/>
    <w:rsid w:val="00281369"/>
    <w:rsid w:val="0028185C"/>
    <w:rsid w:val="002818A7"/>
    <w:rsid w:val="002818F6"/>
    <w:rsid w:val="00281AF4"/>
    <w:rsid w:val="00281B0C"/>
    <w:rsid w:val="00281BA5"/>
    <w:rsid w:val="00281FD5"/>
    <w:rsid w:val="002821D6"/>
    <w:rsid w:val="0028225E"/>
    <w:rsid w:val="00282273"/>
    <w:rsid w:val="002824BA"/>
    <w:rsid w:val="0028270D"/>
    <w:rsid w:val="002827AE"/>
    <w:rsid w:val="002827D2"/>
    <w:rsid w:val="002827DB"/>
    <w:rsid w:val="00282C87"/>
    <w:rsid w:val="00282C96"/>
    <w:rsid w:val="00282D74"/>
    <w:rsid w:val="00282D82"/>
    <w:rsid w:val="00282EF1"/>
    <w:rsid w:val="00282F27"/>
    <w:rsid w:val="00282FAC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0EE"/>
    <w:rsid w:val="00284152"/>
    <w:rsid w:val="00284240"/>
    <w:rsid w:val="00284260"/>
    <w:rsid w:val="002843BB"/>
    <w:rsid w:val="00284656"/>
    <w:rsid w:val="00284934"/>
    <w:rsid w:val="002849EC"/>
    <w:rsid w:val="00284A4D"/>
    <w:rsid w:val="00284AB5"/>
    <w:rsid w:val="00284C03"/>
    <w:rsid w:val="00284DCC"/>
    <w:rsid w:val="00284E41"/>
    <w:rsid w:val="00285179"/>
    <w:rsid w:val="0028522D"/>
    <w:rsid w:val="002852B0"/>
    <w:rsid w:val="0028554F"/>
    <w:rsid w:val="002856C4"/>
    <w:rsid w:val="002858E4"/>
    <w:rsid w:val="002858F3"/>
    <w:rsid w:val="002859CA"/>
    <w:rsid w:val="002859F6"/>
    <w:rsid w:val="00285A01"/>
    <w:rsid w:val="00285A30"/>
    <w:rsid w:val="00285C9E"/>
    <w:rsid w:val="00285DE5"/>
    <w:rsid w:val="00285E01"/>
    <w:rsid w:val="00285E2C"/>
    <w:rsid w:val="00285F7B"/>
    <w:rsid w:val="0028600A"/>
    <w:rsid w:val="0028605D"/>
    <w:rsid w:val="002860DA"/>
    <w:rsid w:val="002860F4"/>
    <w:rsid w:val="00286211"/>
    <w:rsid w:val="00286B02"/>
    <w:rsid w:val="00286EE2"/>
    <w:rsid w:val="0028714A"/>
    <w:rsid w:val="00287153"/>
    <w:rsid w:val="0028722D"/>
    <w:rsid w:val="00287507"/>
    <w:rsid w:val="002875FE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87EA8"/>
    <w:rsid w:val="002900B7"/>
    <w:rsid w:val="00290171"/>
    <w:rsid w:val="00290190"/>
    <w:rsid w:val="00290193"/>
    <w:rsid w:val="00290256"/>
    <w:rsid w:val="002902E5"/>
    <w:rsid w:val="00290497"/>
    <w:rsid w:val="002904F2"/>
    <w:rsid w:val="002906E3"/>
    <w:rsid w:val="0029076A"/>
    <w:rsid w:val="00290C76"/>
    <w:rsid w:val="00290DD9"/>
    <w:rsid w:val="00291238"/>
    <w:rsid w:val="002912EB"/>
    <w:rsid w:val="002913F4"/>
    <w:rsid w:val="002914DE"/>
    <w:rsid w:val="002915E0"/>
    <w:rsid w:val="00291768"/>
    <w:rsid w:val="0029183B"/>
    <w:rsid w:val="00291C58"/>
    <w:rsid w:val="00291C74"/>
    <w:rsid w:val="00291CE8"/>
    <w:rsid w:val="00291FF4"/>
    <w:rsid w:val="00292064"/>
    <w:rsid w:val="002922C8"/>
    <w:rsid w:val="00292460"/>
    <w:rsid w:val="002924DE"/>
    <w:rsid w:val="0029252B"/>
    <w:rsid w:val="002926BC"/>
    <w:rsid w:val="0029274E"/>
    <w:rsid w:val="00292776"/>
    <w:rsid w:val="00292B21"/>
    <w:rsid w:val="00292BDD"/>
    <w:rsid w:val="00292C4E"/>
    <w:rsid w:val="00292CF8"/>
    <w:rsid w:val="00292D36"/>
    <w:rsid w:val="00292E32"/>
    <w:rsid w:val="0029322E"/>
    <w:rsid w:val="0029323A"/>
    <w:rsid w:val="002932D1"/>
    <w:rsid w:val="002934A7"/>
    <w:rsid w:val="002934D1"/>
    <w:rsid w:val="002934E0"/>
    <w:rsid w:val="0029354D"/>
    <w:rsid w:val="0029361D"/>
    <w:rsid w:val="0029391B"/>
    <w:rsid w:val="00293BDC"/>
    <w:rsid w:val="00293C4E"/>
    <w:rsid w:val="00293D17"/>
    <w:rsid w:val="00293D68"/>
    <w:rsid w:val="00293D7D"/>
    <w:rsid w:val="00293E83"/>
    <w:rsid w:val="00293EB5"/>
    <w:rsid w:val="00293EED"/>
    <w:rsid w:val="00293F9F"/>
    <w:rsid w:val="00294041"/>
    <w:rsid w:val="0029415A"/>
    <w:rsid w:val="0029437F"/>
    <w:rsid w:val="00294496"/>
    <w:rsid w:val="0029459B"/>
    <w:rsid w:val="002945FC"/>
    <w:rsid w:val="00294757"/>
    <w:rsid w:val="00294928"/>
    <w:rsid w:val="00294B54"/>
    <w:rsid w:val="00294B60"/>
    <w:rsid w:val="00294C7F"/>
    <w:rsid w:val="00294C9A"/>
    <w:rsid w:val="00294D8F"/>
    <w:rsid w:val="00294DFF"/>
    <w:rsid w:val="00294E9E"/>
    <w:rsid w:val="00294EB0"/>
    <w:rsid w:val="00295084"/>
    <w:rsid w:val="00295153"/>
    <w:rsid w:val="0029520A"/>
    <w:rsid w:val="00295247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6096"/>
    <w:rsid w:val="002962B7"/>
    <w:rsid w:val="002962E7"/>
    <w:rsid w:val="00296609"/>
    <w:rsid w:val="0029661B"/>
    <w:rsid w:val="002967DD"/>
    <w:rsid w:val="00296908"/>
    <w:rsid w:val="00296976"/>
    <w:rsid w:val="00296AE1"/>
    <w:rsid w:val="00296AFF"/>
    <w:rsid w:val="00296B2D"/>
    <w:rsid w:val="00296D2A"/>
    <w:rsid w:val="00296F2C"/>
    <w:rsid w:val="00297001"/>
    <w:rsid w:val="00297023"/>
    <w:rsid w:val="002972BF"/>
    <w:rsid w:val="00297356"/>
    <w:rsid w:val="0029758D"/>
    <w:rsid w:val="00297829"/>
    <w:rsid w:val="002979A7"/>
    <w:rsid w:val="00297BAE"/>
    <w:rsid w:val="00297D66"/>
    <w:rsid w:val="00297E63"/>
    <w:rsid w:val="00297F89"/>
    <w:rsid w:val="002A0146"/>
    <w:rsid w:val="002A030F"/>
    <w:rsid w:val="002A0336"/>
    <w:rsid w:val="002A041C"/>
    <w:rsid w:val="002A0530"/>
    <w:rsid w:val="002A062F"/>
    <w:rsid w:val="002A0658"/>
    <w:rsid w:val="002A06A0"/>
    <w:rsid w:val="002A06FC"/>
    <w:rsid w:val="002A0754"/>
    <w:rsid w:val="002A085E"/>
    <w:rsid w:val="002A0928"/>
    <w:rsid w:val="002A0C30"/>
    <w:rsid w:val="002A0D19"/>
    <w:rsid w:val="002A1217"/>
    <w:rsid w:val="002A1249"/>
    <w:rsid w:val="002A12AD"/>
    <w:rsid w:val="002A14C5"/>
    <w:rsid w:val="002A172B"/>
    <w:rsid w:val="002A1790"/>
    <w:rsid w:val="002A1792"/>
    <w:rsid w:val="002A17C0"/>
    <w:rsid w:val="002A18EE"/>
    <w:rsid w:val="002A1A59"/>
    <w:rsid w:val="002A1C89"/>
    <w:rsid w:val="002A1C9E"/>
    <w:rsid w:val="002A1E3F"/>
    <w:rsid w:val="002A2061"/>
    <w:rsid w:val="002A228C"/>
    <w:rsid w:val="002A24DC"/>
    <w:rsid w:val="002A25CC"/>
    <w:rsid w:val="002A26C9"/>
    <w:rsid w:val="002A2A8E"/>
    <w:rsid w:val="002A2B9D"/>
    <w:rsid w:val="002A2C5A"/>
    <w:rsid w:val="002A2D30"/>
    <w:rsid w:val="002A2D48"/>
    <w:rsid w:val="002A2DA1"/>
    <w:rsid w:val="002A2E77"/>
    <w:rsid w:val="002A2FAF"/>
    <w:rsid w:val="002A2FF0"/>
    <w:rsid w:val="002A30E8"/>
    <w:rsid w:val="002A3105"/>
    <w:rsid w:val="002A333F"/>
    <w:rsid w:val="002A33B1"/>
    <w:rsid w:val="002A346D"/>
    <w:rsid w:val="002A3611"/>
    <w:rsid w:val="002A3674"/>
    <w:rsid w:val="002A3755"/>
    <w:rsid w:val="002A384B"/>
    <w:rsid w:val="002A3877"/>
    <w:rsid w:val="002A391D"/>
    <w:rsid w:val="002A39F2"/>
    <w:rsid w:val="002A3A2E"/>
    <w:rsid w:val="002A3B27"/>
    <w:rsid w:val="002A3B66"/>
    <w:rsid w:val="002A40F8"/>
    <w:rsid w:val="002A40FB"/>
    <w:rsid w:val="002A424B"/>
    <w:rsid w:val="002A4387"/>
    <w:rsid w:val="002A43E6"/>
    <w:rsid w:val="002A4997"/>
    <w:rsid w:val="002A4B37"/>
    <w:rsid w:val="002A4CE5"/>
    <w:rsid w:val="002A4DDC"/>
    <w:rsid w:val="002A4ED6"/>
    <w:rsid w:val="002A4F62"/>
    <w:rsid w:val="002A5018"/>
    <w:rsid w:val="002A5046"/>
    <w:rsid w:val="002A5145"/>
    <w:rsid w:val="002A5182"/>
    <w:rsid w:val="002A5287"/>
    <w:rsid w:val="002A52F9"/>
    <w:rsid w:val="002A5313"/>
    <w:rsid w:val="002A5365"/>
    <w:rsid w:val="002A5465"/>
    <w:rsid w:val="002A54BB"/>
    <w:rsid w:val="002A553D"/>
    <w:rsid w:val="002A554F"/>
    <w:rsid w:val="002A570B"/>
    <w:rsid w:val="002A58CA"/>
    <w:rsid w:val="002A5BD7"/>
    <w:rsid w:val="002A5E84"/>
    <w:rsid w:val="002A5F0B"/>
    <w:rsid w:val="002A5FBC"/>
    <w:rsid w:val="002A6052"/>
    <w:rsid w:val="002A6160"/>
    <w:rsid w:val="002A6581"/>
    <w:rsid w:val="002A68AA"/>
    <w:rsid w:val="002A696A"/>
    <w:rsid w:val="002A6A51"/>
    <w:rsid w:val="002A6AC1"/>
    <w:rsid w:val="002A6C19"/>
    <w:rsid w:val="002A6C68"/>
    <w:rsid w:val="002A6CBB"/>
    <w:rsid w:val="002A6F24"/>
    <w:rsid w:val="002A70E0"/>
    <w:rsid w:val="002A7151"/>
    <w:rsid w:val="002A71C1"/>
    <w:rsid w:val="002A71E0"/>
    <w:rsid w:val="002A726B"/>
    <w:rsid w:val="002A72F3"/>
    <w:rsid w:val="002A74BB"/>
    <w:rsid w:val="002A75BD"/>
    <w:rsid w:val="002A763C"/>
    <w:rsid w:val="002A776C"/>
    <w:rsid w:val="002A7A5F"/>
    <w:rsid w:val="002A7A8F"/>
    <w:rsid w:val="002A7DB4"/>
    <w:rsid w:val="002A7E08"/>
    <w:rsid w:val="002A7F9D"/>
    <w:rsid w:val="002B03B4"/>
    <w:rsid w:val="002B0572"/>
    <w:rsid w:val="002B068C"/>
    <w:rsid w:val="002B08D5"/>
    <w:rsid w:val="002B09AF"/>
    <w:rsid w:val="002B0C04"/>
    <w:rsid w:val="002B0C69"/>
    <w:rsid w:val="002B0E7A"/>
    <w:rsid w:val="002B0EB3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A94"/>
    <w:rsid w:val="002B1B09"/>
    <w:rsid w:val="002B1B5B"/>
    <w:rsid w:val="002B1D98"/>
    <w:rsid w:val="002B1DF2"/>
    <w:rsid w:val="002B1EB1"/>
    <w:rsid w:val="002B1EE6"/>
    <w:rsid w:val="002B1F5E"/>
    <w:rsid w:val="002B1FC7"/>
    <w:rsid w:val="002B2163"/>
    <w:rsid w:val="002B227E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7A3"/>
    <w:rsid w:val="002B2848"/>
    <w:rsid w:val="002B28E3"/>
    <w:rsid w:val="002B29E8"/>
    <w:rsid w:val="002B2B30"/>
    <w:rsid w:val="002B2E0E"/>
    <w:rsid w:val="002B2EBD"/>
    <w:rsid w:val="002B30B9"/>
    <w:rsid w:val="002B30DB"/>
    <w:rsid w:val="002B3138"/>
    <w:rsid w:val="002B321B"/>
    <w:rsid w:val="002B33FD"/>
    <w:rsid w:val="002B3406"/>
    <w:rsid w:val="002B35F9"/>
    <w:rsid w:val="002B35FE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1A"/>
    <w:rsid w:val="002B55ED"/>
    <w:rsid w:val="002B580B"/>
    <w:rsid w:val="002B597A"/>
    <w:rsid w:val="002B5ABC"/>
    <w:rsid w:val="002B5B4B"/>
    <w:rsid w:val="002B5B83"/>
    <w:rsid w:val="002B5BC5"/>
    <w:rsid w:val="002B5E0A"/>
    <w:rsid w:val="002B5E80"/>
    <w:rsid w:val="002B628D"/>
    <w:rsid w:val="002B641E"/>
    <w:rsid w:val="002B6450"/>
    <w:rsid w:val="002B6851"/>
    <w:rsid w:val="002B6D45"/>
    <w:rsid w:val="002B6DEA"/>
    <w:rsid w:val="002B6FAD"/>
    <w:rsid w:val="002B737B"/>
    <w:rsid w:val="002B7554"/>
    <w:rsid w:val="002B76B2"/>
    <w:rsid w:val="002B76C5"/>
    <w:rsid w:val="002B775E"/>
    <w:rsid w:val="002B780A"/>
    <w:rsid w:val="002B7A32"/>
    <w:rsid w:val="002B7A65"/>
    <w:rsid w:val="002B7D2D"/>
    <w:rsid w:val="002B7D2F"/>
    <w:rsid w:val="002B7E72"/>
    <w:rsid w:val="002C0102"/>
    <w:rsid w:val="002C01A6"/>
    <w:rsid w:val="002C0243"/>
    <w:rsid w:val="002C0301"/>
    <w:rsid w:val="002C035E"/>
    <w:rsid w:val="002C050C"/>
    <w:rsid w:val="002C0520"/>
    <w:rsid w:val="002C0689"/>
    <w:rsid w:val="002C0738"/>
    <w:rsid w:val="002C080B"/>
    <w:rsid w:val="002C0860"/>
    <w:rsid w:val="002C0B3D"/>
    <w:rsid w:val="002C0B60"/>
    <w:rsid w:val="002C0B87"/>
    <w:rsid w:val="002C0FC0"/>
    <w:rsid w:val="002C103A"/>
    <w:rsid w:val="002C10E0"/>
    <w:rsid w:val="002C1377"/>
    <w:rsid w:val="002C13AD"/>
    <w:rsid w:val="002C150B"/>
    <w:rsid w:val="002C15A7"/>
    <w:rsid w:val="002C1A74"/>
    <w:rsid w:val="002C1C2C"/>
    <w:rsid w:val="002C1F9F"/>
    <w:rsid w:val="002C1FA7"/>
    <w:rsid w:val="002C20B3"/>
    <w:rsid w:val="002C2288"/>
    <w:rsid w:val="002C233B"/>
    <w:rsid w:val="002C2694"/>
    <w:rsid w:val="002C2915"/>
    <w:rsid w:val="002C299C"/>
    <w:rsid w:val="002C299E"/>
    <w:rsid w:val="002C2AFB"/>
    <w:rsid w:val="002C2BDE"/>
    <w:rsid w:val="002C2CB8"/>
    <w:rsid w:val="002C2CDC"/>
    <w:rsid w:val="002C300D"/>
    <w:rsid w:val="002C320F"/>
    <w:rsid w:val="002C333F"/>
    <w:rsid w:val="002C340D"/>
    <w:rsid w:val="002C3489"/>
    <w:rsid w:val="002C39C9"/>
    <w:rsid w:val="002C3A00"/>
    <w:rsid w:val="002C3A5F"/>
    <w:rsid w:val="002C3B6D"/>
    <w:rsid w:val="002C3CAC"/>
    <w:rsid w:val="002C3CDC"/>
    <w:rsid w:val="002C3F43"/>
    <w:rsid w:val="002C4205"/>
    <w:rsid w:val="002C4252"/>
    <w:rsid w:val="002C432D"/>
    <w:rsid w:val="002C4446"/>
    <w:rsid w:val="002C44F3"/>
    <w:rsid w:val="002C4684"/>
    <w:rsid w:val="002C46F2"/>
    <w:rsid w:val="002C49AF"/>
    <w:rsid w:val="002C4B07"/>
    <w:rsid w:val="002C4BB7"/>
    <w:rsid w:val="002C4C9F"/>
    <w:rsid w:val="002C4DE1"/>
    <w:rsid w:val="002C4EC2"/>
    <w:rsid w:val="002C4F14"/>
    <w:rsid w:val="002C5004"/>
    <w:rsid w:val="002C51DF"/>
    <w:rsid w:val="002C525D"/>
    <w:rsid w:val="002C528C"/>
    <w:rsid w:val="002C549B"/>
    <w:rsid w:val="002C54CF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14C"/>
    <w:rsid w:val="002C61F0"/>
    <w:rsid w:val="002C6223"/>
    <w:rsid w:val="002C630B"/>
    <w:rsid w:val="002C648C"/>
    <w:rsid w:val="002C64C4"/>
    <w:rsid w:val="002C65BC"/>
    <w:rsid w:val="002C65C3"/>
    <w:rsid w:val="002C691D"/>
    <w:rsid w:val="002C6946"/>
    <w:rsid w:val="002C6A93"/>
    <w:rsid w:val="002C6BB1"/>
    <w:rsid w:val="002C6C3B"/>
    <w:rsid w:val="002C6D78"/>
    <w:rsid w:val="002C6E3A"/>
    <w:rsid w:val="002C6F33"/>
    <w:rsid w:val="002C7055"/>
    <w:rsid w:val="002C71A2"/>
    <w:rsid w:val="002C7529"/>
    <w:rsid w:val="002C75A1"/>
    <w:rsid w:val="002C75A4"/>
    <w:rsid w:val="002C75C8"/>
    <w:rsid w:val="002C77CD"/>
    <w:rsid w:val="002C7DAC"/>
    <w:rsid w:val="002C7DF7"/>
    <w:rsid w:val="002C7E3D"/>
    <w:rsid w:val="002D022E"/>
    <w:rsid w:val="002D036A"/>
    <w:rsid w:val="002D0473"/>
    <w:rsid w:val="002D067D"/>
    <w:rsid w:val="002D06B5"/>
    <w:rsid w:val="002D07DE"/>
    <w:rsid w:val="002D0819"/>
    <w:rsid w:val="002D08D5"/>
    <w:rsid w:val="002D0A76"/>
    <w:rsid w:val="002D0AFD"/>
    <w:rsid w:val="002D0BC0"/>
    <w:rsid w:val="002D0C28"/>
    <w:rsid w:val="002D0FEF"/>
    <w:rsid w:val="002D106A"/>
    <w:rsid w:val="002D13F9"/>
    <w:rsid w:val="002D1545"/>
    <w:rsid w:val="002D1590"/>
    <w:rsid w:val="002D1619"/>
    <w:rsid w:val="002D1693"/>
    <w:rsid w:val="002D1A44"/>
    <w:rsid w:val="002D1A87"/>
    <w:rsid w:val="002D1BFD"/>
    <w:rsid w:val="002D1CA0"/>
    <w:rsid w:val="002D1D8A"/>
    <w:rsid w:val="002D1E65"/>
    <w:rsid w:val="002D1FEB"/>
    <w:rsid w:val="002D2218"/>
    <w:rsid w:val="002D2370"/>
    <w:rsid w:val="002D2516"/>
    <w:rsid w:val="002D2608"/>
    <w:rsid w:val="002D265B"/>
    <w:rsid w:val="002D287B"/>
    <w:rsid w:val="002D2975"/>
    <w:rsid w:val="002D2A92"/>
    <w:rsid w:val="002D2B00"/>
    <w:rsid w:val="002D2B82"/>
    <w:rsid w:val="002D2DB5"/>
    <w:rsid w:val="002D2F2D"/>
    <w:rsid w:val="002D2F9D"/>
    <w:rsid w:val="002D2FF3"/>
    <w:rsid w:val="002D32EE"/>
    <w:rsid w:val="002D332D"/>
    <w:rsid w:val="002D346D"/>
    <w:rsid w:val="002D3633"/>
    <w:rsid w:val="002D3992"/>
    <w:rsid w:val="002D3A4D"/>
    <w:rsid w:val="002D3A65"/>
    <w:rsid w:val="002D3CA7"/>
    <w:rsid w:val="002D3D4D"/>
    <w:rsid w:val="002D3F10"/>
    <w:rsid w:val="002D3F3F"/>
    <w:rsid w:val="002D3F6F"/>
    <w:rsid w:val="002D4104"/>
    <w:rsid w:val="002D41B8"/>
    <w:rsid w:val="002D4307"/>
    <w:rsid w:val="002D4450"/>
    <w:rsid w:val="002D450D"/>
    <w:rsid w:val="002D48D3"/>
    <w:rsid w:val="002D49C5"/>
    <w:rsid w:val="002D4B10"/>
    <w:rsid w:val="002D4EE8"/>
    <w:rsid w:val="002D4FDB"/>
    <w:rsid w:val="002D507E"/>
    <w:rsid w:val="002D5111"/>
    <w:rsid w:val="002D5157"/>
    <w:rsid w:val="002D51AC"/>
    <w:rsid w:val="002D5320"/>
    <w:rsid w:val="002D5325"/>
    <w:rsid w:val="002D53D4"/>
    <w:rsid w:val="002D54F3"/>
    <w:rsid w:val="002D55E9"/>
    <w:rsid w:val="002D5610"/>
    <w:rsid w:val="002D5BE8"/>
    <w:rsid w:val="002D5D0C"/>
    <w:rsid w:val="002D5D70"/>
    <w:rsid w:val="002D5E43"/>
    <w:rsid w:val="002D66F1"/>
    <w:rsid w:val="002D6727"/>
    <w:rsid w:val="002D6847"/>
    <w:rsid w:val="002D6C6B"/>
    <w:rsid w:val="002D6D4E"/>
    <w:rsid w:val="002D6EEE"/>
    <w:rsid w:val="002D7095"/>
    <w:rsid w:val="002D70C2"/>
    <w:rsid w:val="002D768C"/>
    <w:rsid w:val="002D775A"/>
    <w:rsid w:val="002D7772"/>
    <w:rsid w:val="002D77ED"/>
    <w:rsid w:val="002D781D"/>
    <w:rsid w:val="002D785A"/>
    <w:rsid w:val="002D7864"/>
    <w:rsid w:val="002D7A5E"/>
    <w:rsid w:val="002D7AAC"/>
    <w:rsid w:val="002D7B97"/>
    <w:rsid w:val="002D7C36"/>
    <w:rsid w:val="002D7D64"/>
    <w:rsid w:val="002D7E01"/>
    <w:rsid w:val="002D7E53"/>
    <w:rsid w:val="002D7E9E"/>
    <w:rsid w:val="002D7EDA"/>
    <w:rsid w:val="002E0374"/>
    <w:rsid w:val="002E0697"/>
    <w:rsid w:val="002E08DC"/>
    <w:rsid w:val="002E08F6"/>
    <w:rsid w:val="002E0A80"/>
    <w:rsid w:val="002E0E5B"/>
    <w:rsid w:val="002E0F07"/>
    <w:rsid w:val="002E1016"/>
    <w:rsid w:val="002E121A"/>
    <w:rsid w:val="002E13B0"/>
    <w:rsid w:val="002E166B"/>
    <w:rsid w:val="002E16F5"/>
    <w:rsid w:val="002E1767"/>
    <w:rsid w:val="002E17A6"/>
    <w:rsid w:val="002E18C8"/>
    <w:rsid w:val="002E191A"/>
    <w:rsid w:val="002E1965"/>
    <w:rsid w:val="002E19CA"/>
    <w:rsid w:val="002E1CCB"/>
    <w:rsid w:val="002E1D54"/>
    <w:rsid w:val="002E1F42"/>
    <w:rsid w:val="002E2079"/>
    <w:rsid w:val="002E20D7"/>
    <w:rsid w:val="002E231D"/>
    <w:rsid w:val="002E24E3"/>
    <w:rsid w:val="002E260A"/>
    <w:rsid w:val="002E2692"/>
    <w:rsid w:val="002E269B"/>
    <w:rsid w:val="002E26ED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095"/>
    <w:rsid w:val="002E3171"/>
    <w:rsid w:val="002E356C"/>
    <w:rsid w:val="002E3A29"/>
    <w:rsid w:val="002E3AFC"/>
    <w:rsid w:val="002E3CE0"/>
    <w:rsid w:val="002E3CF0"/>
    <w:rsid w:val="002E3DB3"/>
    <w:rsid w:val="002E3F86"/>
    <w:rsid w:val="002E3F8C"/>
    <w:rsid w:val="002E4057"/>
    <w:rsid w:val="002E4146"/>
    <w:rsid w:val="002E4167"/>
    <w:rsid w:val="002E4220"/>
    <w:rsid w:val="002E42E3"/>
    <w:rsid w:val="002E4355"/>
    <w:rsid w:val="002E4644"/>
    <w:rsid w:val="002E4897"/>
    <w:rsid w:val="002E49DC"/>
    <w:rsid w:val="002E4A84"/>
    <w:rsid w:val="002E4C05"/>
    <w:rsid w:val="002E4EF2"/>
    <w:rsid w:val="002E506F"/>
    <w:rsid w:val="002E5136"/>
    <w:rsid w:val="002E5162"/>
    <w:rsid w:val="002E5181"/>
    <w:rsid w:val="002E533D"/>
    <w:rsid w:val="002E5524"/>
    <w:rsid w:val="002E55CD"/>
    <w:rsid w:val="002E56F1"/>
    <w:rsid w:val="002E5861"/>
    <w:rsid w:val="002E595D"/>
    <w:rsid w:val="002E59B8"/>
    <w:rsid w:val="002E5B75"/>
    <w:rsid w:val="002E5BC0"/>
    <w:rsid w:val="002E5C41"/>
    <w:rsid w:val="002E5C8F"/>
    <w:rsid w:val="002E5D02"/>
    <w:rsid w:val="002E5E6C"/>
    <w:rsid w:val="002E6017"/>
    <w:rsid w:val="002E602C"/>
    <w:rsid w:val="002E6057"/>
    <w:rsid w:val="002E6121"/>
    <w:rsid w:val="002E6249"/>
    <w:rsid w:val="002E6586"/>
    <w:rsid w:val="002E66CE"/>
    <w:rsid w:val="002E66F5"/>
    <w:rsid w:val="002E66FB"/>
    <w:rsid w:val="002E688F"/>
    <w:rsid w:val="002E69D8"/>
    <w:rsid w:val="002E6A31"/>
    <w:rsid w:val="002E6AF5"/>
    <w:rsid w:val="002E6B0D"/>
    <w:rsid w:val="002E6CF9"/>
    <w:rsid w:val="002E6E3E"/>
    <w:rsid w:val="002E6F62"/>
    <w:rsid w:val="002E6FE2"/>
    <w:rsid w:val="002E701F"/>
    <w:rsid w:val="002E7130"/>
    <w:rsid w:val="002E7192"/>
    <w:rsid w:val="002E72ED"/>
    <w:rsid w:val="002E76B5"/>
    <w:rsid w:val="002E771E"/>
    <w:rsid w:val="002E7759"/>
    <w:rsid w:val="002E788A"/>
    <w:rsid w:val="002E7B10"/>
    <w:rsid w:val="002E7D83"/>
    <w:rsid w:val="002E7F1C"/>
    <w:rsid w:val="002E7F7E"/>
    <w:rsid w:val="002F008F"/>
    <w:rsid w:val="002F0267"/>
    <w:rsid w:val="002F04D7"/>
    <w:rsid w:val="002F055E"/>
    <w:rsid w:val="002F0579"/>
    <w:rsid w:val="002F07A1"/>
    <w:rsid w:val="002F08B2"/>
    <w:rsid w:val="002F0902"/>
    <w:rsid w:val="002F09F5"/>
    <w:rsid w:val="002F0AA8"/>
    <w:rsid w:val="002F0BA5"/>
    <w:rsid w:val="002F0BA9"/>
    <w:rsid w:val="002F0DB7"/>
    <w:rsid w:val="002F0EB4"/>
    <w:rsid w:val="002F114C"/>
    <w:rsid w:val="002F11D8"/>
    <w:rsid w:val="002F1235"/>
    <w:rsid w:val="002F124B"/>
    <w:rsid w:val="002F1364"/>
    <w:rsid w:val="002F1678"/>
    <w:rsid w:val="002F167D"/>
    <w:rsid w:val="002F168A"/>
    <w:rsid w:val="002F188F"/>
    <w:rsid w:val="002F18AA"/>
    <w:rsid w:val="002F1CC5"/>
    <w:rsid w:val="002F1DA4"/>
    <w:rsid w:val="002F1E1D"/>
    <w:rsid w:val="002F1E95"/>
    <w:rsid w:val="002F23FB"/>
    <w:rsid w:val="002F248E"/>
    <w:rsid w:val="002F24AA"/>
    <w:rsid w:val="002F24B2"/>
    <w:rsid w:val="002F2586"/>
    <w:rsid w:val="002F264F"/>
    <w:rsid w:val="002F265D"/>
    <w:rsid w:val="002F276E"/>
    <w:rsid w:val="002F2CFB"/>
    <w:rsid w:val="002F2D62"/>
    <w:rsid w:val="002F2E2F"/>
    <w:rsid w:val="002F2E3A"/>
    <w:rsid w:val="002F2E72"/>
    <w:rsid w:val="002F2E7C"/>
    <w:rsid w:val="002F2F70"/>
    <w:rsid w:val="002F3005"/>
    <w:rsid w:val="002F30AC"/>
    <w:rsid w:val="002F3187"/>
    <w:rsid w:val="002F32A9"/>
    <w:rsid w:val="002F3317"/>
    <w:rsid w:val="002F331C"/>
    <w:rsid w:val="002F34CE"/>
    <w:rsid w:val="002F3534"/>
    <w:rsid w:val="002F3695"/>
    <w:rsid w:val="002F3724"/>
    <w:rsid w:val="002F3A11"/>
    <w:rsid w:val="002F3ACC"/>
    <w:rsid w:val="002F3CAD"/>
    <w:rsid w:val="002F3DAF"/>
    <w:rsid w:val="002F3F2E"/>
    <w:rsid w:val="002F4011"/>
    <w:rsid w:val="002F4173"/>
    <w:rsid w:val="002F41AF"/>
    <w:rsid w:val="002F41B3"/>
    <w:rsid w:val="002F42E6"/>
    <w:rsid w:val="002F449C"/>
    <w:rsid w:val="002F46A7"/>
    <w:rsid w:val="002F46FC"/>
    <w:rsid w:val="002F4814"/>
    <w:rsid w:val="002F4901"/>
    <w:rsid w:val="002F497A"/>
    <w:rsid w:val="002F4DAB"/>
    <w:rsid w:val="002F4E62"/>
    <w:rsid w:val="002F50E3"/>
    <w:rsid w:val="002F552D"/>
    <w:rsid w:val="002F55D7"/>
    <w:rsid w:val="002F579A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383"/>
    <w:rsid w:val="002F66B9"/>
    <w:rsid w:val="002F6919"/>
    <w:rsid w:val="002F6A65"/>
    <w:rsid w:val="002F6ACE"/>
    <w:rsid w:val="002F6C07"/>
    <w:rsid w:val="002F6CE9"/>
    <w:rsid w:val="002F6E41"/>
    <w:rsid w:val="002F6EBD"/>
    <w:rsid w:val="002F6FB0"/>
    <w:rsid w:val="002F74D8"/>
    <w:rsid w:val="002F7746"/>
    <w:rsid w:val="002F7773"/>
    <w:rsid w:val="002F785A"/>
    <w:rsid w:val="002F786C"/>
    <w:rsid w:val="002F7894"/>
    <w:rsid w:val="002F7978"/>
    <w:rsid w:val="002F7AA2"/>
    <w:rsid w:val="002F7E21"/>
    <w:rsid w:val="002F7E97"/>
    <w:rsid w:val="00300107"/>
    <w:rsid w:val="00300183"/>
    <w:rsid w:val="00300362"/>
    <w:rsid w:val="0030046E"/>
    <w:rsid w:val="00300630"/>
    <w:rsid w:val="0030092B"/>
    <w:rsid w:val="00300B20"/>
    <w:rsid w:val="00300C90"/>
    <w:rsid w:val="00300CE4"/>
    <w:rsid w:val="00300D60"/>
    <w:rsid w:val="00300F20"/>
    <w:rsid w:val="003011DC"/>
    <w:rsid w:val="0030134A"/>
    <w:rsid w:val="003013C6"/>
    <w:rsid w:val="003014CF"/>
    <w:rsid w:val="003017D0"/>
    <w:rsid w:val="00301919"/>
    <w:rsid w:val="00301AE2"/>
    <w:rsid w:val="00301B55"/>
    <w:rsid w:val="00301B58"/>
    <w:rsid w:val="00301CC7"/>
    <w:rsid w:val="003020A2"/>
    <w:rsid w:val="00302124"/>
    <w:rsid w:val="00302186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AE2"/>
    <w:rsid w:val="00302B69"/>
    <w:rsid w:val="00302C22"/>
    <w:rsid w:val="00302C24"/>
    <w:rsid w:val="00302CB3"/>
    <w:rsid w:val="00302D67"/>
    <w:rsid w:val="0030305A"/>
    <w:rsid w:val="003032A7"/>
    <w:rsid w:val="0030335E"/>
    <w:rsid w:val="0030339E"/>
    <w:rsid w:val="00303546"/>
    <w:rsid w:val="0030360E"/>
    <w:rsid w:val="0030386D"/>
    <w:rsid w:val="0030389A"/>
    <w:rsid w:val="0030389E"/>
    <w:rsid w:val="003039F5"/>
    <w:rsid w:val="00303A70"/>
    <w:rsid w:val="00303D18"/>
    <w:rsid w:val="00304079"/>
    <w:rsid w:val="00304080"/>
    <w:rsid w:val="00304360"/>
    <w:rsid w:val="00304678"/>
    <w:rsid w:val="003046D7"/>
    <w:rsid w:val="00304772"/>
    <w:rsid w:val="00304873"/>
    <w:rsid w:val="00304883"/>
    <w:rsid w:val="0030491F"/>
    <w:rsid w:val="003049B8"/>
    <w:rsid w:val="003049E5"/>
    <w:rsid w:val="00304ADE"/>
    <w:rsid w:val="00304B05"/>
    <w:rsid w:val="00304C60"/>
    <w:rsid w:val="00304E04"/>
    <w:rsid w:val="00304F26"/>
    <w:rsid w:val="00305047"/>
    <w:rsid w:val="003050DF"/>
    <w:rsid w:val="003051D8"/>
    <w:rsid w:val="003051EC"/>
    <w:rsid w:val="003051F0"/>
    <w:rsid w:val="00305265"/>
    <w:rsid w:val="00305315"/>
    <w:rsid w:val="0030541B"/>
    <w:rsid w:val="0030555A"/>
    <w:rsid w:val="003055DD"/>
    <w:rsid w:val="00305713"/>
    <w:rsid w:val="00305B8F"/>
    <w:rsid w:val="00305C4D"/>
    <w:rsid w:val="00305D5F"/>
    <w:rsid w:val="00305D92"/>
    <w:rsid w:val="00305F51"/>
    <w:rsid w:val="00306066"/>
    <w:rsid w:val="00306272"/>
    <w:rsid w:val="00306462"/>
    <w:rsid w:val="003064AB"/>
    <w:rsid w:val="00306635"/>
    <w:rsid w:val="003067FE"/>
    <w:rsid w:val="00306969"/>
    <w:rsid w:val="003069BE"/>
    <w:rsid w:val="003069C3"/>
    <w:rsid w:val="00306AC5"/>
    <w:rsid w:val="00306BC5"/>
    <w:rsid w:val="00306CE8"/>
    <w:rsid w:val="00306D55"/>
    <w:rsid w:val="003070E5"/>
    <w:rsid w:val="003072D0"/>
    <w:rsid w:val="0030732C"/>
    <w:rsid w:val="00307350"/>
    <w:rsid w:val="00307351"/>
    <w:rsid w:val="00307648"/>
    <w:rsid w:val="0030765C"/>
    <w:rsid w:val="00307722"/>
    <w:rsid w:val="003079C3"/>
    <w:rsid w:val="003079DA"/>
    <w:rsid w:val="00307B43"/>
    <w:rsid w:val="00307DA4"/>
    <w:rsid w:val="00307F4C"/>
    <w:rsid w:val="00307F56"/>
    <w:rsid w:val="003101E3"/>
    <w:rsid w:val="003102C9"/>
    <w:rsid w:val="003102EB"/>
    <w:rsid w:val="00310313"/>
    <w:rsid w:val="00310391"/>
    <w:rsid w:val="003104E3"/>
    <w:rsid w:val="003105E5"/>
    <w:rsid w:val="00310661"/>
    <w:rsid w:val="00310734"/>
    <w:rsid w:val="0031076E"/>
    <w:rsid w:val="0031083E"/>
    <w:rsid w:val="00310A6E"/>
    <w:rsid w:val="00310BED"/>
    <w:rsid w:val="00310DBE"/>
    <w:rsid w:val="00310EE4"/>
    <w:rsid w:val="003111A3"/>
    <w:rsid w:val="003111CA"/>
    <w:rsid w:val="00311256"/>
    <w:rsid w:val="0031161B"/>
    <w:rsid w:val="00311808"/>
    <w:rsid w:val="0031192B"/>
    <w:rsid w:val="00311960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2C61"/>
    <w:rsid w:val="00312D93"/>
    <w:rsid w:val="00312DB1"/>
    <w:rsid w:val="00313217"/>
    <w:rsid w:val="00313310"/>
    <w:rsid w:val="003133AD"/>
    <w:rsid w:val="0031355A"/>
    <w:rsid w:val="0031355C"/>
    <w:rsid w:val="00313734"/>
    <w:rsid w:val="00313742"/>
    <w:rsid w:val="00313AD6"/>
    <w:rsid w:val="00313EAA"/>
    <w:rsid w:val="00313EC1"/>
    <w:rsid w:val="00314081"/>
    <w:rsid w:val="00314245"/>
    <w:rsid w:val="00314293"/>
    <w:rsid w:val="003144E0"/>
    <w:rsid w:val="00314542"/>
    <w:rsid w:val="0031479A"/>
    <w:rsid w:val="00314837"/>
    <w:rsid w:val="0031483C"/>
    <w:rsid w:val="00314C00"/>
    <w:rsid w:val="00314C45"/>
    <w:rsid w:val="00314CC1"/>
    <w:rsid w:val="00314D23"/>
    <w:rsid w:val="00314E0A"/>
    <w:rsid w:val="00314F52"/>
    <w:rsid w:val="00315059"/>
    <w:rsid w:val="003152F1"/>
    <w:rsid w:val="0031540B"/>
    <w:rsid w:val="003155C0"/>
    <w:rsid w:val="00315607"/>
    <w:rsid w:val="003156DD"/>
    <w:rsid w:val="00315A03"/>
    <w:rsid w:val="00315C55"/>
    <w:rsid w:val="00315C62"/>
    <w:rsid w:val="00315E22"/>
    <w:rsid w:val="00315EAF"/>
    <w:rsid w:val="003160E7"/>
    <w:rsid w:val="00316126"/>
    <w:rsid w:val="0031612C"/>
    <w:rsid w:val="00316272"/>
    <w:rsid w:val="00316336"/>
    <w:rsid w:val="00316351"/>
    <w:rsid w:val="00316396"/>
    <w:rsid w:val="00316692"/>
    <w:rsid w:val="00316790"/>
    <w:rsid w:val="0031680A"/>
    <w:rsid w:val="003168A9"/>
    <w:rsid w:val="00316903"/>
    <w:rsid w:val="00316A42"/>
    <w:rsid w:val="00316E1C"/>
    <w:rsid w:val="00316F24"/>
    <w:rsid w:val="00316FE3"/>
    <w:rsid w:val="00317110"/>
    <w:rsid w:val="00317238"/>
    <w:rsid w:val="00317246"/>
    <w:rsid w:val="00317287"/>
    <w:rsid w:val="003172A5"/>
    <w:rsid w:val="003174E2"/>
    <w:rsid w:val="00317565"/>
    <w:rsid w:val="003176BE"/>
    <w:rsid w:val="00317745"/>
    <w:rsid w:val="00317946"/>
    <w:rsid w:val="00317A19"/>
    <w:rsid w:val="00317BED"/>
    <w:rsid w:val="00317F5C"/>
    <w:rsid w:val="00320095"/>
    <w:rsid w:val="00320098"/>
    <w:rsid w:val="00320189"/>
    <w:rsid w:val="00320203"/>
    <w:rsid w:val="0032050F"/>
    <w:rsid w:val="003208E7"/>
    <w:rsid w:val="0032093F"/>
    <w:rsid w:val="0032097E"/>
    <w:rsid w:val="00320A4B"/>
    <w:rsid w:val="00320A63"/>
    <w:rsid w:val="00320C4F"/>
    <w:rsid w:val="00320C88"/>
    <w:rsid w:val="00320C99"/>
    <w:rsid w:val="00320DAE"/>
    <w:rsid w:val="00320F19"/>
    <w:rsid w:val="003212AD"/>
    <w:rsid w:val="0032134B"/>
    <w:rsid w:val="003215EF"/>
    <w:rsid w:val="00321629"/>
    <w:rsid w:val="003216E8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1E9"/>
    <w:rsid w:val="0032232A"/>
    <w:rsid w:val="00322419"/>
    <w:rsid w:val="003224E8"/>
    <w:rsid w:val="003225A4"/>
    <w:rsid w:val="003226D1"/>
    <w:rsid w:val="00322839"/>
    <w:rsid w:val="0032293B"/>
    <w:rsid w:val="00322984"/>
    <w:rsid w:val="00322AA1"/>
    <w:rsid w:val="00322DDB"/>
    <w:rsid w:val="00322E44"/>
    <w:rsid w:val="003230C6"/>
    <w:rsid w:val="00323179"/>
    <w:rsid w:val="00323231"/>
    <w:rsid w:val="00323335"/>
    <w:rsid w:val="00323385"/>
    <w:rsid w:val="0032339A"/>
    <w:rsid w:val="00323430"/>
    <w:rsid w:val="00323435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C84"/>
    <w:rsid w:val="00323F30"/>
    <w:rsid w:val="00324212"/>
    <w:rsid w:val="00324262"/>
    <w:rsid w:val="00324337"/>
    <w:rsid w:val="00324397"/>
    <w:rsid w:val="003244FF"/>
    <w:rsid w:val="003245BA"/>
    <w:rsid w:val="003246B6"/>
    <w:rsid w:val="00324B10"/>
    <w:rsid w:val="00324BA4"/>
    <w:rsid w:val="00324BC0"/>
    <w:rsid w:val="00324C48"/>
    <w:rsid w:val="00324D50"/>
    <w:rsid w:val="00324E84"/>
    <w:rsid w:val="00324FFE"/>
    <w:rsid w:val="00325390"/>
    <w:rsid w:val="0032541D"/>
    <w:rsid w:val="00325510"/>
    <w:rsid w:val="00325594"/>
    <w:rsid w:val="00325A34"/>
    <w:rsid w:val="00325A75"/>
    <w:rsid w:val="00325A78"/>
    <w:rsid w:val="00325BB9"/>
    <w:rsid w:val="00325C10"/>
    <w:rsid w:val="00325C26"/>
    <w:rsid w:val="00325C3F"/>
    <w:rsid w:val="003260BA"/>
    <w:rsid w:val="00326145"/>
    <w:rsid w:val="00326217"/>
    <w:rsid w:val="0032623A"/>
    <w:rsid w:val="003263B6"/>
    <w:rsid w:val="00326500"/>
    <w:rsid w:val="00326656"/>
    <w:rsid w:val="00326690"/>
    <w:rsid w:val="00326823"/>
    <w:rsid w:val="00326847"/>
    <w:rsid w:val="00326B02"/>
    <w:rsid w:val="00326C6C"/>
    <w:rsid w:val="00326DF4"/>
    <w:rsid w:val="00326E6B"/>
    <w:rsid w:val="00326FB5"/>
    <w:rsid w:val="00327002"/>
    <w:rsid w:val="00327162"/>
    <w:rsid w:val="0032727C"/>
    <w:rsid w:val="00327396"/>
    <w:rsid w:val="00327761"/>
    <w:rsid w:val="003277CA"/>
    <w:rsid w:val="00327874"/>
    <w:rsid w:val="003278B0"/>
    <w:rsid w:val="003278D6"/>
    <w:rsid w:val="00327985"/>
    <w:rsid w:val="00327A89"/>
    <w:rsid w:val="00327B33"/>
    <w:rsid w:val="00327B49"/>
    <w:rsid w:val="00327BC7"/>
    <w:rsid w:val="00327FDE"/>
    <w:rsid w:val="00330126"/>
    <w:rsid w:val="00330248"/>
    <w:rsid w:val="0033028C"/>
    <w:rsid w:val="00330407"/>
    <w:rsid w:val="003304E7"/>
    <w:rsid w:val="0033085F"/>
    <w:rsid w:val="0033096E"/>
    <w:rsid w:val="0033097F"/>
    <w:rsid w:val="00330A18"/>
    <w:rsid w:val="00330B59"/>
    <w:rsid w:val="00330C9E"/>
    <w:rsid w:val="00330CF2"/>
    <w:rsid w:val="00330D27"/>
    <w:rsid w:val="00330E82"/>
    <w:rsid w:val="003310E1"/>
    <w:rsid w:val="003310E4"/>
    <w:rsid w:val="003311CB"/>
    <w:rsid w:val="00331292"/>
    <w:rsid w:val="00331865"/>
    <w:rsid w:val="0033188B"/>
    <w:rsid w:val="00331B50"/>
    <w:rsid w:val="00331B78"/>
    <w:rsid w:val="00331DB6"/>
    <w:rsid w:val="00331E29"/>
    <w:rsid w:val="00331E58"/>
    <w:rsid w:val="0033209B"/>
    <w:rsid w:val="003323B5"/>
    <w:rsid w:val="00332618"/>
    <w:rsid w:val="0033265B"/>
    <w:rsid w:val="00332719"/>
    <w:rsid w:val="00332758"/>
    <w:rsid w:val="003327EB"/>
    <w:rsid w:val="00332960"/>
    <w:rsid w:val="00332C8B"/>
    <w:rsid w:val="00332EE3"/>
    <w:rsid w:val="00332FAB"/>
    <w:rsid w:val="003331B0"/>
    <w:rsid w:val="0033322F"/>
    <w:rsid w:val="003332A6"/>
    <w:rsid w:val="003332F7"/>
    <w:rsid w:val="003333BD"/>
    <w:rsid w:val="003333C1"/>
    <w:rsid w:val="00333402"/>
    <w:rsid w:val="0033353A"/>
    <w:rsid w:val="003335A6"/>
    <w:rsid w:val="00333601"/>
    <w:rsid w:val="00333607"/>
    <w:rsid w:val="0033379B"/>
    <w:rsid w:val="00333AF0"/>
    <w:rsid w:val="00333B1F"/>
    <w:rsid w:val="00333DF6"/>
    <w:rsid w:val="0033423C"/>
    <w:rsid w:val="00334259"/>
    <w:rsid w:val="0033436E"/>
    <w:rsid w:val="003344F1"/>
    <w:rsid w:val="003345EC"/>
    <w:rsid w:val="00334787"/>
    <w:rsid w:val="00334821"/>
    <w:rsid w:val="003348C0"/>
    <w:rsid w:val="00334D1C"/>
    <w:rsid w:val="00334D8D"/>
    <w:rsid w:val="00334E77"/>
    <w:rsid w:val="00335136"/>
    <w:rsid w:val="00335314"/>
    <w:rsid w:val="003353DF"/>
    <w:rsid w:val="003354E1"/>
    <w:rsid w:val="00335817"/>
    <w:rsid w:val="003358B4"/>
    <w:rsid w:val="00335CF7"/>
    <w:rsid w:val="003360DB"/>
    <w:rsid w:val="003360E8"/>
    <w:rsid w:val="00336116"/>
    <w:rsid w:val="0033629B"/>
    <w:rsid w:val="0033641B"/>
    <w:rsid w:val="0033644F"/>
    <w:rsid w:val="003364E1"/>
    <w:rsid w:val="003366B3"/>
    <w:rsid w:val="00336734"/>
    <w:rsid w:val="0033697D"/>
    <w:rsid w:val="00336A4A"/>
    <w:rsid w:val="00336A50"/>
    <w:rsid w:val="00336D5C"/>
    <w:rsid w:val="00336F87"/>
    <w:rsid w:val="0033703A"/>
    <w:rsid w:val="003370B1"/>
    <w:rsid w:val="00337124"/>
    <w:rsid w:val="0033714B"/>
    <w:rsid w:val="003372D8"/>
    <w:rsid w:val="003373F7"/>
    <w:rsid w:val="0033740C"/>
    <w:rsid w:val="00337413"/>
    <w:rsid w:val="0033747F"/>
    <w:rsid w:val="003375E6"/>
    <w:rsid w:val="003376A1"/>
    <w:rsid w:val="003376B5"/>
    <w:rsid w:val="00337A25"/>
    <w:rsid w:val="00337DA5"/>
    <w:rsid w:val="00337F4C"/>
    <w:rsid w:val="00337FD5"/>
    <w:rsid w:val="00340168"/>
    <w:rsid w:val="00340345"/>
    <w:rsid w:val="0034039D"/>
    <w:rsid w:val="0034041A"/>
    <w:rsid w:val="003405BC"/>
    <w:rsid w:val="00340816"/>
    <w:rsid w:val="0034092E"/>
    <w:rsid w:val="003409A1"/>
    <w:rsid w:val="00340A16"/>
    <w:rsid w:val="00340C07"/>
    <w:rsid w:val="00340C7E"/>
    <w:rsid w:val="00340C8D"/>
    <w:rsid w:val="00340E49"/>
    <w:rsid w:val="00340E4C"/>
    <w:rsid w:val="00341074"/>
    <w:rsid w:val="003410E4"/>
    <w:rsid w:val="003410FB"/>
    <w:rsid w:val="00341190"/>
    <w:rsid w:val="003411A9"/>
    <w:rsid w:val="003411C0"/>
    <w:rsid w:val="00341377"/>
    <w:rsid w:val="003415D6"/>
    <w:rsid w:val="00341962"/>
    <w:rsid w:val="00341991"/>
    <w:rsid w:val="00341A60"/>
    <w:rsid w:val="00341AC5"/>
    <w:rsid w:val="00341BC4"/>
    <w:rsid w:val="00341D8C"/>
    <w:rsid w:val="00341DA9"/>
    <w:rsid w:val="00342107"/>
    <w:rsid w:val="00342410"/>
    <w:rsid w:val="00342548"/>
    <w:rsid w:val="003425E0"/>
    <w:rsid w:val="00342627"/>
    <w:rsid w:val="0034268B"/>
    <w:rsid w:val="003427EC"/>
    <w:rsid w:val="00342999"/>
    <w:rsid w:val="00342B12"/>
    <w:rsid w:val="00342B53"/>
    <w:rsid w:val="00342BCD"/>
    <w:rsid w:val="00342DC7"/>
    <w:rsid w:val="00342F55"/>
    <w:rsid w:val="00342F61"/>
    <w:rsid w:val="00343040"/>
    <w:rsid w:val="003434A3"/>
    <w:rsid w:val="003434F9"/>
    <w:rsid w:val="0034384D"/>
    <w:rsid w:val="003438BA"/>
    <w:rsid w:val="00343972"/>
    <w:rsid w:val="003439D6"/>
    <w:rsid w:val="00343C9D"/>
    <w:rsid w:val="00343D03"/>
    <w:rsid w:val="00343D4F"/>
    <w:rsid w:val="00343EF1"/>
    <w:rsid w:val="003445E9"/>
    <w:rsid w:val="0034460C"/>
    <w:rsid w:val="00344689"/>
    <w:rsid w:val="00344A67"/>
    <w:rsid w:val="00344B38"/>
    <w:rsid w:val="00344C21"/>
    <w:rsid w:val="00344C43"/>
    <w:rsid w:val="00344C5B"/>
    <w:rsid w:val="00344E54"/>
    <w:rsid w:val="0034519C"/>
    <w:rsid w:val="00345457"/>
    <w:rsid w:val="003454C1"/>
    <w:rsid w:val="00345674"/>
    <w:rsid w:val="003456DD"/>
    <w:rsid w:val="00345717"/>
    <w:rsid w:val="0034577E"/>
    <w:rsid w:val="003457C4"/>
    <w:rsid w:val="00345939"/>
    <w:rsid w:val="003459AC"/>
    <w:rsid w:val="00345A12"/>
    <w:rsid w:val="00345C6B"/>
    <w:rsid w:val="003460AE"/>
    <w:rsid w:val="00346113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5ED"/>
    <w:rsid w:val="003467EE"/>
    <w:rsid w:val="00346863"/>
    <w:rsid w:val="0034689A"/>
    <w:rsid w:val="00346912"/>
    <w:rsid w:val="00346928"/>
    <w:rsid w:val="00346B5C"/>
    <w:rsid w:val="00346C3A"/>
    <w:rsid w:val="00346C98"/>
    <w:rsid w:val="00346CBF"/>
    <w:rsid w:val="00346D15"/>
    <w:rsid w:val="00346EA2"/>
    <w:rsid w:val="00346EDF"/>
    <w:rsid w:val="00346FAE"/>
    <w:rsid w:val="003470C9"/>
    <w:rsid w:val="003470F4"/>
    <w:rsid w:val="0034733B"/>
    <w:rsid w:val="003473C1"/>
    <w:rsid w:val="003474B9"/>
    <w:rsid w:val="003475DC"/>
    <w:rsid w:val="00347668"/>
    <w:rsid w:val="003477F6"/>
    <w:rsid w:val="003479E0"/>
    <w:rsid w:val="00347CE9"/>
    <w:rsid w:val="00347E7A"/>
    <w:rsid w:val="00347E91"/>
    <w:rsid w:val="00347F52"/>
    <w:rsid w:val="00347FFD"/>
    <w:rsid w:val="00350058"/>
    <w:rsid w:val="00350310"/>
    <w:rsid w:val="003503AF"/>
    <w:rsid w:val="003503DA"/>
    <w:rsid w:val="0035049C"/>
    <w:rsid w:val="003504A6"/>
    <w:rsid w:val="003504F7"/>
    <w:rsid w:val="0035056A"/>
    <w:rsid w:val="00350700"/>
    <w:rsid w:val="00350775"/>
    <w:rsid w:val="0035081B"/>
    <w:rsid w:val="00350839"/>
    <w:rsid w:val="00350982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48"/>
    <w:rsid w:val="0035156D"/>
    <w:rsid w:val="003515C4"/>
    <w:rsid w:val="00351770"/>
    <w:rsid w:val="0035194D"/>
    <w:rsid w:val="00351975"/>
    <w:rsid w:val="00351A19"/>
    <w:rsid w:val="00351ADB"/>
    <w:rsid w:val="00351AFF"/>
    <w:rsid w:val="00351B89"/>
    <w:rsid w:val="00351F9A"/>
    <w:rsid w:val="00351FF3"/>
    <w:rsid w:val="003524F1"/>
    <w:rsid w:val="00352503"/>
    <w:rsid w:val="00352506"/>
    <w:rsid w:val="003526B4"/>
    <w:rsid w:val="003527BA"/>
    <w:rsid w:val="00352828"/>
    <w:rsid w:val="00352848"/>
    <w:rsid w:val="00352888"/>
    <w:rsid w:val="003528AE"/>
    <w:rsid w:val="003529E9"/>
    <w:rsid w:val="00352C2D"/>
    <w:rsid w:val="00352CC4"/>
    <w:rsid w:val="00352D17"/>
    <w:rsid w:val="00352DB7"/>
    <w:rsid w:val="00352F34"/>
    <w:rsid w:val="0035330B"/>
    <w:rsid w:val="003535A0"/>
    <w:rsid w:val="00353607"/>
    <w:rsid w:val="0035363B"/>
    <w:rsid w:val="0035375D"/>
    <w:rsid w:val="0035377F"/>
    <w:rsid w:val="00353780"/>
    <w:rsid w:val="00353782"/>
    <w:rsid w:val="0035383D"/>
    <w:rsid w:val="003538FD"/>
    <w:rsid w:val="00353A7C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36E"/>
    <w:rsid w:val="00354407"/>
    <w:rsid w:val="003544C1"/>
    <w:rsid w:val="003544F1"/>
    <w:rsid w:val="00354567"/>
    <w:rsid w:val="00354579"/>
    <w:rsid w:val="00354725"/>
    <w:rsid w:val="003547A1"/>
    <w:rsid w:val="003548D6"/>
    <w:rsid w:val="00354A08"/>
    <w:rsid w:val="00354B61"/>
    <w:rsid w:val="00354B89"/>
    <w:rsid w:val="00354C58"/>
    <w:rsid w:val="00354C97"/>
    <w:rsid w:val="00354C9E"/>
    <w:rsid w:val="00354DBC"/>
    <w:rsid w:val="00354EE3"/>
    <w:rsid w:val="00354FAD"/>
    <w:rsid w:val="00355096"/>
    <w:rsid w:val="003550AD"/>
    <w:rsid w:val="003551D0"/>
    <w:rsid w:val="00355386"/>
    <w:rsid w:val="00355442"/>
    <w:rsid w:val="00355452"/>
    <w:rsid w:val="00355771"/>
    <w:rsid w:val="0035579E"/>
    <w:rsid w:val="003557EC"/>
    <w:rsid w:val="0035593B"/>
    <w:rsid w:val="0035596A"/>
    <w:rsid w:val="00355A85"/>
    <w:rsid w:val="00355AA1"/>
    <w:rsid w:val="00355DF8"/>
    <w:rsid w:val="00355F56"/>
    <w:rsid w:val="00355FB8"/>
    <w:rsid w:val="00356252"/>
    <w:rsid w:val="003563D5"/>
    <w:rsid w:val="00356524"/>
    <w:rsid w:val="00356595"/>
    <w:rsid w:val="00356821"/>
    <w:rsid w:val="00356880"/>
    <w:rsid w:val="0035697B"/>
    <w:rsid w:val="00356A25"/>
    <w:rsid w:val="00356D02"/>
    <w:rsid w:val="00356E39"/>
    <w:rsid w:val="00357055"/>
    <w:rsid w:val="003570FB"/>
    <w:rsid w:val="00357105"/>
    <w:rsid w:val="003573C4"/>
    <w:rsid w:val="003573D5"/>
    <w:rsid w:val="0035740D"/>
    <w:rsid w:val="003574EA"/>
    <w:rsid w:val="0035757B"/>
    <w:rsid w:val="003575D4"/>
    <w:rsid w:val="003576B7"/>
    <w:rsid w:val="0035772B"/>
    <w:rsid w:val="003577A2"/>
    <w:rsid w:val="003578BE"/>
    <w:rsid w:val="00357928"/>
    <w:rsid w:val="0035794A"/>
    <w:rsid w:val="00357BFA"/>
    <w:rsid w:val="00357CD5"/>
    <w:rsid w:val="00357D6A"/>
    <w:rsid w:val="00357DB7"/>
    <w:rsid w:val="0036043F"/>
    <w:rsid w:val="003604F6"/>
    <w:rsid w:val="003608BA"/>
    <w:rsid w:val="00360AF0"/>
    <w:rsid w:val="00360BB2"/>
    <w:rsid w:val="00361459"/>
    <w:rsid w:val="0036158C"/>
    <w:rsid w:val="0036182E"/>
    <w:rsid w:val="003618D9"/>
    <w:rsid w:val="00361A1A"/>
    <w:rsid w:val="00361A20"/>
    <w:rsid w:val="00361DCD"/>
    <w:rsid w:val="00361E60"/>
    <w:rsid w:val="00361EBB"/>
    <w:rsid w:val="00361FC8"/>
    <w:rsid w:val="0036242A"/>
    <w:rsid w:val="003625AC"/>
    <w:rsid w:val="003625B1"/>
    <w:rsid w:val="00362614"/>
    <w:rsid w:val="0036269F"/>
    <w:rsid w:val="003626E1"/>
    <w:rsid w:val="00362A4D"/>
    <w:rsid w:val="00362BAB"/>
    <w:rsid w:val="00362DD8"/>
    <w:rsid w:val="00362EAB"/>
    <w:rsid w:val="00362F76"/>
    <w:rsid w:val="0036313E"/>
    <w:rsid w:val="00363518"/>
    <w:rsid w:val="00363537"/>
    <w:rsid w:val="00363A4F"/>
    <w:rsid w:val="00363A85"/>
    <w:rsid w:val="00363BB3"/>
    <w:rsid w:val="00363C11"/>
    <w:rsid w:val="00363CAC"/>
    <w:rsid w:val="00363F4D"/>
    <w:rsid w:val="00363FFF"/>
    <w:rsid w:val="00364215"/>
    <w:rsid w:val="00364621"/>
    <w:rsid w:val="00364796"/>
    <w:rsid w:val="003647CA"/>
    <w:rsid w:val="00364AD2"/>
    <w:rsid w:val="00365231"/>
    <w:rsid w:val="003655FB"/>
    <w:rsid w:val="00365696"/>
    <w:rsid w:val="0036570C"/>
    <w:rsid w:val="00365710"/>
    <w:rsid w:val="00365773"/>
    <w:rsid w:val="00365957"/>
    <w:rsid w:val="0036598C"/>
    <w:rsid w:val="00365B3C"/>
    <w:rsid w:val="00365FA7"/>
    <w:rsid w:val="00365FEB"/>
    <w:rsid w:val="00365FED"/>
    <w:rsid w:val="003660B2"/>
    <w:rsid w:val="0036619B"/>
    <w:rsid w:val="003661A9"/>
    <w:rsid w:val="003661D8"/>
    <w:rsid w:val="00366310"/>
    <w:rsid w:val="0036641F"/>
    <w:rsid w:val="003664B6"/>
    <w:rsid w:val="00366501"/>
    <w:rsid w:val="003666C2"/>
    <w:rsid w:val="00366935"/>
    <w:rsid w:val="00366A2C"/>
    <w:rsid w:val="00366A58"/>
    <w:rsid w:val="00366A8F"/>
    <w:rsid w:val="00366AEB"/>
    <w:rsid w:val="00366B5B"/>
    <w:rsid w:val="00366BF5"/>
    <w:rsid w:val="00366C19"/>
    <w:rsid w:val="00366CFD"/>
    <w:rsid w:val="00366D41"/>
    <w:rsid w:val="00366DA4"/>
    <w:rsid w:val="00366ECA"/>
    <w:rsid w:val="003670C7"/>
    <w:rsid w:val="00367149"/>
    <w:rsid w:val="003671C5"/>
    <w:rsid w:val="00367501"/>
    <w:rsid w:val="0036778D"/>
    <w:rsid w:val="003677A2"/>
    <w:rsid w:val="00367979"/>
    <w:rsid w:val="00367AA5"/>
    <w:rsid w:val="00367AB0"/>
    <w:rsid w:val="00367D26"/>
    <w:rsid w:val="00367DAD"/>
    <w:rsid w:val="00367EDF"/>
    <w:rsid w:val="00367FA7"/>
    <w:rsid w:val="00367FEA"/>
    <w:rsid w:val="0037029C"/>
    <w:rsid w:val="00370561"/>
    <w:rsid w:val="00370845"/>
    <w:rsid w:val="00370857"/>
    <w:rsid w:val="00370949"/>
    <w:rsid w:val="00370A8E"/>
    <w:rsid w:val="00370B72"/>
    <w:rsid w:val="00370BF2"/>
    <w:rsid w:val="00370E9A"/>
    <w:rsid w:val="00370ED6"/>
    <w:rsid w:val="00370F3D"/>
    <w:rsid w:val="00370F94"/>
    <w:rsid w:val="00371348"/>
    <w:rsid w:val="00371357"/>
    <w:rsid w:val="0037135B"/>
    <w:rsid w:val="003715D6"/>
    <w:rsid w:val="0037162D"/>
    <w:rsid w:val="00371834"/>
    <w:rsid w:val="00371896"/>
    <w:rsid w:val="0037191D"/>
    <w:rsid w:val="0037191F"/>
    <w:rsid w:val="003719EB"/>
    <w:rsid w:val="00371B75"/>
    <w:rsid w:val="00371B81"/>
    <w:rsid w:val="00371B88"/>
    <w:rsid w:val="00371CE2"/>
    <w:rsid w:val="00372002"/>
    <w:rsid w:val="003720CE"/>
    <w:rsid w:val="00372260"/>
    <w:rsid w:val="003722BE"/>
    <w:rsid w:val="003723D0"/>
    <w:rsid w:val="00372423"/>
    <w:rsid w:val="0037258B"/>
    <w:rsid w:val="00372684"/>
    <w:rsid w:val="00372760"/>
    <w:rsid w:val="003728FE"/>
    <w:rsid w:val="00372BF3"/>
    <w:rsid w:val="00372BF9"/>
    <w:rsid w:val="00372E4B"/>
    <w:rsid w:val="00373092"/>
    <w:rsid w:val="0037313F"/>
    <w:rsid w:val="0037323E"/>
    <w:rsid w:val="003734B4"/>
    <w:rsid w:val="003736ED"/>
    <w:rsid w:val="003737A7"/>
    <w:rsid w:val="00373848"/>
    <w:rsid w:val="003739E4"/>
    <w:rsid w:val="00373CCD"/>
    <w:rsid w:val="00373F7D"/>
    <w:rsid w:val="00373FB2"/>
    <w:rsid w:val="00374137"/>
    <w:rsid w:val="0037428C"/>
    <w:rsid w:val="0037429C"/>
    <w:rsid w:val="003742FA"/>
    <w:rsid w:val="00374327"/>
    <w:rsid w:val="00374442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49"/>
    <w:rsid w:val="00374CAD"/>
    <w:rsid w:val="00374D16"/>
    <w:rsid w:val="00374E3F"/>
    <w:rsid w:val="00374E4F"/>
    <w:rsid w:val="00374FA1"/>
    <w:rsid w:val="00375213"/>
    <w:rsid w:val="00375249"/>
    <w:rsid w:val="003752F5"/>
    <w:rsid w:val="00375414"/>
    <w:rsid w:val="003754E2"/>
    <w:rsid w:val="0037564C"/>
    <w:rsid w:val="00375795"/>
    <w:rsid w:val="0037585C"/>
    <w:rsid w:val="00375A52"/>
    <w:rsid w:val="00375B0D"/>
    <w:rsid w:val="00375C2E"/>
    <w:rsid w:val="00375D18"/>
    <w:rsid w:val="00375ED9"/>
    <w:rsid w:val="00375F8A"/>
    <w:rsid w:val="00376017"/>
    <w:rsid w:val="00376257"/>
    <w:rsid w:val="003762DC"/>
    <w:rsid w:val="003763C8"/>
    <w:rsid w:val="003764C5"/>
    <w:rsid w:val="00376502"/>
    <w:rsid w:val="00376566"/>
    <w:rsid w:val="003765E7"/>
    <w:rsid w:val="003767F1"/>
    <w:rsid w:val="003768F8"/>
    <w:rsid w:val="00376A9B"/>
    <w:rsid w:val="00376DA0"/>
    <w:rsid w:val="00377035"/>
    <w:rsid w:val="0037706D"/>
    <w:rsid w:val="00377153"/>
    <w:rsid w:val="003773CD"/>
    <w:rsid w:val="00377808"/>
    <w:rsid w:val="00377A11"/>
    <w:rsid w:val="00377A71"/>
    <w:rsid w:val="00377B15"/>
    <w:rsid w:val="00377B31"/>
    <w:rsid w:val="00377CC7"/>
    <w:rsid w:val="00377F02"/>
    <w:rsid w:val="00377F43"/>
    <w:rsid w:val="00377F75"/>
    <w:rsid w:val="00377F83"/>
    <w:rsid w:val="00380242"/>
    <w:rsid w:val="00380266"/>
    <w:rsid w:val="00380339"/>
    <w:rsid w:val="003803E3"/>
    <w:rsid w:val="003804E8"/>
    <w:rsid w:val="003804FE"/>
    <w:rsid w:val="003807C6"/>
    <w:rsid w:val="0038097F"/>
    <w:rsid w:val="00380A16"/>
    <w:rsid w:val="00380A66"/>
    <w:rsid w:val="00380B56"/>
    <w:rsid w:val="00380BDA"/>
    <w:rsid w:val="00380CF1"/>
    <w:rsid w:val="00380F06"/>
    <w:rsid w:val="0038105E"/>
    <w:rsid w:val="00381168"/>
    <w:rsid w:val="003811D8"/>
    <w:rsid w:val="0038140D"/>
    <w:rsid w:val="0038141B"/>
    <w:rsid w:val="003814AC"/>
    <w:rsid w:val="003816A6"/>
    <w:rsid w:val="00381761"/>
    <w:rsid w:val="00381805"/>
    <w:rsid w:val="00381B9F"/>
    <w:rsid w:val="00381C7F"/>
    <w:rsid w:val="00381C98"/>
    <w:rsid w:val="00381DA4"/>
    <w:rsid w:val="00381F8F"/>
    <w:rsid w:val="00381FB1"/>
    <w:rsid w:val="00381FE9"/>
    <w:rsid w:val="0038201E"/>
    <w:rsid w:val="003821BE"/>
    <w:rsid w:val="0038222A"/>
    <w:rsid w:val="00382395"/>
    <w:rsid w:val="0038246D"/>
    <w:rsid w:val="003826B4"/>
    <w:rsid w:val="00382977"/>
    <w:rsid w:val="003829B1"/>
    <w:rsid w:val="00382A04"/>
    <w:rsid w:val="00382A29"/>
    <w:rsid w:val="00382AD8"/>
    <w:rsid w:val="00382D5C"/>
    <w:rsid w:val="00382DD9"/>
    <w:rsid w:val="00382F7B"/>
    <w:rsid w:val="0038300E"/>
    <w:rsid w:val="003830D8"/>
    <w:rsid w:val="003835FB"/>
    <w:rsid w:val="00383609"/>
    <w:rsid w:val="0038367A"/>
    <w:rsid w:val="00383756"/>
    <w:rsid w:val="00383BB2"/>
    <w:rsid w:val="00383D5A"/>
    <w:rsid w:val="00383D87"/>
    <w:rsid w:val="00383E4E"/>
    <w:rsid w:val="00383E7C"/>
    <w:rsid w:val="00383F15"/>
    <w:rsid w:val="00383F50"/>
    <w:rsid w:val="00383FDF"/>
    <w:rsid w:val="00384002"/>
    <w:rsid w:val="0038405A"/>
    <w:rsid w:val="0038409D"/>
    <w:rsid w:val="003840A9"/>
    <w:rsid w:val="003840DF"/>
    <w:rsid w:val="003840F6"/>
    <w:rsid w:val="00384177"/>
    <w:rsid w:val="003841B4"/>
    <w:rsid w:val="0038430D"/>
    <w:rsid w:val="0038433D"/>
    <w:rsid w:val="003845AC"/>
    <w:rsid w:val="00384784"/>
    <w:rsid w:val="003849A3"/>
    <w:rsid w:val="00384A9B"/>
    <w:rsid w:val="00384C10"/>
    <w:rsid w:val="00384DFC"/>
    <w:rsid w:val="00384E71"/>
    <w:rsid w:val="00384EFF"/>
    <w:rsid w:val="00384F64"/>
    <w:rsid w:val="0038501F"/>
    <w:rsid w:val="00385045"/>
    <w:rsid w:val="00385238"/>
    <w:rsid w:val="0038536C"/>
    <w:rsid w:val="0038568F"/>
    <w:rsid w:val="003858B9"/>
    <w:rsid w:val="00385952"/>
    <w:rsid w:val="00385959"/>
    <w:rsid w:val="00385A28"/>
    <w:rsid w:val="00385AAF"/>
    <w:rsid w:val="00385DB3"/>
    <w:rsid w:val="003860B6"/>
    <w:rsid w:val="00386417"/>
    <w:rsid w:val="00386438"/>
    <w:rsid w:val="0038657E"/>
    <w:rsid w:val="00386596"/>
    <w:rsid w:val="003865B2"/>
    <w:rsid w:val="003867C8"/>
    <w:rsid w:val="00386972"/>
    <w:rsid w:val="00386993"/>
    <w:rsid w:val="003869E0"/>
    <w:rsid w:val="00386A26"/>
    <w:rsid w:val="00386ADA"/>
    <w:rsid w:val="00386B84"/>
    <w:rsid w:val="00386C09"/>
    <w:rsid w:val="00386C2F"/>
    <w:rsid w:val="00386C82"/>
    <w:rsid w:val="00386DF6"/>
    <w:rsid w:val="00386FBF"/>
    <w:rsid w:val="003870CB"/>
    <w:rsid w:val="0038732D"/>
    <w:rsid w:val="0038765D"/>
    <w:rsid w:val="0038779F"/>
    <w:rsid w:val="00387855"/>
    <w:rsid w:val="0038788F"/>
    <w:rsid w:val="00387A88"/>
    <w:rsid w:val="0039016B"/>
    <w:rsid w:val="003902C5"/>
    <w:rsid w:val="00390474"/>
    <w:rsid w:val="003904C2"/>
    <w:rsid w:val="00390910"/>
    <w:rsid w:val="00390A98"/>
    <w:rsid w:val="00390C5F"/>
    <w:rsid w:val="00390C97"/>
    <w:rsid w:val="00390CDA"/>
    <w:rsid w:val="00390FDA"/>
    <w:rsid w:val="003911EF"/>
    <w:rsid w:val="0039127B"/>
    <w:rsid w:val="003912C2"/>
    <w:rsid w:val="00391301"/>
    <w:rsid w:val="00391364"/>
    <w:rsid w:val="003913B1"/>
    <w:rsid w:val="003913C1"/>
    <w:rsid w:val="00391487"/>
    <w:rsid w:val="00391515"/>
    <w:rsid w:val="00391707"/>
    <w:rsid w:val="00391801"/>
    <w:rsid w:val="00391832"/>
    <w:rsid w:val="00391D1A"/>
    <w:rsid w:val="00391E38"/>
    <w:rsid w:val="00391EE1"/>
    <w:rsid w:val="00391F97"/>
    <w:rsid w:val="00392319"/>
    <w:rsid w:val="00392631"/>
    <w:rsid w:val="003926D4"/>
    <w:rsid w:val="003927D8"/>
    <w:rsid w:val="00392839"/>
    <w:rsid w:val="00392962"/>
    <w:rsid w:val="00392B37"/>
    <w:rsid w:val="00392D12"/>
    <w:rsid w:val="00392D2C"/>
    <w:rsid w:val="00392E9D"/>
    <w:rsid w:val="00392ED0"/>
    <w:rsid w:val="00392F5F"/>
    <w:rsid w:val="0039309D"/>
    <w:rsid w:val="0039343F"/>
    <w:rsid w:val="00393471"/>
    <w:rsid w:val="00393480"/>
    <w:rsid w:val="003935D5"/>
    <w:rsid w:val="00393609"/>
    <w:rsid w:val="003937FD"/>
    <w:rsid w:val="00393859"/>
    <w:rsid w:val="003938AD"/>
    <w:rsid w:val="00393921"/>
    <w:rsid w:val="00393AE3"/>
    <w:rsid w:val="00393B08"/>
    <w:rsid w:val="00393BCB"/>
    <w:rsid w:val="00393D78"/>
    <w:rsid w:val="00393E4F"/>
    <w:rsid w:val="00393F35"/>
    <w:rsid w:val="00393F6D"/>
    <w:rsid w:val="003942D3"/>
    <w:rsid w:val="00394B85"/>
    <w:rsid w:val="00394E16"/>
    <w:rsid w:val="00394E83"/>
    <w:rsid w:val="00394E8E"/>
    <w:rsid w:val="00394EE6"/>
    <w:rsid w:val="00394F37"/>
    <w:rsid w:val="00394FED"/>
    <w:rsid w:val="0039501B"/>
    <w:rsid w:val="003950F1"/>
    <w:rsid w:val="0039510E"/>
    <w:rsid w:val="00395298"/>
    <w:rsid w:val="003952FE"/>
    <w:rsid w:val="00395562"/>
    <w:rsid w:val="003955C8"/>
    <w:rsid w:val="0039567C"/>
    <w:rsid w:val="00395747"/>
    <w:rsid w:val="00395AEF"/>
    <w:rsid w:val="00396028"/>
    <w:rsid w:val="00396238"/>
    <w:rsid w:val="00396344"/>
    <w:rsid w:val="00396518"/>
    <w:rsid w:val="003968F9"/>
    <w:rsid w:val="003969E9"/>
    <w:rsid w:val="00396C69"/>
    <w:rsid w:val="00396C97"/>
    <w:rsid w:val="00396EC5"/>
    <w:rsid w:val="00396F26"/>
    <w:rsid w:val="003970A7"/>
    <w:rsid w:val="003970BE"/>
    <w:rsid w:val="0039723B"/>
    <w:rsid w:val="00397286"/>
    <w:rsid w:val="00397419"/>
    <w:rsid w:val="00397496"/>
    <w:rsid w:val="00397515"/>
    <w:rsid w:val="003976CC"/>
    <w:rsid w:val="003976D1"/>
    <w:rsid w:val="00397750"/>
    <w:rsid w:val="003977C5"/>
    <w:rsid w:val="003977C8"/>
    <w:rsid w:val="00397910"/>
    <w:rsid w:val="0039795F"/>
    <w:rsid w:val="003979CE"/>
    <w:rsid w:val="00397A31"/>
    <w:rsid w:val="00397AB0"/>
    <w:rsid w:val="00397F2A"/>
    <w:rsid w:val="00397F32"/>
    <w:rsid w:val="003A0163"/>
    <w:rsid w:val="003A02E6"/>
    <w:rsid w:val="003A0430"/>
    <w:rsid w:val="003A0450"/>
    <w:rsid w:val="003A0662"/>
    <w:rsid w:val="003A06E9"/>
    <w:rsid w:val="003A077C"/>
    <w:rsid w:val="003A09A6"/>
    <w:rsid w:val="003A0ACC"/>
    <w:rsid w:val="003A0AFB"/>
    <w:rsid w:val="003A0B9A"/>
    <w:rsid w:val="003A0C9D"/>
    <w:rsid w:val="003A0E5C"/>
    <w:rsid w:val="003A169B"/>
    <w:rsid w:val="003A16E0"/>
    <w:rsid w:val="003A1856"/>
    <w:rsid w:val="003A190C"/>
    <w:rsid w:val="003A1C59"/>
    <w:rsid w:val="003A1F5E"/>
    <w:rsid w:val="003A1F69"/>
    <w:rsid w:val="003A200C"/>
    <w:rsid w:val="003A219B"/>
    <w:rsid w:val="003A245A"/>
    <w:rsid w:val="003A252C"/>
    <w:rsid w:val="003A2845"/>
    <w:rsid w:val="003A2AA3"/>
    <w:rsid w:val="003A2BAA"/>
    <w:rsid w:val="003A2C21"/>
    <w:rsid w:val="003A2C9A"/>
    <w:rsid w:val="003A2DF8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C8B"/>
    <w:rsid w:val="003A3EE6"/>
    <w:rsid w:val="003A3F05"/>
    <w:rsid w:val="003A3F46"/>
    <w:rsid w:val="003A3F5F"/>
    <w:rsid w:val="003A40D0"/>
    <w:rsid w:val="003A424F"/>
    <w:rsid w:val="003A4790"/>
    <w:rsid w:val="003A48D7"/>
    <w:rsid w:val="003A49FC"/>
    <w:rsid w:val="003A4CB8"/>
    <w:rsid w:val="003A4DA3"/>
    <w:rsid w:val="003A4E44"/>
    <w:rsid w:val="003A4ECC"/>
    <w:rsid w:val="003A4ECF"/>
    <w:rsid w:val="003A501A"/>
    <w:rsid w:val="003A517B"/>
    <w:rsid w:val="003A51B8"/>
    <w:rsid w:val="003A522F"/>
    <w:rsid w:val="003A52DF"/>
    <w:rsid w:val="003A5542"/>
    <w:rsid w:val="003A5644"/>
    <w:rsid w:val="003A58D9"/>
    <w:rsid w:val="003A591B"/>
    <w:rsid w:val="003A595F"/>
    <w:rsid w:val="003A5CC9"/>
    <w:rsid w:val="003A5CD5"/>
    <w:rsid w:val="003A5E42"/>
    <w:rsid w:val="003A5EE0"/>
    <w:rsid w:val="003A5FF7"/>
    <w:rsid w:val="003A60B2"/>
    <w:rsid w:val="003A60BF"/>
    <w:rsid w:val="003A60CD"/>
    <w:rsid w:val="003A610C"/>
    <w:rsid w:val="003A62CD"/>
    <w:rsid w:val="003A62D9"/>
    <w:rsid w:val="003A6471"/>
    <w:rsid w:val="003A66C1"/>
    <w:rsid w:val="003A673A"/>
    <w:rsid w:val="003A677C"/>
    <w:rsid w:val="003A680D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70"/>
    <w:rsid w:val="003B02B5"/>
    <w:rsid w:val="003B0409"/>
    <w:rsid w:val="003B0527"/>
    <w:rsid w:val="003B052B"/>
    <w:rsid w:val="003B0568"/>
    <w:rsid w:val="003B0574"/>
    <w:rsid w:val="003B06D6"/>
    <w:rsid w:val="003B06DC"/>
    <w:rsid w:val="003B06EE"/>
    <w:rsid w:val="003B078F"/>
    <w:rsid w:val="003B093E"/>
    <w:rsid w:val="003B0A2D"/>
    <w:rsid w:val="003B0B01"/>
    <w:rsid w:val="003B0B96"/>
    <w:rsid w:val="003B0BC6"/>
    <w:rsid w:val="003B0CFB"/>
    <w:rsid w:val="003B0D44"/>
    <w:rsid w:val="003B0DC3"/>
    <w:rsid w:val="003B0F38"/>
    <w:rsid w:val="003B0F52"/>
    <w:rsid w:val="003B10D5"/>
    <w:rsid w:val="003B10EE"/>
    <w:rsid w:val="003B11EB"/>
    <w:rsid w:val="003B1262"/>
    <w:rsid w:val="003B1338"/>
    <w:rsid w:val="003B152A"/>
    <w:rsid w:val="003B192A"/>
    <w:rsid w:val="003B198B"/>
    <w:rsid w:val="003B1A8B"/>
    <w:rsid w:val="003B1C59"/>
    <w:rsid w:val="003B1CFF"/>
    <w:rsid w:val="003B1D8A"/>
    <w:rsid w:val="003B1E53"/>
    <w:rsid w:val="003B1FBE"/>
    <w:rsid w:val="003B2081"/>
    <w:rsid w:val="003B2093"/>
    <w:rsid w:val="003B20BA"/>
    <w:rsid w:val="003B2107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DCA"/>
    <w:rsid w:val="003B2E00"/>
    <w:rsid w:val="003B2E34"/>
    <w:rsid w:val="003B2E88"/>
    <w:rsid w:val="003B30DC"/>
    <w:rsid w:val="003B30E7"/>
    <w:rsid w:val="003B31D6"/>
    <w:rsid w:val="003B332E"/>
    <w:rsid w:val="003B336A"/>
    <w:rsid w:val="003B336E"/>
    <w:rsid w:val="003B355B"/>
    <w:rsid w:val="003B355D"/>
    <w:rsid w:val="003B36A5"/>
    <w:rsid w:val="003B377F"/>
    <w:rsid w:val="003B3808"/>
    <w:rsid w:val="003B3A45"/>
    <w:rsid w:val="003B3F91"/>
    <w:rsid w:val="003B41A8"/>
    <w:rsid w:val="003B41D4"/>
    <w:rsid w:val="003B427D"/>
    <w:rsid w:val="003B4335"/>
    <w:rsid w:val="003B4395"/>
    <w:rsid w:val="003B454E"/>
    <w:rsid w:val="003B45F2"/>
    <w:rsid w:val="003B4663"/>
    <w:rsid w:val="003B47C3"/>
    <w:rsid w:val="003B47F8"/>
    <w:rsid w:val="003B48C5"/>
    <w:rsid w:val="003B494E"/>
    <w:rsid w:val="003B4AE7"/>
    <w:rsid w:val="003B4B0D"/>
    <w:rsid w:val="003B4BAD"/>
    <w:rsid w:val="003B4D74"/>
    <w:rsid w:val="003B4D81"/>
    <w:rsid w:val="003B4DFA"/>
    <w:rsid w:val="003B4FB7"/>
    <w:rsid w:val="003B4FDA"/>
    <w:rsid w:val="003B4FF0"/>
    <w:rsid w:val="003B50D5"/>
    <w:rsid w:val="003B5180"/>
    <w:rsid w:val="003B51E6"/>
    <w:rsid w:val="003B54C7"/>
    <w:rsid w:val="003B559C"/>
    <w:rsid w:val="003B55D7"/>
    <w:rsid w:val="003B55DA"/>
    <w:rsid w:val="003B564F"/>
    <w:rsid w:val="003B5692"/>
    <w:rsid w:val="003B569B"/>
    <w:rsid w:val="003B57AE"/>
    <w:rsid w:val="003B5884"/>
    <w:rsid w:val="003B58D7"/>
    <w:rsid w:val="003B5A88"/>
    <w:rsid w:val="003B5B10"/>
    <w:rsid w:val="003B5B11"/>
    <w:rsid w:val="003B5E10"/>
    <w:rsid w:val="003B5E7B"/>
    <w:rsid w:val="003B5ED7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A1A"/>
    <w:rsid w:val="003B6CAF"/>
    <w:rsid w:val="003B6ED1"/>
    <w:rsid w:val="003B6F8B"/>
    <w:rsid w:val="003B71FA"/>
    <w:rsid w:val="003B7238"/>
    <w:rsid w:val="003B7327"/>
    <w:rsid w:val="003B7539"/>
    <w:rsid w:val="003B769F"/>
    <w:rsid w:val="003B76DA"/>
    <w:rsid w:val="003B7775"/>
    <w:rsid w:val="003B778F"/>
    <w:rsid w:val="003B7820"/>
    <w:rsid w:val="003B78DA"/>
    <w:rsid w:val="003B79B8"/>
    <w:rsid w:val="003B79D0"/>
    <w:rsid w:val="003B7DAD"/>
    <w:rsid w:val="003B7DC7"/>
    <w:rsid w:val="003B7F21"/>
    <w:rsid w:val="003C0034"/>
    <w:rsid w:val="003C0099"/>
    <w:rsid w:val="003C0128"/>
    <w:rsid w:val="003C0288"/>
    <w:rsid w:val="003C02D7"/>
    <w:rsid w:val="003C03D9"/>
    <w:rsid w:val="003C0492"/>
    <w:rsid w:val="003C0794"/>
    <w:rsid w:val="003C09D2"/>
    <w:rsid w:val="003C0A3B"/>
    <w:rsid w:val="003C0ADF"/>
    <w:rsid w:val="003C0CD7"/>
    <w:rsid w:val="003C0ED3"/>
    <w:rsid w:val="003C1066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E39"/>
    <w:rsid w:val="003C1F57"/>
    <w:rsid w:val="003C23B7"/>
    <w:rsid w:val="003C23EC"/>
    <w:rsid w:val="003C23FF"/>
    <w:rsid w:val="003C2420"/>
    <w:rsid w:val="003C242A"/>
    <w:rsid w:val="003C245F"/>
    <w:rsid w:val="003C2564"/>
    <w:rsid w:val="003C26A7"/>
    <w:rsid w:val="003C26B7"/>
    <w:rsid w:val="003C26BD"/>
    <w:rsid w:val="003C26F0"/>
    <w:rsid w:val="003C2800"/>
    <w:rsid w:val="003C29B8"/>
    <w:rsid w:val="003C2BB4"/>
    <w:rsid w:val="003C2BE8"/>
    <w:rsid w:val="003C2DD9"/>
    <w:rsid w:val="003C2E2A"/>
    <w:rsid w:val="003C307C"/>
    <w:rsid w:val="003C3092"/>
    <w:rsid w:val="003C3378"/>
    <w:rsid w:val="003C3449"/>
    <w:rsid w:val="003C347B"/>
    <w:rsid w:val="003C34C8"/>
    <w:rsid w:val="003C35C8"/>
    <w:rsid w:val="003C35F7"/>
    <w:rsid w:val="003C3635"/>
    <w:rsid w:val="003C3827"/>
    <w:rsid w:val="003C3981"/>
    <w:rsid w:val="003C39F1"/>
    <w:rsid w:val="003C3B50"/>
    <w:rsid w:val="003C3C0C"/>
    <w:rsid w:val="003C3C6C"/>
    <w:rsid w:val="003C3CDF"/>
    <w:rsid w:val="003C3DB9"/>
    <w:rsid w:val="003C41A0"/>
    <w:rsid w:val="003C42FB"/>
    <w:rsid w:val="003C44B7"/>
    <w:rsid w:val="003C44BE"/>
    <w:rsid w:val="003C45BC"/>
    <w:rsid w:val="003C45CB"/>
    <w:rsid w:val="003C47AA"/>
    <w:rsid w:val="003C482D"/>
    <w:rsid w:val="003C48D4"/>
    <w:rsid w:val="003C498E"/>
    <w:rsid w:val="003C49D6"/>
    <w:rsid w:val="003C49F4"/>
    <w:rsid w:val="003C4A94"/>
    <w:rsid w:val="003C4B79"/>
    <w:rsid w:val="003C4C31"/>
    <w:rsid w:val="003C4E67"/>
    <w:rsid w:val="003C5132"/>
    <w:rsid w:val="003C5166"/>
    <w:rsid w:val="003C52FF"/>
    <w:rsid w:val="003C5308"/>
    <w:rsid w:val="003C56DA"/>
    <w:rsid w:val="003C5889"/>
    <w:rsid w:val="003C596D"/>
    <w:rsid w:val="003C59BA"/>
    <w:rsid w:val="003C5B6A"/>
    <w:rsid w:val="003C5CB9"/>
    <w:rsid w:val="003C5E8E"/>
    <w:rsid w:val="003C5F6A"/>
    <w:rsid w:val="003C6162"/>
    <w:rsid w:val="003C6178"/>
    <w:rsid w:val="003C6185"/>
    <w:rsid w:val="003C61A9"/>
    <w:rsid w:val="003C630D"/>
    <w:rsid w:val="003C6617"/>
    <w:rsid w:val="003C68C3"/>
    <w:rsid w:val="003C69E5"/>
    <w:rsid w:val="003C6DB5"/>
    <w:rsid w:val="003C6E05"/>
    <w:rsid w:val="003C7270"/>
    <w:rsid w:val="003C7378"/>
    <w:rsid w:val="003C748E"/>
    <w:rsid w:val="003C74BF"/>
    <w:rsid w:val="003C74DA"/>
    <w:rsid w:val="003C7505"/>
    <w:rsid w:val="003C76F6"/>
    <w:rsid w:val="003C77A4"/>
    <w:rsid w:val="003C79D5"/>
    <w:rsid w:val="003C7E19"/>
    <w:rsid w:val="003C7EB4"/>
    <w:rsid w:val="003C7F04"/>
    <w:rsid w:val="003C7F61"/>
    <w:rsid w:val="003D01F8"/>
    <w:rsid w:val="003D03EB"/>
    <w:rsid w:val="003D0435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62"/>
    <w:rsid w:val="003D0CDF"/>
    <w:rsid w:val="003D0D79"/>
    <w:rsid w:val="003D0FFE"/>
    <w:rsid w:val="003D106B"/>
    <w:rsid w:val="003D10CE"/>
    <w:rsid w:val="003D1170"/>
    <w:rsid w:val="003D1199"/>
    <w:rsid w:val="003D1333"/>
    <w:rsid w:val="003D146F"/>
    <w:rsid w:val="003D1649"/>
    <w:rsid w:val="003D167C"/>
    <w:rsid w:val="003D16CD"/>
    <w:rsid w:val="003D17BA"/>
    <w:rsid w:val="003D1812"/>
    <w:rsid w:val="003D1849"/>
    <w:rsid w:val="003D1856"/>
    <w:rsid w:val="003D19ED"/>
    <w:rsid w:val="003D1AC8"/>
    <w:rsid w:val="003D1C50"/>
    <w:rsid w:val="003D1C65"/>
    <w:rsid w:val="003D1FE1"/>
    <w:rsid w:val="003D21AD"/>
    <w:rsid w:val="003D229A"/>
    <w:rsid w:val="003D272A"/>
    <w:rsid w:val="003D2836"/>
    <w:rsid w:val="003D28ED"/>
    <w:rsid w:val="003D2AA9"/>
    <w:rsid w:val="003D2B0F"/>
    <w:rsid w:val="003D2C9F"/>
    <w:rsid w:val="003D2ECB"/>
    <w:rsid w:val="003D2F28"/>
    <w:rsid w:val="003D2F68"/>
    <w:rsid w:val="003D2FE6"/>
    <w:rsid w:val="003D3150"/>
    <w:rsid w:val="003D317A"/>
    <w:rsid w:val="003D31F4"/>
    <w:rsid w:val="003D322E"/>
    <w:rsid w:val="003D3350"/>
    <w:rsid w:val="003D34E9"/>
    <w:rsid w:val="003D3566"/>
    <w:rsid w:val="003D3572"/>
    <w:rsid w:val="003D3627"/>
    <w:rsid w:val="003D373E"/>
    <w:rsid w:val="003D3782"/>
    <w:rsid w:val="003D3A13"/>
    <w:rsid w:val="003D3AA9"/>
    <w:rsid w:val="003D3AC4"/>
    <w:rsid w:val="003D3EF5"/>
    <w:rsid w:val="003D40C0"/>
    <w:rsid w:val="003D415B"/>
    <w:rsid w:val="003D41F9"/>
    <w:rsid w:val="003D4415"/>
    <w:rsid w:val="003D444C"/>
    <w:rsid w:val="003D478D"/>
    <w:rsid w:val="003D48EC"/>
    <w:rsid w:val="003D49C4"/>
    <w:rsid w:val="003D4A18"/>
    <w:rsid w:val="003D4C82"/>
    <w:rsid w:val="003D4D1E"/>
    <w:rsid w:val="003D4E8C"/>
    <w:rsid w:val="003D5055"/>
    <w:rsid w:val="003D5271"/>
    <w:rsid w:val="003D54FD"/>
    <w:rsid w:val="003D5741"/>
    <w:rsid w:val="003D57AD"/>
    <w:rsid w:val="003D5972"/>
    <w:rsid w:val="003D5A2C"/>
    <w:rsid w:val="003D5A65"/>
    <w:rsid w:val="003D5AE0"/>
    <w:rsid w:val="003D5B7B"/>
    <w:rsid w:val="003D5D3F"/>
    <w:rsid w:val="003D5FAE"/>
    <w:rsid w:val="003D623F"/>
    <w:rsid w:val="003D6283"/>
    <w:rsid w:val="003D6316"/>
    <w:rsid w:val="003D635D"/>
    <w:rsid w:val="003D6377"/>
    <w:rsid w:val="003D64A9"/>
    <w:rsid w:val="003D685D"/>
    <w:rsid w:val="003D6A8C"/>
    <w:rsid w:val="003D6BDB"/>
    <w:rsid w:val="003D6EF5"/>
    <w:rsid w:val="003D71D6"/>
    <w:rsid w:val="003D7276"/>
    <w:rsid w:val="003D74A8"/>
    <w:rsid w:val="003D754E"/>
    <w:rsid w:val="003D756D"/>
    <w:rsid w:val="003D76D4"/>
    <w:rsid w:val="003D77E1"/>
    <w:rsid w:val="003D79FA"/>
    <w:rsid w:val="003D7BC9"/>
    <w:rsid w:val="003D7D18"/>
    <w:rsid w:val="003D7EFB"/>
    <w:rsid w:val="003D7F6D"/>
    <w:rsid w:val="003E0335"/>
    <w:rsid w:val="003E04E6"/>
    <w:rsid w:val="003E04F3"/>
    <w:rsid w:val="003E05FF"/>
    <w:rsid w:val="003E0746"/>
    <w:rsid w:val="003E07AF"/>
    <w:rsid w:val="003E0856"/>
    <w:rsid w:val="003E097F"/>
    <w:rsid w:val="003E09A1"/>
    <w:rsid w:val="003E0A8C"/>
    <w:rsid w:val="003E0B94"/>
    <w:rsid w:val="003E0BB1"/>
    <w:rsid w:val="003E0C9C"/>
    <w:rsid w:val="003E0CBE"/>
    <w:rsid w:val="003E0E74"/>
    <w:rsid w:val="003E0ED0"/>
    <w:rsid w:val="003E1060"/>
    <w:rsid w:val="003E128F"/>
    <w:rsid w:val="003E1296"/>
    <w:rsid w:val="003E12DE"/>
    <w:rsid w:val="003E1348"/>
    <w:rsid w:val="003E14BB"/>
    <w:rsid w:val="003E14C2"/>
    <w:rsid w:val="003E15C2"/>
    <w:rsid w:val="003E1A0B"/>
    <w:rsid w:val="003E1C4F"/>
    <w:rsid w:val="003E1E36"/>
    <w:rsid w:val="003E1EF8"/>
    <w:rsid w:val="003E1FF2"/>
    <w:rsid w:val="003E2151"/>
    <w:rsid w:val="003E2153"/>
    <w:rsid w:val="003E217F"/>
    <w:rsid w:val="003E22CE"/>
    <w:rsid w:val="003E2300"/>
    <w:rsid w:val="003E24E8"/>
    <w:rsid w:val="003E25F7"/>
    <w:rsid w:val="003E26E9"/>
    <w:rsid w:val="003E2704"/>
    <w:rsid w:val="003E28A3"/>
    <w:rsid w:val="003E2908"/>
    <w:rsid w:val="003E2964"/>
    <w:rsid w:val="003E298E"/>
    <w:rsid w:val="003E29B9"/>
    <w:rsid w:val="003E2A2D"/>
    <w:rsid w:val="003E2ABA"/>
    <w:rsid w:val="003E2C27"/>
    <w:rsid w:val="003E2DE9"/>
    <w:rsid w:val="003E2E30"/>
    <w:rsid w:val="003E2EEC"/>
    <w:rsid w:val="003E34CA"/>
    <w:rsid w:val="003E3521"/>
    <w:rsid w:val="003E3656"/>
    <w:rsid w:val="003E3676"/>
    <w:rsid w:val="003E3768"/>
    <w:rsid w:val="003E3811"/>
    <w:rsid w:val="003E3891"/>
    <w:rsid w:val="003E3A2A"/>
    <w:rsid w:val="003E3CAE"/>
    <w:rsid w:val="003E3FA6"/>
    <w:rsid w:val="003E41D2"/>
    <w:rsid w:val="003E426E"/>
    <w:rsid w:val="003E42FF"/>
    <w:rsid w:val="003E4327"/>
    <w:rsid w:val="003E4336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E55"/>
    <w:rsid w:val="003E4FF0"/>
    <w:rsid w:val="003E5066"/>
    <w:rsid w:val="003E50D8"/>
    <w:rsid w:val="003E5268"/>
    <w:rsid w:val="003E52EC"/>
    <w:rsid w:val="003E535E"/>
    <w:rsid w:val="003E53E0"/>
    <w:rsid w:val="003E548A"/>
    <w:rsid w:val="003E55AC"/>
    <w:rsid w:val="003E5696"/>
    <w:rsid w:val="003E56C7"/>
    <w:rsid w:val="003E56EC"/>
    <w:rsid w:val="003E589F"/>
    <w:rsid w:val="003E5991"/>
    <w:rsid w:val="003E5A64"/>
    <w:rsid w:val="003E5B9C"/>
    <w:rsid w:val="003E5C0D"/>
    <w:rsid w:val="003E5C2F"/>
    <w:rsid w:val="003E5CA8"/>
    <w:rsid w:val="003E5D58"/>
    <w:rsid w:val="003E5DC0"/>
    <w:rsid w:val="003E61A0"/>
    <w:rsid w:val="003E625F"/>
    <w:rsid w:val="003E627D"/>
    <w:rsid w:val="003E62B4"/>
    <w:rsid w:val="003E6409"/>
    <w:rsid w:val="003E6417"/>
    <w:rsid w:val="003E6764"/>
    <w:rsid w:val="003E67F4"/>
    <w:rsid w:val="003E6955"/>
    <w:rsid w:val="003E696F"/>
    <w:rsid w:val="003E697F"/>
    <w:rsid w:val="003E69F5"/>
    <w:rsid w:val="003E6E25"/>
    <w:rsid w:val="003E71DA"/>
    <w:rsid w:val="003E7264"/>
    <w:rsid w:val="003E7315"/>
    <w:rsid w:val="003E7386"/>
    <w:rsid w:val="003E75AE"/>
    <w:rsid w:val="003E770B"/>
    <w:rsid w:val="003E770D"/>
    <w:rsid w:val="003E7731"/>
    <w:rsid w:val="003E77DE"/>
    <w:rsid w:val="003E782A"/>
    <w:rsid w:val="003E7A00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0EFD"/>
    <w:rsid w:val="003F109E"/>
    <w:rsid w:val="003F1157"/>
    <w:rsid w:val="003F1319"/>
    <w:rsid w:val="003F133B"/>
    <w:rsid w:val="003F13CA"/>
    <w:rsid w:val="003F1647"/>
    <w:rsid w:val="003F1713"/>
    <w:rsid w:val="003F1A8F"/>
    <w:rsid w:val="003F1C3A"/>
    <w:rsid w:val="003F1DF5"/>
    <w:rsid w:val="003F1F87"/>
    <w:rsid w:val="003F1F94"/>
    <w:rsid w:val="003F202F"/>
    <w:rsid w:val="003F22B4"/>
    <w:rsid w:val="003F2348"/>
    <w:rsid w:val="003F23FC"/>
    <w:rsid w:val="003F2400"/>
    <w:rsid w:val="003F251A"/>
    <w:rsid w:val="003F27CA"/>
    <w:rsid w:val="003F29EB"/>
    <w:rsid w:val="003F2A30"/>
    <w:rsid w:val="003F2A86"/>
    <w:rsid w:val="003F2B24"/>
    <w:rsid w:val="003F2D40"/>
    <w:rsid w:val="003F2D45"/>
    <w:rsid w:val="003F2D94"/>
    <w:rsid w:val="003F3011"/>
    <w:rsid w:val="003F319D"/>
    <w:rsid w:val="003F3205"/>
    <w:rsid w:val="003F329C"/>
    <w:rsid w:val="003F3361"/>
    <w:rsid w:val="003F3404"/>
    <w:rsid w:val="003F3428"/>
    <w:rsid w:val="003F3648"/>
    <w:rsid w:val="003F36EA"/>
    <w:rsid w:val="003F3732"/>
    <w:rsid w:val="003F387B"/>
    <w:rsid w:val="003F38F7"/>
    <w:rsid w:val="003F3914"/>
    <w:rsid w:val="003F3997"/>
    <w:rsid w:val="003F3A2E"/>
    <w:rsid w:val="003F3CFD"/>
    <w:rsid w:val="003F3DD2"/>
    <w:rsid w:val="003F3E7D"/>
    <w:rsid w:val="003F3F22"/>
    <w:rsid w:val="003F40CC"/>
    <w:rsid w:val="003F412B"/>
    <w:rsid w:val="003F429E"/>
    <w:rsid w:val="003F457C"/>
    <w:rsid w:val="003F47C5"/>
    <w:rsid w:val="003F48DA"/>
    <w:rsid w:val="003F4AC4"/>
    <w:rsid w:val="003F4B39"/>
    <w:rsid w:val="003F4C22"/>
    <w:rsid w:val="003F4D90"/>
    <w:rsid w:val="003F4E96"/>
    <w:rsid w:val="003F4EE6"/>
    <w:rsid w:val="003F4F48"/>
    <w:rsid w:val="003F5009"/>
    <w:rsid w:val="003F5125"/>
    <w:rsid w:val="003F550F"/>
    <w:rsid w:val="003F55F9"/>
    <w:rsid w:val="003F5659"/>
    <w:rsid w:val="003F5708"/>
    <w:rsid w:val="003F57E5"/>
    <w:rsid w:val="003F5883"/>
    <w:rsid w:val="003F58EE"/>
    <w:rsid w:val="003F5960"/>
    <w:rsid w:val="003F5BA2"/>
    <w:rsid w:val="003F5D15"/>
    <w:rsid w:val="003F5E03"/>
    <w:rsid w:val="003F6372"/>
    <w:rsid w:val="003F65E8"/>
    <w:rsid w:val="003F6653"/>
    <w:rsid w:val="003F6955"/>
    <w:rsid w:val="003F69E7"/>
    <w:rsid w:val="003F6B4C"/>
    <w:rsid w:val="003F6BE1"/>
    <w:rsid w:val="003F6C79"/>
    <w:rsid w:val="003F6CED"/>
    <w:rsid w:val="003F6D37"/>
    <w:rsid w:val="003F6F81"/>
    <w:rsid w:val="003F70A3"/>
    <w:rsid w:val="003F72A5"/>
    <w:rsid w:val="003F7478"/>
    <w:rsid w:val="003F74AB"/>
    <w:rsid w:val="003F7531"/>
    <w:rsid w:val="003F7726"/>
    <w:rsid w:val="003F79B4"/>
    <w:rsid w:val="003F7A02"/>
    <w:rsid w:val="003F7A19"/>
    <w:rsid w:val="003F7BD0"/>
    <w:rsid w:val="003F7D2D"/>
    <w:rsid w:val="003F7D9F"/>
    <w:rsid w:val="003F7F4B"/>
    <w:rsid w:val="003F7FB4"/>
    <w:rsid w:val="0040071F"/>
    <w:rsid w:val="004008E7"/>
    <w:rsid w:val="004009E3"/>
    <w:rsid w:val="00400AF7"/>
    <w:rsid w:val="00400AFE"/>
    <w:rsid w:val="00400B0B"/>
    <w:rsid w:val="00400B37"/>
    <w:rsid w:val="00400B43"/>
    <w:rsid w:val="00400C5A"/>
    <w:rsid w:val="00400E2D"/>
    <w:rsid w:val="00400E73"/>
    <w:rsid w:val="00400E78"/>
    <w:rsid w:val="0040128B"/>
    <w:rsid w:val="004014B2"/>
    <w:rsid w:val="00401753"/>
    <w:rsid w:val="00401A85"/>
    <w:rsid w:val="00401B30"/>
    <w:rsid w:val="00401B4A"/>
    <w:rsid w:val="00401F7A"/>
    <w:rsid w:val="00401FAF"/>
    <w:rsid w:val="00401FE1"/>
    <w:rsid w:val="00401FFF"/>
    <w:rsid w:val="00402057"/>
    <w:rsid w:val="004020C2"/>
    <w:rsid w:val="0040222D"/>
    <w:rsid w:val="004024AD"/>
    <w:rsid w:val="00402526"/>
    <w:rsid w:val="00402980"/>
    <w:rsid w:val="00402A31"/>
    <w:rsid w:val="00402AAB"/>
    <w:rsid w:val="00402C73"/>
    <w:rsid w:val="00402D07"/>
    <w:rsid w:val="004030E9"/>
    <w:rsid w:val="00403158"/>
    <w:rsid w:val="00403186"/>
    <w:rsid w:val="004031A4"/>
    <w:rsid w:val="004032D9"/>
    <w:rsid w:val="00403465"/>
    <w:rsid w:val="004034BF"/>
    <w:rsid w:val="004035B2"/>
    <w:rsid w:val="00403839"/>
    <w:rsid w:val="00403941"/>
    <w:rsid w:val="0040397B"/>
    <w:rsid w:val="004039DE"/>
    <w:rsid w:val="00403AD6"/>
    <w:rsid w:val="00403CA8"/>
    <w:rsid w:val="00403CD7"/>
    <w:rsid w:val="00403DBB"/>
    <w:rsid w:val="00403F83"/>
    <w:rsid w:val="004040B9"/>
    <w:rsid w:val="004040C9"/>
    <w:rsid w:val="00404167"/>
    <w:rsid w:val="00404177"/>
    <w:rsid w:val="00404807"/>
    <w:rsid w:val="0040486E"/>
    <w:rsid w:val="0040499C"/>
    <w:rsid w:val="004049C0"/>
    <w:rsid w:val="00404C43"/>
    <w:rsid w:val="00404CD2"/>
    <w:rsid w:val="00404D72"/>
    <w:rsid w:val="00404EFD"/>
    <w:rsid w:val="00405013"/>
    <w:rsid w:val="004052BA"/>
    <w:rsid w:val="00405344"/>
    <w:rsid w:val="00405435"/>
    <w:rsid w:val="00405513"/>
    <w:rsid w:val="0040551F"/>
    <w:rsid w:val="00405619"/>
    <w:rsid w:val="004056B8"/>
    <w:rsid w:val="004056D7"/>
    <w:rsid w:val="004059B8"/>
    <w:rsid w:val="004059D4"/>
    <w:rsid w:val="00405FE2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0F"/>
    <w:rsid w:val="00406CC6"/>
    <w:rsid w:val="00406CEC"/>
    <w:rsid w:val="00406E9A"/>
    <w:rsid w:val="00406F01"/>
    <w:rsid w:val="00406FE9"/>
    <w:rsid w:val="00407162"/>
    <w:rsid w:val="00407294"/>
    <w:rsid w:val="0040739A"/>
    <w:rsid w:val="004073F8"/>
    <w:rsid w:val="0040748D"/>
    <w:rsid w:val="00407513"/>
    <w:rsid w:val="0040755D"/>
    <w:rsid w:val="00407600"/>
    <w:rsid w:val="00407850"/>
    <w:rsid w:val="0040795D"/>
    <w:rsid w:val="00407A24"/>
    <w:rsid w:val="00407BDF"/>
    <w:rsid w:val="00407BE8"/>
    <w:rsid w:val="00407C74"/>
    <w:rsid w:val="00407CCD"/>
    <w:rsid w:val="00407CD5"/>
    <w:rsid w:val="00407D10"/>
    <w:rsid w:val="00407DAC"/>
    <w:rsid w:val="00407E56"/>
    <w:rsid w:val="00407ED9"/>
    <w:rsid w:val="004100B4"/>
    <w:rsid w:val="00410404"/>
    <w:rsid w:val="0041044A"/>
    <w:rsid w:val="00410886"/>
    <w:rsid w:val="004108AC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798"/>
    <w:rsid w:val="004127E4"/>
    <w:rsid w:val="00412826"/>
    <w:rsid w:val="00412B18"/>
    <w:rsid w:val="00412D51"/>
    <w:rsid w:val="00412E6D"/>
    <w:rsid w:val="00412F17"/>
    <w:rsid w:val="00413098"/>
    <w:rsid w:val="00413131"/>
    <w:rsid w:val="00413211"/>
    <w:rsid w:val="00413371"/>
    <w:rsid w:val="00413395"/>
    <w:rsid w:val="004135BD"/>
    <w:rsid w:val="00413853"/>
    <w:rsid w:val="004138F8"/>
    <w:rsid w:val="00413A12"/>
    <w:rsid w:val="00413E75"/>
    <w:rsid w:val="004140BE"/>
    <w:rsid w:val="004141D0"/>
    <w:rsid w:val="0041425E"/>
    <w:rsid w:val="004143AF"/>
    <w:rsid w:val="0041440C"/>
    <w:rsid w:val="00414584"/>
    <w:rsid w:val="00414593"/>
    <w:rsid w:val="00414976"/>
    <w:rsid w:val="004149B9"/>
    <w:rsid w:val="004149EC"/>
    <w:rsid w:val="00414A5E"/>
    <w:rsid w:val="00414A64"/>
    <w:rsid w:val="00414B00"/>
    <w:rsid w:val="00414B80"/>
    <w:rsid w:val="00414C88"/>
    <w:rsid w:val="00414F10"/>
    <w:rsid w:val="00415005"/>
    <w:rsid w:val="00415071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10E"/>
    <w:rsid w:val="00416197"/>
    <w:rsid w:val="0041626A"/>
    <w:rsid w:val="00416318"/>
    <w:rsid w:val="00416515"/>
    <w:rsid w:val="004165B9"/>
    <w:rsid w:val="00416890"/>
    <w:rsid w:val="0041695F"/>
    <w:rsid w:val="00416EF7"/>
    <w:rsid w:val="004170C0"/>
    <w:rsid w:val="004171AD"/>
    <w:rsid w:val="004171F3"/>
    <w:rsid w:val="00417267"/>
    <w:rsid w:val="00417383"/>
    <w:rsid w:val="00417411"/>
    <w:rsid w:val="0041742F"/>
    <w:rsid w:val="004174B1"/>
    <w:rsid w:val="0041764A"/>
    <w:rsid w:val="004179A0"/>
    <w:rsid w:val="00417B36"/>
    <w:rsid w:val="00417D4C"/>
    <w:rsid w:val="00417EE2"/>
    <w:rsid w:val="0042003A"/>
    <w:rsid w:val="0042004D"/>
    <w:rsid w:val="004200A7"/>
    <w:rsid w:val="004200B4"/>
    <w:rsid w:val="004203E4"/>
    <w:rsid w:val="004205EC"/>
    <w:rsid w:val="00420939"/>
    <w:rsid w:val="00420A96"/>
    <w:rsid w:val="00420B36"/>
    <w:rsid w:val="00420E8F"/>
    <w:rsid w:val="00420E91"/>
    <w:rsid w:val="004211AB"/>
    <w:rsid w:val="0042124F"/>
    <w:rsid w:val="004212A8"/>
    <w:rsid w:val="00421595"/>
    <w:rsid w:val="00421720"/>
    <w:rsid w:val="004217FC"/>
    <w:rsid w:val="00421AFE"/>
    <w:rsid w:val="00421B14"/>
    <w:rsid w:val="00421C12"/>
    <w:rsid w:val="00421C1F"/>
    <w:rsid w:val="00421DEC"/>
    <w:rsid w:val="00421E2B"/>
    <w:rsid w:val="00421E63"/>
    <w:rsid w:val="00421EE3"/>
    <w:rsid w:val="00422118"/>
    <w:rsid w:val="0042228A"/>
    <w:rsid w:val="00422438"/>
    <w:rsid w:val="00422463"/>
    <w:rsid w:val="004224F6"/>
    <w:rsid w:val="004225B6"/>
    <w:rsid w:val="004226D9"/>
    <w:rsid w:val="0042270B"/>
    <w:rsid w:val="00422725"/>
    <w:rsid w:val="004227A6"/>
    <w:rsid w:val="004228B0"/>
    <w:rsid w:val="004229A8"/>
    <w:rsid w:val="00422B15"/>
    <w:rsid w:val="00422C18"/>
    <w:rsid w:val="00422CB0"/>
    <w:rsid w:val="00422DEF"/>
    <w:rsid w:val="00422EEC"/>
    <w:rsid w:val="00423027"/>
    <w:rsid w:val="0042314B"/>
    <w:rsid w:val="00423278"/>
    <w:rsid w:val="004234A6"/>
    <w:rsid w:val="00423606"/>
    <w:rsid w:val="0042379B"/>
    <w:rsid w:val="00423919"/>
    <w:rsid w:val="00423967"/>
    <w:rsid w:val="00423B98"/>
    <w:rsid w:val="00423BB9"/>
    <w:rsid w:val="00423D93"/>
    <w:rsid w:val="0042407D"/>
    <w:rsid w:val="004240B9"/>
    <w:rsid w:val="004241E7"/>
    <w:rsid w:val="00424207"/>
    <w:rsid w:val="004242AD"/>
    <w:rsid w:val="00424390"/>
    <w:rsid w:val="00424474"/>
    <w:rsid w:val="00424568"/>
    <w:rsid w:val="004246E9"/>
    <w:rsid w:val="00424871"/>
    <w:rsid w:val="00424941"/>
    <w:rsid w:val="004249A0"/>
    <w:rsid w:val="00424C79"/>
    <w:rsid w:val="00424EE6"/>
    <w:rsid w:val="00424F2F"/>
    <w:rsid w:val="00424F8D"/>
    <w:rsid w:val="00425073"/>
    <w:rsid w:val="004251A9"/>
    <w:rsid w:val="00425212"/>
    <w:rsid w:val="00425549"/>
    <w:rsid w:val="004256F9"/>
    <w:rsid w:val="0042589C"/>
    <w:rsid w:val="00425A56"/>
    <w:rsid w:val="00425B5A"/>
    <w:rsid w:val="00425B97"/>
    <w:rsid w:val="00425BD5"/>
    <w:rsid w:val="00425C53"/>
    <w:rsid w:val="00425D16"/>
    <w:rsid w:val="00425E7F"/>
    <w:rsid w:val="00426085"/>
    <w:rsid w:val="00426107"/>
    <w:rsid w:val="004261A6"/>
    <w:rsid w:val="004261DC"/>
    <w:rsid w:val="0042621F"/>
    <w:rsid w:val="00426343"/>
    <w:rsid w:val="00426414"/>
    <w:rsid w:val="00426460"/>
    <w:rsid w:val="00426468"/>
    <w:rsid w:val="004264EA"/>
    <w:rsid w:val="0042684A"/>
    <w:rsid w:val="00426870"/>
    <w:rsid w:val="00426929"/>
    <w:rsid w:val="0042699C"/>
    <w:rsid w:val="00426B27"/>
    <w:rsid w:val="00426B90"/>
    <w:rsid w:val="00426CA0"/>
    <w:rsid w:val="00426CE9"/>
    <w:rsid w:val="00426D08"/>
    <w:rsid w:val="00426DD0"/>
    <w:rsid w:val="00426E0A"/>
    <w:rsid w:val="00426EB8"/>
    <w:rsid w:val="0042704F"/>
    <w:rsid w:val="0042707C"/>
    <w:rsid w:val="004270F3"/>
    <w:rsid w:val="00427107"/>
    <w:rsid w:val="004273BB"/>
    <w:rsid w:val="00427805"/>
    <w:rsid w:val="00427806"/>
    <w:rsid w:val="0042783A"/>
    <w:rsid w:val="004278B3"/>
    <w:rsid w:val="004278D2"/>
    <w:rsid w:val="004279FC"/>
    <w:rsid w:val="00427B8E"/>
    <w:rsid w:val="00427BB7"/>
    <w:rsid w:val="00427C10"/>
    <w:rsid w:val="00427EE9"/>
    <w:rsid w:val="00427F85"/>
    <w:rsid w:val="00427FA5"/>
    <w:rsid w:val="004301E5"/>
    <w:rsid w:val="00430259"/>
    <w:rsid w:val="00430356"/>
    <w:rsid w:val="004303FB"/>
    <w:rsid w:val="0043055F"/>
    <w:rsid w:val="004307D4"/>
    <w:rsid w:val="00430840"/>
    <w:rsid w:val="0043090E"/>
    <w:rsid w:val="004309A8"/>
    <w:rsid w:val="00430A1D"/>
    <w:rsid w:val="00430BD6"/>
    <w:rsid w:val="00430F5D"/>
    <w:rsid w:val="00430F8D"/>
    <w:rsid w:val="00431019"/>
    <w:rsid w:val="00431211"/>
    <w:rsid w:val="00431214"/>
    <w:rsid w:val="00431221"/>
    <w:rsid w:val="00431304"/>
    <w:rsid w:val="00431325"/>
    <w:rsid w:val="0043132B"/>
    <w:rsid w:val="0043133D"/>
    <w:rsid w:val="004313E7"/>
    <w:rsid w:val="00431818"/>
    <w:rsid w:val="0043181F"/>
    <w:rsid w:val="004318A2"/>
    <w:rsid w:val="004318E6"/>
    <w:rsid w:val="0043197D"/>
    <w:rsid w:val="004319B8"/>
    <w:rsid w:val="00431DE7"/>
    <w:rsid w:val="00431F4C"/>
    <w:rsid w:val="00431F50"/>
    <w:rsid w:val="0043201E"/>
    <w:rsid w:val="0043208B"/>
    <w:rsid w:val="004320E8"/>
    <w:rsid w:val="0043215B"/>
    <w:rsid w:val="0043252D"/>
    <w:rsid w:val="0043256B"/>
    <w:rsid w:val="004327DB"/>
    <w:rsid w:val="004328F5"/>
    <w:rsid w:val="00432903"/>
    <w:rsid w:val="00432929"/>
    <w:rsid w:val="00432955"/>
    <w:rsid w:val="00432A3B"/>
    <w:rsid w:val="00432AC9"/>
    <w:rsid w:val="00432AF1"/>
    <w:rsid w:val="00432BAF"/>
    <w:rsid w:val="00432C9B"/>
    <w:rsid w:val="00432D0D"/>
    <w:rsid w:val="00432F6F"/>
    <w:rsid w:val="00432FC4"/>
    <w:rsid w:val="004330BA"/>
    <w:rsid w:val="004330E7"/>
    <w:rsid w:val="004331EA"/>
    <w:rsid w:val="00433623"/>
    <w:rsid w:val="00433668"/>
    <w:rsid w:val="004336E0"/>
    <w:rsid w:val="004336F8"/>
    <w:rsid w:val="00433741"/>
    <w:rsid w:val="004337FD"/>
    <w:rsid w:val="0043380D"/>
    <w:rsid w:val="00433871"/>
    <w:rsid w:val="00433941"/>
    <w:rsid w:val="00433B01"/>
    <w:rsid w:val="00433D07"/>
    <w:rsid w:val="00433D61"/>
    <w:rsid w:val="00433E19"/>
    <w:rsid w:val="00433F85"/>
    <w:rsid w:val="00433FD5"/>
    <w:rsid w:val="00434125"/>
    <w:rsid w:val="00434147"/>
    <w:rsid w:val="00434449"/>
    <w:rsid w:val="004347E1"/>
    <w:rsid w:val="0043494E"/>
    <w:rsid w:val="00434968"/>
    <w:rsid w:val="00434A38"/>
    <w:rsid w:val="00434B6C"/>
    <w:rsid w:val="00434B8A"/>
    <w:rsid w:val="00434BA6"/>
    <w:rsid w:val="00434BFD"/>
    <w:rsid w:val="00434C45"/>
    <w:rsid w:val="00434D0C"/>
    <w:rsid w:val="00434DEB"/>
    <w:rsid w:val="00434F11"/>
    <w:rsid w:val="0043504E"/>
    <w:rsid w:val="00435103"/>
    <w:rsid w:val="0043511A"/>
    <w:rsid w:val="004353A6"/>
    <w:rsid w:val="0043543D"/>
    <w:rsid w:val="0043546D"/>
    <w:rsid w:val="00435498"/>
    <w:rsid w:val="0043549E"/>
    <w:rsid w:val="00435A06"/>
    <w:rsid w:val="00435A08"/>
    <w:rsid w:val="00435C11"/>
    <w:rsid w:val="00435DC9"/>
    <w:rsid w:val="0043630D"/>
    <w:rsid w:val="004365A5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29"/>
    <w:rsid w:val="00437645"/>
    <w:rsid w:val="004376C4"/>
    <w:rsid w:val="0043789A"/>
    <w:rsid w:val="004378DA"/>
    <w:rsid w:val="004379E9"/>
    <w:rsid w:val="00437A1E"/>
    <w:rsid w:val="00437CA2"/>
    <w:rsid w:val="00437D3E"/>
    <w:rsid w:val="00437D42"/>
    <w:rsid w:val="00437F9C"/>
    <w:rsid w:val="00440060"/>
    <w:rsid w:val="00440098"/>
    <w:rsid w:val="00440312"/>
    <w:rsid w:val="00440512"/>
    <w:rsid w:val="0044065B"/>
    <w:rsid w:val="0044066F"/>
    <w:rsid w:val="004406F7"/>
    <w:rsid w:val="00440864"/>
    <w:rsid w:val="004409CD"/>
    <w:rsid w:val="00440A2F"/>
    <w:rsid w:val="00440BC8"/>
    <w:rsid w:val="00440DFD"/>
    <w:rsid w:val="00440E8F"/>
    <w:rsid w:val="00440FA3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82"/>
    <w:rsid w:val="004415ED"/>
    <w:rsid w:val="00441A3E"/>
    <w:rsid w:val="00441AA6"/>
    <w:rsid w:val="00441BDF"/>
    <w:rsid w:val="00441C6B"/>
    <w:rsid w:val="00441D70"/>
    <w:rsid w:val="00441D83"/>
    <w:rsid w:val="00441E31"/>
    <w:rsid w:val="00441F74"/>
    <w:rsid w:val="00442079"/>
    <w:rsid w:val="0044207B"/>
    <w:rsid w:val="004420D4"/>
    <w:rsid w:val="004420E1"/>
    <w:rsid w:val="00442156"/>
    <w:rsid w:val="0044220F"/>
    <w:rsid w:val="00442266"/>
    <w:rsid w:val="0044234D"/>
    <w:rsid w:val="004427F6"/>
    <w:rsid w:val="0044292F"/>
    <w:rsid w:val="004429DB"/>
    <w:rsid w:val="00442AB6"/>
    <w:rsid w:val="00442D80"/>
    <w:rsid w:val="00442E87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53A"/>
    <w:rsid w:val="004446A6"/>
    <w:rsid w:val="004446A7"/>
    <w:rsid w:val="004446BA"/>
    <w:rsid w:val="004446CB"/>
    <w:rsid w:val="0044470C"/>
    <w:rsid w:val="00444A4E"/>
    <w:rsid w:val="00444B58"/>
    <w:rsid w:val="00444D6B"/>
    <w:rsid w:val="00444ED2"/>
    <w:rsid w:val="00444F55"/>
    <w:rsid w:val="00444FB0"/>
    <w:rsid w:val="00445713"/>
    <w:rsid w:val="0044581A"/>
    <w:rsid w:val="00445896"/>
    <w:rsid w:val="00445934"/>
    <w:rsid w:val="00445A01"/>
    <w:rsid w:val="00445A45"/>
    <w:rsid w:val="00445B06"/>
    <w:rsid w:val="00445BD6"/>
    <w:rsid w:val="00445BF1"/>
    <w:rsid w:val="00445C8A"/>
    <w:rsid w:val="00445D0C"/>
    <w:rsid w:val="00445DA4"/>
    <w:rsid w:val="00445E7E"/>
    <w:rsid w:val="00445F66"/>
    <w:rsid w:val="004461DA"/>
    <w:rsid w:val="0044641B"/>
    <w:rsid w:val="00446557"/>
    <w:rsid w:val="0044665E"/>
    <w:rsid w:val="004467F1"/>
    <w:rsid w:val="00446909"/>
    <w:rsid w:val="00446B35"/>
    <w:rsid w:val="00446B43"/>
    <w:rsid w:val="00446C99"/>
    <w:rsid w:val="00446D89"/>
    <w:rsid w:val="00446E19"/>
    <w:rsid w:val="00446E9D"/>
    <w:rsid w:val="004470E2"/>
    <w:rsid w:val="0044730B"/>
    <w:rsid w:val="00447388"/>
    <w:rsid w:val="0044747B"/>
    <w:rsid w:val="00447568"/>
    <w:rsid w:val="00447A16"/>
    <w:rsid w:val="00447C88"/>
    <w:rsid w:val="00447E05"/>
    <w:rsid w:val="00450261"/>
    <w:rsid w:val="00450427"/>
    <w:rsid w:val="0045042D"/>
    <w:rsid w:val="0045045E"/>
    <w:rsid w:val="00450506"/>
    <w:rsid w:val="00450659"/>
    <w:rsid w:val="00450686"/>
    <w:rsid w:val="004507C2"/>
    <w:rsid w:val="00450810"/>
    <w:rsid w:val="004508D1"/>
    <w:rsid w:val="004509C9"/>
    <w:rsid w:val="004509F9"/>
    <w:rsid w:val="00450BBC"/>
    <w:rsid w:val="00450C34"/>
    <w:rsid w:val="00450CB4"/>
    <w:rsid w:val="00450E38"/>
    <w:rsid w:val="00450ED6"/>
    <w:rsid w:val="00450FFD"/>
    <w:rsid w:val="0045106C"/>
    <w:rsid w:val="004512CC"/>
    <w:rsid w:val="004512CF"/>
    <w:rsid w:val="004514BE"/>
    <w:rsid w:val="00451582"/>
    <w:rsid w:val="004515CB"/>
    <w:rsid w:val="0045192D"/>
    <w:rsid w:val="0045195D"/>
    <w:rsid w:val="004519F4"/>
    <w:rsid w:val="00451AB1"/>
    <w:rsid w:val="00451CEC"/>
    <w:rsid w:val="00451E8F"/>
    <w:rsid w:val="00451EBF"/>
    <w:rsid w:val="00452288"/>
    <w:rsid w:val="0045228A"/>
    <w:rsid w:val="00452362"/>
    <w:rsid w:val="004524CD"/>
    <w:rsid w:val="004525B3"/>
    <w:rsid w:val="004526BF"/>
    <w:rsid w:val="004526FB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241"/>
    <w:rsid w:val="0045342D"/>
    <w:rsid w:val="004534AA"/>
    <w:rsid w:val="0045356E"/>
    <w:rsid w:val="0045360E"/>
    <w:rsid w:val="004536F7"/>
    <w:rsid w:val="004537ED"/>
    <w:rsid w:val="00453B04"/>
    <w:rsid w:val="00453D9F"/>
    <w:rsid w:val="00453F19"/>
    <w:rsid w:val="00453F89"/>
    <w:rsid w:val="00454107"/>
    <w:rsid w:val="00454300"/>
    <w:rsid w:val="00454319"/>
    <w:rsid w:val="00454847"/>
    <w:rsid w:val="004548B2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5E03"/>
    <w:rsid w:val="00456014"/>
    <w:rsid w:val="004561A6"/>
    <w:rsid w:val="004562A2"/>
    <w:rsid w:val="00456366"/>
    <w:rsid w:val="004563CA"/>
    <w:rsid w:val="0045653F"/>
    <w:rsid w:val="0045666C"/>
    <w:rsid w:val="004566EF"/>
    <w:rsid w:val="0045686F"/>
    <w:rsid w:val="00456971"/>
    <w:rsid w:val="00456C9D"/>
    <w:rsid w:val="00457292"/>
    <w:rsid w:val="00457547"/>
    <w:rsid w:val="00457586"/>
    <w:rsid w:val="004577CB"/>
    <w:rsid w:val="00457A09"/>
    <w:rsid w:val="00457E1C"/>
    <w:rsid w:val="00457E2B"/>
    <w:rsid w:val="00457ECC"/>
    <w:rsid w:val="0046002E"/>
    <w:rsid w:val="00460049"/>
    <w:rsid w:val="004600FC"/>
    <w:rsid w:val="0046027E"/>
    <w:rsid w:val="004604AD"/>
    <w:rsid w:val="004604EC"/>
    <w:rsid w:val="0046054B"/>
    <w:rsid w:val="004605BE"/>
    <w:rsid w:val="00460841"/>
    <w:rsid w:val="004608BD"/>
    <w:rsid w:val="00460AED"/>
    <w:rsid w:val="00460C1D"/>
    <w:rsid w:val="00460DF6"/>
    <w:rsid w:val="00460FCD"/>
    <w:rsid w:val="004610A8"/>
    <w:rsid w:val="00461251"/>
    <w:rsid w:val="00461365"/>
    <w:rsid w:val="004614BF"/>
    <w:rsid w:val="004614F1"/>
    <w:rsid w:val="00461743"/>
    <w:rsid w:val="00461856"/>
    <w:rsid w:val="00461981"/>
    <w:rsid w:val="00461BA5"/>
    <w:rsid w:val="00461BDF"/>
    <w:rsid w:val="00461C60"/>
    <w:rsid w:val="00461C9B"/>
    <w:rsid w:val="00461CCB"/>
    <w:rsid w:val="00461D9B"/>
    <w:rsid w:val="00461F0B"/>
    <w:rsid w:val="00461F6E"/>
    <w:rsid w:val="00461FAC"/>
    <w:rsid w:val="00462252"/>
    <w:rsid w:val="00462650"/>
    <w:rsid w:val="004629A3"/>
    <w:rsid w:val="00462A1A"/>
    <w:rsid w:val="00462DC3"/>
    <w:rsid w:val="00462F90"/>
    <w:rsid w:val="00463038"/>
    <w:rsid w:val="00463209"/>
    <w:rsid w:val="00463335"/>
    <w:rsid w:val="004633C1"/>
    <w:rsid w:val="00463546"/>
    <w:rsid w:val="004636EE"/>
    <w:rsid w:val="004636EF"/>
    <w:rsid w:val="00463A26"/>
    <w:rsid w:val="00463B22"/>
    <w:rsid w:val="00463B62"/>
    <w:rsid w:val="00463DC0"/>
    <w:rsid w:val="00463F3D"/>
    <w:rsid w:val="00464005"/>
    <w:rsid w:val="0046409B"/>
    <w:rsid w:val="0046418D"/>
    <w:rsid w:val="004641B8"/>
    <w:rsid w:val="004643D8"/>
    <w:rsid w:val="00464867"/>
    <w:rsid w:val="00464BF6"/>
    <w:rsid w:val="00464C36"/>
    <w:rsid w:val="00464D51"/>
    <w:rsid w:val="00464D54"/>
    <w:rsid w:val="00464EB4"/>
    <w:rsid w:val="0046502D"/>
    <w:rsid w:val="00465057"/>
    <w:rsid w:val="00465404"/>
    <w:rsid w:val="00465440"/>
    <w:rsid w:val="0046553B"/>
    <w:rsid w:val="0046587E"/>
    <w:rsid w:val="004658A0"/>
    <w:rsid w:val="004659A2"/>
    <w:rsid w:val="004659C9"/>
    <w:rsid w:val="00465A6E"/>
    <w:rsid w:val="00465B6F"/>
    <w:rsid w:val="00465C63"/>
    <w:rsid w:val="00465F17"/>
    <w:rsid w:val="00466048"/>
    <w:rsid w:val="004660CB"/>
    <w:rsid w:val="00466133"/>
    <w:rsid w:val="0046613D"/>
    <w:rsid w:val="00466143"/>
    <w:rsid w:val="0046616A"/>
    <w:rsid w:val="004661E0"/>
    <w:rsid w:val="004662C0"/>
    <w:rsid w:val="004663C1"/>
    <w:rsid w:val="0046654A"/>
    <w:rsid w:val="0046665D"/>
    <w:rsid w:val="004669D2"/>
    <w:rsid w:val="00466A29"/>
    <w:rsid w:val="00466D6A"/>
    <w:rsid w:val="00466D9D"/>
    <w:rsid w:val="00466E0E"/>
    <w:rsid w:val="00466EA8"/>
    <w:rsid w:val="0046700D"/>
    <w:rsid w:val="00467029"/>
    <w:rsid w:val="004672B8"/>
    <w:rsid w:val="004673E6"/>
    <w:rsid w:val="0046762A"/>
    <w:rsid w:val="004676A6"/>
    <w:rsid w:val="004676EC"/>
    <w:rsid w:val="0046772E"/>
    <w:rsid w:val="004678DA"/>
    <w:rsid w:val="0046796A"/>
    <w:rsid w:val="00467AB7"/>
    <w:rsid w:val="00467B0D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5E"/>
    <w:rsid w:val="004706C1"/>
    <w:rsid w:val="00470704"/>
    <w:rsid w:val="00470A0F"/>
    <w:rsid w:val="00470AB5"/>
    <w:rsid w:val="00470C1F"/>
    <w:rsid w:val="00470D73"/>
    <w:rsid w:val="00470E19"/>
    <w:rsid w:val="00471061"/>
    <w:rsid w:val="00471118"/>
    <w:rsid w:val="00471169"/>
    <w:rsid w:val="00471170"/>
    <w:rsid w:val="0047125D"/>
    <w:rsid w:val="004712F1"/>
    <w:rsid w:val="0047142E"/>
    <w:rsid w:val="004714B1"/>
    <w:rsid w:val="004716BE"/>
    <w:rsid w:val="00471714"/>
    <w:rsid w:val="00471864"/>
    <w:rsid w:val="004719C1"/>
    <w:rsid w:val="00471A6D"/>
    <w:rsid w:val="00471A80"/>
    <w:rsid w:val="00471E52"/>
    <w:rsid w:val="00471E82"/>
    <w:rsid w:val="00471F6E"/>
    <w:rsid w:val="004720EB"/>
    <w:rsid w:val="0047232E"/>
    <w:rsid w:val="004723B9"/>
    <w:rsid w:val="00472606"/>
    <w:rsid w:val="00472700"/>
    <w:rsid w:val="004727C6"/>
    <w:rsid w:val="00472808"/>
    <w:rsid w:val="00472860"/>
    <w:rsid w:val="004729C8"/>
    <w:rsid w:val="00472FC4"/>
    <w:rsid w:val="00473041"/>
    <w:rsid w:val="0047309D"/>
    <w:rsid w:val="004730D4"/>
    <w:rsid w:val="0047311A"/>
    <w:rsid w:val="004734B3"/>
    <w:rsid w:val="0047353C"/>
    <w:rsid w:val="00473895"/>
    <w:rsid w:val="004739BE"/>
    <w:rsid w:val="00473AF9"/>
    <w:rsid w:val="00473B40"/>
    <w:rsid w:val="00474029"/>
    <w:rsid w:val="00474069"/>
    <w:rsid w:val="00474106"/>
    <w:rsid w:val="00474392"/>
    <w:rsid w:val="004743A2"/>
    <w:rsid w:val="0047477B"/>
    <w:rsid w:val="00474881"/>
    <w:rsid w:val="00474A21"/>
    <w:rsid w:val="00474B89"/>
    <w:rsid w:val="00474C8B"/>
    <w:rsid w:val="00474D08"/>
    <w:rsid w:val="00474D9A"/>
    <w:rsid w:val="00474E12"/>
    <w:rsid w:val="00474E94"/>
    <w:rsid w:val="00474F67"/>
    <w:rsid w:val="00475115"/>
    <w:rsid w:val="004752A5"/>
    <w:rsid w:val="004752D6"/>
    <w:rsid w:val="00475304"/>
    <w:rsid w:val="00475361"/>
    <w:rsid w:val="00475444"/>
    <w:rsid w:val="00475491"/>
    <w:rsid w:val="00475496"/>
    <w:rsid w:val="004756A0"/>
    <w:rsid w:val="00475827"/>
    <w:rsid w:val="00475A4A"/>
    <w:rsid w:val="00475B27"/>
    <w:rsid w:val="00475D35"/>
    <w:rsid w:val="00475DC4"/>
    <w:rsid w:val="00475DE6"/>
    <w:rsid w:val="00475F98"/>
    <w:rsid w:val="00476029"/>
    <w:rsid w:val="004760D0"/>
    <w:rsid w:val="00476220"/>
    <w:rsid w:val="00476248"/>
    <w:rsid w:val="00476423"/>
    <w:rsid w:val="004769C9"/>
    <w:rsid w:val="004769F7"/>
    <w:rsid w:val="00476A60"/>
    <w:rsid w:val="00476B33"/>
    <w:rsid w:val="00476D1E"/>
    <w:rsid w:val="00476D31"/>
    <w:rsid w:val="00476E1C"/>
    <w:rsid w:val="00476FCC"/>
    <w:rsid w:val="00476FE5"/>
    <w:rsid w:val="00476FF8"/>
    <w:rsid w:val="004772AD"/>
    <w:rsid w:val="004775F3"/>
    <w:rsid w:val="00477738"/>
    <w:rsid w:val="004778B5"/>
    <w:rsid w:val="004778EB"/>
    <w:rsid w:val="00477957"/>
    <w:rsid w:val="004779C1"/>
    <w:rsid w:val="00477BCA"/>
    <w:rsid w:val="00477C23"/>
    <w:rsid w:val="00477C6E"/>
    <w:rsid w:val="00477D75"/>
    <w:rsid w:val="00477DC7"/>
    <w:rsid w:val="00477DEA"/>
    <w:rsid w:val="00477F81"/>
    <w:rsid w:val="00477FB9"/>
    <w:rsid w:val="00480283"/>
    <w:rsid w:val="0048047E"/>
    <w:rsid w:val="00480493"/>
    <w:rsid w:val="004805BF"/>
    <w:rsid w:val="00480612"/>
    <w:rsid w:val="00480769"/>
    <w:rsid w:val="00480890"/>
    <w:rsid w:val="00480906"/>
    <w:rsid w:val="00480AE1"/>
    <w:rsid w:val="00480CA4"/>
    <w:rsid w:val="00480CD3"/>
    <w:rsid w:val="00480F3A"/>
    <w:rsid w:val="00480F7A"/>
    <w:rsid w:val="00481274"/>
    <w:rsid w:val="00481375"/>
    <w:rsid w:val="004813DF"/>
    <w:rsid w:val="00481412"/>
    <w:rsid w:val="00481445"/>
    <w:rsid w:val="004819F3"/>
    <w:rsid w:val="00481A63"/>
    <w:rsid w:val="00481C97"/>
    <w:rsid w:val="00481CA1"/>
    <w:rsid w:val="00481D22"/>
    <w:rsid w:val="004820EC"/>
    <w:rsid w:val="00482122"/>
    <w:rsid w:val="004823B3"/>
    <w:rsid w:val="00482580"/>
    <w:rsid w:val="004825C5"/>
    <w:rsid w:val="004826A7"/>
    <w:rsid w:val="0048272C"/>
    <w:rsid w:val="0048283A"/>
    <w:rsid w:val="004829D5"/>
    <w:rsid w:val="00482A15"/>
    <w:rsid w:val="00482B64"/>
    <w:rsid w:val="00482C0F"/>
    <w:rsid w:val="00482C6A"/>
    <w:rsid w:val="00482C7E"/>
    <w:rsid w:val="00482D18"/>
    <w:rsid w:val="00482EA3"/>
    <w:rsid w:val="00482EF2"/>
    <w:rsid w:val="00482F86"/>
    <w:rsid w:val="00483240"/>
    <w:rsid w:val="00483388"/>
    <w:rsid w:val="00483411"/>
    <w:rsid w:val="0048353F"/>
    <w:rsid w:val="00483644"/>
    <w:rsid w:val="00483684"/>
    <w:rsid w:val="004836E0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478"/>
    <w:rsid w:val="004845CF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61"/>
    <w:rsid w:val="0048568C"/>
    <w:rsid w:val="00485905"/>
    <w:rsid w:val="00485995"/>
    <w:rsid w:val="00485A83"/>
    <w:rsid w:val="0048610C"/>
    <w:rsid w:val="0048614A"/>
    <w:rsid w:val="004865F8"/>
    <w:rsid w:val="00486747"/>
    <w:rsid w:val="00486941"/>
    <w:rsid w:val="00486B16"/>
    <w:rsid w:val="00486B50"/>
    <w:rsid w:val="00486C06"/>
    <w:rsid w:val="00486DB3"/>
    <w:rsid w:val="00486F37"/>
    <w:rsid w:val="004870D9"/>
    <w:rsid w:val="0048747E"/>
    <w:rsid w:val="004874D6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1B"/>
    <w:rsid w:val="00491566"/>
    <w:rsid w:val="0049173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0B"/>
    <w:rsid w:val="004923FD"/>
    <w:rsid w:val="00492439"/>
    <w:rsid w:val="004927B9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0A4"/>
    <w:rsid w:val="0049411A"/>
    <w:rsid w:val="004941FB"/>
    <w:rsid w:val="004942E7"/>
    <w:rsid w:val="004944B2"/>
    <w:rsid w:val="00494505"/>
    <w:rsid w:val="004947AC"/>
    <w:rsid w:val="00494C88"/>
    <w:rsid w:val="00494DE9"/>
    <w:rsid w:val="00494F5B"/>
    <w:rsid w:val="004951B6"/>
    <w:rsid w:val="00495202"/>
    <w:rsid w:val="004952F2"/>
    <w:rsid w:val="004952FD"/>
    <w:rsid w:val="00495460"/>
    <w:rsid w:val="00495505"/>
    <w:rsid w:val="00495625"/>
    <w:rsid w:val="00495A67"/>
    <w:rsid w:val="00495C16"/>
    <w:rsid w:val="00495C25"/>
    <w:rsid w:val="00495D7E"/>
    <w:rsid w:val="00495DDE"/>
    <w:rsid w:val="00496018"/>
    <w:rsid w:val="00496068"/>
    <w:rsid w:val="0049608B"/>
    <w:rsid w:val="0049629B"/>
    <w:rsid w:val="004963B3"/>
    <w:rsid w:val="004963B9"/>
    <w:rsid w:val="00496433"/>
    <w:rsid w:val="00496447"/>
    <w:rsid w:val="00496490"/>
    <w:rsid w:val="00496498"/>
    <w:rsid w:val="0049661E"/>
    <w:rsid w:val="00496878"/>
    <w:rsid w:val="004968A2"/>
    <w:rsid w:val="0049698E"/>
    <w:rsid w:val="00496A89"/>
    <w:rsid w:val="00496B9A"/>
    <w:rsid w:val="00496C7A"/>
    <w:rsid w:val="00496E8F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EF2"/>
    <w:rsid w:val="00497F23"/>
    <w:rsid w:val="004A0021"/>
    <w:rsid w:val="004A014D"/>
    <w:rsid w:val="004A01AE"/>
    <w:rsid w:val="004A0413"/>
    <w:rsid w:val="004A0419"/>
    <w:rsid w:val="004A04CA"/>
    <w:rsid w:val="004A0796"/>
    <w:rsid w:val="004A087E"/>
    <w:rsid w:val="004A09DD"/>
    <w:rsid w:val="004A0B26"/>
    <w:rsid w:val="004A0B5A"/>
    <w:rsid w:val="004A0EB9"/>
    <w:rsid w:val="004A0F96"/>
    <w:rsid w:val="004A0FF5"/>
    <w:rsid w:val="004A1066"/>
    <w:rsid w:val="004A1333"/>
    <w:rsid w:val="004A139A"/>
    <w:rsid w:val="004A13CC"/>
    <w:rsid w:val="004A14A8"/>
    <w:rsid w:val="004A161F"/>
    <w:rsid w:val="004A1754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565"/>
    <w:rsid w:val="004A267B"/>
    <w:rsid w:val="004A26C2"/>
    <w:rsid w:val="004A271A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5C4"/>
    <w:rsid w:val="004A36D0"/>
    <w:rsid w:val="004A3702"/>
    <w:rsid w:val="004A3803"/>
    <w:rsid w:val="004A3895"/>
    <w:rsid w:val="004A3AEB"/>
    <w:rsid w:val="004A3AF3"/>
    <w:rsid w:val="004A3C3A"/>
    <w:rsid w:val="004A3E14"/>
    <w:rsid w:val="004A4022"/>
    <w:rsid w:val="004A426C"/>
    <w:rsid w:val="004A4448"/>
    <w:rsid w:val="004A452B"/>
    <w:rsid w:val="004A4549"/>
    <w:rsid w:val="004A463D"/>
    <w:rsid w:val="004A46C1"/>
    <w:rsid w:val="004A49E4"/>
    <w:rsid w:val="004A4AB4"/>
    <w:rsid w:val="004A4D1F"/>
    <w:rsid w:val="004A4D55"/>
    <w:rsid w:val="004A50B3"/>
    <w:rsid w:val="004A51B8"/>
    <w:rsid w:val="004A51E9"/>
    <w:rsid w:val="004A5220"/>
    <w:rsid w:val="004A5601"/>
    <w:rsid w:val="004A5661"/>
    <w:rsid w:val="004A5808"/>
    <w:rsid w:val="004A5AE5"/>
    <w:rsid w:val="004A5C88"/>
    <w:rsid w:val="004A5DDE"/>
    <w:rsid w:val="004A5E6A"/>
    <w:rsid w:val="004A6289"/>
    <w:rsid w:val="004A62BC"/>
    <w:rsid w:val="004A6385"/>
    <w:rsid w:val="004A67F5"/>
    <w:rsid w:val="004A6A14"/>
    <w:rsid w:val="004A6A30"/>
    <w:rsid w:val="004A6BC8"/>
    <w:rsid w:val="004A6C47"/>
    <w:rsid w:val="004A6D71"/>
    <w:rsid w:val="004A6F91"/>
    <w:rsid w:val="004A6F9A"/>
    <w:rsid w:val="004A757E"/>
    <w:rsid w:val="004A76B8"/>
    <w:rsid w:val="004A790F"/>
    <w:rsid w:val="004A7989"/>
    <w:rsid w:val="004A7A0B"/>
    <w:rsid w:val="004A7B8C"/>
    <w:rsid w:val="004A7D2B"/>
    <w:rsid w:val="004A7FB1"/>
    <w:rsid w:val="004B00E4"/>
    <w:rsid w:val="004B02B5"/>
    <w:rsid w:val="004B0308"/>
    <w:rsid w:val="004B0459"/>
    <w:rsid w:val="004B06FF"/>
    <w:rsid w:val="004B09B3"/>
    <w:rsid w:val="004B0CEA"/>
    <w:rsid w:val="004B118E"/>
    <w:rsid w:val="004B1318"/>
    <w:rsid w:val="004B1356"/>
    <w:rsid w:val="004B15D4"/>
    <w:rsid w:val="004B17DE"/>
    <w:rsid w:val="004B1A3F"/>
    <w:rsid w:val="004B1AD4"/>
    <w:rsid w:val="004B1B98"/>
    <w:rsid w:val="004B1B9D"/>
    <w:rsid w:val="004B1E2F"/>
    <w:rsid w:val="004B1F2E"/>
    <w:rsid w:val="004B217D"/>
    <w:rsid w:val="004B22B7"/>
    <w:rsid w:val="004B2301"/>
    <w:rsid w:val="004B2310"/>
    <w:rsid w:val="004B2389"/>
    <w:rsid w:val="004B249B"/>
    <w:rsid w:val="004B25C6"/>
    <w:rsid w:val="004B2821"/>
    <w:rsid w:val="004B2823"/>
    <w:rsid w:val="004B2859"/>
    <w:rsid w:val="004B28A0"/>
    <w:rsid w:val="004B2AC0"/>
    <w:rsid w:val="004B2C8C"/>
    <w:rsid w:val="004B2CA6"/>
    <w:rsid w:val="004B2CF1"/>
    <w:rsid w:val="004B3025"/>
    <w:rsid w:val="004B3066"/>
    <w:rsid w:val="004B3184"/>
    <w:rsid w:val="004B3197"/>
    <w:rsid w:val="004B3228"/>
    <w:rsid w:val="004B328B"/>
    <w:rsid w:val="004B33F7"/>
    <w:rsid w:val="004B3403"/>
    <w:rsid w:val="004B343B"/>
    <w:rsid w:val="004B34BB"/>
    <w:rsid w:val="004B36CA"/>
    <w:rsid w:val="004B38A5"/>
    <w:rsid w:val="004B3937"/>
    <w:rsid w:val="004B3AA4"/>
    <w:rsid w:val="004B3D70"/>
    <w:rsid w:val="004B3E82"/>
    <w:rsid w:val="004B3F6F"/>
    <w:rsid w:val="004B3F7E"/>
    <w:rsid w:val="004B4068"/>
    <w:rsid w:val="004B421C"/>
    <w:rsid w:val="004B423F"/>
    <w:rsid w:val="004B459F"/>
    <w:rsid w:val="004B4859"/>
    <w:rsid w:val="004B4892"/>
    <w:rsid w:val="004B49C7"/>
    <w:rsid w:val="004B4A0C"/>
    <w:rsid w:val="004B4A96"/>
    <w:rsid w:val="004B4A9E"/>
    <w:rsid w:val="004B4C2B"/>
    <w:rsid w:val="004B4D23"/>
    <w:rsid w:val="004B4DDF"/>
    <w:rsid w:val="004B4E4A"/>
    <w:rsid w:val="004B4F5E"/>
    <w:rsid w:val="004B508F"/>
    <w:rsid w:val="004B5514"/>
    <w:rsid w:val="004B55C6"/>
    <w:rsid w:val="004B56CC"/>
    <w:rsid w:val="004B57D2"/>
    <w:rsid w:val="004B58AE"/>
    <w:rsid w:val="004B58BF"/>
    <w:rsid w:val="004B5C80"/>
    <w:rsid w:val="004B5D01"/>
    <w:rsid w:val="004B5D1D"/>
    <w:rsid w:val="004B5D4F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7DE"/>
    <w:rsid w:val="004B68E7"/>
    <w:rsid w:val="004B6B20"/>
    <w:rsid w:val="004B6E79"/>
    <w:rsid w:val="004B7046"/>
    <w:rsid w:val="004B7199"/>
    <w:rsid w:val="004B71C1"/>
    <w:rsid w:val="004B7243"/>
    <w:rsid w:val="004B74BF"/>
    <w:rsid w:val="004B753A"/>
    <w:rsid w:val="004B7752"/>
    <w:rsid w:val="004B7B13"/>
    <w:rsid w:val="004B7B18"/>
    <w:rsid w:val="004B7B65"/>
    <w:rsid w:val="004B7BDE"/>
    <w:rsid w:val="004B7CA3"/>
    <w:rsid w:val="004B7CD0"/>
    <w:rsid w:val="004B7D80"/>
    <w:rsid w:val="004B7D85"/>
    <w:rsid w:val="004B7E9F"/>
    <w:rsid w:val="004B7F64"/>
    <w:rsid w:val="004C003A"/>
    <w:rsid w:val="004C00F5"/>
    <w:rsid w:val="004C018A"/>
    <w:rsid w:val="004C0237"/>
    <w:rsid w:val="004C0251"/>
    <w:rsid w:val="004C0332"/>
    <w:rsid w:val="004C0448"/>
    <w:rsid w:val="004C050F"/>
    <w:rsid w:val="004C0534"/>
    <w:rsid w:val="004C0829"/>
    <w:rsid w:val="004C0990"/>
    <w:rsid w:val="004C0A5A"/>
    <w:rsid w:val="004C0A6C"/>
    <w:rsid w:val="004C0C1B"/>
    <w:rsid w:val="004C0C5E"/>
    <w:rsid w:val="004C0CD8"/>
    <w:rsid w:val="004C1002"/>
    <w:rsid w:val="004C1022"/>
    <w:rsid w:val="004C1080"/>
    <w:rsid w:val="004C1089"/>
    <w:rsid w:val="004C12D2"/>
    <w:rsid w:val="004C13C1"/>
    <w:rsid w:val="004C14AC"/>
    <w:rsid w:val="004C1547"/>
    <w:rsid w:val="004C175D"/>
    <w:rsid w:val="004C1973"/>
    <w:rsid w:val="004C1AA8"/>
    <w:rsid w:val="004C1AB7"/>
    <w:rsid w:val="004C1AC6"/>
    <w:rsid w:val="004C1AFF"/>
    <w:rsid w:val="004C1B21"/>
    <w:rsid w:val="004C1D9C"/>
    <w:rsid w:val="004C2034"/>
    <w:rsid w:val="004C21A8"/>
    <w:rsid w:val="004C21F9"/>
    <w:rsid w:val="004C226B"/>
    <w:rsid w:val="004C2295"/>
    <w:rsid w:val="004C23C4"/>
    <w:rsid w:val="004C241E"/>
    <w:rsid w:val="004C2556"/>
    <w:rsid w:val="004C272B"/>
    <w:rsid w:val="004C2C5E"/>
    <w:rsid w:val="004C2DC3"/>
    <w:rsid w:val="004C2DEC"/>
    <w:rsid w:val="004C2E0D"/>
    <w:rsid w:val="004C2EDF"/>
    <w:rsid w:val="004C2EFD"/>
    <w:rsid w:val="004C2F84"/>
    <w:rsid w:val="004C311F"/>
    <w:rsid w:val="004C338B"/>
    <w:rsid w:val="004C33A7"/>
    <w:rsid w:val="004C3520"/>
    <w:rsid w:val="004C370A"/>
    <w:rsid w:val="004C3933"/>
    <w:rsid w:val="004C3A24"/>
    <w:rsid w:val="004C3B2D"/>
    <w:rsid w:val="004C3D18"/>
    <w:rsid w:val="004C442F"/>
    <w:rsid w:val="004C456D"/>
    <w:rsid w:val="004C468E"/>
    <w:rsid w:val="004C46D9"/>
    <w:rsid w:val="004C4808"/>
    <w:rsid w:val="004C4926"/>
    <w:rsid w:val="004C4B1E"/>
    <w:rsid w:val="004C4B45"/>
    <w:rsid w:val="004C4C83"/>
    <w:rsid w:val="004C4DA9"/>
    <w:rsid w:val="004C4E09"/>
    <w:rsid w:val="004C4EBC"/>
    <w:rsid w:val="004C4EDF"/>
    <w:rsid w:val="004C5017"/>
    <w:rsid w:val="004C535D"/>
    <w:rsid w:val="004C54B5"/>
    <w:rsid w:val="004C5683"/>
    <w:rsid w:val="004C5B54"/>
    <w:rsid w:val="004C5DE3"/>
    <w:rsid w:val="004C5E96"/>
    <w:rsid w:val="004C5EBA"/>
    <w:rsid w:val="004C5F8F"/>
    <w:rsid w:val="004C6357"/>
    <w:rsid w:val="004C66AB"/>
    <w:rsid w:val="004C66E4"/>
    <w:rsid w:val="004C670F"/>
    <w:rsid w:val="004C6742"/>
    <w:rsid w:val="004C674F"/>
    <w:rsid w:val="004C6755"/>
    <w:rsid w:val="004C6795"/>
    <w:rsid w:val="004C67B0"/>
    <w:rsid w:val="004C6894"/>
    <w:rsid w:val="004C68B2"/>
    <w:rsid w:val="004C68C1"/>
    <w:rsid w:val="004C69C4"/>
    <w:rsid w:val="004C6AAD"/>
    <w:rsid w:val="004C6C2F"/>
    <w:rsid w:val="004C6CD4"/>
    <w:rsid w:val="004C6E78"/>
    <w:rsid w:val="004C6F31"/>
    <w:rsid w:val="004C7476"/>
    <w:rsid w:val="004C747A"/>
    <w:rsid w:val="004C74A8"/>
    <w:rsid w:val="004C7808"/>
    <w:rsid w:val="004C78D9"/>
    <w:rsid w:val="004C795C"/>
    <w:rsid w:val="004C7AF2"/>
    <w:rsid w:val="004C7BD4"/>
    <w:rsid w:val="004C7C2C"/>
    <w:rsid w:val="004C7D73"/>
    <w:rsid w:val="004C7DBA"/>
    <w:rsid w:val="004C7F99"/>
    <w:rsid w:val="004D008D"/>
    <w:rsid w:val="004D00C3"/>
    <w:rsid w:val="004D024A"/>
    <w:rsid w:val="004D043C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65A"/>
    <w:rsid w:val="004D1824"/>
    <w:rsid w:val="004D183C"/>
    <w:rsid w:val="004D1851"/>
    <w:rsid w:val="004D186C"/>
    <w:rsid w:val="004D18A9"/>
    <w:rsid w:val="004D194C"/>
    <w:rsid w:val="004D1A01"/>
    <w:rsid w:val="004D1A6D"/>
    <w:rsid w:val="004D1C53"/>
    <w:rsid w:val="004D1CB9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50"/>
    <w:rsid w:val="004D336C"/>
    <w:rsid w:val="004D33BB"/>
    <w:rsid w:val="004D34E3"/>
    <w:rsid w:val="004D3B0D"/>
    <w:rsid w:val="004D3B5B"/>
    <w:rsid w:val="004D3C52"/>
    <w:rsid w:val="004D3D15"/>
    <w:rsid w:val="004D3D79"/>
    <w:rsid w:val="004D3E72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4FD"/>
    <w:rsid w:val="004D55C8"/>
    <w:rsid w:val="004D55CA"/>
    <w:rsid w:val="004D57F4"/>
    <w:rsid w:val="004D5836"/>
    <w:rsid w:val="004D5854"/>
    <w:rsid w:val="004D5B6D"/>
    <w:rsid w:val="004D5C05"/>
    <w:rsid w:val="004D5C39"/>
    <w:rsid w:val="004D5DC2"/>
    <w:rsid w:val="004D5FED"/>
    <w:rsid w:val="004D62A2"/>
    <w:rsid w:val="004D6424"/>
    <w:rsid w:val="004D6470"/>
    <w:rsid w:val="004D64DD"/>
    <w:rsid w:val="004D6869"/>
    <w:rsid w:val="004D68C3"/>
    <w:rsid w:val="004D6A6C"/>
    <w:rsid w:val="004D6CCB"/>
    <w:rsid w:val="004D721D"/>
    <w:rsid w:val="004D76F2"/>
    <w:rsid w:val="004D7847"/>
    <w:rsid w:val="004D7862"/>
    <w:rsid w:val="004D79C1"/>
    <w:rsid w:val="004D7A53"/>
    <w:rsid w:val="004D7AAE"/>
    <w:rsid w:val="004D7C29"/>
    <w:rsid w:val="004D7C7F"/>
    <w:rsid w:val="004D7D28"/>
    <w:rsid w:val="004D7EBF"/>
    <w:rsid w:val="004D7F37"/>
    <w:rsid w:val="004D7FCA"/>
    <w:rsid w:val="004E0280"/>
    <w:rsid w:val="004E0339"/>
    <w:rsid w:val="004E04E8"/>
    <w:rsid w:val="004E0624"/>
    <w:rsid w:val="004E06B9"/>
    <w:rsid w:val="004E0988"/>
    <w:rsid w:val="004E0A43"/>
    <w:rsid w:val="004E0B00"/>
    <w:rsid w:val="004E0DA9"/>
    <w:rsid w:val="004E0FF8"/>
    <w:rsid w:val="004E110E"/>
    <w:rsid w:val="004E1210"/>
    <w:rsid w:val="004E14A3"/>
    <w:rsid w:val="004E151A"/>
    <w:rsid w:val="004E163A"/>
    <w:rsid w:val="004E167A"/>
    <w:rsid w:val="004E180D"/>
    <w:rsid w:val="004E193C"/>
    <w:rsid w:val="004E19B0"/>
    <w:rsid w:val="004E19E3"/>
    <w:rsid w:val="004E1A3B"/>
    <w:rsid w:val="004E1BA8"/>
    <w:rsid w:val="004E1C01"/>
    <w:rsid w:val="004E1DC9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BB6"/>
    <w:rsid w:val="004E2D00"/>
    <w:rsid w:val="004E2D4B"/>
    <w:rsid w:val="004E2EBA"/>
    <w:rsid w:val="004E2F90"/>
    <w:rsid w:val="004E3158"/>
    <w:rsid w:val="004E31FE"/>
    <w:rsid w:val="004E32ED"/>
    <w:rsid w:val="004E33D5"/>
    <w:rsid w:val="004E3580"/>
    <w:rsid w:val="004E35DA"/>
    <w:rsid w:val="004E362B"/>
    <w:rsid w:val="004E3983"/>
    <w:rsid w:val="004E3A91"/>
    <w:rsid w:val="004E3B3E"/>
    <w:rsid w:val="004E3C78"/>
    <w:rsid w:val="004E3DE9"/>
    <w:rsid w:val="004E3F07"/>
    <w:rsid w:val="004E3F3A"/>
    <w:rsid w:val="004E40B0"/>
    <w:rsid w:val="004E40F1"/>
    <w:rsid w:val="004E4257"/>
    <w:rsid w:val="004E455C"/>
    <w:rsid w:val="004E468D"/>
    <w:rsid w:val="004E46B0"/>
    <w:rsid w:val="004E4716"/>
    <w:rsid w:val="004E4726"/>
    <w:rsid w:val="004E4746"/>
    <w:rsid w:val="004E48EF"/>
    <w:rsid w:val="004E499A"/>
    <w:rsid w:val="004E4A69"/>
    <w:rsid w:val="004E4D5E"/>
    <w:rsid w:val="004E4D98"/>
    <w:rsid w:val="004E5250"/>
    <w:rsid w:val="004E536C"/>
    <w:rsid w:val="004E546C"/>
    <w:rsid w:val="004E5518"/>
    <w:rsid w:val="004E55C1"/>
    <w:rsid w:val="004E55EE"/>
    <w:rsid w:val="004E5679"/>
    <w:rsid w:val="004E58C0"/>
    <w:rsid w:val="004E58EE"/>
    <w:rsid w:val="004E5913"/>
    <w:rsid w:val="004E59AE"/>
    <w:rsid w:val="004E5A7D"/>
    <w:rsid w:val="004E5C90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4C"/>
    <w:rsid w:val="004E6877"/>
    <w:rsid w:val="004E688C"/>
    <w:rsid w:val="004E6904"/>
    <w:rsid w:val="004E6C43"/>
    <w:rsid w:val="004E6DF5"/>
    <w:rsid w:val="004E6E9D"/>
    <w:rsid w:val="004E722A"/>
    <w:rsid w:val="004E72AA"/>
    <w:rsid w:val="004E72D8"/>
    <w:rsid w:val="004E7505"/>
    <w:rsid w:val="004E7570"/>
    <w:rsid w:val="004E7810"/>
    <w:rsid w:val="004E7850"/>
    <w:rsid w:val="004E7BF4"/>
    <w:rsid w:val="004E7C43"/>
    <w:rsid w:val="004E7D9E"/>
    <w:rsid w:val="004E7E15"/>
    <w:rsid w:val="004E7F1A"/>
    <w:rsid w:val="004F001A"/>
    <w:rsid w:val="004F00F2"/>
    <w:rsid w:val="004F039F"/>
    <w:rsid w:val="004F04BB"/>
    <w:rsid w:val="004F0778"/>
    <w:rsid w:val="004F079E"/>
    <w:rsid w:val="004F089E"/>
    <w:rsid w:val="004F08F5"/>
    <w:rsid w:val="004F0AA2"/>
    <w:rsid w:val="004F0AD2"/>
    <w:rsid w:val="004F0C6A"/>
    <w:rsid w:val="004F0E69"/>
    <w:rsid w:val="004F0EA6"/>
    <w:rsid w:val="004F0F95"/>
    <w:rsid w:val="004F1000"/>
    <w:rsid w:val="004F1090"/>
    <w:rsid w:val="004F12D6"/>
    <w:rsid w:val="004F162B"/>
    <w:rsid w:val="004F166E"/>
    <w:rsid w:val="004F1846"/>
    <w:rsid w:val="004F1BF6"/>
    <w:rsid w:val="004F1D64"/>
    <w:rsid w:val="004F1FC6"/>
    <w:rsid w:val="004F2186"/>
    <w:rsid w:val="004F21FC"/>
    <w:rsid w:val="004F2233"/>
    <w:rsid w:val="004F2264"/>
    <w:rsid w:val="004F23B0"/>
    <w:rsid w:val="004F24AF"/>
    <w:rsid w:val="004F24EC"/>
    <w:rsid w:val="004F2500"/>
    <w:rsid w:val="004F280C"/>
    <w:rsid w:val="004F285A"/>
    <w:rsid w:val="004F2882"/>
    <w:rsid w:val="004F297C"/>
    <w:rsid w:val="004F2F61"/>
    <w:rsid w:val="004F30D9"/>
    <w:rsid w:val="004F32C8"/>
    <w:rsid w:val="004F397F"/>
    <w:rsid w:val="004F39A9"/>
    <w:rsid w:val="004F39B7"/>
    <w:rsid w:val="004F3A2A"/>
    <w:rsid w:val="004F3A54"/>
    <w:rsid w:val="004F3B50"/>
    <w:rsid w:val="004F3D00"/>
    <w:rsid w:val="004F3DC2"/>
    <w:rsid w:val="004F3E67"/>
    <w:rsid w:val="004F3ECA"/>
    <w:rsid w:val="004F4361"/>
    <w:rsid w:val="004F44DC"/>
    <w:rsid w:val="004F45AE"/>
    <w:rsid w:val="004F467A"/>
    <w:rsid w:val="004F47CA"/>
    <w:rsid w:val="004F481A"/>
    <w:rsid w:val="004F4913"/>
    <w:rsid w:val="004F4A17"/>
    <w:rsid w:val="004F4B59"/>
    <w:rsid w:val="004F4BC6"/>
    <w:rsid w:val="004F4BC7"/>
    <w:rsid w:val="004F4C65"/>
    <w:rsid w:val="004F4E37"/>
    <w:rsid w:val="004F4E82"/>
    <w:rsid w:val="004F4EF2"/>
    <w:rsid w:val="004F4F83"/>
    <w:rsid w:val="004F4FBF"/>
    <w:rsid w:val="004F5216"/>
    <w:rsid w:val="004F54CE"/>
    <w:rsid w:val="004F55E4"/>
    <w:rsid w:val="004F5709"/>
    <w:rsid w:val="004F5732"/>
    <w:rsid w:val="004F5781"/>
    <w:rsid w:val="004F5C05"/>
    <w:rsid w:val="004F5C4F"/>
    <w:rsid w:val="004F5CA4"/>
    <w:rsid w:val="004F5CEE"/>
    <w:rsid w:val="004F5DEE"/>
    <w:rsid w:val="004F5E96"/>
    <w:rsid w:val="004F5F05"/>
    <w:rsid w:val="004F629B"/>
    <w:rsid w:val="004F648F"/>
    <w:rsid w:val="004F65BE"/>
    <w:rsid w:val="004F6633"/>
    <w:rsid w:val="004F6646"/>
    <w:rsid w:val="004F690E"/>
    <w:rsid w:val="004F6BCF"/>
    <w:rsid w:val="004F6BFC"/>
    <w:rsid w:val="004F6E81"/>
    <w:rsid w:val="004F736C"/>
    <w:rsid w:val="004F74E1"/>
    <w:rsid w:val="004F756C"/>
    <w:rsid w:val="004F757A"/>
    <w:rsid w:val="004F76C9"/>
    <w:rsid w:val="004F77E2"/>
    <w:rsid w:val="004F78C2"/>
    <w:rsid w:val="004F78E7"/>
    <w:rsid w:val="004F7928"/>
    <w:rsid w:val="004F79BA"/>
    <w:rsid w:val="004F79F2"/>
    <w:rsid w:val="004F7AF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077"/>
    <w:rsid w:val="005011E3"/>
    <w:rsid w:val="00501304"/>
    <w:rsid w:val="00501467"/>
    <w:rsid w:val="005018F6"/>
    <w:rsid w:val="00501AEB"/>
    <w:rsid w:val="00501C05"/>
    <w:rsid w:val="00501D3A"/>
    <w:rsid w:val="00501E23"/>
    <w:rsid w:val="0050201A"/>
    <w:rsid w:val="00502097"/>
    <w:rsid w:val="00502293"/>
    <w:rsid w:val="005022B2"/>
    <w:rsid w:val="0050234C"/>
    <w:rsid w:val="00502463"/>
    <w:rsid w:val="0050247D"/>
    <w:rsid w:val="005024A5"/>
    <w:rsid w:val="00502536"/>
    <w:rsid w:val="00502696"/>
    <w:rsid w:val="005026AB"/>
    <w:rsid w:val="005027D7"/>
    <w:rsid w:val="0050292C"/>
    <w:rsid w:val="00502950"/>
    <w:rsid w:val="00502A3D"/>
    <w:rsid w:val="00502A8F"/>
    <w:rsid w:val="00502BAC"/>
    <w:rsid w:val="00502CA0"/>
    <w:rsid w:val="00502CE0"/>
    <w:rsid w:val="00502E55"/>
    <w:rsid w:val="00502E67"/>
    <w:rsid w:val="00502E74"/>
    <w:rsid w:val="00503280"/>
    <w:rsid w:val="005032B3"/>
    <w:rsid w:val="0050355A"/>
    <w:rsid w:val="00503645"/>
    <w:rsid w:val="0050367E"/>
    <w:rsid w:val="0050376D"/>
    <w:rsid w:val="00503A2C"/>
    <w:rsid w:val="00503CA5"/>
    <w:rsid w:val="00503CED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C7"/>
    <w:rsid w:val="005049E1"/>
    <w:rsid w:val="00504B64"/>
    <w:rsid w:val="005050AE"/>
    <w:rsid w:val="00505266"/>
    <w:rsid w:val="0050537B"/>
    <w:rsid w:val="00505613"/>
    <w:rsid w:val="0050567D"/>
    <w:rsid w:val="00505835"/>
    <w:rsid w:val="005059D9"/>
    <w:rsid w:val="005059ED"/>
    <w:rsid w:val="00505A8F"/>
    <w:rsid w:val="00505B1D"/>
    <w:rsid w:val="00505B55"/>
    <w:rsid w:val="00505B90"/>
    <w:rsid w:val="00505D70"/>
    <w:rsid w:val="00505F8B"/>
    <w:rsid w:val="00506060"/>
    <w:rsid w:val="005060C2"/>
    <w:rsid w:val="005062F4"/>
    <w:rsid w:val="0050636C"/>
    <w:rsid w:val="005063D5"/>
    <w:rsid w:val="0050658E"/>
    <w:rsid w:val="0050661B"/>
    <w:rsid w:val="005066A6"/>
    <w:rsid w:val="005067CB"/>
    <w:rsid w:val="00506830"/>
    <w:rsid w:val="00506856"/>
    <w:rsid w:val="005069E1"/>
    <w:rsid w:val="00506A1A"/>
    <w:rsid w:val="00506B1B"/>
    <w:rsid w:val="00506BB4"/>
    <w:rsid w:val="00506CFC"/>
    <w:rsid w:val="00506E96"/>
    <w:rsid w:val="00506FF3"/>
    <w:rsid w:val="00507039"/>
    <w:rsid w:val="005071D4"/>
    <w:rsid w:val="005071E6"/>
    <w:rsid w:val="005072FE"/>
    <w:rsid w:val="00507385"/>
    <w:rsid w:val="005073E7"/>
    <w:rsid w:val="00507582"/>
    <w:rsid w:val="00507630"/>
    <w:rsid w:val="005077D4"/>
    <w:rsid w:val="005078C0"/>
    <w:rsid w:val="005079EA"/>
    <w:rsid w:val="00507A38"/>
    <w:rsid w:val="00507A64"/>
    <w:rsid w:val="00507B39"/>
    <w:rsid w:val="00507BD9"/>
    <w:rsid w:val="00507C90"/>
    <w:rsid w:val="00507CEB"/>
    <w:rsid w:val="00507CEC"/>
    <w:rsid w:val="00507D3E"/>
    <w:rsid w:val="005100EB"/>
    <w:rsid w:val="0051014C"/>
    <w:rsid w:val="0051031A"/>
    <w:rsid w:val="00510326"/>
    <w:rsid w:val="005104B3"/>
    <w:rsid w:val="0051072B"/>
    <w:rsid w:val="00510AEB"/>
    <w:rsid w:val="00510BFE"/>
    <w:rsid w:val="00510C4C"/>
    <w:rsid w:val="00510C82"/>
    <w:rsid w:val="00510D5E"/>
    <w:rsid w:val="00510E32"/>
    <w:rsid w:val="00511036"/>
    <w:rsid w:val="005111DE"/>
    <w:rsid w:val="00511216"/>
    <w:rsid w:val="005114D2"/>
    <w:rsid w:val="005114DC"/>
    <w:rsid w:val="00511561"/>
    <w:rsid w:val="0051163E"/>
    <w:rsid w:val="005116FF"/>
    <w:rsid w:val="00511846"/>
    <w:rsid w:val="0051192D"/>
    <w:rsid w:val="00511CA1"/>
    <w:rsid w:val="00511CDF"/>
    <w:rsid w:val="00511D25"/>
    <w:rsid w:val="00511D76"/>
    <w:rsid w:val="00511D99"/>
    <w:rsid w:val="00511DF1"/>
    <w:rsid w:val="00511E43"/>
    <w:rsid w:val="00511E5C"/>
    <w:rsid w:val="00511F4E"/>
    <w:rsid w:val="005120BB"/>
    <w:rsid w:val="005121F0"/>
    <w:rsid w:val="0051236D"/>
    <w:rsid w:val="005125D7"/>
    <w:rsid w:val="0051263C"/>
    <w:rsid w:val="005126B7"/>
    <w:rsid w:val="005127F4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3DF6"/>
    <w:rsid w:val="00513E1B"/>
    <w:rsid w:val="00513F55"/>
    <w:rsid w:val="00514051"/>
    <w:rsid w:val="00514238"/>
    <w:rsid w:val="00514253"/>
    <w:rsid w:val="00514372"/>
    <w:rsid w:val="005143F3"/>
    <w:rsid w:val="0051453C"/>
    <w:rsid w:val="005145C0"/>
    <w:rsid w:val="00514699"/>
    <w:rsid w:val="005146A1"/>
    <w:rsid w:val="005146B1"/>
    <w:rsid w:val="005147CA"/>
    <w:rsid w:val="005147D4"/>
    <w:rsid w:val="00514803"/>
    <w:rsid w:val="00514958"/>
    <w:rsid w:val="00514B35"/>
    <w:rsid w:val="00514B72"/>
    <w:rsid w:val="00514BC5"/>
    <w:rsid w:val="00514C31"/>
    <w:rsid w:val="00514DFB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51"/>
    <w:rsid w:val="005161D4"/>
    <w:rsid w:val="005161FD"/>
    <w:rsid w:val="005162BD"/>
    <w:rsid w:val="00516422"/>
    <w:rsid w:val="00516464"/>
    <w:rsid w:val="00516833"/>
    <w:rsid w:val="00516851"/>
    <w:rsid w:val="005168AA"/>
    <w:rsid w:val="00516A3E"/>
    <w:rsid w:val="00516AED"/>
    <w:rsid w:val="00516B38"/>
    <w:rsid w:val="00516D20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4FA"/>
    <w:rsid w:val="00520635"/>
    <w:rsid w:val="005207B9"/>
    <w:rsid w:val="005207C4"/>
    <w:rsid w:val="005208C3"/>
    <w:rsid w:val="005208F2"/>
    <w:rsid w:val="00520AAF"/>
    <w:rsid w:val="00520B05"/>
    <w:rsid w:val="00520BB6"/>
    <w:rsid w:val="00520CF6"/>
    <w:rsid w:val="00520EA3"/>
    <w:rsid w:val="00520F92"/>
    <w:rsid w:val="00520FCC"/>
    <w:rsid w:val="00521134"/>
    <w:rsid w:val="005212DC"/>
    <w:rsid w:val="00521346"/>
    <w:rsid w:val="005213AA"/>
    <w:rsid w:val="005213E6"/>
    <w:rsid w:val="00521517"/>
    <w:rsid w:val="00521543"/>
    <w:rsid w:val="00521575"/>
    <w:rsid w:val="00521637"/>
    <w:rsid w:val="005217FE"/>
    <w:rsid w:val="00521CB4"/>
    <w:rsid w:val="00521CD8"/>
    <w:rsid w:val="005220E4"/>
    <w:rsid w:val="00522201"/>
    <w:rsid w:val="005222E9"/>
    <w:rsid w:val="005223A0"/>
    <w:rsid w:val="00522598"/>
    <w:rsid w:val="005226F7"/>
    <w:rsid w:val="005226FB"/>
    <w:rsid w:val="00522909"/>
    <w:rsid w:val="00522A7C"/>
    <w:rsid w:val="00522AA8"/>
    <w:rsid w:val="00522B23"/>
    <w:rsid w:val="00522F48"/>
    <w:rsid w:val="0052310C"/>
    <w:rsid w:val="00523217"/>
    <w:rsid w:val="0052324C"/>
    <w:rsid w:val="00523423"/>
    <w:rsid w:val="00523478"/>
    <w:rsid w:val="00523573"/>
    <w:rsid w:val="005235BC"/>
    <w:rsid w:val="005236E2"/>
    <w:rsid w:val="005237BC"/>
    <w:rsid w:val="00523847"/>
    <w:rsid w:val="00523B22"/>
    <w:rsid w:val="00523B2A"/>
    <w:rsid w:val="00523B7F"/>
    <w:rsid w:val="00523E1E"/>
    <w:rsid w:val="00523E22"/>
    <w:rsid w:val="00524043"/>
    <w:rsid w:val="005240B6"/>
    <w:rsid w:val="00524200"/>
    <w:rsid w:val="00524228"/>
    <w:rsid w:val="0052422C"/>
    <w:rsid w:val="00524242"/>
    <w:rsid w:val="005242BC"/>
    <w:rsid w:val="00524396"/>
    <w:rsid w:val="0052440D"/>
    <w:rsid w:val="0052450D"/>
    <w:rsid w:val="00524632"/>
    <w:rsid w:val="00524741"/>
    <w:rsid w:val="005247EC"/>
    <w:rsid w:val="0052486E"/>
    <w:rsid w:val="00524939"/>
    <w:rsid w:val="00524A09"/>
    <w:rsid w:val="00524A7B"/>
    <w:rsid w:val="00524AA5"/>
    <w:rsid w:val="00524BE0"/>
    <w:rsid w:val="00524C9A"/>
    <w:rsid w:val="00524CD7"/>
    <w:rsid w:val="00524D24"/>
    <w:rsid w:val="00524D8B"/>
    <w:rsid w:val="00524EE9"/>
    <w:rsid w:val="00524EEC"/>
    <w:rsid w:val="00525025"/>
    <w:rsid w:val="00525038"/>
    <w:rsid w:val="00525062"/>
    <w:rsid w:val="0052525F"/>
    <w:rsid w:val="00525290"/>
    <w:rsid w:val="00525405"/>
    <w:rsid w:val="00525409"/>
    <w:rsid w:val="0052542D"/>
    <w:rsid w:val="00525474"/>
    <w:rsid w:val="005255C4"/>
    <w:rsid w:val="005256C3"/>
    <w:rsid w:val="00525780"/>
    <w:rsid w:val="0052590A"/>
    <w:rsid w:val="00525BAD"/>
    <w:rsid w:val="00525D27"/>
    <w:rsid w:val="00525DE3"/>
    <w:rsid w:val="00525E0C"/>
    <w:rsid w:val="00525F77"/>
    <w:rsid w:val="0052614B"/>
    <w:rsid w:val="005261B1"/>
    <w:rsid w:val="00526403"/>
    <w:rsid w:val="00526543"/>
    <w:rsid w:val="00526627"/>
    <w:rsid w:val="00526A30"/>
    <w:rsid w:val="00526A71"/>
    <w:rsid w:val="0052723F"/>
    <w:rsid w:val="0052725A"/>
    <w:rsid w:val="00527288"/>
    <w:rsid w:val="00527422"/>
    <w:rsid w:val="0052756A"/>
    <w:rsid w:val="005276CE"/>
    <w:rsid w:val="005279A2"/>
    <w:rsid w:val="00527A92"/>
    <w:rsid w:val="00527D55"/>
    <w:rsid w:val="00527EEE"/>
    <w:rsid w:val="0053052B"/>
    <w:rsid w:val="00530717"/>
    <w:rsid w:val="00530A91"/>
    <w:rsid w:val="00530B1C"/>
    <w:rsid w:val="00530C02"/>
    <w:rsid w:val="00530C76"/>
    <w:rsid w:val="00530CF6"/>
    <w:rsid w:val="00530FB9"/>
    <w:rsid w:val="005310F4"/>
    <w:rsid w:val="00531143"/>
    <w:rsid w:val="00531478"/>
    <w:rsid w:val="00531671"/>
    <w:rsid w:val="0053176D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59"/>
    <w:rsid w:val="00532872"/>
    <w:rsid w:val="005329D3"/>
    <w:rsid w:val="00532AD0"/>
    <w:rsid w:val="00532B1F"/>
    <w:rsid w:val="00532CE9"/>
    <w:rsid w:val="00532FCB"/>
    <w:rsid w:val="00532FEC"/>
    <w:rsid w:val="00532FFA"/>
    <w:rsid w:val="005330E9"/>
    <w:rsid w:val="005332DD"/>
    <w:rsid w:val="0053331E"/>
    <w:rsid w:val="005335B1"/>
    <w:rsid w:val="005336D8"/>
    <w:rsid w:val="0053380C"/>
    <w:rsid w:val="0053390F"/>
    <w:rsid w:val="005339C6"/>
    <w:rsid w:val="00533A0A"/>
    <w:rsid w:val="00533BA7"/>
    <w:rsid w:val="00533BC7"/>
    <w:rsid w:val="00533C5D"/>
    <w:rsid w:val="0053412E"/>
    <w:rsid w:val="00534228"/>
    <w:rsid w:val="00534299"/>
    <w:rsid w:val="005343C6"/>
    <w:rsid w:val="005343E7"/>
    <w:rsid w:val="005343FF"/>
    <w:rsid w:val="00534621"/>
    <w:rsid w:val="00534667"/>
    <w:rsid w:val="0053469A"/>
    <w:rsid w:val="00534A58"/>
    <w:rsid w:val="00534C52"/>
    <w:rsid w:val="00534C56"/>
    <w:rsid w:val="00534D4D"/>
    <w:rsid w:val="00534EC4"/>
    <w:rsid w:val="00535296"/>
    <w:rsid w:val="00535722"/>
    <w:rsid w:val="00535CC8"/>
    <w:rsid w:val="00535D94"/>
    <w:rsid w:val="00535FB1"/>
    <w:rsid w:val="0053612E"/>
    <w:rsid w:val="005363BF"/>
    <w:rsid w:val="005363EA"/>
    <w:rsid w:val="00536555"/>
    <w:rsid w:val="005365BD"/>
    <w:rsid w:val="0053660B"/>
    <w:rsid w:val="0053674C"/>
    <w:rsid w:val="005367F4"/>
    <w:rsid w:val="0053693B"/>
    <w:rsid w:val="005369FB"/>
    <w:rsid w:val="005369FF"/>
    <w:rsid w:val="00536A00"/>
    <w:rsid w:val="00536BAA"/>
    <w:rsid w:val="00536BB3"/>
    <w:rsid w:val="00536C04"/>
    <w:rsid w:val="00536D00"/>
    <w:rsid w:val="00536DDA"/>
    <w:rsid w:val="00536E6E"/>
    <w:rsid w:val="005370AE"/>
    <w:rsid w:val="005370EA"/>
    <w:rsid w:val="00537199"/>
    <w:rsid w:val="00537200"/>
    <w:rsid w:val="0053737E"/>
    <w:rsid w:val="005373EF"/>
    <w:rsid w:val="00537491"/>
    <w:rsid w:val="00537724"/>
    <w:rsid w:val="00537A01"/>
    <w:rsid w:val="00537A4A"/>
    <w:rsid w:val="00537A54"/>
    <w:rsid w:val="00537A63"/>
    <w:rsid w:val="00537AA2"/>
    <w:rsid w:val="00537C04"/>
    <w:rsid w:val="00537D41"/>
    <w:rsid w:val="00537F6A"/>
    <w:rsid w:val="00539E5F"/>
    <w:rsid w:val="0054028E"/>
    <w:rsid w:val="005403B8"/>
    <w:rsid w:val="00540472"/>
    <w:rsid w:val="00540491"/>
    <w:rsid w:val="005405D6"/>
    <w:rsid w:val="00540620"/>
    <w:rsid w:val="00540777"/>
    <w:rsid w:val="005408A0"/>
    <w:rsid w:val="005408F0"/>
    <w:rsid w:val="00540973"/>
    <w:rsid w:val="00540A7D"/>
    <w:rsid w:val="00540BE0"/>
    <w:rsid w:val="00540D31"/>
    <w:rsid w:val="00540E9A"/>
    <w:rsid w:val="0054134C"/>
    <w:rsid w:val="005415A4"/>
    <w:rsid w:val="005415CE"/>
    <w:rsid w:val="00541647"/>
    <w:rsid w:val="00541745"/>
    <w:rsid w:val="00541773"/>
    <w:rsid w:val="00541865"/>
    <w:rsid w:val="00541B73"/>
    <w:rsid w:val="00541B9C"/>
    <w:rsid w:val="00541BB3"/>
    <w:rsid w:val="00541BE8"/>
    <w:rsid w:val="00541F4C"/>
    <w:rsid w:val="00541F96"/>
    <w:rsid w:val="0054218D"/>
    <w:rsid w:val="00542221"/>
    <w:rsid w:val="00542235"/>
    <w:rsid w:val="00542375"/>
    <w:rsid w:val="00542433"/>
    <w:rsid w:val="0054261D"/>
    <w:rsid w:val="005426B3"/>
    <w:rsid w:val="0054277D"/>
    <w:rsid w:val="005428B4"/>
    <w:rsid w:val="00542C07"/>
    <w:rsid w:val="00542E10"/>
    <w:rsid w:val="00542FF0"/>
    <w:rsid w:val="005431D9"/>
    <w:rsid w:val="005433E1"/>
    <w:rsid w:val="00543450"/>
    <w:rsid w:val="0054347B"/>
    <w:rsid w:val="005435DE"/>
    <w:rsid w:val="0054378E"/>
    <w:rsid w:val="005437AB"/>
    <w:rsid w:val="005438DB"/>
    <w:rsid w:val="005438F3"/>
    <w:rsid w:val="00543B61"/>
    <w:rsid w:val="00543BD6"/>
    <w:rsid w:val="00543C6F"/>
    <w:rsid w:val="00543CE5"/>
    <w:rsid w:val="00543D48"/>
    <w:rsid w:val="00543D82"/>
    <w:rsid w:val="00543E6A"/>
    <w:rsid w:val="00543F61"/>
    <w:rsid w:val="005440BF"/>
    <w:rsid w:val="00544178"/>
    <w:rsid w:val="00544228"/>
    <w:rsid w:val="005442FA"/>
    <w:rsid w:val="00544579"/>
    <w:rsid w:val="00544769"/>
    <w:rsid w:val="005447F9"/>
    <w:rsid w:val="005448FE"/>
    <w:rsid w:val="0054495B"/>
    <w:rsid w:val="00544B35"/>
    <w:rsid w:val="00544C06"/>
    <w:rsid w:val="00544C4E"/>
    <w:rsid w:val="00544DA1"/>
    <w:rsid w:val="00544E1A"/>
    <w:rsid w:val="00544E42"/>
    <w:rsid w:val="00544E72"/>
    <w:rsid w:val="00544FC1"/>
    <w:rsid w:val="00544FCA"/>
    <w:rsid w:val="00545004"/>
    <w:rsid w:val="005450FD"/>
    <w:rsid w:val="0054517C"/>
    <w:rsid w:val="00545548"/>
    <w:rsid w:val="00545739"/>
    <w:rsid w:val="00545926"/>
    <w:rsid w:val="00545A9C"/>
    <w:rsid w:val="00545E37"/>
    <w:rsid w:val="00545E8F"/>
    <w:rsid w:val="00545FA1"/>
    <w:rsid w:val="00545FDB"/>
    <w:rsid w:val="005460D9"/>
    <w:rsid w:val="00546134"/>
    <w:rsid w:val="005462DF"/>
    <w:rsid w:val="00546853"/>
    <w:rsid w:val="0054686F"/>
    <w:rsid w:val="00546A55"/>
    <w:rsid w:val="00546A7A"/>
    <w:rsid w:val="00546A8B"/>
    <w:rsid w:val="00546B01"/>
    <w:rsid w:val="00546B82"/>
    <w:rsid w:val="00546D02"/>
    <w:rsid w:val="00546D69"/>
    <w:rsid w:val="00546E10"/>
    <w:rsid w:val="00546EF2"/>
    <w:rsid w:val="00546F14"/>
    <w:rsid w:val="00546FA6"/>
    <w:rsid w:val="0054744A"/>
    <w:rsid w:val="00547450"/>
    <w:rsid w:val="005474BE"/>
    <w:rsid w:val="005475B1"/>
    <w:rsid w:val="0054774F"/>
    <w:rsid w:val="00547A35"/>
    <w:rsid w:val="00547AC7"/>
    <w:rsid w:val="00550189"/>
    <w:rsid w:val="00550302"/>
    <w:rsid w:val="0055041C"/>
    <w:rsid w:val="0055049F"/>
    <w:rsid w:val="005504AB"/>
    <w:rsid w:val="00550637"/>
    <w:rsid w:val="005507DD"/>
    <w:rsid w:val="0055081C"/>
    <w:rsid w:val="0055097E"/>
    <w:rsid w:val="00550B14"/>
    <w:rsid w:val="005510BA"/>
    <w:rsid w:val="0055119D"/>
    <w:rsid w:val="00551380"/>
    <w:rsid w:val="00551396"/>
    <w:rsid w:val="00551725"/>
    <w:rsid w:val="005518EF"/>
    <w:rsid w:val="00551928"/>
    <w:rsid w:val="00551998"/>
    <w:rsid w:val="00551A6A"/>
    <w:rsid w:val="00551C80"/>
    <w:rsid w:val="00551CF6"/>
    <w:rsid w:val="00551D2C"/>
    <w:rsid w:val="00551DA8"/>
    <w:rsid w:val="00551E5A"/>
    <w:rsid w:val="00551F1E"/>
    <w:rsid w:val="00551F35"/>
    <w:rsid w:val="00551F38"/>
    <w:rsid w:val="00552322"/>
    <w:rsid w:val="0055238C"/>
    <w:rsid w:val="00552555"/>
    <w:rsid w:val="005525E1"/>
    <w:rsid w:val="005526E9"/>
    <w:rsid w:val="0055286B"/>
    <w:rsid w:val="005528D5"/>
    <w:rsid w:val="0055290A"/>
    <w:rsid w:val="00552944"/>
    <w:rsid w:val="005529C1"/>
    <w:rsid w:val="00552C5E"/>
    <w:rsid w:val="00552E34"/>
    <w:rsid w:val="00553002"/>
    <w:rsid w:val="0055300C"/>
    <w:rsid w:val="00553019"/>
    <w:rsid w:val="0055306D"/>
    <w:rsid w:val="005530BD"/>
    <w:rsid w:val="005530DF"/>
    <w:rsid w:val="0055320F"/>
    <w:rsid w:val="00553378"/>
    <w:rsid w:val="00553424"/>
    <w:rsid w:val="005536D5"/>
    <w:rsid w:val="005539F2"/>
    <w:rsid w:val="00553D2C"/>
    <w:rsid w:val="00553D84"/>
    <w:rsid w:val="00553DF1"/>
    <w:rsid w:val="00553E8A"/>
    <w:rsid w:val="0055410F"/>
    <w:rsid w:val="005546A0"/>
    <w:rsid w:val="005547CF"/>
    <w:rsid w:val="005548DD"/>
    <w:rsid w:val="00554ABA"/>
    <w:rsid w:val="00554B23"/>
    <w:rsid w:val="00554D03"/>
    <w:rsid w:val="00554E30"/>
    <w:rsid w:val="00554EA8"/>
    <w:rsid w:val="00555065"/>
    <w:rsid w:val="00555141"/>
    <w:rsid w:val="0055531C"/>
    <w:rsid w:val="0055538E"/>
    <w:rsid w:val="005554FF"/>
    <w:rsid w:val="005556AB"/>
    <w:rsid w:val="0055576B"/>
    <w:rsid w:val="00555783"/>
    <w:rsid w:val="005557CC"/>
    <w:rsid w:val="00555A77"/>
    <w:rsid w:val="00555ACA"/>
    <w:rsid w:val="00555B93"/>
    <w:rsid w:val="00555B9A"/>
    <w:rsid w:val="00555BA2"/>
    <w:rsid w:val="00555C06"/>
    <w:rsid w:val="00555CC1"/>
    <w:rsid w:val="00555D17"/>
    <w:rsid w:val="00555D65"/>
    <w:rsid w:val="00555F0D"/>
    <w:rsid w:val="00555FE9"/>
    <w:rsid w:val="00556045"/>
    <w:rsid w:val="00556065"/>
    <w:rsid w:val="00556226"/>
    <w:rsid w:val="00556281"/>
    <w:rsid w:val="0055665D"/>
    <w:rsid w:val="00556830"/>
    <w:rsid w:val="0055690E"/>
    <w:rsid w:val="005569D2"/>
    <w:rsid w:val="00556B51"/>
    <w:rsid w:val="00556B6D"/>
    <w:rsid w:val="00556C2C"/>
    <w:rsid w:val="00556CAF"/>
    <w:rsid w:val="00556CBD"/>
    <w:rsid w:val="00556ECC"/>
    <w:rsid w:val="00556FDB"/>
    <w:rsid w:val="005570B5"/>
    <w:rsid w:val="00557399"/>
    <w:rsid w:val="00557530"/>
    <w:rsid w:val="005575C9"/>
    <w:rsid w:val="005576D4"/>
    <w:rsid w:val="005576EE"/>
    <w:rsid w:val="005577A2"/>
    <w:rsid w:val="0055784C"/>
    <w:rsid w:val="00557872"/>
    <w:rsid w:val="00557978"/>
    <w:rsid w:val="00557B04"/>
    <w:rsid w:val="00557B43"/>
    <w:rsid w:val="00557DAD"/>
    <w:rsid w:val="00557F57"/>
    <w:rsid w:val="00557F65"/>
    <w:rsid w:val="00560135"/>
    <w:rsid w:val="00560194"/>
    <w:rsid w:val="005601F4"/>
    <w:rsid w:val="00560288"/>
    <w:rsid w:val="0056028F"/>
    <w:rsid w:val="00560442"/>
    <w:rsid w:val="0056072F"/>
    <w:rsid w:val="00560860"/>
    <w:rsid w:val="00560A2D"/>
    <w:rsid w:val="00560AF0"/>
    <w:rsid w:val="00560B07"/>
    <w:rsid w:val="00560C10"/>
    <w:rsid w:val="00560C46"/>
    <w:rsid w:val="00560D01"/>
    <w:rsid w:val="00560E43"/>
    <w:rsid w:val="0056111B"/>
    <w:rsid w:val="005612B5"/>
    <w:rsid w:val="00561786"/>
    <w:rsid w:val="005618D9"/>
    <w:rsid w:val="00561928"/>
    <w:rsid w:val="00561A31"/>
    <w:rsid w:val="00561AC0"/>
    <w:rsid w:val="00561B99"/>
    <w:rsid w:val="00561C3A"/>
    <w:rsid w:val="00561CC8"/>
    <w:rsid w:val="00561E7E"/>
    <w:rsid w:val="0056202D"/>
    <w:rsid w:val="0056238E"/>
    <w:rsid w:val="005626E9"/>
    <w:rsid w:val="0056270B"/>
    <w:rsid w:val="0056274E"/>
    <w:rsid w:val="005628EA"/>
    <w:rsid w:val="005628F0"/>
    <w:rsid w:val="00562A89"/>
    <w:rsid w:val="00562B1A"/>
    <w:rsid w:val="00562CEB"/>
    <w:rsid w:val="00562EC5"/>
    <w:rsid w:val="005630C8"/>
    <w:rsid w:val="005630E9"/>
    <w:rsid w:val="00563164"/>
    <w:rsid w:val="005631EA"/>
    <w:rsid w:val="005633C4"/>
    <w:rsid w:val="005634D0"/>
    <w:rsid w:val="005634D5"/>
    <w:rsid w:val="00563928"/>
    <w:rsid w:val="00563973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181"/>
    <w:rsid w:val="00565260"/>
    <w:rsid w:val="00565321"/>
    <w:rsid w:val="00565338"/>
    <w:rsid w:val="00565825"/>
    <w:rsid w:val="00565976"/>
    <w:rsid w:val="00565B12"/>
    <w:rsid w:val="00565C08"/>
    <w:rsid w:val="00565DC5"/>
    <w:rsid w:val="00565E23"/>
    <w:rsid w:val="0056625C"/>
    <w:rsid w:val="00566525"/>
    <w:rsid w:val="0056659C"/>
    <w:rsid w:val="005669A3"/>
    <w:rsid w:val="00566A1B"/>
    <w:rsid w:val="00566A2C"/>
    <w:rsid w:val="00566BBE"/>
    <w:rsid w:val="00566DDE"/>
    <w:rsid w:val="00567333"/>
    <w:rsid w:val="005674BD"/>
    <w:rsid w:val="00567703"/>
    <w:rsid w:val="0056777C"/>
    <w:rsid w:val="00567A70"/>
    <w:rsid w:val="00567C5E"/>
    <w:rsid w:val="00567E34"/>
    <w:rsid w:val="00567F3C"/>
    <w:rsid w:val="005700CD"/>
    <w:rsid w:val="00570190"/>
    <w:rsid w:val="0057022E"/>
    <w:rsid w:val="005703A0"/>
    <w:rsid w:val="00570705"/>
    <w:rsid w:val="005707AD"/>
    <w:rsid w:val="0057084C"/>
    <w:rsid w:val="005708F5"/>
    <w:rsid w:val="00570ADF"/>
    <w:rsid w:val="0057116E"/>
    <w:rsid w:val="00571192"/>
    <w:rsid w:val="00571297"/>
    <w:rsid w:val="005712B9"/>
    <w:rsid w:val="005714B6"/>
    <w:rsid w:val="005716D0"/>
    <w:rsid w:val="0057191B"/>
    <w:rsid w:val="00571C7E"/>
    <w:rsid w:val="00571C89"/>
    <w:rsid w:val="00571C95"/>
    <w:rsid w:val="00571CAD"/>
    <w:rsid w:val="005721DA"/>
    <w:rsid w:val="0057220A"/>
    <w:rsid w:val="00572212"/>
    <w:rsid w:val="0057222E"/>
    <w:rsid w:val="00572401"/>
    <w:rsid w:val="00572438"/>
    <w:rsid w:val="0057251E"/>
    <w:rsid w:val="00572605"/>
    <w:rsid w:val="0057266A"/>
    <w:rsid w:val="005728B7"/>
    <w:rsid w:val="005728E5"/>
    <w:rsid w:val="00572933"/>
    <w:rsid w:val="00572998"/>
    <w:rsid w:val="00572C14"/>
    <w:rsid w:val="00572CBA"/>
    <w:rsid w:val="00572D6F"/>
    <w:rsid w:val="00572E54"/>
    <w:rsid w:val="005730A6"/>
    <w:rsid w:val="005731FE"/>
    <w:rsid w:val="0057322B"/>
    <w:rsid w:val="005732B7"/>
    <w:rsid w:val="005732E6"/>
    <w:rsid w:val="0057369B"/>
    <w:rsid w:val="00573AAE"/>
    <w:rsid w:val="00573C97"/>
    <w:rsid w:val="00573D8C"/>
    <w:rsid w:val="00573E83"/>
    <w:rsid w:val="00574087"/>
    <w:rsid w:val="005740AA"/>
    <w:rsid w:val="005740C5"/>
    <w:rsid w:val="0057421A"/>
    <w:rsid w:val="00574282"/>
    <w:rsid w:val="005742FA"/>
    <w:rsid w:val="00574309"/>
    <w:rsid w:val="00574323"/>
    <w:rsid w:val="005745FA"/>
    <w:rsid w:val="0057463F"/>
    <w:rsid w:val="005746E7"/>
    <w:rsid w:val="00574A1D"/>
    <w:rsid w:val="00574B8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A1E"/>
    <w:rsid w:val="00575CDF"/>
    <w:rsid w:val="00575F62"/>
    <w:rsid w:val="005761D8"/>
    <w:rsid w:val="00576405"/>
    <w:rsid w:val="00576578"/>
    <w:rsid w:val="00576647"/>
    <w:rsid w:val="005766EE"/>
    <w:rsid w:val="005767C8"/>
    <w:rsid w:val="0057687D"/>
    <w:rsid w:val="00576980"/>
    <w:rsid w:val="00576AE9"/>
    <w:rsid w:val="00576B4E"/>
    <w:rsid w:val="00576BBA"/>
    <w:rsid w:val="00576C1F"/>
    <w:rsid w:val="00576C6A"/>
    <w:rsid w:val="00576FF9"/>
    <w:rsid w:val="00577021"/>
    <w:rsid w:val="005771B5"/>
    <w:rsid w:val="005771D5"/>
    <w:rsid w:val="005771EE"/>
    <w:rsid w:val="00577285"/>
    <w:rsid w:val="005772E5"/>
    <w:rsid w:val="00577438"/>
    <w:rsid w:val="00577742"/>
    <w:rsid w:val="005777F5"/>
    <w:rsid w:val="00577866"/>
    <w:rsid w:val="005778C8"/>
    <w:rsid w:val="00577998"/>
    <w:rsid w:val="00577A05"/>
    <w:rsid w:val="00577AA0"/>
    <w:rsid w:val="00577D75"/>
    <w:rsid w:val="00577FCD"/>
    <w:rsid w:val="0058010B"/>
    <w:rsid w:val="00580177"/>
    <w:rsid w:val="005801AB"/>
    <w:rsid w:val="005801CC"/>
    <w:rsid w:val="00580366"/>
    <w:rsid w:val="005803E2"/>
    <w:rsid w:val="005804AC"/>
    <w:rsid w:val="00580811"/>
    <w:rsid w:val="00580905"/>
    <w:rsid w:val="005809CA"/>
    <w:rsid w:val="00580A6E"/>
    <w:rsid w:val="00580AE7"/>
    <w:rsid w:val="00580B15"/>
    <w:rsid w:val="005810D1"/>
    <w:rsid w:val="0058110F"/>
    <w:rsid w:val="0058127B"/>
    <w:rsid w:val="005812AB"/>
    <w:rsid w:val="0058138A"/>
    <w:rsid w:val="0058156E"/>
    <w:rsid w:val="00581687"/>
    <w:rsid w:val="005816BA"/>
    <w:rsid w:val="00581705"/>
    <w:rsid w:val="005817C6"/>
    <w:rsid w:val="005819C0"/>
    <w:rsid w:val="00581CC5"/>
    <w:rsid w:val="00581D63"/>
    <w:rsid w:val="00581D8C"/>
    <w:rsid w:val="00581E24"/>
    <w:rsid w:val="00581F88"/>
    <w:rsid w:val="00582066"/>
    <w:rsid w:val="0058219F"/>
    <w:rsid w:val="005821C7"/>
    <w:rsid w:val="00582A80"/>
    <w:rsid w:val="00582AFC"/>
    <w:rsid w:val="0058301D"/>
    <w:rsid w:val="005830D8"/>
    <w:rsid w:val="0058311F"/>
    <w:rsid w:val="00583181"/>
    <w:rsid w:val="005831A8"/>
    <w:rsid w:val="005832F2"/>
    <w:rsid w:val="00583495"/>
    <w:rsid w:val="00583505"/>
    <w:rsid w:val="00583601"/>
    <w:rsid w:val="00583663"/>
    <w:rsid w:val="005836A7"/>
    <w:rsid w:val="005837AF"/>
    <w:rsid w:val="0058382E"/>
    <w:rsid w:val="00583CA3"/>
    <w:rsid w:val="00583CB8"/>
    <w:rsid w:val="00583D11"/>
    <w:rsid w:val="00583D32"/>
    <w:rsid w:val="00583F19"/>
    <w:rsid w:val="00584022"/>
    <w:rsid w:val="005841B9"/>
    <w:rsid w:val="005846B6"/>
    <w:rsid w:val="00584733"/>
    <w:rsid w:val="00584734"/>
    <w:rsid w:val="00584793"/>
    <w:rsid w:val="00584893"/>
    <w:rsid w:val="00584BBC"/>
    <w:rsid w:val="00584BD1"/>
    <w:rsid w:val="00584D23"/>
    <w:rsid w:val="00584DFC"/>
    <w:rsid w:val="00584F01"/>
    <w:rsid w:val="00584FF8"/>
    <w:rsid w:val="0058506F"/>
    <w:rsid w:val="005850BB"/>
    <w:rsid w:val="0058518B"/>
    <w:rsid w:val="0058521F"/>
    <w:rsid w:val="005852FA"/>
    <w:rsid w:val="0058532C"/>
    <w:rsid w:val="00585333"/>
    <w:rsid w:val="00585500"/>
    <w:rsid w:val="0058554A"/>
    <w:rsid w:val="00585629"/>
    <w:rsid w:val="00585776"/>
    <w:rsid w:val="005857E0"/>
    <w:rsid w:val="0058580D"/>
    <w:rsid w:val="00585886"/>
    <w:rsid w:val="00585B95"/>
    <w:rsid w:val="00585BB1"/>
    <w:rsid w:val="00585FED"/>
    <w:rsid w:val="0058620B"/>
    <w:rsid w:val="0058627D"/>
    <w:rsid w:val="0058627E"/>
    <w:rsid w:val="0058629D"/>
    <w:rsid w:val="005862BD"/>
    <w:rsid w:val="0058632C"/>
    <w:rsid w:val="00586417"/>
    <w:rsid w:val="00586466"/>
    <w:rsid w:val="00586781"/>
    <w:rsid w:val="0058680B"/>
    <w:rsid w:val="005868EE"/>
    <w:rsid w:val="00586AD5"/>
    <w:rsid w:val="00586B16"/>
    <w:rsid w:val="00586CAF"/>
    <w:rsid w:val="00586F12"/>
    <w:rsid w:val="005870D9"/>
    <w:rsid w:val="00587177"/>
    <w:rsid w:val="005871BE"/>
    <w:rsid w:val="00587378"/>
    <w:rsid w:val="00587490"/>
    <w:rsid w:val="0058753A"/>
    <w:rsid w:val="0058754A"/>
    <w:rsid w:val="005875D4"/>
    <w:rsid w:val="0058783B"/>
    <w:rsid w:val="00587A3C"/>
    <w:rsid w:val="005902BB"/>
    <w:rsid w:val="0059030A"/>
    <w:rsid w:val="005903FE"/>
    <w:rsid w:val="0059049C"/>
    <w:rsid w:val="0059064A"/>
    <w:rsid w:val="00590A2B"/>
    <w:rsid w:val="00590AB5"/>
    <w:rsid w:val="00590C3C"/>
    <w:rsid w:val="00590CA1"/>
    <w:rsid w:val="00590F90"/>
    <w:rsid w:val="00591009"/>
    <w:rsid w:val="005910B7"/>
    <w:rsid w:val="00591280"/>
    <w:rsid w:val="005912B1"/>
    <w:rsid w:val="005913F3"/>
    <w:rsid w:val="00591573"/>
    <w:rsid w:val="005915CB"/>
    <w:rsid w:val="005917B1"/>
    <w:rsid w:val="00591807"/>
    <w:rsid w:val="0059193F"/>
    <w:rsid w:val="00591AD0"/>
    <w:rsid w:val="00591C66"/>
    <w:rsid w:val="00591D86"/>
    <w:rsid w:val="00591F13"/>
    <w:rsid w:val="00591F27"/>
    <w:rsid w:val="005920E8"/>
    <w:rsid w:val="0059211D"/>
    <w:rsid w:val="0059235E"/>
    <w:rsid w:val="00592472"/>
    <w:rsid w:val="005924A9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4DC"/>
    <w:rsid w:val="00593600"/>
    <w:rsid w:val="00593719"/>
    <w:rsid w:val="0059381B"/>
    <w:rsid w:val="005939F6"/>
    <w:rsid w:val="00593A29"/>
    <w:rsid w:val="00593AC1"/>
    <w:rsid w:val="00593CCC"/>
    <w:rsid w:val="00593CF2"/>
    <w:rsid w:val="00593DA2"/>
    <w:rsid w:val="00593F42"/>
    <w:rsid w:val="00593FC5"/>
    <w:rsid w:val="0059400F"/>
    <w:rsid w:val="00594061"/>
    <w:rsid w:val="00594125"/>
    <w:rsid w:val="005942D9"/>
    <w:rsid w:val="00594560"/>
    <w:rsid w:val="005945A4"/>
    <w:rsid w:val="005946A5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1C8"/>
    <w:rsid w:val="005952B7"/>
    <w:rsid w:val="0059530E"/>
    <w:rsid w:val="00595313"/>
    <w:rsid w:val="00595703"/>
    <w:rsid w:val="005957D7"/>
    <w:rsid w:val="00595851"/>
    <w:rsid w:val="005959F2"/>
    <w:rsid w:val="00595C65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210"/>
    <w:rsid w:val="0059637B"/>
    <w:rsid w:val="00596400"/>
    <w:rsid w:val="00596421"/>
    <w:rsid w:val="005966C2"/>
    <w:rsid w:val="005966F4"/>
    <w:rsid w:val="0059671E"/>
    <w:rsid w:val="00596A2B"/>
    <w:rsid w:val="00596B11"/>
    <w:rsid w:val="00596CC5"/>
    <w:rsid w:val="00596DBF"/>
    <w:rsid w:val="00596F39"/>
    <w:rsid w:val="00597010"/>
    <w:rsid w:val="00597032"/>
    <w:rsid w:val="0059705B"/>
    <w:rsid w:val="005970A8"/>
    <w:rsid w:val="00597136"/>
    <w:rsid w:val="00597249"/>
    <w:rsid w:val="005974B6"/>
    <w:rsid w:val="0059752F"/>
    <w:rsid w:val="0059754B"/>
    <w:rsid w:val="005975AC"/>
    <w:rsid w:val="0059770A"/>
    <w:rsid w:val="0059778E"/>
    <w:rsid w:val="00597798"/>
    <w:rsid w:val="005977AE"/>
    <w:rsid w:val="005977E0"/>
    <w:rsid w:val="0059785D"/>
    <w:rsid w:val="00597936"/>
    <w:rsid w:val="00597959"/>
    <w:rsid w:val="00597D05"/>
    <w:rsid w:val="00597DB5"/>
    <w:rsid w:val="00597ED6"/>
    <w:rsid w:val="00597FC5"/>
    <w:rsid w:val="005A002D"/>
    <w:rsid w:val="005A0072"/>
    <w:rsid w:val="005A00DE"/>
    <w:rsid w:val="005A0345"/>
    <w:rsid w:val="005A0924"/>
    <w:rsid w:val="005A0C87"/>
    <w:rsid w:val="005A0CE9"/>
    <w:rsid w:val="005A0DA7"/>
    <w:rsid w:val="005A0E9D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9C5"/>
    <w:rsid w:val="005A1AF1"/>
    <w:rsid w:val="005A1C8F"/>
    <w:rsid w:val="005A1CE2"/>
    <w:rsid w:val="005A1E1F"/>
    <w:rsid w:val="005A1F1D"/>
    <w:rsid w:val="005A208F"/>
    <w:rsid w:val="005A2520"/>
    <w:rsid w:val="005A2746"/>
    <w:rsid w:val="005A292A"/>
    <w:rsid w:val="005A2AD5"/>
    <w:rsid w:val="005A2B6D"/>
    <w:rsid w:val="005A2C32"/>
    <w:rsid w:val="005A2C8F"/>
    <w:rsid w:val="005A2D55"/>
    <w:rsid w:val="005A2D6E"/>
    <w:rsid w:val="005A2DB6"/>
    <w:rsid w:val="005A2DC1"/>
    <w:rsid w:val="005A2E5A"/>
    <w:rsid w:val="005A2E5C"/>
    <w:rsid w:val="005A2EAC"/>
    <w:rsid w:val="005A2EB5"/>
    <w:rsid w:val="005A2F8E"/>
    <w:rsid w:val="005A3140"/>
    <w:rsid w:val="005A3267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913"/>
    <w:rsid w:val="005A4A68"/>
    <w:rsid w:val="005A4BE2"/>
    <w:rsid w:val="005A4C56"/>
    <w:rsid w:val="005A4D01"/>
    <w:rsid w:val="005A4D03"/>
    <w:rsid w:val="005A4D2C"/>
    <w:rsid w:val="005A4F4A"/>
    <w:rsid w:val="005A5088"/>
    <w:rsid w:val="005A5090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DF5"/>
    <w:rsid w:val="005A5FCE"/>
    <w:rsid w:val="005A6203"/>
    <w:rsid w:val="005A649A"/>
    <w:rsid w:val="005A6671"/>
    <w:rsid w:val="005A66ED"/>
    <w:rsid w:val="005A6814"/>
    <w:rsid w:val="005A689D"/>
    <w:rsid w:val="005A68E7"/>
    <w:rsid w:val="005A6900"/>
    <w:rsid w:val="005A6F16"/>
    <w:rsid w:val="005A6F7C"/>
    <w:rsid w:val="005A6FA5"/>
    <w:rsid w:val="005A700F"/>
    <w:rsid w:val="005A702A"/>
    <w:rsid w:val="005A723C"/>
    <w:rsid w:val="005A726E"/>
    <w:rsid w:val="005A7377"/>
    <w:rsid w:val="005A7386"/>
    <w:rsid w:val="005A754C"/>
    <w:rsid w:val="005A7593"/>
    <w:rsid w:val="005A7629"/>
    <w:rsid w:val="005A7644"/>
    <w:rsid w:val="005A7659"/>
    <w:rsid w:val="005A789C"/>
    <w:rsid w:val="005A7B0F"/>
    <w:rsid w:val="005A7BE9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8E8"/>
    <w:rsid w:val="005B0957"/>
    <w:rsid w:val="005B095F"/>
    <w:rsid w:val="005B0A78"/>
    <w:rsid w:val="005B0B21"/>
    <w:rsid w:val="005B0B87"/>
    <w:rsid w:val="005B0BB4"/>
    <w:rsid w:val="005B0C1E"/>
    <w:rsid w:val="005B0CB7"/>
    <w:rsid w:val="005B0EAA"/>
    <w:rsid w:val="005B111D"/>
    <w:rsid w:val="005B11E9"/>
    <w:rsid w:val="005B1597"/>
    <w:rsid w:val="005B16D3"/>
    <w:rsid w:val="005B1976"/>
    <w:rsid w:val="005B1A1B"/>
    <w:rsid w:val="005B1AD0"/>
    <w:rsid w:val="005B1CA4"/>
    <w:rsid w:val="005B1D58"/>
    <w:rsid w:val="005B1E21"/>
    <w:rsid w:val="005B23F3"/>
    <w:rsid w:val="005B25EA"/>
    <w:rsid w:val="005B278C"/>
    <w:rsid w:val="005B27AE"/>
    <w:rsid w:val="005B27E6"/>
    <w:rsid w:val="005B2807"/>
    <w:rsid w:val="005B2A13"/>
    <w:rsid w:val="005B2A8F"/>
    <w:rsid w:val="005B2AE4"/>
    <w:rsid w:val="005B2BEE"/>
    <w:rsid w:val="005B2C71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3CB7"/>
    <w:rsid w:val="005B40E5"/>
    <w:rsid w:val="005B40FA"/>
    <w:rsid w:val="005B41C9"/>
    <w:rsid w:val="005B4494"/>
    <w:rsid w:val="005B44B7"/>
    <w:rsid w:val="005B48AB"/>
    <w:rsid w:val="005B4A29"/>
    <w:rsid w:val="005B4A73"/>
    <w:rsid w:val="005B4ADC"/>
    <w:rsid w:val="005B4AE8"/>
    <w:rsid w:val="005B4C9C"/>
    <w:rsid w:val="005B4D7A"/>
    <w:rsid w:val="005B4F9A"/>
    <w:rsid w:val="005B4FB5"/>
    <w:rsid w:val="005B502F"/>
    <w:rsid w:val="005B5334"/>
    <w:rsid w:val="005B5437"/>
    <w:rsid w:val="005B54C3"/>
    <w:rsid w:val="005B56E4"/>
    <w:rsid w:val="005B582C"/>
    <w:rsid w:val="005B5A74"/>
    <w:rsid w:val="005B5B1D"/>
    <w:rsid w:val="005B5D37"/>
    <w:rsid w:val="005B5D84"/>
    <w:rsid w:val="005B5E40"/>
    <w:rsid w:val="005B5E7C"/>
    <w:rsid w:val="005B5EC8"/>
    <w:rsid w:val="005B6007"/>
    <w:rsid w:val="005B60C9"/>
    <w:rsid w:val="005B6283"/>
    <w:rsid w:val="005B630B"/>
    <w:rsid w:val="005B6399"/>
    <w:rsid w:val="005B63A6"/>
    <w:rsid w:val="005B63DC"/>
    <w:rsid w:val="005B6464"/>
    <w:rsid w:val="005B649B"/>
    <w:rsid w:val="005B64CD"/>
    <w:rsid w:val="005B6AAB"/>
    <w:rsid w:val="005B6C69"/>
    <w:rsid w:val="005B6DE3"/>
    <w:rsid w:val="005B6FC5"/>
    <w:rsid w:val="005B711C"/>
    <w:rsid w:val="005B722E"/>
    <w:rsid w:val="005B736C"/>
    <w:rsid w:val="005B73F5"/>
    <w:rsid w:val="005B780F"/>
    <w:rsid w:val="005B7A1B"/>
    <w:rsid w:val="005B7A6E"/>
    <w:rsid w:val="005B7AA0"/>
    <w:rsid w:val="005B7BC6"/>
    <w:rsid w:val="005B7C25"/>
    <w:rsid w:val="005B7E70"/>
    <w:rsid w:val="005B7FAC"/>
    <w:rsid w:val="005C012E"/>
    <w:rsid w:val="005C047C"/>
    <w:rsid w:val="005C0699"/>
    <w:rsid w:val="005C06CD"/>
    <w:rsid w:val="005C0A50"/>
    <w:rsid w:val="005C0A99"/>
    <w:rsid w:val="005C0B5D"/>
    <w:rsid w:val="005C0EE9"/>
    <w:rsid w:val="005C1445"/>
    <w:rsid w:val="005C1742"/>
    <w:rsid w:val="005C18B3"/>
    <w:rsid w:val="005C19E9"/>
    <w:rsid w:val="005C1A97"/>
    <w:rsid w:val="005C1DA5"/>
    <w:rsid w:val="005C1FC8"/>
    <w:rsid w:val="005C1FF4"/>
    <w:rsid w:val="005C211F"/>
    <w:rsid w:val="005C21F9"/>
    <w:rsid w:val="005C2309"/>
    <w:rsid w:val="005C24CE"/>
    <w:rsid w:val="005C25DA"/>
    <w:rsid w:val="005C2615"/>
    <w:rsid w:val="005C27E6"/>
    <w:rsid w:val="005C2934"/>
    <w:rsid w:val="005C29E4"/>
    <w:rsid w:val="005C2B2B"/>
    <w:rsid w:val="005C2E39"/>
    <w:rsid w:val="005C2F05"/>
    <w:rsid w:val="005C2F25"/>
    <w:rsid w:val="005C318F"/>
    <w:rsid w:val="005C32D3"/>
    <w:rsid w:val="005C3413"/>
    <w:rsid w:val="005C341E"/>
    <w:rsid w:val="005C3430"/>
    <w:rsid w:val="005C3443"/>
    <w:rsid w:val="005C35D1"/>
    <w:rsid w:val="005C3870"/>
    <w:rsid w:val="005C3EC5"/>
    <w:rsid w:val="005C40D7"/>
    <w:rsid w:val="005C431F"/>
    <w:rsid w:val="005C44E2"/>
    <w:rsid w:val="005C451E"/>
    <w:rsid w:val="005C4556"/>
    <w:rsid w:val="005C45E5"/>
    <w:rsid w:val="005C4683"/>
    <w:rsid w:val="005C48CC"/>
    <w:rsid w:val="005C4965"/>
    <w:rsid w:val="005C49D2"/>
    <w:rsid w:val="005C49EE"/>
    <w:rsid w:val="005C4A0C"/>
    <w:rsid w:val="005C4AB5"/>
    <w:rsid w:val="005C4B43"/>
    <w:rsid w:val="005C4CB6"/>
    <w:rsid w:val="005C4CCC"/>
    <w:rsid w:val="005C4D93"/>
    <w:rsid w:val="005C4DC5"/>
    <w:rsid w:val="005C50F6"/>
    <w:rsid w:val="005C5170"/>
    <w:rsid w:val="005C529C"/>
    <w:rsid w:val="005C53EC"/>
    <w:rsid w:val="005C544A"/>
    <w:rsid w:val="005C5669"/>
    <w:rsid w:val="005C5964"/>
    <w:rsid w:val="005C597F"/>
    <w:rsid w:val="005C59AC"/>
    <w:rsid w:val="005C5DF6"/>
    <w:rsid w:val="005C5E7D"/>
    <w:rsid w:val="005C5F0E"/>
    <w:rsid w:val="005C5F22"/>
    <w:rsid w:val="005C5F52"/>
    <w:rsid w:val="005C62A6"/>
    <w:rsid w:val="005C649C"/>
    <w:rsid w:val="005C66A3"/>
    <w:rsid w:val="005C67EC"/>
    <w:rsid w:val="005C6A77"/>
    <w:rsid w:val="005C6C35"/>
    <w:rsid w:val="005C6EE1"/>
    <w:rsid w:val="005C7263"/>
    <w:rsid w:val="005C733A"/>
    <w:rsid w:val="005C73E0"/>
    <w:rsid w:val="005C7531"/>
    <w:rsid w:val="005C76DE"/>
    <w:rsid w:val="005C7960"/>
    <w:rsid w:val="005C79C3"/>
    <w:rsid w:val="005C7A5B"/>
    <w:rsid w:val="005C7B88"/>
    <w:rsid w:val="005C7F26"/>
    <w:rsid w:val="005D0151"/>
    <w:rsid w:val="005D0196"/>
    <w:rsid w:val="005D027A"/>
    <w:rsid w:val="005D0449"/>
    <w:rsid w:val="005D04CC"/>
    <w:rsid w:val="005D059E"/>
    <w:rsid w:val="005D0635"/>
    <w:rsid w:val="005D071C"/>
    <w:rsid w:val="005D0877"/>
    <w:rsid w:val="005D0A0B"/>
    <w:rsid w:val="005D0A7A"/>
    <w:rsid w:val="005D0DDA"/>
    <w:rsid w:val="005D0F9A"/>
    <w:rsid w:val="005D1091"/>
    <w:rsid w:val="005D126C"/>
    <w:rsid w:val="005D1377"/>
    <w:rsid w:val="005D147B"/>
    <w:rsid w:val="005D14D7"/>
    <w:rsid w:val="005D1603"/>
    <w:rsid w:val="005D1909"/>
    <w:rsid w:val="005D1AB0"/>
    <w:rsid w:val="005D1EA0"/>
    <w:rsid w:val="005D1EAE"/>
    <w:rsid w:val="005D1ED8"/>
    <w:rsid w:val="005D218D"/>
    <w:rsid w:val="005D2466"/>
    <w:rsid w:val="005D2493"/>
    <w:rsid w:val="005D26C6"/>
    <w:rsid w:val="005D2806"/>
    <w:rsid w:val="005D2969"/>
    <w:rsid w:val="005D2D75"/>
    <w:rsid w:val="005D2F2A"/>
    <w:rsid w:val="005D32CD"/>
    <w:rsid w:val="005D35AB"/>
    <w:rsid w:val="005D367F"/>
    <w:rsid w:val="005D37C4"/>
    <w:rsid w:val="005D37D5"/>
    <w:rsid w:val="005D3802"/>
    <w:rsid w:val="005D3B48"/>
    <w:rsid w:val="005D3E3F"/>
    <w:rsid w:val="005D4128"/>
    <w:rsid w:val="005D4406"/>
    <w:rsid w:val="005D446D"/>
    <w:rsid w:val="005D4661"/>
    <w:rsid w:val="005D47A1"/>
    <w:rsid w:val="005D48C7"/>
    <w:rsid w:val="005D4C29"/>
    <w:rsid w:val="005D5004"/>
    <w:rsid w:val="005D52B7"/>
    <w:rsid w:val="005D5494"/>
    <w:rsid w:val="005D558C"/>
    <w:rsid w:val="005D55B7"/>
    <w:rsid w:val="005D5779"/>
    <w:rsid w:val="005D5A05"/>
    <w:rsid w:val="005D5BD6"/>
    <w:rsid w:val="005D5D18"/>
    <w:rsid w:val="005D5D74"/>
    <w:rsid w:val="005D5E83"/>
    <w:rsid w:val="005D5EC3"/>
    <w:rsid w:val="005D5F86"/>
    <w:rsid w:val="005D5F93"/>
    <w:rsid w:val="005D6138"/>
    <w:rsid w:val="005D61CA"/>
    <w:rsid w:val="005D6262"/>
    <w:rsid w:val="005D6296"/>
    <w:rsid w:val="005D6317"/>
    <w:rsid w:val="005D6343"/>
    <w:rsid w:val="005D6375"/>
    <w:rsid w:val="005D63CB"/>
    <w:rsid w:val="005D63D6"/>
    <w:rsid w:val="005D642B"/>
    <w:rsid w:val="005D644B"/>
    <w:rsid w:val="005D6615"/>
    <w:rsid w:val="005D66A4"/>
    <w:rsid w:val="005D684E"/>
    <w:rsid w:val="005D6948"/>
    <w:rsid w:val="005D695D"/>
    <w:rsid w:val="005D6AA9"/>
    <w:rsid w:val="005D6F5E"/>
    <w:rsid w:val="005D73FE"/>
    <w:rsid w:val="005D77A5"/>
    <w:rsid w:val="005D786B"/>
    <w:rsid w:val="005D7912"/>
    <w:rsid w:val="005D798C"/>
    <w:rsid w:val="005D7AAB"/>
    <w:rsid w:val="005D7B03"/>
    <w:rsid w:val="005D7CD3"/>
    <w:rsid w:val="005D7CD9"/>
    <w:rsid w:val="005D7D11"/>
    <w:rsid w:val="005E0080"/>
    <w:rsid w:val="005E00B6"/>
    <w:rsid w:val="005E0171"/>
    <w:rsid w:val="005E021D"/>
    <w:rsid w:val="005E0223"/>
    <w:rsid w:val="005E02AC"/>
    <w:rsid w:val="005E02C8"/>
    <w:rsid w:val="005E04C4"/>
    <w:rsid w:val="005E05AE"/>
    <w:rsid w:val="005E087F"/>
    <w:rsid w:val="005E09C8"/>
    <w:rsid w:val="005E0A15"/>
    <w:rsid w:val="005E0A63"/>
    <w:rsid w:val="005E0E47"/>
    <w:rsid w:val="005E0E97"/>
    <w:rsid w:val="005E11D8"/>
    <w:rsid w:val="005E135F"/>
    <w:rsid w:val="005E1538"/>
    <w:rsid w:val="005E153C"/>
    <w:rsid w:val="005E1770"/>
    <w:rsid w:val="005E18CA"/>
    <w:rsid w:val="005E1A44"/>
    <w:rsid w:val="005E1C36"/>
    <w:rsid w:val="005E1D7D"/>
    <w:rsid w:val="005E1E2E"/>
    <w:rsid w:val="005E1EEB"/>
    <w:rsid w:val="005E21C7"/>
    <w:rsid w:val="005E21E3"/>
    <w:rsid w:val="005E23B6"/>
    <w:rsid w:val="005E244D"/>
    <w:rsid w:val="005E248A"/>
    <w:rsid w:val="005E248E"/>
    <w:rsid w:val="005E25F7"/>
    <w:rsid w:val="005E280C"/>
    <w:rsid w:val="005E28CF"/>
    <w:rsid w:val="005E28D8"/>
    <w:rsid w:val="005E2AA0"/>
    <w:rsid w:val="005E2ABC"/>
    <w:rsid w:val="005E2B36"/>
    <w:rsid w:val="005E2C97"/>
    <w:rsid w:val="005E2F3A"/>
    <w:rsid w:val="005E309F"/>
    <w:rsid w:val="005E3309"/>
    <w:rsid w:val="005E339D"/>
    <w:rsid w:val="005E34DB"/>
    <w:rsid w:val="005E35B6"/>
    <w:rsid w:val="005E371C"/>
    <w:rsid w:val="005E39B2"/>
    <w:rsid w:val="005E3A44"/>
    <w:rsid w:val="005E3A64"/>
    <w:rsid w:val="005E3A8A"/>
    <w:rsid w:val="005E3DC2"/>
    <w:rsid w:val="005E3ECA"/>
    <w:rsid w:val="005E4030"/>
    <w:rsid w:val="005E40DA"/>
    <w:rsid w:val="005E43D8"/>
    <w:rsid w:val="005E44E8"/>
    <w:rsid w:val="005E46AD"/>
    <w:rsid w:val="005E4854"/>
    <w:rsid w:val="005E4943"/>
    <w:rsid w:val="005E4964"/>
    <w:rsid w:val="005E4A74"/>
    <w:rsid w:val="005E4B27"/>
    <w:rsid w:val="005E4C17"/>
    <w:rsid w:val="005E4C6A"/>
    <w:rsid w:val="005E4E3E"/>
    <w:rsid w:val="005E4E71"/>
    <w:rsid w:val="005E4EB4"/>
    <w:rsid w:val="005E4EC6"/>
    <w:rsid w:val="005E525B"/>
    <w:rsid w:val="005E5282"/>
    <w:rsid w:val="005E57E1"/>
    <w:rsid w:val="005E582E"/>
    <w:rsid w:val="005E589E"/>
    <w:rsid w:val="005E58C3"/>
    <w:rsid w:val="005E58E1"/>
    <w:rsid w:val="005E5980"/>
    <w:rsid w:val="005E5981"/>
    <w:rsid w:val="005E5A53"/>
    <w:rsid w:val="005E5B3C"/>
    <w:rsid w:val="005E5BB7"/>
    <w:rsid w:val="005E5C48"/>
    <w:rsid w:val="005E5EC4"/>
    <w:rsid w:val="005E5EC9"/>
    <w:rsid w:val="005E6043"/>
    <w:rsid w:val="005E6583"/>
    <w:rsid w:val="005E6923"/>
    <w:rsid w:val="005E6950"/>
    <w:rsid w:val="005E6A76"/>
    <w:rsid w:val="005E6BC2"/>
    <w:rsid w:val="005E6C13"/>
    <w:rsid w:val="005E6C14"/>
    <w:rsid w:val="005E6CBF"/>
    <w:rsid w:val="005E6E9C"/>
    <w:rsid w:val="005E6EF6"/>
    <w:rsid w:val="005E71B1"/>
    <w:rsid w:val="005E7265"/>
    <w:rsid w:val="005E72BA"/>
    <w:rsid w:val="005E7340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21"/>
    <w:rsid w:val="005F01A4"/>
    <w:rsid w:val="005F02B0"/>
    <w:rsid w:val="005F0312"/>
    <w:rsid w:val="005F04C0"/>
    <w:rsid w:val="005F06FC"/>
    <w:rsid w:val="005F08FD"/>
    <w:rsid w:val="005F0A60"/>
    <w:rsid w:val="005F0C22"/>
    <w:rsid w:val="005F0D48"/>
    <w:rsid w:val="005F0E05"/>
    <w:rsid w:val="005F0E51"/>
    <w:rsid w:val="005F0E92"/>
    <w:rsid w:val="005F0EBB"/>
    <w:rsid w:val="005F11CF"/>
    <w:rsid w:val="005F128E"/>
    <w:rsid w:val="005F1507"/>
    <w:rsid w:val="005F179D"/>
    <w:rsid w:val="005F1855"/>
    <w:rsid w:val="005F18A1"/>
    <w:rsid w:val="005F18A9"/>
    <w:rsid w:val="005F19CF"/>
    <w:rsid w:val="005F1A02"/>
    <w:rsid w:val="005F1C6A"/>
    <w:rsid w:val="005F1CD6"/>
    <w:rsid w:val="005F1D96"/>
    <w:rsid w:val="005F1DFC"/>
    <w:rsid w:val="005F1FB6"/>
    <w:rsid w:val="005F2104"/>
    <w:rsid w:val="005F2426"/>
    <w:rsid w:val="005F2507"/>
    <w:rsid w:val="005F2581"/>
    <w:rsid w:val="005F28BB"/>
    <w:rsid w:val="005F28CE"/>
    <w:rsid w:val="005F29D1"/>
    <w:rsid w:val="005F2A45"/>
    <w:rsid w:val="005F2C17"/>
    <w:rsid w:val="005F2EEF"/>
    <w:rsid w:val="005F303F"/>
    <w:rsid w:val="005F30F9"/>
    <w:rsid w:val="005F3164"/>
    <w:rsid w:val="005F3336"/>
    <w:rsid w:val="005F3366"/>
    <w:rsid w:val="005F3532"/>
    <w:rsid w:val="005F3627"/>
    <w:rsid w:val="005F3632"/>
    <w:rsid w:val="005F380D"/>
    <w:rsid w:val="005F38BD"/>
    <w:rsid w:val="005F3BA7"/>
    <w:rsid w:val="005F3FA0"/>
    <w:rsid w:val="005F4000"/>
    <w:rsid w:val="005F422B"/>
    <w:rsid w:val="005F4420"/>
    <w:rsid w:val="005F44C5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1D7"/>
    <w:rsid w:val="005F52B8"/>
    <w:rsid w:val="005F5419"/>
    <w:rsid w:val="005F5508"/>
    <w:rsid w:val="005F57DD"/>
    <w:rsid w:val="005F58FE"/>
    <w:rsid w:val="005F5DAA"/>
    <w:rsid w:val="005F604F"/>
    <w:rsid w:val="005F6273"/>
    <w:rsid w:val="005F628D"/>
    <w:rsid w:val="005F62EE"/>
    <w:rsid w:val="005F642C"/>
    <w:rsid w:val="005F64F6"/>
    <w:rsid w:val="005F6691"/>
    <w:rsid w:val="005F6911"/>
    <w:rsid w:val="005F6A59"/>
    <w:rsid w:val="005F6B47"/>
    <w:rsid w:val="005F6D3D"/>
    <w:rsid w:val="005F6F00"/>
    <w:rsid w:val="005F6F7E"/>
    <w:rsid w:val="005F6FA2"/>
    <w:rsid w:val="005F6FD6"/>
    <w:rsid w:val="005F70C8"/>
    <w:rsid w:val="005F70F4"/>
    <w:rsid w:val="005F718B"/>
    <w:rsid w:val="005F721E"/>
    <w:rsid w:val="005F736A"/>
    <w:rsid w:val="005F7527"/>
    <w:rsid w:val="005F76E3"/>
    <w:rsid w:val="005F7851"/>
    <w:rsid w:val="005F786A"/>
    <w:rsid w:val="005F79D6"/>
    <w:rsid w:val="005F79DA"/>
    <w:rsid w:val="005F7AB1"/>
    <w:rsid w:val="005F7AF3"/>
    <w:rsid w:val="005F7C49"/>
    <w:rsid w:val="005F7EFF"/>
    <w:rsid w:val="00600266"/>
    <w:rsid w:val="00600267"/>
    <w:rsid w:val="00600279"/>
    <w:rsid w:val="006002A5"/>
    <w:rsid w:val="00600349"/>
    <w:rsid w:val="0060040D"/>
    <w:rsid w:val="00600486"/>
    <w:rsid w:val="00600611"/>
    <w:rsid w:val="0060081D"/>
    <w:rsid w:val="00600971"/>
    <w:rsid w:val="00600973"/>
    <w:rsid w:val="00600AA1"/>
    <w:rsid w:val="00600B7A"/>
    <w:rsid w:val="00600E00"/>
    <w:rsid w:val="00600E2C"/>
    <w:rsid w:val="00600E32"/>
    <w:rsid w:val="00600EB2"/>
    <w:rsid w:val="00601086"/>
    <w:rsid w:val="006010B9"/>
    <w:rsid w:val="00601208"/>
    <w:rsid w:val="006013A4"/>
    <w:rsid w:val="0060171F"/>
    <w:rsid w:val="006017CD"/>
    <w:rsid w:val="006018A2"/>
    <w:rsid w:val="0060192A"/>
    <w:rsid w:val="00601979"/>
    <w:rsid w:val="00601982"/>
    <w:rsid w:val="006019D1"/>
    <w:rsid w:val="00601AFD"/>
    <w:rsid w:val="00601B2C"/>
    <w:rsid w:val="00601B42"/>
    <w:rsid w:val="00601B6F"/>
    <w:rsid w:val="00601E2A"/>
    <w:rsid w:val="00601ED1"/>
    <w:rsid w:val="006020FE"/>
    <w:rsid w:val="00602283"/>
    <w:rsid w:val="006023C5"/>
    <w:rsid w:val="00602464"/>
    <w:rsid w:val="0060256F"/>
    <w:rsid w:val="00602700"/>
    <w:rsid w:val="00602763"/>
    <w:rsid w:val="006028A0"/>
    <w:rsid w:val="00602A35"/>
    <w:rsid w:val="00602D97"/>
    <w:rsid w:val="00602E1D"/>
    <w:rsid w:val="00602FC6"/>
    <w:rsid w:val="006033AD"/>
    <w:rsid w:val="006035F2"/>
    <w:rsid w:val="0060363B"/>
    <w:rsid w:val="006036C0"/>
    <w:rsid w:val="00603777"/>
    <w:rsid w:val="006037C2"/>
    <w:rsid w:val="00603BEE"/>
    <w:rsid w:val="00603D5B"/>
    <w:rsid w:val="00603E38"/>
    <w:rsid w:val="00603FA5"/>
    <w:rsid w:val="006040B6"/>
    <w:rsid w:val="006041A7"/>
    <w:rsid w:val="006041B3"/>
    <w:rsid w:val="006041F6"/>
    <w:rsid w:val="0060420B"/>
    <w:rsid w:val="006043AA"/>
    <w:rsid w:val="006043C2"/>
    <w:rsid w:val="00604699"/>
    <w:rsid w:val="00604837"/>
    <w:rsid w:val="00604977"/>
    <w:rsid w:val="00604B13"/>
    <w:rsid w:val="00604C53"/>
    <w:rsid w:val="00604C5D"/>
    <w:rsid w:val="00604D09"/>
    <w:rsid w:val="00604D92"/>
    <w:rsid w:val="00604FC7"/>
    <w:rsid w:val="00605089"/>
    <w:rsid w:val="006050E5"/>
    <w:rsid w:val="00605199"/>
    <w:rsid w:val="006051D9"/>
    <w:rsid w:val="0060520C"/>
    <w:rsid w:val="006052CF"/>
    <w:rsid w:val="006053A2"/>
    <w:rsid w:val="006053A6"/>
    <w:rsid w:val="006054AD"/>
    <w:rsid w:val="00605594"/>
    <w:rsid w:val="0060565A"/>
    <w:rsid w:val="00605BC9"/>
    <w:rsid w:val="00605CD1"/>
    <w:rsid w:val="00605D1A"/>
    <w:rsid w:val="00605DF0"/>
    <w:rsid w:val="00605EF6"/>
    <w:rsid w:val="00605F8C"/>
    <w:rsid w:val="006060DF"/>
    <w:rsid w:val="00606182"/>
    <w:rsid w:val="0060662F"/>
    <w:rsid w:val="0060683E"/>
    <w:rsid w:val="00606852"/>
    <w:rsid w:val="00606869"/>
    <w:rsid w:val="00606A1A"/>
    <w:rsid w:val="00606A39"/>
    <w:rsid w:val="00606D2F"/>
    <w:rsid w:val="00606DCC"/>
    <w:rsid w:val="00606EC7"/>
    <w:rsid w:val="00607107"/>
    <w:rsid w:val="0060712E"/>
    <w:rsid w:val="00607177"/>
    <w:rsid w:val="006073DB"/>
    <w:rsid w:val="006073F1"/>
    <w:rsid w:val="00607408"/>
    <w:rsid w:val="006075EA"/>
    <w:rsid w:val="00607699"/>
    <w:rsid w:val="006076BA"/>
    <w:rsid w:val="00607874"/>
    <w:rsid w:val="00607B9B"/>
    <w:rsid w:val="00607E1D"/>
    <w:rsid w:val="00607F48"/>
    <w:rsid w:val="00610353"/>
    <w:rsid w:val="0061036D"/>
    <w:rsid w:val="00610567"/>
    <w:rsid w:val="00610609"/>
    <w:rsid w:val="0061077C"/>
    <w:rsid w:val="00610A03"/>
    <w:rsid w:val="00610C09"/>
    <w:rsid w:val="00610C3E"/>
    <w:rsid w:val="00610E64"/>
    <w:rsid w:val="00610EDA"/>
    <w:rsid w:val="00610F7C"/>
    <w:rsid w:val="00610FB1"/>
    <w:rsid w:val="006110AA"/>
    <w:rsid w:val="006111BA"/>
    <w:rsid w:val="006111C6"/>
    <w:rsid w:val="006116A5"/>
    <w:rsid w:val="0061171F"/>
    <w:rsid w:val="0061173F"/>
    <w:rsid w:val="006117B5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70C"/>
    <w:rsid w:val="006128C0"/>
    <w:rsid w:val="00612B23"/>
    <w:rsid w:val="00612BDC"/>
    <w:rsid w:val="00612E0D"/>
    <w:rsid w:val="0061306A"/>
    <w:rsid w:val="00613251"/>
    <w:rsid w:val="006133E1"/>
    <w:rsid w:val="0061341C"/>
    <w:rsid w:val="00613442"/>
    <w:rsid w:val="006134AB"/>
    <w:rsid w:val="006135C2"/>
    <w:rsid w:val="006135DB"/>
    <w:rsid w:val="00613670"/>
    <w:rsid w:val="006137D7"/>
    <w:rsid w:val="00613826"/>
    <w:rsid w:val="006138F7"/>
    <w:rsid w:val="00613941"/>
    <w:rsid w:val="0061394D"/>
    <w:rsid w:val="006139D3"/>
    <w:rsid w:val="00613AFD"/>
    <w:rsid w:val="00613B03"/>
    <w:rsid w:val="00613C63"/>
    <w:rsid w:val="00613E17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C0A"/>
    <w:rsid w:val="00614D10"/>
    <w:rsid w:val="0061500A"/>
    <w:rsid w:val="0061502E"/>
    <w:rsid w:val="0061513E"/>
    <w:rsid w:val="006154D3"/>
    <w:rsid w:val="00615712"/>
    <w:rsid w:val="006157F6"/>
    <w:rsid w:val="00615871"/>
    <w:rsid w:val="00615A66"/>
    <w:rsid w:val="00615B0D"/>
    <w:rsid w:val="00615B5D"/>
    <w:rsid w:val="00615E48"/>
    <w:rsid w:val="00615E99"/>
    <w:rsid w:val="00615F70"/>
    <w:rsid w:val="006160A2"/>
    <w:rsid w:val="00616303"/>
    <w:rsid w:val="00616435"/>
    <w:rsid w:val="00616472"/>
    <w:rsid w:val="00616509"/>
    <w:rsid w:val="0061650D"/>
    <w:rsid w:val="00616664"/>
    <w:rsid w:val="00616722"/>
    <w:rsid w:val="006168C6"/>
    <w:rsid w:val="00616D82"/>
    <w:rsid w:val="00616E53"/>
    <w:rsid w:val="00616E56"/>
    <w:rsid w:val="0061723E"/>
    <w:rsid w:val="006177E8"/>
    <w:rsid w:val="0061791D"/>
    <w:rsid w:val="006179D4"/>
    <w:rsid w:val="00617E88"/>
    <w:rsid w:val="006200DF"/>
    <w:rsid w:val="00620138"/>
    <w:rsid w:val="006201FF"/>
    <w:rsid w:val="0062028A"/>
    <w:rsid w:val="00620332"/>
    <w:rsid w:val="006203A7"/>
    <w:rsid w:val="00620463"/>
    <w:rsid w:val="0062058A"/>
    <w:rsid w:val="0062096C"/>
    <w:rsid w:val="00620E18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1E96"/>
    <w:rsid w:val="00621F52"/>
    <w:rsid w:val="00622339"/>
    <w:rsid w:val="0062236F"/>
    <w:rsid w:val="00622493"/>
    <w:rsid w:val="006226CE"/>
    <w:rsid w:val="00622870"/>
    <w:rsid w:val="00622A1F"/>
    <w:rsid w:val="00622B8B"/>
    <w:rsid w:val="00622C21"/>
    <w:rsid w:val="00622DE1"/>
    <w:rsid w:val="00622E9D"/>
    <w:rsid w:val="0062301A"/>
    <w:rsid w:val="0062314E"/>
    <w:rsid w:val="00623245"/>
    <w:rsid w:val="006233A9"/>
    <w:rsid w:val="006234F5"/>
    <w:rsid w:val="006235F0"/>
    <w:rsid w:val="00623728"/>
    <w:rsid w:val="00623A0C"/>
    <w:rsid w:val="00623AAC"/>
    <w:rsid w:val="00623BA6"/>
    <w:rsid w:val="00623D25"/>
    <w:rsid w:val="00623E3C"/>
    <w:rsid w:val="00623FFA"/>
    <w:rsid w:val="00624344"/>
    <w:rsid w:val="006245CB"/>
    <w:rsid w:val="006246B3"/>
    <w:rsid w:val="00624932"/>
    <w:rsid w:val="00624CB1"/>
    <w:rsid w:val="00624DB5"/>
    <w:rsid w:val="00624F8E"/>
    <w:rsid w:val="00625032"/>
    <w:rsid w:val="006250BF"/>
    <w:rsid w:val="006251F1"/>
    <w:rsid w:val="00625249"/>
    <w:rsid w:val="006252B0"/>
    <w:rsid w:val="006254B2"/>
    <w:rsid w:val="0062554E"/>
    <w:rsid w:val="00625710"/>
    <w:rsid w:val="00625B5F"/>
    <w:rsid w:val="00625C6F"/>
    <w:rsid w:val="00625EB1"/>
    <w:rsid w:val="00625F95"/>
    <w:rsid w:val="00626088"/>
    <w:rsid w:val="006260C1"/>
    <w:rsid w:val="00626164"/>
    <w:rsid w:val="0062626A"/>
    <w:rsid w:val="00626535"/>
    <w:rsid w:val="006265DF"/>
    <w:rsid w:val="006265F8"/>
    <w:rsid w:val="00626687"/>
    <w:rsid w:val="00626950"/>
    <w:rsid w:val="006269FC"/>
    <w:rsid w:val="00626B35"/>
    <w:rsid w:val="00626C7B"/>
    <w:rsid w:val="00626E68"/>
    <w:rsid w:val="00626EE0"/>
    <w:rsid w:val="00627019"/>
    <w:rsid w:val="00627184"/>
    <w:rsid w:val="006272F0"/>
    <w:rsid w:val="00627351"/>
    <w:rsid w:val="0062738D"/>
    <w:rsid w:val="00627532"/>
    <w:rsid w:val="006276B0"/>
    <w:rsid w:val="00627ACE"/>
    <w:rsid w:val="00627D64"/>
    <w:rsid w:val="00627D89"/>
    <w:rsid w:val="00627E16"/>
    <w:rsid w:val="00627FF7"/>
    <w:rsid w:val="00630010"/>
    <w:rsid w:val="006301CF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026"/>
    <w:rsid w:val="0063119D"/>
    <w:rsid w:val="006311C7"/>
    <w:rsid w:val="006312FC"/>
    <w:rsid w:val="0063131B"/>
    <w:rsid w:val="00631448"/>
    <w:rsid w:val="0063149A"/>
    <w:rsid w:val="0063179C"/>
    <w:rsid w:val="006317AC"/>
    <w:rsid w:val="006317E9"/>
    <w:rsid w:val="00631861"/>
    <w:rsid w:val="00631ABE"/>
    <w:rsid w:val="00631B3E"/>
    <w:rsid w:val="00631E56"/>
    <w:rsid w:val="00631F8D"/>
    <w:rsid w:val="006320AB"/>
    <w:rsid w:val="0063244F"/>
    <w:rsid w:val="006324D2"/>
    <w:rsid w:val="00632645"/>
    <w:rsid w:val="006327CF"/>
    <w:rsid w:val="00632818"/>
    <w:rsid w:val="006328D3"/>
    <w:rsid w:val="00632907"/>
    <w:rsid w:val="00632C2E"/>
    <w:rsid w:val="00632D78"/>
    <w:rsid w:val="00632E7D"/>
    <w:rsid w:val="00632F67"/>
    <w:rsid w:val="00632F84"/>
    <w:rsid w:val="00632F95"/>
    <w:rsid w:val="0063334F"/>
    <w:rsid w:val="0063345F"/>
    <w:rsid w:val="006334E1"/>
    <w:rsid w:val="00633744"/>
    <w:rsid w:val="0063375C"/>
    <w:rsid w:val="0063382D"/>
    <w:rsid w:val="0063386D"/>
    <w:rsid w:val="00633A5F"/>
    <w:rsid w:val="00633ABB"/>
    <w:rsid w:val="00633E3D"/>
    <w:rsid w:val="00633E65"/>
    <w:rsid w:val="006341E9"/>
    <w:rsid w:val="0063434C"/>
    <w:rsid w:val="006343B8"/>
    <w:rsid w:val="006345FD"/>
    <w:rsid w:val="006346F3"/>
    <w:rsid w:val="00634A89"/>
    <w:rsid w:val="00634D6E"/>
    <w:rsid w:val="00634DB7"/>
    <w:rsid w:val="00634E48"/>
    <w:rsid w:val="00634E9B"/>
    <w:rsid w:val="00634FFE"/>
    <w:rsid w:val="0063509C"/>
    <w:rsid w:val="006350A0"/>
    <w:rsid w:val="006350B8"/>
    <w:rsid w:val="006352B4"/>
    <w:rsid w:val="00635531"/>
    <w:rsid w:val="0063554B"/>
    <w:rsid w:val="00635923"/>
    <w:rsid w:val="00635958"/>
    <w:rsid w:val="00635CFC"/>
    <w:rsid w:val="00635D3E"/>
    <w:rsid w:val="00635FB2"/>
    <w:rsid w:val="00635FD8"/>
    <w:rsid w:val="00636076"/>
    <w:rsid w:val="0063614F"/>
    <w:rsid w:val="006361B1"/>
    <w:rsid w:val="00636511"/>
    <w:rsid w:val="006365A7"/>
    <w:rsid w:val="006366BC"/>
    <w:rsid w:val="00636733"/>
    <w:rsid w:val="00636795"/>
    <w:rsid w:val="00636816"/>
    <w:rsid w:val="00636985"/>
    <w:rsid w:val="0063698E"/>
    <w:rsid w:val="00636A39"/>
    <w:rsid w:val="00636BC1"/>
    <w:rsid w:val="00636E14"/>
    <w:rsid w:val="00636E9A"/>
    <w:rsid w:val="00636F16"/>
    <w:rsid w:val="00636F8E"/>
    <w:rsid w:val="00637007"/>
    <w:rsid w:val="00637461"/>
    <w:rsid w:val="006374E8"/>
    <w:rsid w:val="006375EE"/>
    <w:rsid w:val="00637692"/>
    <w:rsid w:val="006376A3"/>
    <w:rsid w:val="00637752"/>
    <w:rsid w:val="0063775F"/>
    <w:rsid w:val="00637780"/>
    <w:rsid w:val="0063789F"/>
    <w:rsid w:val="00637922"/>
    <w:rsid w:val="00637C77"/>
    <w:rsid w:val="00637D19"/>
    <w:rsid w:val="00637EBC"/>
    <w:rsid w:val="00637EE6"/>
    <w:rsid w:val="00637FB0"/>
    <w:rsid w:val="00637FC1"/>
    <w:rsid w:val="00640099"/>
    <w:rsid w:val="006400E1"/>
    <w:rsid w:val="0064019D"/>
    <w:rsid w:val="006402CC"/>
    <w:rsid w:val="00640360"/>
    <w:rsid w:val="006404AA"/>
    <w:rsid w:val="00640569"/>
    <w:rsid w:val="006407AC"/>
    <w:rsid w:val="00640BF3"/>
    <w:rsid w:val="00640C2C"/>
    <w:rsid w:val="00640C92"/>
    <w:rsid w:val="00640DD9"/>
    <w:rsid w:val="00640E32"/>
    <w:rsid w:val="00640E90"/>
    <w:rsid w:val="00640EBD"/>
    <w:rsid w:val="00640F46"/>
    <w:rsid w:val="0064101F"/>
    <w:rsid w:val="00641125"/>
    <w:rsid w:val="00641135"/>
    <w:rsid w:val="00641224"/>
    <w:rsid w:val="0064126F"/>
    <w:rsid w:val="00641637"/>
    <w:rsid w:val="0064169E"/>
    <w:rsid w:val="006418F8"/>
    <w:rsid w:val="00641B94"/>
    <w:rsid w:val="00641D90"/>
    <w:rsid w:val="00641E46"/>
    <w:rsid w:val="00641ED2"/>
    <w:rsid w:val="00641EDE"/>
    <w:rsid w:val="00641F13"/>
    <w:rsid w:val="0064222B"/>
    <w:rsid w:val="00642230"/>
    <w:rsid w:val="00642310"/>
    <w:rsid w:val="00642436"/>
    <w:rsid w:val="006424DB"/>
    <w:rsid w:val="006425B9"/>
    <w:rsid w:val="00642681"/>
    <w:rsid w:val="0064293E"/>
    <w:rsid w:val="006429DC"/>
    <w:rsid w:val="00642AA0"/>
    <w:rsid w:val="00642C49"/>
    <w:rsid w:val="00642C81"/>
    <w:rsid w:val="00642CCB"/>
    <w:rsid w:val="00642D07"/>
    <w:rsid w:val="00642E6C"/>
    <w:rsid w:val="00642E7D"/>
    <w:rsid w:val="00642F58"/>
    <w:rsid w:val="006430B4"/>
    <w:rsid w:val="006431B2"/>
    <w:rsid w:val="0064328E"/>
    <w:rsid w:val="006433EB"/>
    <w:rsid w:val="0064353B"/>
    <w:rsid w:val="0064368C"/>
    <w:rsid w:val="006436AC"/>
    <w:rsid w:val="00643CF8"/>
    <w:rsid w:val="00643D17"/>
    <w:rsid w:val="00643D42"/>
    <w:rsid w:val="00643F60"/>
    <w:rsid w:val="00644247"/>
    <w:rsid w:val="006443A2"/>
    <w:rsid w:val="00644569"/>
    <w:rsid w:val="006445FB"/>
    <w:rsid w:val="0064475F"/>
    <w:rsid w:val="006447BB"/>
    <w:rsid w:val="006447E1"/>
    <w:rsid w:val="00644946"/>
    <w:rsid w:val="00644958"/>
    <w:rsid w:val="00644A2D"/>
    <w:rsid w:val="00644A76"/>
    <w:rsid w:val="00644ADC"/>
    <w:rsid w:val="00644B74"/>
    <w:rsid w:val="00644BA2"/>
    <w:rsid w:val="00644C6E"/>
    <w:rsid w:val="00644C8B"/>
    <w:rsid w:val="00644CDD"/>
    <w:rsid w:val="00644E23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C7C"/>
    <w:rsid w:val="00645CC3"/>
    <w:rsid w:val="00645DF6"/>
    <w:rsid w:val="006460A6"/>
    <w:rsid w:val="006460AA"/>
    <w:rsid w:val="006461F0"/>
    <w:rsid w:val="00646324"/>
    <w:rsid w:val="006464F7"/>
    <w:rsid w:val="00646555"/>
    <w:rsid w:val="006465EC"/>
    <w:rsid w:val="00646827"/>
    <w:rsid w:val="00646931"/>
    <w:rsid w:val="00646CD0"/>
    <w:rsid w:val="00646EBA"/>
    <w:rsid w:val="00647ABA"/>
    <w:rsid w:val="00647B83"/>
    <w:rsid w:val="00647C6B"/>
    <w:rsid w:val="00647D84"/>
    <w:rsid w:val="00647FA7"/>
    <w:rsid w:val="00647FE5"/>
    <w:rsid w:val="0065046B"/>
    <w:rsid w:val="006504D7"/>
    <w:rsid w:val="006506EF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5F8"/>
    <w:rsid w:val="0065171D"/>
    <w:rsid w:val="0065175E"/>
    <w:rsid w:val="00651771"/>
    <w:rsid w:val="00651858"/>
    <w:rsid w:val="00651A33"/>
    <w:rsid w:val="00651B25"/>
    <w:rsid w:val="00651C9B"/>
    <w:rsid w:val="00651D4A"/>
    <w:rsid w:val="0065215B"/>
    <w:rsid w:val="006521CC"/>
    <w:rsid w:val="006523C6"/>
    <w:rsid w:val="006524DA"/>
    <w:rsid w:val="00652569"/>
    <w:rsid w:val="006525D9"/>
    <w:rsid w:val="0065263F"/>
    <w:rsid w:val="006528C9"/>
    <w:rsid w:val="00652920"/>
    <w:rsid w:val="0065295D"/>
    <w:rsid w:val="006529B3"/>
    <w:rsid w:val="00652A8F"/>
    <w:rsid w:val="00652A95"/>
    <w:rsid w:val="00652C4F"/>
    <w:rsid w:val="00652D89"/>
    <w:rsid w:val="00652D9A"/>
    <w:rsid w:val="00652E5C"/>
    <w:rsid w:val="00652E72"/>
    <w:rsid w:val="00652F93"/>
    <w:rsid w:val="006537FA"/>
    <w:rsid w:val="0065380D"/>
    <w:rsid w:val="0065394C"/>
    <w:rsid w:val="00653966"/>
    <w:rsid w:val="00653C42"/>
    <w:rsid w:val="00653C7B"/>
    <w:rsid w:val="00653E45"/>
    <w:rsid w:val="00653F5F"/>
    <w:rsid w:val="00653FA9"/>
    <w:rsid w:val="00653FAF"/>
    <w:rsid w:val="00653FD1"/>
    <w:rsid w:val="0065401F"/>
    <w:rsid w:val="00654093"/>
    <w:rsid w:val="006540E8"/>
    <w:rsid w:val="006543D0"/>
    <w:rsid w:val="006544A2"/>
    <w:rsid w:val="006544FD"/>
    <w:rsid w:val="0065465D"/>
    <w:rsid w:val="006547F5"/>
    <w:rsid w:val="0065486B"/>
    <w:rsid w:val="006549F5"/>
    <w:rsid w:val="00654AA9"/>
    <w:rsid w:val="00654D56"/>
    <w:rsid w:val="00654E06"/>
    <w:rsid w:val="00655089"/>
    <w:rsid w:val="00655132"/>
    <w:rsid w:val="006552DD"/>
    <w:rsid w:val="00655424"/>
    <w:rsid w:val="00655493"/>
    <w:rsid w:val="00655545"/>
    <w:rsid w:val="0065557C"/>
    <w:rsid w:val="0065557D"/>
    <w:rsid w:val="0065576A"/>
    <w:rsid w:val="00655919"/>
    <w:rsid w:val="00655A48"/>
    <w:rsid w:val="00655B61"/>
    <w:rsid w:val="00655CE6"/>
    <w:rsid w:val="006560D9"/>
    <w:rsid w:val="00656108"/>
    <w:rsid w:val="00656154"/>
    <w:rsid w:val="0065623E"/>
    <w:rsid w:val="00656370"/>
    <w:rsid w:val="0065645E"/>
    <w:rsid w:val="0065647C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360"/>
    <w:rsid w:val="006574AD"/>
    <w:rsid w:val="00657698"/>
    <w:rsid w:val="006579AE"/>
    <w:rsid w:val="006579F7"/>
    <w:rsid w:val="00657A35"/>
    <w:rsid w:val="00657B02"/>
    <w:rsid w:val="00657CBC"/>
    <w:rsid w:val="00657FC4"/>
    <w:rsid w:val="006601E3"/>
    <w:rsid w:val="0066025C"/>
    <w:rsid w:val="00660359"/>
    <w:rsid w:val="00660440"/>
    <w:rsid w:val="00660472"/>
    <w:rsid w:val="00660684"/>
    <w:rsid w:val="0066069C"/>
    <w:rsid w:val="006609B6"/>
    <w:rsid w:val="00660B72"/>
    <w:rsid w:val="00660F81"/>
    <w:rsid w:val="00661034"/>
    <w:rsid w:val="00661192"/>
    <w:rsid w:val="0066122F"/>
    <w:rsid w:val="006612EF"/>
    <w:rsid w:val="006613CB"/>
    <w:rsid w:val="00661418"/>
    <w:rsid w:val="006618D9"/>
    <w:rsid w:val="00661A5B"/>
    <w:rsid w:val="00661ACE"/>
    <w:rsid w:val="00661B55"/>
    <w:rsid w:val="00661C31"/>
    <w:rsid w:val="00661C33"/>
    <w:rsid w:val="00661CDE"/>
    <w:rsid w:val="00661CE0"/>
    <w:rsid w:val="00661D22"/>
    <w:rsid w:val="00661E55"/>
    <w:rsid w:val="00661E85"/>
    <w:rsid w:val="00661E9E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7BE"/>
    <w:rsid w:val="00662839"/>
    <w:rsid w:val="00662AE0"/>
    <w:rsid w:val="00662C7C"/>
    <w:rsid w:val="00662DE1"/>
    <w:rsid w:val="00662E0C"/>
    <w:rsid w:val="00662EA9"/>
    <w:rsid w:val="006630BA"/>
    <w:rsid w:val="0066325B"/>
    <w:rsid w:val="0066340B"/>
    <w:rsid w:val="006635D7"/>
    <w:rsid w:val="00663619"/>
    <w:rsid w:val="00663620"/>
    <w:rsid w:val="00663732"/>
    <w:rsid w:val="00663780"/>
    <w:rsid w:val="00663934"/>
    <w:rsid w:val="0066396D"/>
    <w:rsid w:val="006639B9"/>
    <w:rsid w:val="00663C11"/>
    <w:rsid w:val="00663D69"/>
    <w:rsid w:val="00663ED2"/>
    <w:rsid w:val="00663F2C"/>
    <w:rsid w:val="00663FE1"/>
    <w:rsid w:val="006640F9"/>
    <w:rsid w:val="00664330"/>
    <w:rsid w:val="00664A1C"/>
    <w:rsid w:val="00664C2D"/>
    <w:rsid w:val="00664DCF"/>
    <w:rsid w:val="00664E8B"/>
    <w:rsid w:val="00664EB5"/>
    <w:rsid w:val="00664EE6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D01"/>
    <w:rsid w:val="00665E10"/>
    <w:rsid w:val="00666110"/>
    <w:rsid w:val="0066620E"/>
    <w:rsid w:val="006662FE"/>
    <w:rsid w:val="006664C5"/>
    <w:rsid w:val="00666578"/>
    <w:rsid w:val="006666B2"/>
    <w:rsid w:val="006667F8"/>
    <w:rsid w:val="00666860"/>
    <w:rsid w:val="006669B4"/>
    <w:rsid w:val="00666A7A"/>
    <w:rsid w:val="00666A8E"/>
    <w:rsid w:val="00666BA1"/>
    <w:rsid w:val="00666CA7"/>
    <w:rsid w:val="00666E19"/>
    <w:rsid w:val="00666E76"/>
    <w:rsid w:val="00666E81"/>
    <w:rsid w:val="00666EA2"/>
    <w:rsid w:val="00666EA9"/>
    <w:rsid w:val="00666F58"/>
    <w:rsid w:val="00667072"/>
    <w:rsid w:val="006675A3"/>
    <w:rsid w:val="00667614"/>
    <w:rsid w:val="006676BA"/>
    <w:rsid w:val="006678E7"/>
    <w:rsid w:val="0066795D"/>
    <w:rsid w:val="00667B0D"/>
    <w:rsid w:val="00667BA7"/>
    <w:rsid w:val="00667BBC"/>
    <w:rsid w:val="00667C22"/>
    <w:rsid w:val="00667D89"/>
    <w:rsid w:val="00667E2F"/>
    <w:rsid w:val="00667FEB"/>
    <w:rsid w:val="006701A6"/>
    <w:rsid w:val="006701F6"/>
    <w:rsid w:val="00670445"/>
    <w:rsid w:val="006704F8"/>
    <w:rsid w:val="0067059B"/>
    <w:rsid w:val="00670607"/>
    <w:rsid w:val="00670665"/>
    <w:rsid w:val="006707B6"/>
    <w:rsid w:val="006707BD"/>
    <w:rsid w:val="0067084D"/>
    <w:rsid w:val="006708DF"/>
    <w:rsid w:val="006709C7"/>
    <w:rsid w:val="006709CA"/>
    <w:rsid w:val="00670A7E"/>
    <w:rsid w:val="00670A9E"/>
    <w:rsid w:val="00670AD3"/>
    <w:rsid w:val="00670E80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24"/>
    <w:rsid w:val="00671CD2"/>
    <w:rsid w:val="00671F06"/>
    <w:rsid w:val="00671F87"/>
    <w:rsid w:val="0067227A"/>
    <w:rsid w:val="006723DF"/>
    <w:rsid w:val="00672420"/>
    <w:rsid w:val="0067251A"/>
    <w:rsid w:val="006725B4"/>
    <w:rsid w:val="00672627"/>
    <w:rsid w:val="006726A6"/>
    <w:rsid w:val="006726E2"/>
    <w:rsid w:val="00672BBB"/>
    <w:rsid w:val="00672D3E"/>
    <w:rsid w:val="00672E9E"/>
    <w:rsid w:val="00672F3A"/>
    <w:rsid w:val="00673141"/>
    <w:rsid w:val="00673327"/>
    <w:rsid w:val="00673412"/>
    <w:rsid w:val="00673457"/>
    <w:rsid w:val="0067350F"/>
    <w:rsid w:val="0067359B"/>
    <w:rsid w:val="0067370E"/>
    <w:rsid w:val="0067377F"/>
    <w:rsid w:val="006737A7"/>
    <w:rsid w:val="0067388A"/>
    <w:rsid w:val="006739D7"/>
    <w:rsid w:val="00673ADE"/>
    <w:rsid w:val="00673C50"/>
    <w:rsid w:val="00673D84"/>
    <w:rsid w:val="00673D9F"/>
    <w:rsid w:val="00673F2B"/>
    <w:rsid w:val="00673F36"/>
    <w:rsid w:val="006740CB"/>
    <w:rsid w:val="0067436E"/>
    <w:rsid w:val="006748F9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564"/>
    <w:rsid w:val="006755C6"/>
    <w:rsid w:val="006758B0"/>
    <w:rsid w:val="00675915"/>
    <w:rsid w:val="00675BD1"/>
    <w:rsid w:val="00675D1B"/>
    <w:rsid w:val="00675E7F"/>
    <w:rsid w:val="0067603B"/>
    <w:rsid w:val="006761F9"/>
    <w:rsid w:val="006763D0"/>
    <w:rsid w:val="00676485"/>
    <w:rsid w:val="00676623"/>
    <w:rsid w:val="0067668F"/>
    <w:rsid w:val="006767B2"/>
    <w:rsid w:val="006769A7"/>
    <w:rsid w:val="00676AED"/>
    <w:rsid w:val="00676B40"/>
    <w:rsid w:val="00676BFE"/>
    <w:rsid w:val="00676E8F"/>
    <w:rsid w:val="00676EF6"/>
    <w:rsid w:val="00676FCF"/>
    <w:rsid w:val="00677046"/>
    <w:rsid w:val="00677112"/>
    <w:rsid w:val="006773A0"/>
    <w:rsid w:val="006773CE"/>
    <w:rsid w:val="00677472"/>
    <w:rsid w:val="006777FA"/>
    <w:rsid w:val="00677856"/>
    <w:rsid w:val="006779A4"/>
    <w:rsid w:val="00677B27"/>
    <w:rsid w:val="00677B3C"/>
    <w:rsid w:val="00677B7C"/>
    <w:rsid w:val="00677C0F"/>
    <w:rsid w:val="00677C45"/>
    <w:rsid w:val="00677C86"/>
    <w:rsid w:val="00677CB9"/>
    <w:rsid w:val="00677D27"/>
    <w:rsid w:val="00677D55"/>
    <w:rsid w:val="00677D89"/>
    <w:rsid w:val="00677E00"/>
    <w:rsid w:val="006800BF"/>
    <w:rsid w:val="006800C3"/>
    <w:rsid w:val="0068012D"/>
    <w:rsid w:val="00680292"/>
    <w:rsid w:val="0068032D"/>
    <w:rsid w:val="006805AD"/>
    <w:rsid w:val="00680623"/>
    <w:rsid w:val="0068068C"/>
    <w:rsid w:val="006806AF"/>
    <w:rsid w:val="006809F5"/>
    <w:rsid w:val="00680A8A"/>
    <w:rsid w:val="00680AA8"/>
    <w:rsid w:val="00680B84"/>
    <w:rsid w:val="00680B8B"/>
    <w:rsid w:val="00680C02"/>
    <w:rsid w:val="00680E41"/>
    <w:rsid w:val="00680F07"/>
    <w:rsid w:val="006812C0"/>
    <w:rsid w:val="0068131A"/>
    <w:rsid w:val="006815FC"/>
    <w:rsid w:val="00681655"/>
    <w:rsid w:val="006816B2"/>
    <w:rsid w:val="006817C0"/>
    <w:rsid w:val="00681A56"/>
    <w:rsid w:val="00681AC5"/>
    <w:rsid w:val="00681D98"/>
    <w:rsid w:val="00681E50"/>
    <w:rsid w:val="006821C1"/>
    <w:rsid w:val="006821C2"/>
    <w:rsid w:val="00682790"/>
    <w:rsid w:val="0068282A"/>
    <w:rsid w:val="006828F0"/>
    <w:rsid w:val="00682996"/>
    <w:rsid w:val="00682A66"/>
    <w:rsid w:val="00682D87"/>
    <w:rsid w:val="00682E8E"/>
    <w:rsid w:val="00682F7E"/>
    <w:rsid w:val="00683070"/>
    <w:rsid w:val="00683153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3A31"/>
    <w:rsid w:val="00683BA9"/>
    <w:rsid w:val="006840FB"/>
    <w:rsid w:val="0068440D"/>
    <w:rsid w:val="006844A8"/>
    <w:rsid w:val="006844D4"/>
    <w:rsid w:val="0068468B"/>
    <w:rsid w:val="00684741"/>
    <w:rsid w:val="00684931"/>
    <w:rsid w:val="00684A96"/>
    <w:rsid w:val="00684AA5"/>
    <w:rsid w:val="00684BE5"/>
    <w:rsid w:val="00684C5E"/>
    <w:rsid w:val="00684D17"/>
    <w:rsid w:val="00684EF1"/>
    <w:rsid w:val="00685156"/>
    <w:rsid w:val="006851F8"/>
    <w:rsid w:val="00685257"/>
    <w:rsid w:val="0068526C"/>
    <w:rsid w:val="00685335"/>
    <w:rsid w:val="00685362"/>
    <w:rsid w:val="00685952"/>
    <w:rsid w:val="0068597E"/>
    <w:rsid w:val="00685A5B"/>
    <w:rsid w:val="00685AF0"/>
    <w:rsid w:val="00685B35"/>
    <w:rsid w:val="00685B75"/>
    <w:rsid w:val="00685C0D"/>
    <w:rsid w:val="00685D21"/>
    <w:rsid w:val="00685DDC"/>
    <w:rsid w:val="00685F2A"/>
    <w:rsid w:val="00686069"/>
    <w:rsid w:val="00686106"/>
    <w:rsid w:val="00686145"/>
    <w:rsid w:val="0068621F"/>
    <w:rsid w:val="00686403"/>
    <w:rsid w:val="006864E6"/>
    <w:rsid w:val="0068659B"/>
    <w:rsid w:val="006869BD"/>
    <w:rsid w:val="00686AFC"/>
    <w:rsid w:val="00686B1F"/>
    <w:rsid w:val="00686C43"/>
    <w:rsid w:val="00686D1F"/>
    <w:rsid w:val="00686D35"/>
    <w:rsid w:val="00686E91"/>
    <w:rsid w:val="00686EC5"/>
    <w:rsid w:val="0068705F"/>
    <w:rsid w:val="00687126"/>
    <w:rsid w:val="0068722E"/>
    <w:rsid w:val="00687319"/>
    <w:rsid w:val="0068737C"/>
    <w:rsid w:val="00687420"/>
    <w:rsid w:val="0068770D"/>
    <w:rsid w:val="00687710"/>
    <w:rsid w:val="00687835"/>
    <w:rsid w:val="0068785A"/>
    <w:rsid w:val="0068789A"/>
    <w:rsid w:val="0068793B"/>
    <w:rsid w:val="0068799B"/>
    <w:rsid w:val="00687A20"/>
    <w:rsid w:val="00687AC0"/>
    <w:rsid w:val="00687B47"/>
    <w:rsid w:val="00687CA6"/>
    <w:rsid w:val="00687D04"/>
    <w:rsid w:val="00687D9E"/>
    <w:rsid w:val="00687DA6"/>
    <w:rsid w:val="00687F90"/>
    <w:rsid w:val="00690045"/>
    <w:rsid w:val="006901F2"/>
    <w:rsid w:val="00690352"/>
    <w:rsid w:val="006903C0"/>
    <w:rsid w:val="0069073C"/>
    <w:rsid w:val="00690C25"/>
    <w:rsid w:val="00690F33"/>
    <w:rsid w:val="00690F69"/>
    <w:rsid w:val="0069127C"/>
    <w:rsid w:val="0069142A"/>
    <w:rsid w:val="006915F7"/>
    <w:rsid w:val="00691654"/>
    <w:rsid w:val="0069172A"/>
    <w:rsid w:val="00691871"/>
    <w:rsid w:val="00691989"/>
    <w:rsid w:val="006919DB"/>
    <w:rsid w:val="00691C40"/>
    <w:rsid w:val="00691C41"/>
    <w:rsid w:val="00691EBE"/>
    <w:rsid w:val="006920DD"/>
    <w:rsid w:val="006924C7"/>
    <w:rsid w:val="00692728"/>
    <w:rsid w:val="00692749"/>
    <w:rsid w:val="00692867"/>
    <w:rsid w:val="006929AA"/>
    <w:rsid w:val="00692A3F"/>
    <w:rsid w:val="00692A62"/>
    <w:rsid w:val="00692A8C"/>
    <w:rsid w:val="00692B18"/>
    <w:rsid w:val="00692BDB"/>
    <w:rsid w:val="00692C8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368"/>
    <w:rsid w:val="006943ED"/>
    <w:rsid w:val="00694483"/>
    <w:rsid w:val="00694523"/>
    <w:rsid w:val="006946A1"/>
    <w:rsid w:val="006948C0"/>
    <w:rsid w:val="006949AC"/>
    <w:rsid w:val="00694BB2"/>
    <w:rsid w:val="00694D40"/>
    <w:rsid w:val="006952DB"/>
    <w:rsid w:val="00695730"/>
    <w:rsid w:val="00695762"/>
    <w:rsid w:val="006957BE"/>
    <w:rsid w:val="006959F0"/>
    <w:rsid w:val="00695CFB"/>
    <w:rsid w:val="00695E0E"/>
    <w:rsid w:val="00695EF1"/>
    <w:rsid w:val="0069600F"/>
    <w:rsid w:val="0069627A"/>
    <w:rsid w:val="0069629C"/>
    <w:rsid w:val="006962AA"/>
    <w:rsid w:val="00696456"/>
    <w:rsid w:val="00696565"/>
    <w:rsid w:val="00696662"/>
    <w:rsid w:val="00696780"/>
    <w:rsid w:val="00696795"/>
    <w:rsid w:val="006967A5"/>
    <w:rsid w:val="00696916"/>
    <w:rsid w:val="0069696C"/>
    <w:rsid w:val="0069699A"/>
    <w:rsid w:val="00696A73"/>
    <w:rsid w:val="00696AB6"/>
    <w:rsid w:val="00696CBD"/>
    <w:rsid w:val="00696D87"/>
    <w:rsid w:val="006971BC"/>
    <w:rsid w:val="00697273"/>
    <w:rsid w:val="00697434"/>
    <w:rsid w:val="006974A3"/>
    <w:rsid w:val="00697573"/>
    <w:rsid w:val="006975C0"/>
    <w:rsid w:val="006976D5"/>
    <w:rsid w:val="006976DB"/>
    <w:rsid w:val="00697728"/>
    <w:rsid w:val="00697737"/>
    <w:rsid w:val="006977F4"/>
    <w:rsid w:val="00697DB1"/>
    <w:rsid w:val="00697DDC"/>
    <w:rsid w:val="00697E56"/>
    <w:rsid w:val="00697E85"/>
    <w:rsid w:val="00697FA5"/>
    <w:rsid w:val="00697FBD"/>
    <w:rsid w:val="006A00CC"/>
    <w:rsid w:val="006A01F8"/>
    <w:rsid w:val="006A022C"/>
    <w:rsid w:val="006A0309"/>
    <w:rsid w:val="006A0368"/>
    <w:rsid w:val="006A0540"/>
    <w:rsid w:val="006A08A7"/>
    <w:rsid w:val="006A098E"/>
    <w:rsid w:val="006A09F9"/>
    <w:rsid w:val="006A0AC4"/>
    <w:rsid w:val="006A0B1E"/>
    <w:rsid w:val="006A0CA8"/>
    <w:rsid w:val="006A0FA2"/>
    <w:rsid w:val="006A1313"/>
    <w:rsid w:val="006A13B3"/>
    <w:rsid w:val="006A147A"/>
    <w:rsid w:val="006A147F"/>
    <w:rsid w:val="006A1489"/>
    <w:rsid w:val="006A1A0C"/>
    <w:rsid w:val="006A1AA7"/>
    <w:rsid w:val="006A1AA8"/>
    <w:rsid w:val="006A1B09"/>
    <w:rsid w:val="006A1C71"/>
    <w:rsid w:val="006A1DDD"/>
    <w:rsid w:val="006A1F2F"/>
    <w:rsid w:val="006A2003"/>
    <w:rsid w:val="006A2141"/>
    <w:rsid w:val="006A2421"/>
    <w:rsid w:val="006A2546"/>
    <w:rsid w:val="006A2559"/>
    <w:rsid w:val="006A27D7"/>
    <w:rsid w:val="006A29A2"/>
    <w:rsid w:val="006A2AD6"/>
    <w:rsid w:val="006A2BC6"/>
    <w:rsid w:val="006A2C01"/>
    <w:rsid w:val="006A2CAB"/>
    <w:rsid w:val="006A2CEE"/>
    <w:rsid w:val="006A2D34"/>
    <w:rsid w:val="006A30A4"/>
    <w:rsid w:val="006A3469"/>
    <w:rsid w:val="006A3742"/>
    <w:rsid w:val="006A38E8"/>
    <w:rsid w:val="006A3A1F"/>
    <w:rsid w:val="006A3D71"/>
    <w:rsid w:val="006A3F55"/>
    <w:rsid w:val="006A3F63"/>
    <w:rsid w:val="006A42BA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AAC"/>
    <w:rsid w:val="006A4B61"/>
    <w:rsid w:val="006A4C69"/>
    <w:rsid w:val="006A4D9D"/>
    <w:rsid w:val="006A4E3E"/>
    <w:rsid w:val="006A4EB9"/>
    <w:rsid w:val="006A503F"/>
    <w:rsid w:val="006A514F"/>
    <w:rsid w:val="006A5202"/>
    <w:rsid w:val="006A5204"/>
    <w:rsid w:val="006A53DB"/>
    <w:rsid w:val="006A53FA"/>
    <w:rsid w:val="006A5519"/>
    <w:rsid w:val="006A55C9"/>
    <w:rsid w:val="006A5667"/>
    <w:rsid w:val="006A5690"/>
    <w:rsid w:val="006A581E"/>
    <w:rsid w:val="006A58D5"/>
    <w:rsid w:val="006A59DF"/>
    <w:rsid w:val="006A5BC4"/>
    <w:rsid w:val="006A5D05"/>
    <w:rsid w:val="006A5D1F"/>
    <w:rsid w:val="006A5ED8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349"/>
    <w:rsid w:val="006A741C"/>
    <w:rsid w:val="006A7494"/>
    <w:rsid w:val="006A75F2"/>
    <w:rsid w:val="006A75F4"/>
    <w:rsid w:val="006A76DD"/>
    <w:rsid w:val="006A778F"/>
    <w:rsid w:val="006A7800"/>
    <w:rsid w:val="006A78DF"/>
    <w:rsid w:val="006A7DDC"/>
    <w:rsid w:val="006A7EA0"/>
    <w:rsid w:val="006A7F11"/>
    <w:rsid w:val="006B011F"/>
    <w:rsid w:val="006B0150"/>
    <w:rsid w:val="006B0197"/>
    <w:rsid w:val="006B01DF"/>
    <w:rsid w:val="006B022C"/>
    <w:rsid w:val="006B035B"/>
    <w:rsid w:val="006B0702"/>
    <w:rsid w:val="006B07FC"/>
    <w:rsid w:val="006B08B6"/>
    <w:rsid w:val="006B0910"/>
    <w:rsid w:val="006B0A0F"/>
    <w:rsid w:val="006B0A52"/>
    <w:rsid w:val="006B0AA4"/>
    <w:rsid w:val="006B0BD0"/>
    <w:rsid w:val="006B0C6C"/>
    <w:rsid w:val="006B0D3B"/>
    <w:rsid w:val="006B0E00"/>
    <w:rsid w:val="006B11BF"/>
    <w:rsid w:val="006B1213"/>
    <w:rsid w:val="006B1323"/>
    <w:rsid w:val="006B1372"/>
    <w:rsid w:val="006B1448"/>
    <w:rsid w:val="006B1474"/>
    <w:rsid w:val="006B1605"/>
    <w:rsid w:val="006B161C"/>
    <w:rsid w:val="006B16ED"/>
    <w:rsid w:val="006B188D"/>
    <w:rsid w:val="006B1ACA"/>
    <w:rsid w:val="006B1BB1"/>
    <w:rsid w:val="006B1D80"/>
    <w:rsid w:val="006B1F05"/>
    <w:rsid w:val="006B1F75"/>
    <w:rsid w:val="006B2258"/>
    <w:rsid w:val="006B248C"/>
    <w:rsid w:val="006B253A"/>
    <w:rsid w:val="006B2838"/>
    <w:rsid w:val="006B285C"/>
    <w:rsid w:val="006B2C1A"/>
    <w:rsid w:val="006B2E08"/>
    <w:rsid w:val="006B2E96"/>
    <w:rsid w:val="006B2F5A"/>
    <w:rsid w:val="006B2FC4"/>
    <w:rsid w:val="006B30A8"/>
    <w:rsid w:val="006B30C6"/>
    <w:rsid w:val="006B3101"/>
    <w:rsid w:val="006B316F"/>
    <w:rsid w:val="006B31F9"/>
    <w:rsid w:val="006B340B"/>
    <w:rsid w:val="006B35F5"/>
    <w:rsid w:val="006B3756"/>
    <w:rsid w:val="006B3757"/>
    <w:rsid w:val="006B3978"/>
    <w:rsid w:val="006B3D30"/>
    <w:rsid w:val="006B3D46"/>
    <w:rsid w:val="006B3D4C"/>
    <w:rsid w:val="006B3EC7"/>
    <w:rsid w:val="006B3ED5"/>
    <w:rsid w:val="006B3F29"/>
    <w:rsid w:val="006B3FA5"/>
    <w:rsid w:val="006B40F4"/>
    <w:rsid w:val="006B43FF"/>
    <w:rsid w:val="006B4617"/>
    <w:rsid w:val="006B464B"/>
    <w:rsid w:val="006B475A"/>
    <w:rsid w:val="006B47A0"/>
    <w:rsid w:val="006B4A1F"/>
    <w:rsid w:val="006B4A74"/>
    <w:rsid w:val="006B4BAB"/>
    <w:rsid w:val="006B4C1C"/>
    <w:rsid w:val="006B4C99"/>
    <w:rsid w:val="006B4F00"/>
    <w:rsid w:val="006B4FE1"/>
    <w:rsid w:val="006B50D1"/>
    <w:rsid w:val="006B5260"/>
    <w:rsid w:val="006B53DC"/>
    <w:rsid w:val="006B55A9"/>
    <w:rsid w:val="006B5621"/>
    <w:rsid w:val="006B5720"/>
    <w:rsid w:val="006B5723"/>
    <w:rsid w:val="006B5A34"/>
    <w:rsid w:val="006B5D15"/>
    <w:rsid w:val="006B5D56"/>
    <w:rsid w:val="006B5EBC"/>
    <w:rsid w:val="006B60B7"/>
    <w:rsid w:val="006B61F1"/>
    <w:rsid w:val="006B631F"/>
    <w:rsid w:val="006B635C"/>
    <w:rsid w:val="006B63AC"/>
    <w:rsid w:val="006B643A"/>
    <w:rsid w:val="006B6605"/>
    <w:rsid w:val="006B677E"/>
    <w:rsid w:val="006B68B1"/>
    <w:rsid w:val="006B68B7"/>
    <w:rsid w:val="006B6932"/>
    <w:rsid w:val="006B6B87"/>
    <w:rsid w:val="006B6D3D"/>
    <w:rsid w:val="006B6E0E"/>
    <w:rsid w:val="006B71A3"/>
    <w:rsid w:val="006B72A2"/>
    <w:rsid w:val="006B746F"/>
    <w:rsid w:val="006B767B"/>
    <w:rsid w:val="006B7768"/>
    <w:rsid w:val="006B7B1C"/>
    <w:rsid w:val="006B7DD5"/>
    <w:rsid w:val="006B7E45"/>
    <w:rsid w:val="006B7F6C"/>
    <w:rsid w:val="006B7F9D"/>
    <w:rsid w:val="006B7FA8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54D"/>
    <w:rsid w:val="006C069B"/>
    <w:rsid w:val="006C07EB"/>
    <w:rsid w:val="006C08E0"/>
    <w:rsid w:val="006C0A49"/>
    <w:rsid w:val="006C0C9B"/>
    <w:rsid w:val="006C0E6F"/>
    <w:rsid w:val="006C105A"/>
    <w:rsid w:val="006C10B6"/>
    <w:rsid w:val="006C117D"/>
    <w:rsid w:val="006C11C5"/>
    <w:rsid w:val="006C13A6"/>
    <w:rsid w:val="006C147D"/>
    <w:rsid w:val="006C15B0"/>
    <w:rsid w:val="006C1674"/>
    <w:rsid w:val="006C168F"/>
    <w:rsid w:val="006C1720"/>
    <w:rsid w:val="006C180E"/>
    <w:rsid w:val="006C182F"/>
    <w:rsid w:val="006C1A1E"/>
    <w:rsid w:val="006C1E4E"/>
    <w:rsid w:val="006C1EBF"/>
    <w:rsid w:val="006C2667"/>
    <w:rsid w:val="006C2778"/>
    <w:rsid w:val="006C2823"/>
    <w:rsid w:val="006C28D9"/>
    <w:rsid w:val="006C2923"/>
    <w:rsid w:val="006C2F44"/>
    <w:rsid w:val="006C3079"/>
    <w:rsid w:val="006C31C2"/>
    <w:rsid w:val="006C33A9"/>
    <w:rsid w:val="006C358C"/>
    <w:rsid w:val="006C3859"/>
    <w:rsid w:val="006C3ACD"/>
    <w:rsid w:val="006C3EF1"/>
    <w:rsid w:val="006C4118"/>
    <w:rsid w:val="006C4172"/>
    <w:rsid w:val="006C4386"/>
    <w:rsid w:val="006C43F0"/>
    <w:rsid w:val="006C44DB"/>
    <w:rsid w:val="006C4891"/>
    <w:rsid w:val="006C4A98"/>
    <w:rsid w:val="006C4B49"/>
    <w:rsid w:val="006C4CF0"/>
    <w:rsid w:val="006C4D6B"/>
    <w:rsid w:val="006C4E57"/>
    <w:rsid w:val="006C4E87"/>
    <w:rsid w:val="006C4EFB"/>
    <w:rsid w:val="006C4F52"/>
    <w:rsid w:val="006C5033"/>
    <w:rsid w:val="006C506F"/>
    <w:rsid w:val="006C50E3"/>
    <w:rsid w:val="006C5138"/>
    <w:rsid w:val="006C5158"/>
    <w:rsid w:val="006C5804"/>
    <w:rsid w:val="006C5B81"/>
    <w:rsid w:val="006C5E7A"/>
    <w:rsid w:val="006C60F7"/>
    <w:rsid w:val="006C6129"/>
    <w:rsid w:val="006C612E"/>
    <w:rsid w:val="006C618A"/>
    <w:rsid w:val="006C6275"/>
    <w:rsid w:val="006C6386"/>
    <w:rsid w:val="006C69F7"/>
    <w:rsid w:val="006C6A12"/>
    <w:rsid w:val="006C6C44"/>
    <w:rsid w:val="006C6D03"/>
    <w:rsid w:val="006C6D8A"/>
    <w:rsid w:val="006C6E25"/>
    <w:rsid w:val="006C6E81"/>
    <w:rsid w:val="006C6FDB"/>
    <w:rsid w:val="006C7089"/>
    <w:rsid w:val="006C70F3"/>
    <w:rsid w:val="006C70FB"/>
    <w:rsid w:val="006C71A0"/>
    <w:rsid w:val="006C72C6"/>
    <w:rsid w:val="006C7543"/>
    <w:rsid w:val="006C7833"/>
    <w:rsid w:val="006C7946"/>
    <w:rsid w:val="006C7A4A"/>
    <w:rsid w:val="006C7BFF"/>
    <w:rsid w:val="006C7F3E"/>
    <w:rsid w:val="006D00B4"/>
    <w:rsid w:val="006D0123"/>
    <w:rsid w:val="006D02C9"/>
    <w:rsid w:val="006D06CB"/>
    <w:rsid w:val="006D07BD"/>
    <w:rsid w:val="006D0823"/>
    <w:rsid w:val="006D08BF"/>
    <w:rsid w:val="006D0949"/>
    <w:rsid w:val="006D0A1B"/>
    <w:rsid w:val="006D0AD3"/>
    <w:rsid w:val="006D0BB3"/>
    <w:rsid w:val="006D0DFA"/>
    <w:rsid w:val="006D0F29"/>
    <w:rsid w:val="006D0F62"/>
    <w:rsid w:val="006D1009"/>
    <w:rsid w:val="006D10A4"/>
    <w:rsid w:val="006D114D"/>
    <w:rsid w:val="006D1152"/>
    <w:rsid w:val="006D12CD"/>
    <w:rsid w:val="006D139C"/>
    <w:rsid w:val="006D13B7"/>
    <w:rsid w:val="006D1843"/>
    <w:rsid w:val="006D18C1"/>
    <w:rsid w:val="006D1A7D"/>
    <w:rsid w:val="006D1D31"/>
    <w:rsid w:val="006D1D3A"/>
    <w:rsid w:val="006D1D6A"/>
    <w:rsid w:val="006D20A6"/>
    <w:rsid w:val="006D2164"/>
    <w:rsid w:val="006D23EE"/>
    <w:rsid w:val="006D2419"/>
    <w:rsid w:val="006D243D"/>
    <w:rsid w:val="006D258B"/>
    <w:rsid w:val="006D259B"/>
    <w:rsid w:val="006D25C7"/>
    <w:rsid w:val="006D2718"/>
    <w:rsid w:val="006D2875"/>
    <w:rsid w:val="006D2973"/>
    <w:rsid w:val="006D29C9"/>
    <w:rsid w:val="006D2C1E"/>
    <w:rsid w:val="006D2EBE"/>
    <w:rsid w:val="006D3004"/>
    <w:rsid w:val="006D3007"/>
    <w:rsid w:val="006D31DE"/>
    <w:rsid w:val="006D323A"/>
    <w:rsid w:val="006D335D"/>
    <w:rsid w:val="006D3399"/>
    <w:rsid w:val="006D33E6"/>
    <w:rsid w:val="006D3507"/>
    <w:rsid w:val="006D35B6"/>
    <w:rsid w:val="006D3A13"/>
    <w:rsid w:val="006D3AED"/>
    <w:rsid w:val="006D3D10"/>
    <w:rsid w:val="006D3F26"/>
    <w:rsid w:val="006D4062"/>
    <w:rsid w:val="006D40B3"/>
    <w:rsid w:val="006D40EB"/>
    <w:rsid w:val="006D40FE"/>
    <w:rsid w:val="006D41C7"/>
    <w:rsid w:val="006D4257"/>
    <w:rsid w:val="006D4305"/>
    <w:rsid w:val="006D448B"/>
    <w:rsid w:val="006D44F2"/>
    <w:rsid w:val="006D4597"/>
    <w:rsid w:val="006D47AE"/>
    <w:rsid w:val="006D4808"/>
    <w:rsid w:val="006D48E6"/>
    <w:rsid w:val="006D4910"/>
    <w:rsid w:val="006D4A05"/>
    <w:rsid w:val="006D4B3A"/>
    <w:rsid w:val="006D4B53"/>
    <w:rsid w:val="006D4D96"/>
    <w:rsid w:val="006D4E4F"/>
    <w:rsid w:val="006D4FB4"/>
    <w:rsid w:val="006D5178"/>
    <w:rsid w:val="006D520A"/>
    <w:rsid w:val="006D52AA"/>
    <w:rsid w:val="006D534E"/>
    <w:rsid w:val="006D53D8"/>
    <w:rsid w:val="006D5551"/>
    <w:rsid w:val="006D5597"/>
    <w:rsid w:val="006D55AE"/>
    <w:rsid w:val="006D5600"/>
    <w:rsid w:val="006D5623"/>
    <w:rsid w:val="006D5759"/>
    <w:rsid w:val="006D5A16"/>
    <w:rsid w:val="006D5C3D"/>
    <w:rsid w:val="006D5E0B"/>
    <w:rsid w:val="006D5FFE"/>
    <w:rsid w:val="006D6254"/>
    <w:rsid w:val="006D6352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93"/>
    <w:rsid w:val="006D73B4"/>
    <w:rsid w:val="006D7416"/>
    <w:rsid w:val="006D74A1"/>
    <w:rsid w:val="006D7733"/>
    <w:rsid w:val="006D775B"/>
    <w:rsid w:val="006D7AA1"/>
    <w:rsid w:val="006D7B1A"/>
    <w:rsid w:val="006D7CA0"/>
    <w:rsid w:val="006D7FF3"/>
    <w:rsid w:val="006E03F7"/>
    <w:rsid w:val="006E0868"/>
    <w:rsid w:val="006E0933"/>
    <w:rsid w:val="006E098D"/>
    <w:rsid w:val="006E0CF5"/>
    <w:rsid w:val="006E0D0D"/>
    <w:rsid w:val="006E0DAA"/>
    <w:rsid w:val="006E0E5E"/>
    <w:rsid w:val="006E0E6D"/>
    <w:rsid w:val="006E0FB9"/>
    <w:rsid w:val="006E1039"/>
    <w:rsid w:val="006E1055"/>
    <w:rsid w:val="006E1157"/>
    <w:rsid w:val="006E1294"/>
    <w:rsid w:val="006E1629"/>
    <w:rsid w:val="006E1791"/>
    <w:rsid w:val="006E1834"/>
    <w:rsid w:val="006E183C"/>
    <w:rsid w:val="006E186B"/>
    <w:rsid w:val="006E1881"/>
    <w:rsid w:val="006E1CB5"/>
    <w:rsid w:val="006E1CCC"/>
    <w:rsid w:val="006E205B"/>
    <w:rsid w:val="006E2094"/>
    <w:rsid w:val="006E20F9"/>
    <w:rsid w:val="006E2113"/>
    <w:rsid w:val="006E2151"/>
    <w:rsid w:val="006E22B6"/>
    <w:rsid w:val="006E272D"/>
    <w:rsid w:val="006E2A37"/>
    <w:rsid w:val="006E2E54"/>
    <w:rsid w:val="006E2EF3"/>
    <w:rsid w:val="006E2FD3"/>
    <w:rsid w:val="006E302E"/>
    <w:rsid w:val="006E3178"/>
    <w:rsid w:val="006E3488"/>
    <w:rsid w:val="006E3779"/>
    <w:rsid w:val="006E378B"/>
    <w:rsid w:val="006E3811"/>
    <w:rsid w:val="006E3899"/>
    <w:rsid w:val="006E38CE"/>
    <w:rsid w:val="006E3BEE"/>
    <w:rsid w:val="006E3CB9"/>
    <w:rsid w:val="006E3CF2"/>
    <w:rsid w:val="006E3D03"/>
    <w:rsid w:val="006E3D50"/>
    <w:rsid w:val="006E3E4E"/>
    <w:rsid w:val="006E3ECE"/>
    <w:rsid w:val="006E3F4A"/>
    <w:rsid w:val="006E3FC1"/>
    <w:rsid w:val="006E4067"/>
    <w:rsid w:val="006E4157"/>
    <w:rsid w:val="006E4264"/>
    <w:rsid w:val="006E4286"/>
    <w:rsid w:val="006E466A"/>
    <w:rsid w:val="006E47D2"/>
    <w:rsid w:val="006E482F"/>
    <w:rsid w:val="006E4A54"/>
    <w:rsid w:val="006E4AF6"/>
    <w:rsid w:val="006E4FDF"/>
    <w:rsid w:val="006E50FE"/>
    <w:rsid w:val="006E51BB"/>
    <w:rsid w:val="006E5615"/>
    <w:rsid w:val="006E567B"/>
    <w:rsid w:val="006E5775"/>
    <w:rsid w:val="006E577A"/>
    <w:rsid w:val="006E5B68"/>
    <w:rsid w:val="006E5BFA"/>
    <w:rsid w:val="006E5CB5"/>
    <w:rsid w:val="006E5F3A"/>
    <w:rsid w:val="006E61F3"/>
    <w:rsid w:val="006E6469"/>
    <w:rsid w:val="006E64EA"/>
    <w:rsid w:val="006E6522"/>
    <w:rsid w:val="006E669B"/>
    <w:rsid w:val="006E6732"/>
    <w:rsid w:val="006E67B3"/>
    <w:rsid w:val="006E67F2"/>
    <w:rsid w:val="006E687C"/>
    <w:rsid w:val="006E69EF"/>
    <w:rsid w:val="006E6AA7"/>
    <w:rsid w:val="006E6BAC"/>
    <w:rsid w:val="006E6BE4"/>
    <w:rsid w:val="006E6CE0"/>
    <w:rsid w:val="006E6D56"/>
    <w:rsid w:val="006E73B0"/>
    <w:rsid w:val="006E740C"/>
    <w:rsid w:val="006E75AD"/>
    <w:rsid w:val="006E773E"/>
    <w:rsid w:val="006E77F6"/>
    <w:rsid w:val="006E7ADB"/>
    <w:rsid w:val="006E7ADF"/>
    <w:rsid w:val="006E7CB7"/>
    <w:rsid w:val="006E7D42"/>
    <w:rsid w:val="006E7D4D"/>
    <w:rsid w:val="006E7DAF"/>
    <w:rsid w:val="006E7F55"/>
    <w:rsid w:val="006F0022"/>
    <w:rsid w:val="006F0149"/>
    <w:rsid w:val="006F015B"/>
    <w:rsid w:val="006F0212"/>
    <w:rsid w:val="006F029E"/>
    <w:rsid w:val="006F0339"/>
    <w:rsid w:val="006F0510"/>
    <w:rsid w:val="006F05B8"/>
    <w:rsid w:val="006F069F"/>
    <w:rsid w:val="006F06F5"/>
    <w:rsid w:val="006F076D"/>
    <w:rsid w:val="006F082F"/>
    <w:rsid w:val="006F08F7"/>
    <w:rsid w:val="006F0973"/>
    <w:rsid w:val="006F0A88"/>
    <w:rsid w:val="006F0B89"/>
    <w:rsid w:val="006F0D12"/>
    <w:rsid w:val="006F10EA"/>
    <w:rsid w:val="006F1142"/>
    <w:rsid w:val="006F117D"/>
    <w:rsid w:val="006F11CB"/>
    <w:rsid w:val="006F1294"/>
    <w:rsid w:val="006F1362"/>
    <w:rsid w:val="006F1597"/>
    <w:rsid w:val="006F15ED"/>
    <w:rsid w:val="006F1714"/>
    <w:rsid w:val="006F1872"/>
    <w:rsid w:val="006F1A29"/>
    <w:rsid w:val="006F1A36"/>
    <w:rsid w:val="006F1BEB"/>
    <w:rsid w:val="006F1CE3"/>
    <w:rsid w:val="006F1E04"/>
    <w:rsid w:val="006F1EBC"/>
    <w:rsid w:val="006F1F20"/>
    <w:rsid w:val="006F2181"/>
    <w:rsid w:val="006F221E"/>
    <w:rsid w:val="006F228B"/>
    <w:rsid w:val="006F2322"/>
    <w:rsid w:val="006F23C3"/>
    <w:rsid w:val="006F2459"/>
    <w:rsid w:val="006F25B5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3A9C"/>
    <w:rsid w:val="006F3D30"/>
    <w:rsid w:val="006F3F18"/>
    <w:rsid w:val="006F3FC8"/>
    <w:rsid w:val="006F406C"/>
    <w:rsid w:val="006F44FB"/>
    <w:rsid w:val="006F4739"/>
    <w:rsid w:val="006F4857"/>
    <w:rsid w:val="006F4885"/>
    <w:rsid w:val="006F48C9"/>
    <w:rsid w:val="006F4FCD"/>
    <w:rsid w:val="006F4FE9"/>
    <w:rsid w:val="006F4FEE"/>
    <w:rsid w:val="006F5040"/>
    <w:rsid w:val="006F50EE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1C9"/>
    <w:rsid w:val="006F6288"/>
    <w:rsid w:val="006F6380"/>
    <w:rsid w:val="006F63D1"/>
    <w:rsid w:val="006F63E8"/>
    <w:rsid w:val="006F654E"/>
    <w:rsid w:val="006F66F5"/>
    <w:rsid w:val="006F6704"/>
    <w:rsid w:val="006F674D"/>
    <w:rsid w:val="006F682D"/>
    <w:rsid w:val="006F68C2"/>
    <w:rsid w:val="006F696B"/>
    <w:rsid w:val="006F69E9"/>
    <w:rsid w:val="006F6C8F"/>
    <w:rsid w:val="006F6C9F"/>
    <w:rsid w:val="006F6EF2"/>
    <w:rsid w:val="006F6F81"/>
    <w:rsid w:val="006F6F85"/>
    <w:rsid w:val="006F7094"/>
    <w:rsid w:val="006F72F6"/>
    <w:rsid w:val="006F730C"/>
    <w:rsid w:val="006F7355"/>
    <w:rsid w:val="006F7465"/>
    <w:rsid w:val="006F74A0"/>
    <w:rsid w:val="006F7761"/>
    <w:rsid w:val="006F7791"/>
    <w:rsid w:val="006F7996"/>
    <w:rsid w:val="006F7A0C"/>
    <w:rsid w:val="006F7A8C"/>
    <w:rsid w:val="006F7B09"/>
    <w:rsid w:val="006F7BC8"/>
    <w:rsid w:val="007000D0"/>
    <w:rsid w:val="00700158"/>
    <w:rsid w:val="00700314"/>
    <w:rsid w:val="00700376"/>
    <w:rsid w:val="007004D0"/>
    <w:rsid w:val="00700544"/>
    <w:rsid w:val="00700666"/>
    <w:rsid w:val="00700699"/>
    <w:rsid w:val="00700994"/>
    <w:rsid w:val="0070099B"/>
    <w:rsid w:val="007009F4"/>
    <w:rsid w:val="00700D8C"/>
    <w:rsid w:val="00700DDA"/>
    <w:rsid w:val="00700F73"/>
    <w:rsid w:val="0070131B"/>
    <w:rsid w:val="007013BF"/>
    <w:rsid w:val="007013C0"/>
    <w:rsid w:val="00701569"/>
    <w:rsid w:val="0070160B"/>
    <w:rsid w:val="0070179C"/>
    <w:rsid w:val="0070195D"/>
    <w:rsid w:val="00701DE5"/>
    <w:rsid w:val="00701FD1"/>
    <w:rsid w:val="00702017"/>
    <w:rsid w:val="00702307"/>
    <w:rsid w:val="007023A8"/>
    <w:rsid w:val="00702466"/>
    <w:rsid w:val="0070250E"/>
    <w:rsid w:val="00702628"/>
    <w:rsid w:val="007026FE"/>
    <w:rsid w:val="00702865"/>
    <w:rsid w:val="00702B10"/>
    <w:rsid w:val="00702D53"/>
    <w:rsid w:val="00702EE1"/>
    <w:rsid w:val="00702F5E"/>
    <w:rsid w:val="00703122"/>
    <w:rsid w:val="00703157"/>
    <w:rsid w:val="00703342"/>
    <w:rsid w:val="0070343D"/>
    <w:rsid w:val="007035F3"/>
    <w:rsid w:val="00703644"/>
    <w:rsid w:val="00703667"/>
    <w:rsid w:val="0070394D"/>
    <w:rsid w:val="00703998"/>
    <w:rsid w:val="00703BB4"/>
    <w:rsid w:val="00703CD5"/>
    <w:rsid w:val="00703D3B"/>
    <w:rsid w:val="00703F87"/>
    <w:rsid w:val="007040E4"/>
    <w:rsid w:val="007041A9"/>
    <w:rsid w:val="00704203"/>
    <w:rsid w:val="00704211"/>
    <w:rsid w:val="00704561"/>
    <w:rsid w:val="007045C9"/>
    <w:rsid w:val="007046DA"/>
    <w:rsid w:val="00704840"/>
    <w:rsid w:val="0070499B"/>
    <w:rsid w:val="007049DD"/>
    <w:rsid w:val="00704A71"/>
    <w:rsid w:val="00704A92"/>
    <w:rsid w:val="00704AD3"/>
    <w:rsid w:val="00704AD5"/>
    <w:rsid w:val="00704B0D"/>
    <w:rsid w:val="00704B3F"/>
    <w:rsid w:val="00704B62"/>
    <w:rsid w:val="00704B6E"/>
    <w:rsid w:val="00704CBE"/>
    <w:rsid w:val="00704D65"/>
    <w:rsid w:val="007051B8"/>
    <w:rsid w:val="007052CC"/>
    <w:rsid w:val="00705333"/>
    <w:rsid w:val="00705384"/>
    <w:rsid w:val="00705397"/>
    <w:rsid w:val="007054BD"/>
    <w:rsid w:val="0070586E"/>
    <w:rsid w:val="007058B6"/>
    <w:rsid w:val="00705A31"/>
    <w:rsid w:val="00705B2D"/>
    <w:rsid w:val="00705B98"/>
    <w:rsid w:val="00705CA8"/>
    <w:rsid w:val="00705D33"/>
    <w:rsid w:val="00705D3D"/>
    <w:rsid w:val="00705FA3"/>
    <w:rsid w:val="00705FC4"/>
    <w:rsid w:val="007060BF"/>
    <w:rsid w:val="00706119"/>
    <w:rsid w:val="00706199"/>
    <w:rsid w:val="0070621F"/>
    <w:rsid w:val="007062FD"/>
    <w:rsid w:val="0070634C"/>
    <w:rsid w:val="00706374"/>
    <w:rsid w:val="00706462"/>
    <w:rsid w:val="0070668C"/>
    <w:rsid w:val="007066B7"/>
    <w:rsid w:val="007068AD"/>
    <w:rsid w:val="00706906"/>
    <w:rsid w:val="0070691E"/>
    <w:rsid w:val="00706C5E"/>
    <w:rsid w:val="00706CE6"/>
    <w:rsid w:val="00706CF8"/>
    <w:rsid w:val="00706DBF"/>
    <w:rsid w:val="00706E2D"/>
    <w:rsid w:val="0070701A"/>
    <w:rsid w:val="0070713E"/>
    <w:rsid w:val="00707205"/>
    <w:rsid w:val="0070720D"/>
    <w:rsid w:val="007072F5"/>
    <w:rsid w:val="007073F8"/>
    <w:rsid w:val="0070754B"/>
    <w:rsid w:val="007077B5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57F"/>
    <w:rsid w:val="007106CC"/>
    <w:rsid w:val="007106EA"/>
    <w:rsid w:val="0071070F"/>
    <w:rsid w:val="00710780"/>
    <w:rsid w:val="0071084C"/>
    <w:rsid w:val="00710870"/>
    <w:rsid w:val="00710892"/>
    <w:rsid w:val="00710A3E"/>
    <w:rsid w:val="00710BFF"/>
    <w:rsid w:val="00710D18"/>
    <w:rsid w:val="00710DA3"/>
    <w:rsid w:val="00710DD0"/>
    <w:rsid w:val="00710E06"/>
    <w:rsid w:val="00710E49"/>
    <w:rsid w:val="00710F4C"/>
    <w:rsid w:val="00711023"/>
    <w:rsid w:val="007112FB"/>
    <w:rsid w:val="00711311"/>
    <w:rsid w:val="0071151E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27"/>
    <w:rsid w:val="00712652"/>
    <w:rsid w:val="00712769"/>
    <w:rsid w:val="00712898"/>
    <w:rsid w:val="00712956"/>
    <w:rsid w:val="00712A0D"/>
    <w:rsid w:val="00712B70"/>
    <w:rsid w:val="00712E09"/>
    <w:rsid w:val="00712F76"/>
    <w:rsid w:val="0071316E"/>
    <w:rsid w:val="00713170"/>
    <w:rsid w:val="007131CE"/>
    <w:rsid w:val="0071335A"/>
    <w:rsid w:val="007133AB"/>
    <w:rsid w:val="007133EC"/>
    <w:rsid w:val="00713424"/>
    <w:rsid w:val="00713472"/>
    <w:rsid w:val="007135AB"/>
    <w:rsid w:val="0071380B"/>
    <w:rsid w:val="00713931"/>
    <w:rsid w:val="00713D48"/>
    <w:rsid w:val="00713DC1"/>
    <w:rsid w:val="00713F2D"/>
    <w:rsid w:val="00713F67"/>
    <w:rsid w:val="00713F96"/>
    <w:rsid w:val="00713FB8"/>
    <w:rsid w:val="00714004"/>
    <w:rsid w:val="00714112"/>
    <w:rsid w:val="00714199"/>
    <w:rsid w:val="007141E6"/>
    <w:rsid w:val="00714246"/>
    <w:rsid w:val="00714262"/>
    <w:rsid w:val="007146C1"/>
    <w:rsid w:val="0071473A"/>
    <w:rsid w:val="007148F4"/>
    <w:rsid w:val="0071492F"/>
    <w:rsid w:val="0071495F"/>
    <w:rsid w:val="007149DB"/>
    <w:rsid w:val="007149F7"/>
    <w:rsid w:val="00714A0E"/>
    <w:rsid w:val="00714A86"/>
    <w:rsid w:val="00714AAF"/>
    <w:rsid w:val="00714AEC"/>
    <w:rsid w:val="00714B9C"/>
    <w:rsid w:val="00714DA7"/>
    <w:rsid w:val="007150E7"/>
    <w:rsid w:val="0071528A"/>
    <w:rsid w:val="007153D8"/>
    <w:rsid w:val="00715677"/>
    <w:rsid w:val="00715730"/>
    <w:rsid w:val="0071574B"/>
    <w:rsid w:val="00715777"/>
    <w:rsid w:val="007157F3"/>
    <w:rsid w:val="00715815"/>
    <w:rsid w:val="00715843"/>
    <w:rsid w:val="007158E2"/>
    <w:rsid w:val="00715A82"/>
    <w:rsid w:val="00715AB9"/>
    <w:rsid w:val="00715D7F"/>
    <w:rsid w:val="00715EE9"/>
    <w:rsid w:val="00715F0F"/>
    <w:rsid w:val="00715F5F"/>
    <w:rsid w:val="0071629D"/>
    <w:rsid w:val="007162A7"/>
    <w:rsid w:val="0071637E"/>
    <w:rsid w:val="007163AD"/>
    <w:rsid w:val="00716469"/>
    <w:rsid w:val="007164CE"/>
    <w:rsid w:val="00716524"/>
    <w:rsid w:val="007166ED"/>
    <w:rsid w:val="00716A11"/>
    <w:rsid w:val="00716C37"/>
    <w:rsid w:val="00716CDA"/>
    <w:rsid w:val="00716D3A"/>
    <w:rsid w:val="00716EB6"/>
    <w:rsid w:val="007170C6"/>
    <w:rsid w:val="00717145"/>
    <w:rsid w:val="00717148"/>
    <w:rsid w:val="007172FD"/>
    <w:rsid w:val="00717351"/>
    <w:rsid w:val="00717392"/>
    <w:rsid w:val="00717451"/>
    <w:rsid w:val="0071780B"/>
    <w:rsid w:val="00717984"/>
    <w:rsid w:val="00717E5D"/>
    <w:rsid w:val="00720069"/>
    <w:rsid w:val="007201EF"/>
    <w:rsid w:val="00720544"/>
    <w:rsid w:val="0072069B"/>
    <w:rsid w:val="00720932"/>
    <w:rsid w:val="00720A77"/>
    <w:rsid w:val="00720C87"/>
    <w:rsid w:val="00720CA3"/>
    <w:rsid w:val="00720EAF"/>
    <w:rsid w:val="00720F55"/>
    <w:rsid w:val="0072104D"/>
    <w:rsid w:val="0072110D"/>
    <w:rsid w:val="007211CA"/>
    <w:rsid w:val="00721242"/>
    <w:rsid w:val="007213C4"/>
    <w:rsid w:val="00721591"/>
    <w:rsid w:val="00721742"/>
    <w:rsid w:val="007219AC"/>
    <w:rsid w:val="007219E3"/>
    <w:rsid w:val="00721B5C"/>
    <w:rsid w:val="00721CA7"/>
    <w:rsid w:val="00721CBF"/>
    <w:rsid w:val="00721DAA"/>
    <w:rsid w:val="00721DFF"/>
    <w:rsid w:val="00721F19"/>
    <w:rsid w:val="00721FC3"/>
    <w:rsid w:val="00722011"/>
    <w:rsid w:val="00722091"/>
    <w:rsid w:val="007220BA"/>
    <w:rsid w:val="007220E5"/>
    <w:rsid w:val="00722210"/>
    <w:rsid w:val="007223AA"/>
    <w:rsid w:val="007224C8"/>
    <w:rsid w:val="007225C5"/>
    <w:rsid w:val="00722667"/>
    <w:rsid w:val="0072266A"/>
    <w:rsid w:val="007227A0"/>
    <w:rsid w:val="00722814"/>
    <w:rsid w:val="0072284F"/>
    <w:rsid w:val="00722890"/>
    <w:rsid w:val="007229B4"/>
    <w:rsid w:val="00722A60"/>
    <w:rsid w:val="00722A8C"/>
    <w:rsid w:val="00722DCB"/>
    <w:rsid w:val="00722E04"/>
    <w:rsid w:val="00722F20"/>
    <w:rsid w:val="00723008"/>
    <w:rsid w:val="00723073"/>
    <w:rsid w:val="007230D3"/>
    <w:rsid w:val="007231B7"/>
    <w:rsid w:val="00723709"/>
    <w:rsid w:val="00723829"/>
    <w:rsid w:val="007239ED"/>
    <w:rsid w:val="00723B1C"/>
    <w:rsid w:val="00723D00"/>
    <w:rsid w:val="0072415F"/>
    <w:rsid w:val="00724209"/>
    <w:rsid w:val="00724224"/>
    <w:rsid w:val="0072439A"/>
    <w:rsid w:val="007243C0"/>
    <w:rsid w:val="0072448C"/>
    <w:rsid w:val="00724529"/>
    <w:rsid w:val="007245BD"/>
    <w:rsid w:val="00724672"/>
    <w:rsid w:val="00724697"/>
    <w:rsid w:val="007246C0"/>
    <w:rsid w:val="007246FD"/>
    <w:rsid w:val="007248DD"/>
    <w:rsid w:val="007249C7"/>
    <w:rsid w:val="00724B91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8ED"/>
    <w:rsid w:val="0072595B"/>
    <w:rsid w:val="007259D0"/>
    <w:rsid w:val="007259DB"/>
    <w:rsid w:val="00725A14"/>
    <w:rsid w:val="00725C1D"/>
    <w:rsid w:val="00725D7A"/>
    <w:rsid w:val="00725FDC"/>
    <w:rsid w:val="0072617E"/>
    <w:rsid w:val="00726222"/>
    <w:rsid w:val="007263B5"/>
    <w:rsid w:val="00726580"/>
    <w:rsid w:val="0072665C"/>
    <w:rsid w:val="0072667E"/>
    <w:rsid w:val="007267AD"/>
    <w:rsid w:val="0072693C"/>
    <w:rsid w:val="00726EE5"/>
    <w:rsid w:val="0072700C"/>
    <w:rsid w:val="007270E3"/>
    <w:rsid w:val="00727268"/>
    <w:rsid w:val="00727360"/>
    <w:rsid w:val="007273B1"/>
    <w:rsid w:val="007273B9"/>
    <w:rsid w:val="00727925"/>
    <w:rsid w:val="007279CD"/>
    <w:rsid w:val="00727A6A"/>
    <w:rsid w:val="00727BDB"/>
    <w:rsid w:val="00727BE1"/>
    <w:rsid w:val="00727D4B"/>
    <w:rsid w:val="00727D97"/>
    <w:rsid w:val="00727ECD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B14"/>
    <w:rsid w:val="00730D65"/>
    <w:rsid w:val="00730E55"/>
    <w:rsid w:val="00730FE2"/>
    <w:rsid w:val="00730FEB"/>
    <w:rsid w:val="0073111E"/>
    <w:rsid w:val="00731241"/>
    <w:rsid w:val="0073127E"/>
    <w:rsid w:val="00731391"/>
    <w:rsid w:val="007313AD"/>
    <w:rsid w:val="007317E6"/>
    <w:rsid w:val="0073182B"/>
    <w:rsid w:val="0073188A"/>
    <w:rsid w:val="00731923"/>
    <w:rsid w:val="00731984"/>
    <w:rsid w:val="00731B23"/>
    <w:rsid w:val="00731BEB"/>
    <w:rsid w:val="00731C85"/>
    <w:rsid w:val="00731D61"/>
    <w:rsid w:val="00731F49"/>
    <w:rsid w:val="007321BC"/>
    <w:rsid w:val="007321D5"/>
    <w:rsid w:val="007323B9"/>
    <w:rsid w:val="007324B9"/>
    <w:rsid w:val="007325F8"/>
    <w:rsid w:val="007329B4"/>
    <w:rsid w:val="00732BC2"/>
    <w:rsid w:val="00732BEB"/>
    <w:rsid w:val="00732C75"/>
    <w:rsid w:val="00732F2B"/>
    <w:rsid w:val="0073314B"/>
    <w:rsid w:val="00733170"/>
    <w:rsid w:val="007331FD"/>
    <w:rsid w:val="0073323B"/>
    <w:rsid w:val="007332C4"/>
    <w:rsid w:val="00733535"/>
    <w:rsid w:val="0073369C"/>
    <w:rsid w:val="007337E9"/>
    <w:rsid w:val="00733910"/>
    <w:rsid w:val="00733BBF"/>
    <w:rsid w:val="00733C0B"/>
    <w:rsid w:val="00733D60"/>
    <w:rsid w:val="007341E3"/>
    <w:rsid w:val="00734325"/>
    <w:rsid w:val="0073438F"/>
    <w:rsid w:val="0073444B"/>
    <w:rsid w:val="0073461C"/>
    <w:rsid w:val="0073482A"/>
    <w:rsid w:val="007348D1"/>
    <w:rsid w:val="00734921"/>
    <w:rsid w:val="007349C8"/>
    <w:rsid w:val="00734A1E"/>
    <w:rsid w:val="00734D00"/>
    <w:rsid w:val="00734D37"/>
    <w:rsid w:val="00734DA8"/>
    <w:rsid w:val="00734DB1"/>
    <w:rsid w:val="00734EA9"/>
    <w:rsid w:val="00734F68"/>
    <w:rsid w:val="00735007"/>
    <w:rsid w:val="00735083"/>
    <w:rsid w:val="007350C7"/>
    <w:rsid w:val="0073510F"/>
    <w:rsid w:val="00735131"/>
    <w:rsid w:val="0073514F"/>
    <w:rsid w:val="00735163"/>
    <w:rsid w:val="00735192"/>
    <w:rsid w:val="00735694"/>
    <w:rsid w:val="0073598D"/>
    <w:rsid w:val="00735B7C"/>
    <w:rsid w:val="00735EE9"/>
    <w:rsid w:val="00735F0C"/>
    <w:rsid w:val="00735F50"/>
    <w:rsid w:val="00735FAF"/>
    <w:rsid w:val="007361AF"/>
    <w:rsid w:val="00736256"/>
    <w:rsid w:val="00736333"/>
    <w:rsid w:val="00736530"/>
    <w:rsid w:val="00736542"/>
    <w:rsid w:val="007365A9"/>
    <w:rsid w:val="00736765"/>
    <w:rsid w:val="0073682E"/>
    <w:rsid w:val="00736849"/>
    <w:rsid w:val="00736908"/>
    <w:rsid w:val="00736A56"/>
    <w:rsid w:val="00736AA2"/>
    <w:rsid w:val="00736B7A"/>
    <w:rsid w:val="00736B89"/>
    <w:rsid w:val="00736EF4"/>
    <w:rsid w:val="00736F46"/>
    <w:rsid w:val="00736F63"/>
    <w:rsid w:val="00737257"/>
    <w:rsid w:val="0073739F"/>
    <w:rsid w:val="007373D1"/>
    <w:rsid w:val="007374B8"/>
    <w:rsid w:val="00737513"/>
    <w:rsid w:val="007375C1"/>
    <w:rsid w:val="00737708"/>
    <w:rsid w:val="00737866"/>
    <w:rsid w:val="007378E3"/>
    <w:rsid w:val="00737978"/>
    <w:rsid w:val="00737AA0"/>
    <w:rsid w:val="00737DD5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A66"/>
    <w:rsid w:val="00740C43"/>
    <w:rsid w:val="00740E84"/>
    <w:rsid w:val="00740FFC"/>
    <w:rsid w:val="0074103D"/>
    <w:rsid w:val="007412B0"/>
    <w:rsid w:val="00741526"/>
    <w:rsid w:val="007416AA"/>
    <w:rsid w:val="00741763"/>
    <w:rsid w:val="0074176E"/>
    <w:rsid w:val="00741D95"/>
    <w:rsid w:val="00741FFA"/>
    <w:rsid w:val="00742137"/>
    <w:rsid w:val="00742288"/>
    <w:rsid w:val="00742398"/>
    <w:rsid w:val="007424BA"/>
    <w:rsid w:val="00742539"/>
    <w:rsid w:val="00742755"/>
    <w:rsid w:val="00742A61"/>
    <w:rsid w:val="00742AAF"/>
    <w:rsid w:val="00742B75"/>
    <w:rsid w:val="00742BD7"/>
    <w:rsid w:val="00742E19"/>
    <w:rsid w:val="00742E23"/>
    <w:rsid w:val="00742EC0"/>
    <w:rsid w:val="00742F0D"/>
    <w:rsid w:val="0074324D"/>
    <w:rsid w:val="0074349D"/>
    <w:rsid w:val="00743573"/>
    <w:rsid w:val="007435C5"/>
    <w:rsid w:val="0074384A"/>
    <w:rsid w:val="00743868"/>
    <w:rsid w:val="0074389E"/>
    <w:rsid w:val="0074399A"/>
    <w:rsid w:val="007439F0"/>
    <w:rsid w:val="00743AF1"/>
    <w:rsid w:val="00743B29"/>
    <w:rsid w:val="00743C07"/>
    <w:rsid w:val="00743CBC"/>
    <w:rsid w:val="00743CD6"/>
    <w:rsid w:val="00743D7E"/>
    <w:rsid w:val="00743FF5"/>
    <w:rsid w:val="00744311"/>
    <w:rsid w:val="00744471"/>
    <w:rsid w:val="00744504"/>
    <w:rsid w:val="007449C7"/>
    <w:rsid w:val="00744A6C"/>
    <w:rsid w:val="00744BF2"/>
    <w:rsid w:val="00744D26"/>
    <w:rsid w:val="00744F7B"/>
    <w:rsid w:val="007451C8"/>
    <w:rsid w:val="0074525A"/>
    <w:rsid w:val="00745263"/>
    <w:rsid w:val="0074543D"/>
    <w:rsid w:val="0074547D"/>
    <w:rsid w:val="00745641"/>
    <w:rsid w:val="007456A9"/>
    <w:rsid w:val="007456ED"/>
    <w:rsid w:val="007457CF"/>
    <w:rsid w:val="0074584E"/>
    <w:rsid w:val="007458EE"/>
    <w:rsid w:val="007459BC"/>
    <w:rsid w:val="00745BDF"/>
    <w:rsid w:val="00745C01"/>
    <w:rsid w:val="00745D97"/>
    <w:rsid w:val="00745DE2"/>
    <w:rsid w:val="0074600C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6F63"/>
    <w:rsid w:val="00747075"/>
    <w:rsid w:val="00747180"/>
    <w:rsid w:val="007471BE"/>
    <w:rsid w:val="00747246"/>
    <w:rsid w:val="007472D5"/>
    <w:rsid w:val="007473F8"/>
    <w:rsid w:val="0074742A"/>
    <w:rsid w:val="00747547"/>
    <w:rsid w:val="0074789B"/>
    <w:rsid w:val="007478DB"/>
    <w:rsid w:val="00747950"/>
    <w:rsid w:val="00747998"/>
    <w:rsid w:val="007479FA"/>
    <w:rsid w:val="00747AFE"/>
    <w:rsid w:val="00747C96"/>
    <w:rsid w:val="007500E8"/>
    <w:rsid w:val="007501DD"/>
    <w:rsid w:val="007501EF"/>
    <w:rsid w:val="00750357"/>
    <w:rsid w:val="007504C7"/>
    <w:rsid w:val="007504EC"/>
    <w:rsid w:val="0075059B"/>
    <w:rsid w:val="00750818"/>
    <w:rsid w:val="00750894"/>
    <w:rsid w:val="007509B7"/>
    <w:rsid w:val="00750C39"/>
    <w:rsid w:val="00750F2C"/>
    <w:rsid w:val="00750F4B"/>
    <w:rsid w:val="00751066"/>
    <w:rsid w:val="0075115E"/>
    <w:rsid w:val="00751169"/>
    <w:rsid w:val="00751323"/>
    <w:rsid w:val="00751330"/>
    <w:rsid w:val="007513D9"/>
    <w:rsid w:val="007513EF"/>
    <w:rsid w:val="007516D9"/>
    <w:rsid w:val="00751805"/>
    <w:rsid w:val="00751E2E"/>
    <w:rsid w:val="00751ECB"/>
    <w:rsid w:val="007520AB"/>
    <w:rsid w:val="007523FB"/>
    <w:rsid w:val="00752591"/>
    <w:rsid w:val="007525D6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2F76"/>
    <w:rsid w:val="00752FEC"/>
    <w:rsid w:val="00753052"/>
    <w:rsid w:val="00753173"/>
    <w:rsid w:val="00753196"/>
    <w:rsid w:val="00753233"/>
    <w:rsid w:val="00753312"/>
    <w:rsid w:val="0075342C"/>
    <w:rsid w:val="00753483"/>
    <w:rsid w:val="007534A1"/>
    <w:rsid w:val="00753626"/>
    <w:rsid w:val="0075382C"/>
    <w:rsid w:val="007538D7"/>
    <w:rsid w:val="00753963"/>
    <w:rsid w:val="00753972"/>
    <w:rsid w:val="00753AE1"/>
    <w:rsid w:val="00753AE6"/>
    <w:rsid w:val="00753BA3"/>
    <w:rsid w:val="00753D5F"/>
    <w:rsid w:val="00753E64"/>
    <w:rsid w:val="00754046"/>
    <w:rsid w:val="00754059"/>
    <w:rsid w:val="007544F9"/>
    <w:rsid w:val="00754AC6"/>
    <w:rsid w:val="00754C31"/>
    <w:rsid w:val="00754E04"/>
    <w:rsid w:val="00754EBA"/>
    <w:rsid w:val="0075517D"/>
    <w:rsid w:val="007551C5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5FB1"/>
    <w:rsid w:val="00756066"/>
    <w:rsid w:val="0075608F"/>
    <w:rsid w:val="007562C5"/>
    <w:rsid w:val="007562DE"/>
    <w:rsid w:val="0075635F"/>
    <w:rsid w:val="007563F4"/>
    <w:rsid w:val="00756546"/>
    <w:rsid w:val="00756561"/>
    <w:rsid w:val="007566A6"/>
    <w:rsid w:val="007567C6"/>
    <w:rsid w:val="0075687F"/>
    <w:rsid w:val="00756884"/>
    <w:rsid w:val="007568F5"/>
    <w:rsid w:val="00756A23"/>
    <w:rsid w:val="00756BEF"/>
    <w:rsid w:val="00756ECE"/>
    <w:rsid w:val="00756F57"/>
    <w:rsid w:val="00756FEC"/>
    <w:rsid w:val="00756FF3"/>
    <w:rsid w:val="007571C2"/>
    <w:rsid w:val="007573FB"/>
    <w:rsid w:val="0075752B"/>
    <w:rsid w:val="007575BD"/>
    <w:rsid w:val="00757623"/>
    <w:rsid w:val="007578AB"/>
    <w:rsid w:val="007579B5"/>
    <w:rsid w:val="00757CF2"/>
    <w:rsid w:val="00757F5E"/>
    <w:rsid w:val="007600AC"/>
    <w:rsid w:val="007601A6"/>
    <w:rsid w:val="007601B7"/>
    <w:rsid w:val="00760205"/>
    <w:rsid w:val="007602E8"/>
    <w:rsid w:val="0076036B"/>
    <w:rsid w:val="00760476"/>
    <w:rsid w:val="0076053F"/>
    <w:rsid w:val="007605B0"/>
    <w:rsid w:val="007605FF"/>
    <w:rsid w:val="0076078B"/>
    <w:rsid w:val="00760835"/>
    <w:rsid w:val="00760936"/>
    <w:rsid w:val="00760947"/>
    <w:rsid w:val="00760A09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0F0"/>
    <w:rsid w:val="0076214F"/>
    <w:rsid w:val="00762238"/>
    <w:rsid w:val="00762589"/>
    <w:rsid w:val="007625BB"/>
    <w:rsid w:val="00762792"/>
    <w:rsid w:val="007627E9"/>
    <w:rsid w:val="0076291B"/>
    <w:rsid w:val="00762935"/>
    <w:rsid w:val="00762937"/>
    <w:rsid w:val="0076293F"/>
    <w:rsid w:val="007629BC"/>
    <w:rsid w:val="00762B1B"/>
    <w:rsid w:val="00762B6B"/>
    <w:rsid w:val="00762BBA"/>
    <w:rsid w:val="0076313B"/>
    <w:rsid w:val="007631D1"/>
    <w:rsid w:val="0076363E"/>
    <w:rsid w:val="007637DF"/>
    <w:rsid w:val="007639D5"/>
    <w:rsid w:val="007639F9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17"/>
    <w:rsid w:val="00764552"/>
    <w:rsid w:val="00764559"/>
    <w:rsid w:val="007647A9"/>
    <w:rsid w:val="007647FE"/>
    <w:rsid w:val="00764A0F"/>
    <w:rsid w:val="00764A26"/>
    <w:rsid w:val="00764A4B"/>
    <w:rsid w:val="00764A56"/>
    <w:rsid w:val="00764C5E"/>
    <w:rsid w:val="00764D07"/>
    <w:rsid w:val="00764DE9"/>
    <w:rsid w:val="00764E20"/>
    <w:rsid w:val="00764F8D"/>
    <w:rsid w:val="00765433"/>
    <w:rsid w:val="00765631"/>
    <w:rsid w:val="007656A4"/>
    <w:rsid w:val="007656BC"/>
    <w:rsid w:val="007657C4"/>
    <w:rsid w:val="0076586D"/>
    <w:rsid w:val="00765E5D"/>
    <w:rsid w:val="00765E84"/>
    <w:rsid w:val="00765EE8"/>
    <w:rsid w:val="007662C8"/>
    <w:rsid w:val="007662D6"/>
    <w:rsid w:val="00766349"/>
    <w:rsid w:val="00766361"/>
    <w:rsid w:val="007663AE"/>
    <w:rsid w:val="007667A3"/>
    <w:rsid w:val="007667FD"/>
    <w:rsid w:val="00766A26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60"/>
    <w:rsid w:val="00767976"/>
    <w:rsid w:val="00767A8F"/>
    <w:rsid w:val="00767B11"/>
    <w:rsid w:val="00767C3A"/>
    <w:rsid w:val="00767C45"/>
    <w:rsid w:val="00767F51"/>
    <w:rsid w:val="00767F8C"/>
    <w:rsid w:val="0077016B"/>
    <w:rsid w:val="007701A7"/>
    <w:rsid w:val="007701AC"/>
    <w:rsid w:val="00770242"/>
    <w:rsid w:val="00770371"/>
    <w:rsid w:val="0077037F"/>
    <w:rsid w:val="0077060D"/>
    <w:rsid w:val="007706EE"/>
    <w:rsid w:val="007707D2"/>
    <w:rsid w:val="007708AD"/>
    <w:rsid w:val="0077092B"/>
    <w:rsid w:val="00770981"/>
    <w:rsid w:val="007709C8"/>
    <w:rsid w:val="00770E05"/>
    <w:rsid w:val="00770FF9"/>
    <w:rsid w:val="00771107"/>
    <w:rsid w:val="00771185"/>
    <w:rsid w:val="007711AC"/>
    <w:rsid w:val="007711E2"/>
    <w:rsid w:val="007711E5"/>
    <w:rsid w:val="00771234"/>
    <w:rsid w:val="007713E1"/>
    <w:rsid w:val="0077152E"/>
    <w:rsid w:val="007717A3"/>
    <w:rsid w:val="00771833"/>
    <w:rsid w:val="007718E5"/>
    <w:rsid w:val="007719B5"/>
    <w:rsid w:val="007719D4"/>
    <w:rsid w:val="00771F0E"/>
    <w:rsid w:val="00771F65"/>
    <w:rsid w:val="00771F74"/>
    <w:rsid w:val="00771F85"/>
    <w:rsid w:val="00772057"/>
    <w:rsid w:val="00772186"/>
    <w:rsid w:val="007721C8"/>
    <w:rsid w:val="007722E7"/>
    <w:rsid w:val="007729C1"/>
    <w:rsid w:val="00772A5B"/>
    <w:rsid w:val="00772A6F"/>
    <w:rsid w:val="00772B00"/>
    <w:rsid w:val="00772CBF"/>
    <w:rsid w:val="00772D23"/>
    <w:rsid w:val="00772DE7"/>
    <w:rsid w:val="00772DFD"/>
    <w:rsid w:val="00772E37"/>
    <w:rsid w:val="00772E7F"/>
    <w:rsid w:val="00772F77"/>
    <w:rsid w:val="00773096"/>
    <w:rsid w:val="00773211"/>
    <w:rsid w:val="0077322C"/>
    <w:rsid w:val="00773329"/>
    <w:rsid w:val="007733C3"/>
    <w:rsid w:val="007735D9"/>
    <w:rsid w:val="00773658"/>
    <w:rsid w:val="007737C0"/>
    <w:rsid w:val="007737DC"/>
    <w:rsid w:val="007738E8"/>
    <w:rsid w:val="007738EF"/>
    <w:rsid w:val="00773BE9"/>
    <w:rsid w:val="00773D58"/>
    <w:rsid w:val="00773F74"/>
    <w:rsid w:val="00773F77"/>
    <w:rsid w:val="00774046"/>
    <w:rsid w:val="007741A5"/>
    <w:rsid w:val="007741EF"/>
    <w:rsid w:val="007743A6"/>
    <w:rsid w:val="00774775"/>
    <w:rsid w:val="007747C4"/>
    <w:rsid w:val="007748AB"/>
    <w:rsid w:val="007748C1"/>
    <w:rsid w:val="007749F6"/>
    <w:rsid w:val="00774CD5"/>
    <w:rsid w:val="00774D80"/>
    <w:rsid w:val="00774E07"/>
    <w:rsid w:val="00774FE2"/>
    <w:rsid w:val="00775066"/>
    <w:rsid w:val="007752BE"/>
    <w:rsid w:val="007753D3"/>
    <w:rsid w:val="00775450"/>
    <w:rsid w:val="007754E5"/>
    <w:rsid w:val="0077560E"/>
    <w:rsid w:val="007756C5"/>
    <w:rsid w:val="007756D1"/>
    <w:rsid w:val="00775798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3F9"/>
    <w:rsid w:val="0077645D"/>
    <w:rsid w:val="007767EE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259"/>
    <w:rsid w:val="00777556"/>
    <w:rsid w:val="007777A7"/>
    <w:rsid w:val="007779F6"/>
    <w:rsid w:val="00777AA5"/>
    <w:rsid w:val="00777B9C"/>
    <w:rsid w:val="00777C43"/>
    <w:rsid w:val="00777C57"/>
    <w:rsid w:val="00777CE2"/>
    <w:rsid w:val="00777E15"/>
    <w:rsid w:val="00777E65"/>
    <w:rsid w:val="007801D0"/>
    <w:rsid w:val="00780582"/>
    <w:rsid w:val="007805E0"/>
    <w:rsid w:val="00780720"/>
    <w:rsid w:val="00780764"/>
    <w:rsid w:val="0078076D"/>
    <w:rsid w:val="00780870"/>
    <w:rsid w:val="0078089A"/>
    <w:rsid w:val="00780A7E"/>
    <w:rsid w:val="00780C76"/>
    <w:rsid w:val="00780CEA"/>
    <w:rsid w:val="00781025"/>
    <w:rsid w:val="007811C0"/>
    <w:rsid w:val="00781286"/>
    <w:rsid w:val="0078143F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88"/>
    <w:rsid w:val="007823DF"/>
    <w:rsid w:val="007824BF"/>
    <w:rsid w:val="00782596"/>
    <w:rsid w:val="007825AD"/>
    <w:rsid w:val="00782696"/>
    <w:rsid w:val="007827C1"/>
    <w:rsid w:val="007827EF"/>
    <w:rsid w:val="007828D7"/>
    <w:rsid w:val="00782C2A"/>
    <w:rsid w:val="00782D41"/>
    <w:rsid w:val="00782EF6"/>
    <w:rsid w:val="00782FB2"/>
    <w:rsid w:val="0078310F"/>
    <w:rsid w:val="007831A9"/>
    <w:rsid w:val="007832D7"/>
    <w:rsid w:val="007832DF"/>
    <w:rsid w:val="007834D0"/>
    <w:rsid w:val="00783583"/>
    <w:rsid w:val="007837A9"/>
    <w:rsid w:val="0078389C"/>
    <w:rsid w:val="007838E5"/>
    <w:rsid w:val="0078395A"/>
    <w:rsid w:val="00783ACF"/>
    <w:rsid w:val="00783CB3"/>
    <w:rsid w:val="00783CD8"/>
    <w:rsid w:val="00783D25"/>
    <w:rsid w:val="00783D73"/>
    <w:rsid w:val="00783D75"/>
    <w:rsid w:val="00783E76"/>
    <w:rsid w:val="00783E7A"/>
    <w:rsid w:val="00783F72"/>
    <w:rsid w:val="00784019"/>
    <w:rsid w:val="007842D9"/>
    <w:rsid w:val="00784479"/>
    <w:rsid w:val="0078448F"/>
    <w:rsid w:val="00784681"/>
    <w:rsid w:val="007846D9"/>
    <w:rsid w:val="0078487E"/>
    <w:rsid w:val="00784981"/>
    <w:rsid w:val="00784D90"/>
    <w:rsid w:val="00785189"/>
    <w:rsid w:val="0078525A"/>
    <w:rsid w:val="007852CA"/>
    <w:rsid w:val="007853C8"/>
    <w:rsid w:val="007853D6"/>
    <w:rsid w:val="0078548C"/>
    <w:rsid w:val="007854A3"/>
    <w:rsid w:val="00785533"/>
    <w:rsid w:val="0078567F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61A"/>
    <w:rsid w:val="00786902"/>
    <w:rsid w:val="0078695D"/>
    <w:rsid w:val="0078696A"/>
    <w:rsid w:val="0078698D"/>
    <w:rsid w:val="00786ACB"/>
    <w:rsid w:val="00786AFC"/>
    <w:rsid w:val="00786BFE"/>
    <w:rsid w:val="00786C18"/>
    <w:rsid w:val="00787085"/>
    <w:rsid w:val="00787173"/>
    <w:rsid w:val="0078729F"/>
    <w:rsid w:val="007873D9"/>
    <w:rsid w:val="00787580"/>
    <w:rsid w:val="007875A1"/>
    <w:rsid w:val="007875ED"/>
    <w:rsid w:val="007876BB"/>
    <w:rsid w:val="007876CC"/>
    <w:rsid w:val="0078775D"/>
    <w:rsid w:val="007878BA"/>
    <w:rsid w:val="007878FB"/>
    <w:rsid w:val="0078790A"/>
    <w:rsid w:val="00787973"/>
    <w:rsid w:val="00787BBD"/>
    <w:rsid w:val="00787E5A"/>
    <w:rsid w:val="00787EF4"/>
    <w:rsid w:val="00787F67"/>
    <w:rsid w:val="00790060"/>
    <w:rsid w:val="00790089"/>
    <w:rsid w:val="00790178"/>
    <w:rsid w:val="007901A8"/>
    <w:rsid w:val="00790422"/>
    <w:rsid w:val="00790439"/>
    <w:rsid w:val="007905E7"/>
    <w:rsid w:val="00790623"/>
    <w:rsid w:val="00790A84"/>
    <w:rsid w:val="00790BF2"/>
    <w:rsid w:val="00790CE7"/>
    <w:rsid w:val="007911E6"/>
    <w:rsid w:val="007912F8"/>
    <w:rsid w:val="00791634"/>
    <w:rsid w:val="007918AA"/>
    <w:rsid w:val="00791A45"/>
    <w:rsid w:val="00791B2F"/>
    <w:rsid w:val="00791B44"/>
    <w:rsid w:val="00791B9F"/>
    <w:rsid w:val="00791BDB"/>
    <w:rsid w:val="00791D96"/>
    <w:rsid w:val="00791FCE"/>
    <w:rsid w:val="00792185"/>
    <w:rsid w:val="007921C1"/>
    <w:rsid w:val="0079225B"/>
    <w:rsid w:val="007926CB"/>
    <w:rsid w:val="007926F6"/>
    <w:rsid w:val="00792764"/>
    <w:rsid w:val="00792A5A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B88"/>
    <w:rsid w:val="00793FA5"/>
    <w:rsid w:val="00794099"/>
    <w:rsid w:val="007940CC"/>
    <w:rsid w:val="00794177"/>
    <w:rsid w:val="0079417F"/>
    <w:rsid w:val="00794227"/>
    <w:rsid w:val="00794636"/>
    <w:rsid w:val="00794639"/>
    <w:rsid w:val="007947C6"/>
    <w:rsid w:val="00794834"/>
    <w:rsid w:val="0079495F"/>
    <w:rsid w:val="00794A28"/>
    <w:rsid w:val="00794CCC"/>
    <w:rsid w:val="00794CF4"/>
    <w:rsid w:val="00795280"/>
    <w:rsid w:val="00795665"/>
    <w:rsid w:val="00795687"/>
    <w:rsid w:val="00795785"/>
    <w:rsid w:val="00795981"/>
    <w:rsid w:val="00795987"/>
    <w:rsid w:val="00795C61"/>
    <w:rsid w:val="00795CBD"/>
    <w:rsid w:val="00795F56"/>
    <w:rsid w:val="00795F80"/>
    <w:rsid w:val="0079601B"/>
    <w:rsid w:val="007960F5"/>
    <w:rsid w:val="007961AB"/>
    <w:rsid w:val="00796344"/>
    <w:rsid w:val="00796583"/>
    <w:rsid w:val="0079671A"/>
    <w:rsid w:val="00796897"/>
    <w:rsid w:val="007968EA"/>
    <w:rsid w:val="0079691D"/>
    <w:rsid w:val="0079693C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6F78"/>
    <w:rsid w:val="00797001"/>
    <w:rsid w:val="00797036"/>
    <w:rsid w:val="0079712A"/>
    <w:rsid w:val="00797179"/>
    <w:rsid w:val="0079722F"/>
    <w:rsid w:val="0079728D"/>
    <w:rsid w:val="007974D1"/>
    <w:rsid w:val="00797657"/>
    <w:rsid w:val="00797A4F"/>
    <w:rsid w:val="00797B41"/>
    <w:rsid w:val="00797C12"/>
    <w:rsid w:val="00797CD6"/>
    <w:rsid w:val="00797E17"/>
    <w:rsid w:val="00797EA2"/>
    <w:rsid w:val="00797EA5"/>
    <w:rsid w:val="00797EB2"/>
    <w:rsid w:val="00797F4B"/>
    <w:rsid w:val="007A001E"/>
    <w:rsid w:val="007A0144"/>
    <w:rsid w:val="007A0299"/>
    <w:rsid w:val="007A07AF"/>
    <w:rsid w:val="007A087F"/>
    <w:rsid w:val="007A0884"/>
    <w:rsid w:val="007A0AA6"/>
    <w:rsid w:val="007A0ED4"/>
    <w:rsid w:val="007A10D7"/>
    <w:rsid w:val="007A12EE"/>
    <w:rsid w:val="007A1313"/>
    <w:rsid w:val="007A13EB"/>
    <w:rsid w:val="007A1413"/>
    <w:rsid w:val="007A152F"/>
    <w:rsid w:val="007A15CE"/>
    <w:rsid w:val="007A169D"/>
    <w:rsid w:val="007A18DD"/>
    <w:rsid w:val="007A1BF8"/>
    <w:rsid w:val="007A1C8F"/>
    <w:rsid w:val="007A1DA0"/>
    <w:rsid w:val="007A1E46"/>
    <w:rsid w:val="007A1F8B"/>
    <w:rsid w:val="007A1F9B"/>
    <w:rsid w:val="007A208B"/>
    <w:rsid w:val="007A20B6"/>
    <w:rsid w:val="007A2189"/>
    <w:rsid w:val="007A2286"/>
    <w:rsid w:val="007A2358"/>
    <w:rsid w:val="007A2485"/>
    <w:rsid w:val="007A24AC"/>
    <w:rsid w:val="007A24EC"/>
    <w:rsid w:val="007A26E5"/>
    <w:rsid w:val="007A2809"/>
    <w:rsid w:val="007A2989"/>
    <w:rsid w:val="007A2BDD"/>
    <w:rsid w:val="007A2BDE"/>
    <w:rsid w:val="007A2D46"/>
    <w:rsid w:val="007A2E6E"/>
    <w:rsid w:val="007A2E7E"/>
    <w:rsid w:val="007A2F07"/>
    <w:rsid w:val="007A2FBB"/>
    <w:rsid w:val="007A312E"/>
    <w:rsid w:val="007A317F"/>
    <w:rsid w:val="007A31C7"/>
    <w:rsid w:val="007A327B"/>
    <w:rsid w:val="007A32B6"/>
    <w:rsid w:val="007A3380"/>
    <w:rsid w:val="007A33A3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99"/>
    <w:rsid w:val="007A41E5"/>
    <w:rsid w:val="007A4278"/>
    <w:rsid w:val="007A445D"/>
    <w:rsid w:val="007A451E"/>
    <w:rsid w:val="007A4537"/>
    <w:rsid w:val="007A46AD"/>
    <w:rsid w:val="007A471D"/>
    <w:rsid w:val="007A497A"/>
    <w:rsid w:val="007A4B23"/>
    <w:rsid w:val="007A4D2F"/>
    <w:rsid w:val="007A4DFB"/>
    <w:rsid w:val="007A4E37"/>
    <w:rsid w:val="007A4EFF"/>
    <w:rsid w:val="007A51A7"/>
    <w:rsid w:val="007A51D6"/>
    <w:rsid w:val="007A5220"/>
    <w:rsid w:val="007A541B"/>
    <w:rsid w:val="007A5442"/>
    <w:rsid w:val="007A5652"/>
    <w:rsid w:val="007A5683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7B5"/>
    <w:rsid w:val="007A683C"/>
    <w:rsid w:val="007A687B"/>
    <w:rsid w:val="007A694B"/>
    <w:rsid w:val="007A698D"/>
    <w:rsid w:val="007A69F8"/>
    <w:rsid w:val="007A6B24"/>
    <w:rsid w:val="007A6CEC"/>
    <w:rsid w:val="007A7244"/>
    <w:rsid w:val="007A72A2"/>
    <w:rsid w:val="007A72A4"/>
    <w:rsid w:val="007A771D"/>
    <w:rsid w:val="007A771F"/>
    <w:rsid w:val="007A789C"/>
    <w:rsid w:val="007A7916"/>
    <w:rsid w:val="007A7942"/>
    <w:rsid w:val="007A7955"/>
    <w:rsid w:val="007A7A0A"/>
    <w:rsid w:val="007A7A89"/>
    <w:rsid w:val="007A7DB2"/>
    <w:rsid w:val="007A7EAC"/>
    <w:rsid w:val="007A7F0E"/>
    <w:rsid w:val="007A7F1E"/>
    <w:rsid w:val="007A7F63"/>
    <w:rsid w:val="007A7FCF"/>
    <w:rsid w:val="007B0027"/>
    <w:rsid w:val="007B00D1"/>
    <w:rsid w:val="007B00DA"/>
    <w:rsid w:val="007B0118"/>
    <w:rsid w:val="007B02C5"/>
    <w:rsid w:val="007B0501"/>
    <w:rsid w:val="007B0626"/>
    <w:rsid w:val="007B0870"/>
    <w:rsid w:val="007B08DB"/>
    <w:rsid w:val="007B08E5"/>
    <w:rsid w:val="007B0A19"/>
    <w:rsid w:val="007B0AE2"/>
    <w:rsid w:val="007B0BA1"/>
    <w:rsid w:val="007B0CC4"/>
    <w:rsid w:val="007B0DE5"/>
    <w:rsid w:val="007B101A"/>
    <w:rsid w:val="007B105B"/>
    <w:rsid w:val="007B1072"/>
    <w:rsid w:val="007B11DA"/>
    <w:rsid w:val="007B12E4"/>
    <w:rsid w:val="007B13D8"/>
    <w:rsid w:val="007B14AA"/>
    <w:rsid w:val="007B15D5"/>
    <w:rsid w:val="007B174B"/>
    <w:rsid w:val="007B1922"/>
    <w:rsid w:val="007B1B5D"/>
    <w:rsid w:val="007B1DF8"/>
    <w:rsid w:val="007B1F17"/>
    <w:rsid w:val="007B1F24"/>
    <w:rsid w:val="007B1FDC"/>
    <w:rsid w:val="007B205C"/>
    <w:rsid w:val="007B223B"/>
    <w:rsid w:val="007B2280"/>
    <w:rsid w:val="007B2295"/>
    <w:rsid w:val="007B22E5"/>
    <w:rsid w:val="007B2379"/>
    <w:rsid w:val="007B2653"/>
    <w:rsid w:val="007B278D"/>
    <w:rsid w:val="007B2868"/>
    <w:rsid w:val="007B2AE2"/>
    <w:rsid w:val="007B2AF5"/>
    <w:rsid w:val="007B2B6F"/>
    <w:rsid w:val="007B30BA"/>
    <w:rsid w:val="007B3201"/>
    <w:rsid w:val="007B3500"/>
    <w:rsid w:val="007B361A"/>
    <w:rsid w:val="007B36C1"/>
    <w:rsid w:val="007B3A08"/>
    <w:rsid w:val="007B3A16"/>
    <w:rsid w:val="007B3A62"/>
    <w:rsid w:val="007B3A81"/>
    <w:rsid w:val="007B3B0A"/>
    <w:rsid w:val="007B3CC1"/>
    <w:rsid w:val="007B3F9E"/>
    <w:rsid w:val="007B4017"/>
    <w:rsid w:val="007B41EC"/>
    <w:rsid w:val="007B4358"/>
    <w:rsid w:val="007B45F2"/>
    <w:rsid w:val="007B460C"/>
    <w:rsid w:val="007B4691"/>
    <w:rsid w:val="007B46F8"/>
    <w:rsid w:val="007B4780"/>
    <w:rsid w:val="007B4832"/>
    <w:rsid w:val="007B487E"/>
    <w:rsid w:val="007B490B"/>
    <w:rsid w:val="007B4953"/>
    <w:rsid w:val="007B4A08"/>
    <w:rsid w:val="007B4A5A"/>
    <w:rsid w:val="007B4AB3"/>
    <w:rsid w:val="007B4B12"/>
    <w:rsid w:val="007B4B90"/>
    <w:rsid w:val="007B4B9E"/>
    <w:rsid w:val="007B4CB5"/>
    <w:rsid w:val="007B4DFA"/>
    <w:rsid w:val="007B4E8C"/>
    <w:rsid w:val="007B4EC6"/>
    <w:rsid w:val="007B4EF2"/>
    <w:rsid w:val="007B4F86"/>
    <w:rsid w:val="007B50FC"/>
    <w:rsid w:val="007B5114"/>
    <w:rsid w:val="007B511E"/>
    <w:rsid w:val="007B521B"/>
    <w:rsid w:val="007B5276"/>
    <w:rsid w:val="007B53DB"/>
    <w:rsid w:val="007B5426"/>
    <w:rsid w:val="007B5673"/>
    <w:rsid w:val="007B5713"/>
    <w:rsid w:val="007B587A"/>
    <w:rsid w:val="007B599A"/>
    <w:rsid w:val="007B5AF1"/>
    <w:rsid w:val="007B5BDF"/>
    <w:rsid w:val="007B5D90"/>
    <w:rsid w:val="007B5DB2"/>
    <w:rsid w:val="007B5DE8"/>
    <w:rsid w:val="007B5F44"/>
    <w:rsid w:val="007B6334"/>
    <w:rsid w:val="007B6478"/>
    <w:rsid w:val="007B662B"/>
    <w:rsid w:val="007B67E6"/>
    <w:rsid w:val="007B67F6"/>
    <w:rsid w:val="007B6883"/>
    <w:rsid w:val="007B68C1"/>
    <w:rsid w:val="007B6ABD"/>
    <w:rsid w:val="007B6CD4"/>
    <w:rsid w:val="007B6E5C"/>
    <w:rsid w:val="007B70D5"/>
    <w:rsid w:val="007B7192"/>
    <w:rsid w:val="007B7489"/>
    <w:rsid w:val="007B7541"/>
    <w:rsid w:val="007B7677"/>
    <w:rsid w:val="007B76B1"/>
    <w:rsid w:val="007B772A"/>
    <w:rsid w:val="007B7738"/>
    <w:rsid w:val="007B778F"/>
    <w:rsid w:val="007B7BCA"/>
    <w:rsid w:val="007B7DA3"/>
    <w:rsid w:val="007B7EDE"/>
    <w:rsid w:val="007B7F16"/>
    <w:rsid w:val="007C0034"/>
    <w:rsid w:val="007C00E9"/>
    <w:rsid w:val="007C02CD"/>
    <w:rsid w:val="007C0347"/>
    <w:rsid w:val="007C057F"/>
    <w:rsid w:val="007C0952"/>
    <w:rsid w:val="007C0980"/>
    <w:rsid w:val="007C0BB6"/>
    <w:rsid w:val="007C0BE9"/>
    <w:rsid w:val="007C0DE4"/>
    <w:rsid w:val="007C0E68"/>
    <w:rsid w:val="007C0ED2"/>
    <w:rsid w:val="007C0EDD"/>
    <w:rsid w:val="007C0F17"/>
    <w:rsid w:val="007C0F1F"/>
    <w:rsid w:val="007C0F48"/>
    <w:rsid w:val="007C1107"/>
    <w:rsid w:val="007C133B"/>
    <w:rsid w:val="007C1558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456"/>
    <w:rsid w:val="007C27D7"/>
    <w:rsid w:val="007C2863"/>
    <w:rsid w:val="007C2928"/>
    <w:rsid w:val="007C295B"/>
    <w:rsid w:val="007C29EA"/>
    <w:rsid w:val="007C2B02"/>
    <w:rsid w:val="007C2B2C"/>
    <w:rsid w:val="007C2C5B"/>
    <w:rsid w:val="007C2D59"/>
    <w:rsid w:val="007C2EAA"/>
    <w:rsid w:val="007C301F"/>
    <w:rsid w:val="007C305C"/>
    <w:rsid w:val="007C31AA"/>
    <w:rsid w:val="007C31B2"/>
    <w:rsid w:val="007C3316"/>
    <w:rsid w:val="007C3324"/>
    <w:rsid w:val="007C352E"/>
    <w:rsid w:val="007C3564"/>
    <w:rsid w:val="007C3677"/>
    <w:rsid w:val="007C39A7"/>
    <w:rsid w:val="007C39DB"/>
    <w:rsid w:val="007C3BF2"/>
    <w:rsid w:val="007C3C71"/>
    <w:rsid w:val="007C3D56"/>
    <w:rsid w:val="007C3DC4"/>
    <w:rsid w:val="007C3EA8"/>
    <w:rsid w:val="007C3EFB"/>
    <w:rsid w:val="007C3F1B"/>
    <w:rsid w:val="007C3F60"/>
    <w:rsid w:val="007C3FA7"/>
    <w:rsid w:val="007C405E"/>
    <w:rsid w:val="007C41B7"/>
    <w:rsid w:val="007C4299"/>
    <w:rsid w:val="007C4345"/>
    <w:rsid w:val="007C434D"/>
    <w:rsid w:val="007C43D9"/>
    <w:rsid w:val="007C445C"/>
    <w:rsid w:val="007C45A0"/>
    <w:rsid w:val="007C4679"/>
    <w:rsid w:val="007C486B"/>
    <w:rsid w:val="007C487F"/>
    <w:rsid w:val="007C4CD9"/>
    <w:rsid w:val="007C4E28"/>
    <w:rsid w:val="007C5033"/>
    <w:rsid w:val="007C5376"/>
    <w:rsid w:val="007C53F8"/>
    <w:rsid w:val="007C5492"/>
    <w:rsid w:val="007C54B9"/>
    <w:rsid w:val="007C5512"/>
    <w:rsid w:val="007C5697"/>
    <w:rsid w:val="007C569D"/>
    <w:rsid w:val="007C586C"/>
    <w:rsid w:val="007C5A59"/>
    <w:rsid w:val="007C5ACF"/>
    <w:rsid w:val="007C5B27"/>
    <w:rsid w:val="007C5B65"/>
    <w:rsid w:val="007C5C36"/>
    <w:rsid w:val="007C5D82"/>
    <w:rsid w:val="007C5D8D"/>
    <w:rsid w:val="007C5E6D"/>
    <w:rsid w:val="007C5E7B"/>
    <w:rsid w:val="007C5F09"/>
    <w:rsid w:val="007C6006"/>
    <w:rsid w:val="007C6018"/>
    <w:rsid w:val="007C6164"/>
    <w:rsid w:val="007C62CA"/>
    <w:rsid w:val="007C6626"/>
    <w:rsid w:val="007C6748"/>
    <w:rsid w:val="007C67CE"/>
    <w:rsid w:val="007C68AB"/>
    <w:rsid w:val="007C6983"/>
    <w:rsid w:val="007C69DE"/>
    <w:rsid w:val="007C6D9C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53"/>
    <w:rsid w:val="007D00AC"/>
    <w:rsid w:val="007D00BA"/>
    <w:rsid w:val="007D020D"/>
    <w:rsid w:val="007D022A"/>
    <w:rsid w:val="007D0532"/>
    <w:rsid w:val="007D057D"/>
    <w:rsid w:val="007D0615"/>
    <w:rsid w:val="007D077B"/>
    <w:rsid w:val="007D0780"/>
    <w:rsid w:val="007D07D5"/>
    <w:rsid w:val="007D082D"/>
    <w:rsid w:val="007D0897"/>
    <w:rsid w:val="007D091C"/>
    <w:rsid w:val="007D09BB"/>
    <w:rsid w:val="007D0B38"/>
    <w:rsid w:val="007D0C67"/>
    <w:rsid w:val="007D0C9F"/>
    <w:rsid w:val="007D0CF8"/>
    <w:rsid w:val="007D10A8"/>
    <w:rsid w:val="007D10BD"/>
    <w:rsid w:val="007D1236"/>
    <w:rsid w:val="007D13F6"/>
    <w:rsid w:val="007D144C"/>
    <w:rsid w:val="007D1477"/>
    <w:rsid w:val="007D16D4"/>
    <w:rsid w:val="007D1BEA"/>
    <w:rsid w:val="007D1C42"/>
    <w:rsid w:val="007D1D4B"/>
    <w:rsid w:val="007D1DA3"/>
    <w:rsid w:val="007D1EE4"/>
    <w:rsid w:val="007D1FEB"/>
    <w:rsid w:val="007D2003"/>
    <w:rsid w:val="007D2053"/>
    <w:rsid w:val="007D205C"/>
    <w:rsid w:val="007D22E1"/>
    <w:rsid w:val="007D255A"/>
    <w:rsid w:val="007D257C"/>
    <w:rsid w:val="007D25BC"/>
    <w:rsid w:val="007D26C8"/>
    <w:rsid w:val="007D29ED"/>
    <w:rsid w:val="007D2A6F"/>
    <w:rsid w:val="007D2A7E"/>
    <w:rsid w:val="007D2AB8"/>
    <w:rsid w:val="007D3018"/>
    <w:rsid w:val="007D3141"/>
    <w:rsid w:val="007D31D2"/>
    <w:rsid w:val="007D3313"/>
    <w:rsid w:val="007D3520"/>
    <w:rsid w:val="007D356D"/>
    <w:rsid w:val="007D35A6"/>
    <w:rsid w:val="007D35F4"/>
    <w:rsid w:val="007D3843"/>
    <w:rsid w:val="007D3ADB"/>
    <w:rsid w:val="007D3B88"/>
    <w:rsid w:val="007D3BA1"/>
    <w:rsid w:val="007D3DB5"/>
    <w:rsid w:val="007D3FED"/>
    <w:rsid w:val="007D4056"/>
    <w:rsid w:val="007D431D"/>
    <w:rsid w:val="007D43E1"/>
    <w:rsid w:val="007D455E"/>
    <w:rsid w:val="007D46EF"/>
    <w:rsid w:val="007D474A"/>
    <w:rsid w:val="007D4980"/>
    <w:rsid w:val="007D4D18"/>
    <w:rsid w:val="007D4DCD"/>
    <w:rsid w:val="007D4E6C"/>
    <w:rsid w:val="007D5165"/>
    <w:rsid w:val="007D51D1"/>
    <w:rsid w:val="007D5366"/>
    <w:rsid w:val="007D536A"/>
    <w:rsid w:val="007D556D"/>
    <w:rsid w:val="007D5745"/>
    <w:rsid w:val="007D57A5"/>
    <w:rsid w:val="007D5810"/>
    <w:rsid w:val="007D5904"/>
    <w:rsid w:val="007D5C1D"/>
    <w:rsid w:val="007D5C1E"/>
    <w:rsid w:val="007D5DB0"/>
    <w:rsid w:val="007D5DBF"/>
    <w:rsid w:val="007D5EA4"/>
    <w:rsid w:val="007D5EFC"/>
    <w:rsid w:val="007D5F4A"/>
    <w:rsid w:val="007D60F2"/>
    <w:rsid w:val="007D628C"/>
    <w:rsid w:val="007D6359"/>
    <w:rsid w:val="007D6406"/>
    <w:rsid w:val="007D64B0"/>
    <w:rsid w:val="007D65C6"/>
    <w:rsid w:val="007D676B"/>
    <w:rsid w:val="007D6C0B"/>
    <w:rsid w:val="007D6D2F"/>
    <w:rsid w:val="007D6DC7"/>
    <w:rsid w:val="007D6F56"/>
    <w:rsid w:val="007D712F"/>
    <w:rsid w:val="007D71F1"/>
    <w:rsid w:val="007D7441"/>
    <w:rsid w:val="007D753E"/>
    <w:rsid w:val="007D7750"/>
    <w:rsid w:val="007D77C6"/>
    <w:rsid w:val="007D77F6"/>
    <w:rsid w:val="007D7816"/>
    <w:rsid w:val="007D78E8"/>
    <w:rsid w:val="007D7A1D"/>
    <w:rsid w:val="007D7B10"/>
    <w:rsid w:val="007D7B23"/>
    <w:rsid w:val="007D7D9A"/>
    <w:rsid w:val="007D7E07"/>
    <w:rsid w:val="007E0082"/>
    <w:rsid w:val="007E0175"/>
    <w:rsid w:val="007E0182"/>
    <w:rsid w:val="007E0485"/>
    <w:rsid w:val="007E04B6"/>
    <w:rsid w:val="007E06DD"/>
    <w:rsid w:val="007E080D"/>
    <w:rsid w:val="007E0A24"/>
    <w:rsid w:val="007E0A3E"/>
    <w:rsid w:val="007E0A9D"/>
    <w:rsid w:val="007E0AF0"/>
    <w:rsid w:val="007E0DE6"/>
    <w:rsid w:val="007E0F82"/>
    <w:rsid w:val="007E12C2"/>
    <w:rsid w:val="007E14CC"/>
    <w:rsid w:val="007E164D"/>
    <w:rsid w:val="007E1660"/>
    <w:rsid w:val="007E172C"/>
    <w:rsid w:val="007E1748"/>
    <w:rsid w:val="007E1787"/>
    <w:rsid w:val="007E19A9"/>
    <w:rsid w:val="007E1AC5"/>
    <w:rsid w:val="007E1DB3"/>
    <w:rsid w:val="007E1DD9"/>
    <w:rsid w:val="007E1E1B"/>
    <w:rsid w:val="007E2078"/>
    <w:rsid w:val="007E2267"/>
    <w:rsid w:val="007E2373"/>
    <w:rsid w:val="007E2578"/>
    <w:rsid w:val="007E25CB"/>
    <w:rsid w:val="007E25CD"/>
    <w:rsid w:val="007E2654"/>
    <w:rsid w:val="007E27A6"/>
    <w:rsid w:val="007E296A"/>
    <w:rsid w:val="007E2980"/>
    <w:rsid w:val="007E29E1"/>
    <w:rsid w:val="007E2B1F"/>
    <w:rsid w:val="007E2CB6"/>
    <w:rsid w:val="007E2CDC"/>
    <w:rsid w:val="007E2CF4"/>
    <w:rsid w:val="007E2CFD"/>
    <w:rsid w:val="007E31F9"/>
    <w:rsid w:val="007E354E"/>
    <w:rsid w:val="007E35FB"/>
    <w:rsid w:val="007E3617"/>
    <w:rsid w:val="007E3630"/>
    <w:rsid w:val="007E365A"/>
    <w:rsid w:val="007E3864"/>
    <w:rsid w:val="007E38F4"/>
    <w:rsid w:val="007E397D"/>
    <w:rsid w:val="007E39ED"/>
    <w:rsid w:val="007E3AE2"/>
    <w:rsid w:val="007E3BB3"/>
    <w:rsid w:val="007E3E39"/>
    <w:rsid w:val="007E4211"/>
    <w:rsid w:val="007E4443"/>
    <w:rsid w:val="007E45F5"/>
    <w:rsid w:val="007E466E"/>
    <w:rsid w:val="007E4771"/>
    <w:rsid w:val="007E4B8A"/>
    <w:rsid w:val="007E4C78"/>
    <w:rsid w:val="007E4CA8"/>
    <w:rsid w:val="007E4CC3"/>
    <w:rsid w:val="007E4F75"/>
    <w:rsid w:val="007E504D"/>
    <w:rsid w:val="007E51CA"/>
    <w:rsid w:val="007E5543"/>
    <w:rsid w:val="007E5591"/>
    <w:rsid w:val="007E55C1"/>
    <w:rsid w:val="007E57C7"/>
    <w:rsid w:val="007E597A"/>
    <w:rsid w:val="007E5A5D"/>
    <w:rsid w:val="007E5C3C"/>
    <w:rsid w:val="007E5D67"/>
    <w:rsid w:val="007E5D7D"/>
    <w:rsid w:val="007E5EDA"/>
    <w:rsid w:val="007E5F6A"/>
    <w:rsid w:val="007E5FD2"/>
    <w:rsid w:val="007E609A"/>
    <w:rsid w:val="007E60DE"/>
    <w:rsid w:val="007E6119"/>
    <w:rsid w:val="007E6166"/>
    <w:rsid w:val="007E6180"/>
    <w:rsid w:val="007E646C"/>
    <w:rsid w:val="007E64B7"/>
    <w:rsid w:val="007E654B"/>
    <w:rsid w:val="007E6700"/>
    <w:rsid w:val="007E687F"/>
    <w:rsid w:val="007E6884"/>
    <w:rsid w:val="007E6B8B"/>
    <w:rsid w:val="007E6D6B"/>
    <w:rsid w:val="007E6F4E"/>
    <w:rsid w:val="007E7098"/>
    <w:rsid w:val="007E7294"/>
    <w:rsid w:val="007E734E"/>
    <w:rsid w:val="007E7365"/>
    <w:rsid w:val="007E76B5"/>
    <w:rsid w:val="007E76FE"/>
    <w:rsid w:val="007E77C5"/>
    <w:rsid w:val="007E78BF"/>
    <w:rsid w:val="007E7B0B"/>
    <w:rsid w:val="007E7B0F"/>
    <w:rsid w:val="007E7C43"/>
    <w:rsid w:val="007E7D11"/>
    <w:rsid w:val="007E7D21"/>
    <w:rsid w:val="007E7D8E"/>
    <w:rsid w:val="007E7E5C"/>
    <w:rsid w:val="007F010C"/>
    <w:rsid w:val="007F0114"/>
    <w:rsid w:val="007F03C3"/>
    <w:rsid w:val="007F0530"/>
    <w:rsid w:val="007F07CC"/>
    <w:rsid w:val="007F084F"/>
    <w:rsid w:val="007F0874"/>
    <w:rsid w:val="007F08B3"/>
    <w:rsid w:val="007F0AE9"/>
    <w:rsid w:val="007F0B7C"/>
    <w:rsid w:val="007F0C72"/>
    <w:rsid w:val="007F111E"/>
    <w:rsid w:val="007F1196"/>
    <w:rsid w:val="007F11A7"/>
    <w:rsid w:val="007F126F"/>
    <w:rsid w:val="007F12E9"/>
    <w:rsid w:val="007F1307"/>
    <w:rsid w:val="007F1587"/>
    <w:rsid w:val="007F17F3"/>
    <w:rsid w:val="007F189A"/>
    <w:rsid w:val="007F1952"/>
    <w:rsid w:val="007F198A"/>
    <w:rsid w:val="007F1A04"/>
    <w:rsid w:val="007F1A18"/>
    <w:rsid w:val="007F1A41"/>
    <w:rsid w:val="007F1CFA"/>
    <w:rsid w:val="007F2069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6F"/>
    <w:rsid w:val="007F2FA0"/>
    <w:rsid w:val="007F303A"/>
    <w:rsid w:val="007F3159"/>
    <w:rsid w:val="007F32E5"/>
    <w:rsid w:val="007F331A"/>
    <w:rsid w:val="007F34AD"/>
    <w:rsid w:val="007F37C2"/>
    <w:rsid w:val="007F3CBB"/>
    <w:rsid w:val="007F3D6B"/>
    <w:rsid w:val="007F3EA0"/>
    <w:rsid w:val="007F4278"/>
    <w:rsid w:val="007F4358"/>
    <w:rsid w:val="007F4443"/>
    <w:rsid w:val="007F4485"/>
    <w:rsid w:val="007F44CB"/>
    <w:rsid w:val="007F4521"/>
    <w:rsid w:val="007F452B"/>
    <w:rsid w:val="007F4611"/>
    <w:rsid w:val="007F46BB"/>
    <w:rsid w:val="007F46FF"/>
    <w:rsid w:val="007F47FC"/>
    <w:rsid w:val="007F4826"/>
    <w:rsid w:val="007F4A65"/>
    <w:rsid w:val="007F4ACE"/>
    <w:rsid w:val="007F4B20"/>
    <w:rsid w:val="007F4B36"/>
    <w:rsid w:val="007F4BC0"/>
    <w:rsid w:val="007F4C3A"/>
    <w:rsid w:val="007F4EA8"/>
    <w:rsid w:val="007F50C6"/>
    <w:rsid w:val="007F5271"/>
    <w:rsid w:val="007F52EA"/>
    <w:rsid w:val="007F5355"/>
    <w:rsid w:val="007F5413"/>
    <w:rsid w:val="007F5432"/>
    <w:rsid w:val="007F55F0"/>
    <w:rsid w:val="007F57B8"/>
    <w:rsid w:val="007F5921"/>
    <w:rsid w:val="007F5A97"/>
    <w:rsid w:val="007F5BCE"/>
    <w:rsid w:val="007F5CC4"/>
    <w:rsid w:val="007F5CE2"/>
    <w:rsid w:val="007F5D2B"/>
    <w:rsid w:val="007F5EDD"/>
    <w:rsid w:val="007F5F30"/>
    <w:rsid w:val="007F60F9"/>
    <w:rsid w:val="007F6114"/>
    <w:rsid w:val="007F62B1"/>
    <w:rsid w:val="007F650D"/>
    <w:rsid w:val="007F68AC"/>
    <w:rsid w:val="007F6A16"/>
    <w:rsid w:val="007F6AA5"/>
    <w:rsid w:val="007F6ACA"/>
    <w:rsid w:val="007F6BA9"/>
    <w:rsid w:val="007F6F1B"/>
    <w:rsid w:val="007F6F4D"/>
    <w:rsid w:val="007F6FB6"/>
    <w:rsid w:val="007F7451"/>
    <w:rsid w:val="007F7482"/>
    <w:rsid w:val="007F77AC"/>
    <w:rsid w:val="007F78EB"/>
    <w:rsid w:val="007F7905"/>
    <w:rsid w:val="007F79EE"/>
    <w:rsid w:val="007F7B35"/>
    <w:rsid w:val="007F7B84"/>
    <w:rsid w:val="007F7F26"/>
    <w:rsid w:val="007F7FDA"/>
    <w:rsid w:val="0080014C"/>
    <w:rsid w:val="0080020B"/>
    <w:rsid w:val="0080031A"/>
    <w:rsid w:val="00800331"/>
    <w:rsid w:val="0080041B"/>
    <w:rsid w:val="00800482"/>
    <w:rsid w:val="008006F8"/>
    <w:rsid w:val="008008BA"/>
    <w:rsid w:val="00800A7C"/>
    <w:rsid w:val="00800B03"/>
    <w:rsid w:val="00800B09"/>
    <w:rsid w:val="00800EED"/>
    <w:rsid w:val="00800FBD"/>
    <w:rsid w:val="00800FF6"/>
    <w:rsid w:val="0080112B"/>
    <w:rsid w:val="00801141"/>
    <w:rsid w:val="0080117B"/>
    <w:rsid w:val="00801291"/>
    <w:rsid w:val="008012D4"/>
    <w:rsid w:val="0080143C"/>
    <w:rsid w:val="008016A9"/>
    <w:rsid w:val="00801808"/>
    <w:rsid w:val="00801829"/>
    <w:rsid w:val="008019AA"/>
    <w:rsid w:val="00801A4D"/>
    <w:rsid w:val="00801BD0"/>
    <w:rsid w:val="00801C45"/>
    <w:rsid w:val="00801CC6"/>
    <w:rsid w:val="00801E7D"/>
    <w:rsid w:val="00801ED9"/>
    <w:rsid w:val="0080208D"/>
    <w:rsid w:val="008021B6"/>
    <w:rsid w:val="0080225E"/>
    <w:rsid w:val="008026A5"/>
    <w:rsid w:val="00802910"/>
    <w:rsid w:val="00802A46"/>
    <w:rsid w:val="00802B26"/>
    <w:rsid w:val="00802D1A"/>
    <w:rsid w:val="00802FB7"/>
    <w:rsid w:val="00803045"/>
    <w:rsid w:val="00803148"/>
    <w:rsid w:val="00803245"/>
    <w:rsid w:val="0080334A"/>
    <w:rsid w:val="0080349B"/>
    <w:rsid w:val="0080354F"/>
    <w:rsid w:val="008038F6"/>
    <w:rsid w:val="00803988"/>
    <w:rsid w:val="0080399C"/>
    <w:rsid w:val="008039D2"/>
    <w:rsid w:val="00803B12"/>
    <w:rsid w:val="00803BB9"/>
    <w:rsid w:val="00803BD4"/>
    <w:rsid w:val="00803CBB"/>
    <w:rsid w:val="00803CEA"/>
    <w:rsid w:val="00803D08"/>
    <w:rsid w:val="00803D3E"/>
    <w:rsid w:val="00803D82"/>
    <w:rsid w:val="00803DEE"/>
    <w:rsid w:val="00803E63"/>
    <w:rsid w:val="00803EBF"/>
    <w:rsid w:val="00804148"/>
    <w:rsid w:val="00804201"/>
    <w:rsid w:val="00804372"/>
    <w:rsid w:val="008043B5"/>
    <w:rsid w:val="00804569"/>
    <w:rsid w:val="00804622"/>
    <w:rsid w:val="00804C00"/>
    <w:rsid w:val="00804C58"/>
    <w:rsid w:val="00804D0A"/>
    <w:rsid w:val="00804E2B"/>
    <w:rsid w:val="00804F6A"/>
    <w:rsid w:val="00804F92"/>
    <w:rsid w:val="00804F98"/>
    <w:rsid w:val="00804FB2"/>
    <w:rsid w:val="00805281"/>
    <w:rsid w:val="008052FC"/>
    <w:rsid w:val="0080569E"/>
    <w:rsid w:val="008056C7"/>
    <w:rsid w:val="008059B7"/>
    <w:rsid w:val="00805A42"/>
    <w:rsid w:val="00805B16"/>
    <w:rsid w:val="00805BD5"/>
    <w:rsid w:val="00805CF1"/>
    <w:rsid w:val="00805DC5"/>
    <w:rsid w:val="00805DF2"/>
    <w:rsid w:val="00805E2D"/>
    <w:rsid w:val="00805E80"/>
    <w:rsid w:val="00805F53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A46"/>
    <w:rsid w:val="00806A58"/>
    <w:rsid w:val="00806B02"/>
    <w:rsid w:val="00806B17"/>
    <w:rsid w:val="00806C7A"/>
    <w:rsid w:val="00806C93"/>
    <w:rsid w:val="00806E36"/>
    <w:rsid w:val="00806E73"/>
    <w:rsid w:val="00806F84"/>
    <w:rsid w:val="0080703C"/>
    <w:rsid w:val="008070E4"/>
    <w:rsid w:val="00807194"/>
    <w:rsid w:val="0080740D"/>
    <w:rsid w:val="008074AA"/>
    <w:rsid w:val="00807654"/>
    <w:rsid w:val="00807681"/>
    <w:rsid w:val="00807998"/>
    <w:rsid w:val="00807AE9"/>
    <w:rsid w:val="00807B14"/>
    <w:rsid w:val="00807B21"/>
    <w:rsid w:val="00807C83"/>
    <w:rsid w:val="00807D11"/>
    <w:rsid w:val="00807D83"/>
    <w:rsid w:val="00807DAB"/>
    <w:rsid w:val="00810116"/>
    <w:rsid w:val="00810223"/>
    <w:rsid w:val="0081037F"/>
    <w:rsid w:val="008104C8"/>
    <w:rsid w:val="0081050A"/>
    <w:rsid w:val="008106E7"/>
    <w:rsid w:val="00810768"/>
    <w:rsid w:val="00810B10"/>
    <w:rsid w:val="00810B8D"/>
    <w:rsid w:val="00810B8F"/>
    <w:rsid w:val="00810BC5"/>
    <w:rsid w:val="00810C14"/>
    <w:rsid w:val="00810C40"/>
    <w:rsid w:val="00810D5B"/>
    <w:rsid w:val="00810F38"/>
    <w:rsid w:val="008112F4"/>
    <w:rsid w:val="0081150F"/>
    <w:rsid w:val="00811760"/>
    <w:rsid w:val="0081177B"/>
    <w:rsid w:val="00811802"/>
    <w:rsid w:val="00811870"/>
    <w:rsid w:val="00811D58"/>
    <w:rsid w:val="00811E21"/>
    <w:rsid w:val="00811E56"/>
    <w:rsid w:val="008120C2"/>
    <w:rsid w:val="008121DE"/>
    <w:rsid w:val="008122F0"/>
    <w:rsid w:val="00812387"/>
    <w:rsid w:val="0081251B"/>
    <w:rsid w:val="008127A3"/>
    <w:rsid w:val="008127E0"/>
    <w:rsid w:val="00812A10"/>
    <w:rsid w:val="00812A32"/>
    <w:rsid w:val="00812F4F"/>
    <w:rsid w:val="00813300"/>
    <w:rsid w:val="008133AF"/>
    <w:rsid w:val="008133B1"/>
    <w:rsid w:val="008133F2"/>
    <w:rsid w:val="00813567"/>
    <w:rsid w:val="00813587"/>
    <w:rsid w:val="00813891"/>
    <w:rsid w:val="00813899"/>
    <w:rsid w:val="008139DF"/>
    <w:rsid w:val="00813CDA"/>
    <w:rsid w:val="00813CF0"/>
    <w:rsid w:val="00813F8B"/>
    <w:rsid w:val="00813F9B"/>
    <w:rsid w:val="008140A5"/>
    <w:rsid w:val="0081411F"/>
    <w:rsid w:val="008141FC"/>
    <w:rsid w:val="008142E8"/>
    <w:rsid w:val="00814370"/>
    <w:rsid w:val="00814470"/>
    <w:rsid w:val="00814879"/>
    <w:rsid w:val="00814B40"/>
    <w:rsid w:val="00814C63"/>
    <w:rsid w:val="00814E3F"/>
    <w:rsid w:val="00814E4A"/>
    <w:rsid w:val="00814EA5"/>
    <w:rsid w:val="00815150"/>
    <w:rsid w:val="0081534D"/>
    <w:rsid w:val="0081566D"/>
    <w:rsid w:val="00815743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EAE"/>
    <w:rsid w:val="00815FEA"/>
    <w:rsid w:val="00816232"/>
    <w:rsid w:val="0081627A"/>
    <w:rsid w:val="00816401"/>
    <w:rsid w:val="008164EF"/>
    <w:rsid w:val="0081656F"/>
    <w:rsid w:val="008165CC"/>
    <w:rsid w:val="00816645"/>
    <w:rsid w:val="00816682"/>
    <w:rsid w:val="0081680F"/>
    <w:rsid w:val="008169B1"/>
    <w:rsid w:val="008169B7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220"/>
    <w:rsid w:val="0081766A"/>
    <w:rsid w:val="0081785A"/>
    <w:rsid w:val="00817B38"/>
    <w:rsid w:val="00817C30"/>
    <w:rsid w:val="00817C4F"/>
    <w:rsid w:val="00817CBB"/>
    <w:rsid w:val="00817D85"/>
    <w:rsid w:val="0082005F"/>
    <w:rsid w:val="008201E8"/>
    <w:rsid w:val="008202BB"/>
    <w:rsid w:val="00820756"/>
    <w:rsid w:val="0082079D"/>
    <w:rsid w:val="0082081E"/>
    <w:rsid w:val="00820904"/>
    <w:rsid w:val="00820965"/>
    <w:rsid w:val="00820A13"/>
    <w:rsid w:val="00820A50"/>
    <w:rsid w:val="00820A9E"/>
    <w:rsid w:val="00820AEE"/>
    <w:rsid w:val="00820B8A"/>
    <w:rsid w:val="00820E1B"/>
    <w:rsid w:val="00821061"/>
    <w:rsid w:val="008218B7"/>
    <w:rsid w:val="008218EE"/>
    <w:rsid w:val="00821921"/>
    <w:rsid w:val="0082193F"/>
    <w:rsid w:val="008219E4"/>
    <w:rsid w:val="00821A7B"/>
    <w:rsid w:val="00821AE5"/>
    <w:rsid w:val="00821AEA"/>
    <w:rsid w:val="00821B70"/>
    <w:rsid w:val="00821BCA"/>
    <w:rsid w:val="00821C17"/>
    <w:rsid w:val="00821D02"/>
    <w:rsid w:val="00821E51"/>
    <w:rsid w:val="00821E6D"/>
    <w:rsid w:val="00821F32"/>
    <w:rsid w:val="00821FA0"/>
    <w:rsid w:val="00821FCC"/>
    <w:rsid w:val="0082207B"/>
    <w:rsid w:val="008220D5"/>
    <w:rsid w:val="008221C6"/>
    <w:rsid w:val="00822264"/>
    <w:rsid w:val="00822631"/>
    <w:rsid w:val="00822786"/>
    <w:rsid w:val="0082281D"/>
    <w:rsid w:val="008228A8"/>
    <w:rsid w:val="00822900"/>
    <w:rsid w:val="00822940"/>
    <w:rsid w:val="0082294D"/>
    <w:rsid w:val="008229D6"/>
    <w:rsid w:val="00822A08"/>
    <w:rsid w:val="00822ACB"/>
    <w:rsid w:val="00822B1B"/>
    <w:rsid w:val="00822B6A"/>
    <w:rsid w:val="00822BBD"/>
    <w:rsid w:val="00822BCB"/>
    <w:rsid w:val="00822DA1"/>
    <w:rsid w:val="00822E0A"/>
    <w:rsid w:val="00822E0D"/>
    <w:rsid w:val="00822EE4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3F2"/>
    <w:rsid w:val="008244FF"/>
    <w:rsid w:val="008245F5"/>
    <w:rsid w:val="0082495B"/>
    <w:rsid w:val="00824970"/>
    <w:rsid w:val="008249F0"/>
    <w:rsid w:val="00824A4F"/>
    <w:rsid w:val="00824A7D"/>
    <w:rsid w:val="00824E0D"/>
    <w:rsid w:val="00824E35"/>
    <w:rsid w:val="00824EF6"/>
    <w:rsid w:val="00825277"/>
    <w:rsid w:val="008253CE"/>
    <w:rsid w:val="0082545B"/>
    <w:rsid w:val="0082565C"/>
    <w:rsid w:val="00825730"/>
    <w:rsid w:val="0082579D"/>
    <w:rsid w:val="00825A31"/>
    <w:rsid w:val="00825D50"/>
    <w:rsid w:val="00825D63"/>
    <w:rsid w:val="00826038"/>
    <w:rsid w:val="008260E7"/>
    <w:rsid w:val="0082620B"/>
    <w:rsid w:val="00826245"/>
    <w:rsid w:val="008262B8"/>
    <w:rsid w:val="008262D5"/>
    <w:rsid w:val="0082630F"/>
    <w:rsid w:val="0082633B"/>
    <w:rsid w:val="0082665E"/>
    <w:rsid w:val="00826755"/>
    <w:rsid w:val="00826836"/>
    <w:rsid w:val="00826992"/>
    <w:rsid w:val="00826A99"/>
    <w:rsid w:val="00826ACB"/>
    <w:rsid w:val="00826BA8"/>
    <w:rsid w:val="00826C1C"/>
    <w:rsid w:val="00826D47"/>
    <w:rsid w:val="0082703E"/>
    <w:rsid w:val="00827045"/>
    <w:rsid w:val="0082714A"/>
    <w:rsid w:val="00827266"/>
    <w:rsid w:val="00827626"/>
    <w:rsid w:val="0082763B"/>
    <w:rsid w:val="0082766C"/>
    <w:rsid w:val="008277D3"/>
    <w:rsid w:val="00827B48"/>
    <w:rsid w:val="00827B7F"/>
    <w:rsid w:val="00827CF9"/>
    <w:rsid w:val="00827D94"/>
    <w:rsid w:val="00827E1B"/>
    <w:rsid w:val="00830175"/>
    <w:rsid w:val="0083018D"/>
    <w:rsid w:val="0083039F"/>
    <w:rsid w:val="008305FA"/>
    <w:rsid w:val="008307CA"/>
    <w:rsid w:val="008309E2"/>
    <w:rsid w:val="00830AD7"/>
    <w:rsid w:val="00830BC6"/>
    <w:rsid w:val="00830BE6"/>
    <w:rsid w:val="00830C21"/>
    <w:rsid w:val="00830C57"/>
    <w:rsid w:val="00830E8E"/>
    <w:rsid w:val="00830F30"/>
    <w:rsid w:val="008314ED"/>
    <w:rsid w:val="00831545"/>
    <w:rsid w:val="008315F1"/>
    <w:rsid w:val="0083160E"/>
    <w:rsid w:val="00831619"/>
    <w:rsid w:val="00831701"/>
    <w:rsid w:val="00831972"/>
    <w:rsid w:val="00831DA9"/>
    <w:rsid w:val="00831E09"/>
    <w:rsid w:val="00831F1D"/>
    <w:rsid w:val="0083202D"/>
    <w:rsid w:val="008324B2"/>
    <w:rsid w:val="0083253F"/>
    <w:rsid w:val="008325B4"/>
    <w:rsid w:val="0083267D"/>
    <w:rsid w:val="008326B7"/>
    <w:rsid w:val="0083299A"/>
    <w:rsid w:val="008329D1"/>
    <w:rsid w:val="008329D8"/>
    <w:rsid w:val="00832A72"/>
    <w:rsid w:val="00832C79"/>
    <w:rsid w:val="00832CC9"/>
    <w:rsid w:val="00832CFB"/>
    <w:rsid w:val="00832D17"/>
    <w:rsid w:val="00832D3D"/>
    <w:rsid w:val="00832E7B"/>
    <w:rsid w:val="00832EFC"/>
    <w:rsid w:val="00833035"/>
    <w:rsid w:val="008331BF"/>
    <w:rsid w:val="008332DE"/>
    <w:rsid w:val="008333B6"/>
    <w:rsid w:val="00833431"/>
    <w:rsid w:val="00833596"/>
    <w:rsid w:val="00833612"/>
    <w:rsid w:val="008336FB"/>
    <w:rsid w:val="0083381D"/>
    <w:rsid w:val="008338AE"/>
    <w:rsid w:val="00833984"/>
    <w:rsid w:val="008339A4"/>
    <w:rsid w:val="00833A4E"/>
    <w:rsid w:val="00833B81"/>
    <w:rsid w:val="00833BC6"/>
    <w:rsid w:val="00833C2E"/>
    <w:rsid w:val="00833CF6"/>
    <w:rsid w:val="00833D00"/>
    <w:rsid w:val="00833D18"/>
    <w:rsid w:val="00833D9B"/>
    <w:rsid w:val="00833DDA"/>
    <w:rsid w:val="00833FC8"/>
    <w:rsid w:val="008342F5"/>
    <w:rsid w:val="008344BF"/>
    <w:rsid w:val="00834737"/>
    <w:rsid w:val="0083477D"/>
    <w:rsid w:val="008347D5"/>
    <w:rsid w:val="00834953"/>
    <w:rsid w:val="008349AC"/>
    <w:rsid w:val="008349EC"/>
    <w:rsid w:val="00834B9E"/>
    <w:rsid w:val="00834D52"/>
    <w:rsid w:val="00834E21"/>
    <w:rsid w:val="00834E45"/>
    <w:rsid w:val="00835298"/>
    <w:rsid w:val="008352BD"/>
    <w:rsid w:val="008352C4"/>
    <w:rsid w:val="008355AB"/>
    <w:rsid w:val="008355F0"/>
    <w:rsid w:val="00835690"/>
    <w:rsid w:val="008357A5"/>
    <w:rsid w:val="00835970"/>
    <w:rsid w:val="00835978"/>
    <w:rsid w:val="00835C2A"/>
    <w:rsid w:val="00835EC1"/>
    <w:rsid w:val="0083621A"/>
    <w:rsid w:val="008362A3"/>
    <w:rsid w:val="008364D8"/>
    <w:rsid w:val="0083668E"/>
    <w:rsid w:val="00836746"/>
    <w:rsid w:val="00836A66"/>
    <w:rsid w:val="00836ADE"/>
    <w:rsid w:val="00836D2A"/>
    <w:rsid w:val="00836D77"/>
    <w:rsid w:val="00836DB0"/>
    <w:rsid w:val="00836F3E"/>
    <w:rsid w:val="00837741"/>
    <w:rsid w:val="0083788B"/>
    <w:rsid w:val="00837B0B"/>
    <w:rsid w:val="00837C18"/>
    <w:rsid w:val="00837D32"/>
    <w:rsid w:val="00837EA0"/>
    <w:rsid w:val="00837F44"/>
    <w:rsid w:val="0084012E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0FCB"/>
    <w:rsid w:val="008411D1"/>
    <w:rsid w:val="00841229"/>
    <w:rsid w:val="0084125B"/>
    <w:rsid w:val="0084140B"/>
    <w:rsid w:val="00841752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57"/>
    <w:rsid w:val="008428E9"/>
    <w:rsid w:val="0084291A"/>
    <w:rsid w:val="00842AC8"/>
    <w:rsid w:val="00842DBA"/>
    <w:rsid w:val="00842FAD"/>
    <w:rsid w:val="008430D3"/>
    <w:rsid w:val="008431FC"/>
    <w:rsid w:val="00843270"/>
    <w:rsid w:val="008432CA"/>
    <w:rsid w:val="008432F1"/>
    <w:rsid w:val="00843775"/>
    <w:rsid w:val="008437C5"/>
    <w:rsid w:val="00843814"/>
    <w:rsid w:val="0084381E"/>
    <w:rsid w:val="00843904"/>
    <w:rsid w:val="0084392B"/>
    <w:rsid w:val="008439B8"/>
    <w:rsid w:val="00843B4B"/>
    <w:rsid w:val="00843DC4"/>
    <w:rsid w:val="00843EAC"/>
    <w:rsid w:val="00843EC8"/>
    <w:rsid w:val="00843F3F"/>
    <w:rsid w:val="0084406D"/>
    <w:rsid w:val="00844194"/>
    <w:rsid w:val="008444E9"/>
    <w:rsid w:val="008445F9"/>
    <w:rsid w:val="008446B3"/>
    <w:rsid w:val="0084494E"/>
    <w:rsid w:val="00844ABE"/>
    <w:rsid w:val="00844B5B"/>
    <w:rsid w:val="00844B9F"/>
    <w:rsid w:val="00844BC1"/>
    <w:rsid w:val="00844CA6"/>
    <w:rsid w:val="00844E0E"/>
    <w:rsid w:val="00844F3D"/>
    <w:rsid w:val="00844F61"/>
    <w:rsid w:val="008450ED"/>
    <w:rsid w:val="0084511B"/>
    <w:rsid w:val="0084513E"/>
    <w:rsid w:val="0084515E"/>
    <w:rsid w:val="00845185"/>
    <w:rsid w:val="00845298"/>
    <w:rsid w:val="008454B3"/>
    <w:rsid w:val="008455AD"/>
    <w:rsid w:val="00845788"/>
    <w:rsid w:val="00845A5F"/>
    <w:rsid w:val="00845AAD"/>
    <w:rsid w:val="00845B4D"/>
    <w:rsid w:val="00845B85"/>
    <w:rsid w:val="00845D1F"/>
    <w:rsid w:val="00845D59"/>
    <w:rsid w:val="00845DED"/>
    <w:rsid w:val="00845E51"/>
    <w:rsid w:val="00845FAB"/>
    <w:rsid w:val="00845FDA"/>
    <w:rsid w:val="00846008"/>
    <w:rsid w:val="008460B7"/>
    <w:rsid w:val="00846162"/>
    <w:rsid w:val="00846371"/>
    <w:rsid w:val="008468D1"/>
    <w:rsid w:val="00846CAC"/>
    <w:rsid w:val="00846DA8"/>
    <w:rsid w:val="00847022"/>
    <w:rsid w:val="00847141"/>
    <w:rsid w:val="00847296"/>
    <w:rsid w:val="00847CD8"/>
    <w:rsid w:val="00847F16"/>
    <w:rsid w:val="008500FA"/>
    <w:rsid w:val="008500FE"/>
    <w:rsid w:val="008501C0"/>
    <w:rsid w:val="008502B1"/>
    <w:rsid w:val="00850305"/>
    <w:rsid w:val="0085038C"/>
    <w:rsid w:val="008504AC"/>
    <w:rsid w:val="008504D3"/>
    <w:rsid w:val="00850927"/>
    <w:rsid w:val="008509FB"/>
    <w:rsid w:val="00850B20"/>
    <w:rsid w:val="00850C0C"/>
    <w:rsid w:val="00850EAE"/>
    <w:rsid w:val="00850F33"/>
    <w:rsid w:val="00850FB7"/>
    <w:rsid w:val="00850FE0"/>
    <w:rsid w:val="00851066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EC3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7D"/>
    <w:rsid w:val="008525C5"/>
    <w:rsid w:val="008527E8"/>
    <w:rsid w:val="008528A6"/>
    <w:rsid w:val="008528CF"/>
    <w:rsid w:val="00852A21"/>
    <w:rsid w:val="00852B37"/>
    <w:rsid w:val="00852C05"/>
    <w:rsid w:val="00852E2A"/>
    <w:rsid w:val="00852E69"/>
    <w:rsid w:val="00852E7E"/>
    <w:rsid w:val="00852EBE"/>
    <w:rsid w:val="00852F7C"/>
    <w:rsid w:val="008531C7"/>
    <w:rsid w:val="008533C4"/>
    <w:rsid w:val="00853404"/>
    <w:rsid w:val="00853499"/>
    <w:rsid w:val="008535C3"/>
    <w:rsid w:val="0085380D"/>
    <w:rsid w:val="00853945"/>
    <w:rsid w:val="0085394B"/>
    <w:rsid w:val="008539B5"/>
    <w:rsid w:val="00853B4A"/>
    <w:rsid w:val="00853D24"/>
    <w:rsid w:val="00853E60"/>
    <w:rsid w:val="00853EC5"/>
    <w:rsid w:val="00853FD9"/>
    <w:rsid w:val="008542F1"/>
    <w:rsid w:val="0085432D"/>
    <w:rsid w:val="00854454"/>
    <w:rsid w:val="008547D2"/>
    <w:rsid w:val="00854850"/>
    <w:rsid w:val="00854895"/>
    <w:rsid w:val="00854898"/>
    <w:rsid w:val="00854989"/>
    <w:rsid w:val="00854AD5"/>
    <w:rsid w:val="00854BD2"/>
    <w:rsid w:val="00854E18"/>
    <w:rsid w:val="00854EAE"/>
    <w:rsid w:val="00855092"/>
    <w:rsid w:val="00855107"/>
    <w:rsid w:val="008551B2"/>
    <w:rsid w:val="0085530F"/>
    <w:rsid w:val="0085542F"/>
    <w:rsid w:val="008554F3"/>
    <w:rsid w:val="008555E2"/>
    <w:rsid w:val="00855648"/>
    <w:rsid w:val="00855741"/>
    <w:rsid w:val="00855764"/>
    <w:rsid w:val="00855AAF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5D"/>
    <w:rsid w:val="00856D6F"/>
    <w:rsid w:val="00856F02"/>
    <w:rsid w:val="00856FB8"/>
    <w:rsid w:val="00857501"/>
    <w:rsid w:val="0085756A"/>
    <w:rsid w:val="00857A9B"/>
    <w:rsid w:val="00857AB1"/>
    <w:rsid w:val="00857D75"/>
    <w:rsid w:val="00857D95"/>
    <w:rsid w:val="00857D99"/>
    <w:rsid w:val="00857F25"/>
    <w:rsid w:val="0086006C"/>
    <w:rsid w:val="0086021F"/>
    <w:rsid w:val="008602F7"/>
    <w:rsid w:val="00860366"/>
    <w:rsid w:val="008605C0"/>
    <w:rsid w:val="0086077D"/>
    <w:rsid w:val="008607C8"/>
    <w:rsid w:val="00860813"/>
    <w:rsid w:val="00860B86"/>
    <w:rsid w:val="00860C89"/>
    <w:rsid w:val="00860CC8"/>
    <w:rsid w:val="00860D27"/>
    <w:rsid w:val="00860D51"/>
    <w:rsid w:val="00860E24"/>
    <w:rsid w:val="00860F7A"/>
    <w:rsid w:val="008610B4"/>
    <w:rsid w:val="008610D0"/>
    <w:rsid w:val="00861153"/>
    <w:rsid w:val="0086118B"/>
    <w:rsid w:val="008611BF"/>
    <w:rsid w:val="00861244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2FD"/>
    <w:rsid w:val="00862374"/>
    <w:rsid w:val="00862480"/>
    <w:rsid w:val="008626A1"/>
    <w:rsid w:val="00862837"/>
    <w:rsid w:val="0086297F"/>
    <w:rsid w:val="00862D6F"/>
    <w:rsid w:val="00862DB6"/>
    <w:rsid w:val="00862E7E"/>
    <w:rsid w:val="00862F06"/>
    <w:rsid w:val="00862FD3"/>
    <w:rsid w:val="00863162"/>
    <w:rsid w:val="008631A9"/>
    <w:rsid w:val="008631C0"/>
    <w:rsid w:val="008632A3"/>
    <w:rsid w:val="0086344E"/>
    <w:rsid w:val="008634AD"/>
    <w:rsid w:val="00863510"/>
    <w:rsid w:val="00863581"/>
    <w:rsid w:val="008635E8"/>
    <w:rsid w:val="008636FB"/>
    <w:rsid w:val="00863C28"/>
    <w:rsid w:val="00863C5B"/>
    <w:rsid w:val="00863C90"/>
    <w:rsid w:val="00863CAF"/>
    <w:rsid w:val="00863CB6"/>
    <w:rsid w:val="00863E33"/>
    <w:rsid w:val="0086413D"/>
    <w:rsid w:val="008641FE"/>
    <w:rsid w:val="00864219"/>
    <w:rsid w:val="00864290"/>
    <w:rsid w:val="00864332"/>
    <w:rsid w:val="008643AB"/>
    <w:rsid w:val="008644AB"/>
    <w:rsid w:val="008646A7"/>
    <w:rsid w:val="0086477A"/>
    <w:rsid w:val="0086490C"/>
    <w:rsid w:val="00864997"/>
    <w:rsid w:val="00864BBC"/>
    <w:rsid w:val="00864D65"/>
    <w:rsid w:val="00864E55"/>
    <w:rsid w:val="00864E6F"/>
    <w:rsid w:val="00864F81"/>
    <w:rsid w:val="0086508E"/>
    <w:rsid w:val="008650D3"/>
    <w:rsid w:val="00865136"/>
    <w:rsid w:val="00865140"/>
    <w:rsid w:val="00865313"/>
    <w:rsid w:val="0086537B"/>
    <w:rsid w:val="008653C3"/>
    <w:rsid w:val="0086553E"/>
    <w:rsid w:val="0086557D"/>
    <w:rsid w:val="00865748"/>
    <w:rsid w:val="0086587D"/>
    <w:rsid w:val="0086588C"/>
    <w:rsid w:val="00865DA3"/>
    <w:rsid w:val="00865E53"/>
    <w:rsid w:val="008660A9"/>
    <w:rsid w:val="00866302"/>
    <w:rsid w:val="00866624"/>
    <w:rsid w:val="00866819"/>
    <w:rsid w:val="00866846"/>
    <w:rsid w:val="008668E7"/>
    <w:rsid w:val="00866C3D"/>
    <w:rsid w:val="00866C75"/>
    <w:rsid w:val="00866CC7"/>
    <w:rsid w:val="00866D1E"/>
    <w:rsid w:val="00866D4F"/>
    <w:rsid w:val="00866D7F"/>
    <w:rsid w:val="00866F02"/>
    <w:rsid w:val="00866FC5"/>
    <w:rsid w:val="00867070"/>
    <w:rsid w:val="008672E3"/>
    <w:rsid w:val="008673F1"/>
    <w:rsid w:val="00867422"/>
    <w:rsid w:val="0086747D"/>
    <w:rsid w:val="008676DB"/>
    <w:rsid w:val="008676E7"/>
    <w:rsid w:val="0086775D"/>
    <w:rsid w:val="008677E2"/>
    <w:rsid w:val="00867954"/>
    <w:rsid w:val="008679FB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6FC"/>
    <w:rsid w:val="00870823"/>
    <w:rsid w:val="00870C0C"/>
    <w:rsid w:val="00870D91"/>
    <w:rsid w:val="00870EC4"/>
    <w:rsid w:val="00870FDF"/>
    <w:rsid w:val="0087121A"/>
    <w:rsid w:val="00871829"/>
    <w:rsid w:val="00871A3C"/>
    <w:rsid w:val="00871B37"/>
    <w:rsid w:val="00871B5D"/>
    <w:rsid w:val="00871C21"/>
    <w:rsid w:val="00871C32"/>
    <w:rsid w:val="00871C40"/>
    <w:rsid w:val="00871DCD"/>
    <w:rsid w:val="00871EE3"/>
    <w:rsid w:val="0087207C"/>
    <w:rsid w:val="0087213D"/>
    <w:rsid w:val="008724D3"/>
    <w:rsid w:val="0087275B"/>
    <w:rsid w:val="008727B3"/>
    <w:rsid w:val="008727E0"/>
    <w:rsid w:val="008728DA"/>
    <w:rsid w:val="00872989"/>
    <w:rsid w:val="00872A26"/>
    <w:rsid w:val="00872ABC"/>
    <w:rsid w:val="00872B0A"/>
    <w:rsid w:val="00872B9B"/>
    <w:rsid w:val="00872CC7"/>
    <w:rsid w:val="00872D55"/>
    <w:rsid w:val="00872D62"/>
    <w:rsid w:val="00872E23"/>
    <w:rsid w:val="00872F26"/>
    <w:rsid w:val="0087305E"/>
    <w:rsid w:val="008730A9"/>
    <w:rsid w:val="008732D1"/>
    <w:rsid w:val="008733E1"/>
    <w:rsid w:val="0087358F"/>
    <w:rsid w:val="008735EB"/>
    <w:rsid w:val="00873650"/>
    <w:rsid w:val="00873735"/>
    <w:rsid w:val="00873743"/>
    <w:rsid w:val="008737D0"/>
    <w:rsid w:val="00873B28"/>
    <w:rsid w:val="00873B47"/>
    <w:rsid w:val="00873EF2"/>
    <w:rsid w:val="00873F87"/>
    <w:rsid w:val="00873FFA"/>
    <w:rsid w:val="0087408D"/>
    <w:rsid w:val="008742F9"/>
    <w:rsid w:val="00874316"/>
    <w:rsid w:val="00874359"/>
    <w:rsid w:val="008743F6"/>
    <w:rsid w:val="008744ED"/>
    <w:rsid w:val="00874507"/>
    <w:rsid w:val="00874721"/>
    <w:rsid w:val="00874773"/>
    <w:rsid w:val="008747A6"/>
    <w:rsid w:val="008748B1"/>
    <w:rsid w:val="00874949"/>
    <w:rsid w:val="00874B9E"/>
    <w:rsid w:val="00874C8A"/>
    <w:rsid w:val="00874F6D"/>
    <w:rsid w:val="00875063"/>
    <w:rsid w:val="008751D1"/>
    <w:rsid w:val="008753B9"/>
    <w:rsid w:val="0087550F"/>
    <w:rsid w:val="0087565E"/>
    <w:rsid w:val="00875745"/>
    <w:rsid w:val="00875959"/>
    <w:rsid w:val="0087598C"/>
    <w:rsid w:val="008759EE"/>
    <w:rsid w:val="00875A0C"/>
    <w:rsid w:val="00875BCB"/>
    <w:rsid w:val="00875C8D"/>
    <w:rsid w:val="00875D5D"/>
    <w:rsid w:val="00875D6E"/>
    <w:rsid w:val="00875DDB"/>
    <w:rsid w:val="00876147"/>
    <w:rsid w:val="00876345"/>
    <w:rsid w:val="008763B6"/>
    <w:rsid w:val="00876424"/>
    <w:rsid w:val="0087647A"/>
    <w:rsid w:val="00876634"/>
    <w:rsid w:val="00876643"/>
    <w:rsid w:val="008766C5"/>
    <w:rsid w:val="00876714"/>
    <w:rsid w:val="00876AB4"/>
    <w:rsid w:val="00876C25"/>
    <w:rsid w:val="00876C78"/>
    <w:rsid w:val="00876DF7"/>
    <w:rsid w:val="00876F5A"/>
    <w:rsid w:val="00877107"/>
    <w:rsid w:val="008771AD"/>
    <w:rsid w:val="00877430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3B"/>
    <w:rsid w:val="00877D59"/>
    <w:rsid w:val="00880024"/>
    <w:rsid w:val="0088007A"/>
    <w:rsid w:val="008804A3"/>
    <w:rsid w:val="0088070B"/>
    <w:rsid w:val="00880730"/>
    <w:rsid w:val="0088081B"/>
    <w:rsid w:val="00880990"/>
    <w:rsid w:val="00880E5D"/>
    <w:rsid w:val="00880EC8"/>
    <w:rsid w:val="00880ED5"/>
    <w:rsid w:val="0088114B"/>
    <w:rsid w:val="008811DD"/>
    <w:rsid w:val="0088125B"/>
    <w:rsid w:val="008815F0"/>
    <w:rsid w:val="00881652"/>
    <w:rsid w:val="00881756"/>
    <w:rsid w:val="008817E9"/>
    <w:rsid w:val="00881A39"/>
    <w:rsid w:val="00881E2E"/>
    <w:rsid w:val="008821A2"/>
    <w:rsid w:val="008821F3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7B0"/>
    <w:rsid w:val="00883944"/>
    <w:rsid w:val="008839E6"/>
    <w:rsid w:val="00883A96"/>
    <w:rsid w:val="00883BEC"/>
    <w:rsid w:val="00883C0C"/>
    <w:rsid w:val="00883DE6"/>
    <w:rsid w:val="00883F81"/>
    <w:rsid w:val="0088407C"/>
    <w:rsid w:val="00884102"/>
    <w:rsid w:val="0088417B"/>
    <w:rsid w:val="008842F2"/>
    <w:rsid w:val="0088448A"/>
    <w:rsid w:val="008844A6"/>
    <w:rsid w:val="00884601"/>
    <w:rsid w:val="00884763"/>
    <w:rsid w:val="008847E4"/>
    <w:rsid w:val="0088482C"/>
    <w:rsid w:val="008848A7"/>
    <w:rsid w:val="008849C5"/>
    <w:rsid w:val="00884A0C"/>
    <w:rsid w:val="00885151"/>
    <w:rsid w:val="008852E5"/>
    <w:rsid w:val="00885375"/>
    <w:rsid w:val="0088544A"/>
    <w:rsid w:val="00885544"/>
    <w:rsid w:val="008855AB"/>
    <w:rsid w:val="00885908"/>
    <w:rsid w:val="00885A23"/>
    <w:rsid w:val="00885AF5"/>
    <w:rsid w:val="00885B78"/>
    <w:rsid w:val="00885F36"/>
    <w:rsid w:val="00886021"/>
    <w:rsid w:val="008862AD"/>
    <w:rsid w:val="0088676C"/>
    <w:rsid w:val="00886772"/>
    <w:rsid w:val="008867E9"/>
    <w:rsid w:val="00886A3E"/>
    <w:rsid w:val="00886BED"/>
    <w:rsid w:val="00886C34"/>
    <w:rsid w:val="00886CD4"/>
    <w:rsid w:val="00886CE1"/>
    <w:rsid w:val="00886CFF"/>
    <w:rsid w:val="00886E19"/>
    <w:rsid w:val="00886EE0"/>
    <w:rsid w:val="00886F13"/>
    <w:rsid w:val="00886F35"/>
    <w:rsid w:val="008873E6"/>
    <w:rsid w:val="008874EE"/>
    <w:rsid w:val="008874F5"/>
    <w:rsid w:val="0088764A"/>
    <w:rsid w:val="00887661"/>
    <w:rsid w:val="008876EC"/>
    <w:rsid w:val="00887755"/>
    <w:rsid w:val="00887797"/>
    <w:rsid w:val="00887867"/>
    <w:rsid w:val="00887958"/>
    <w:rsid w:val="008879E3"/>
    <w:rsid w:val="00887A99"/>
    <w:rsid w:val="00887D25"/>
    <w:rsid w:val="00887D32"/>
    <w:rsid w:val="00887DC6"/>
    <w:rsid w:val="00887DF7"/>
    <w:rsid w:val="0089004B"/>
    <w:rsid w:val="00890200"/>
    <w:rsid w:val="008902C8"/>
    <w:rsid w:val="00890591"/>
    <w:rsid w:val="008905CB"/>
    <w:rsid w:val="008906E1"/>
    <w:rsid w:val="00890723"/>
    <w:rsid w:val="008908E2"/>
    <w:rsid w:val="00890A39"/>
    <w:rsid w:val="00890B93"/>
    <w:rsid w:val="00890C3C"/>
    <w:rsid w:val="00890C6A"/>
    <w:rsid w:val="00890D54"/>
    <w:rsid w:val="00890E7F"/>
    <w:rsid w:val="00890F55"/>
    <w:rsid w:val="00891031"/>
    <w:rsid w:val="008913F0"/>
    <w:rsid w:val="00891782"/>
    <w:rsid w:val="008917EE"/>
    <w:rsid w:val="00891835"/>
    <w:rsid w:val="00891AF0"/>
    <w:rsid w:val="00891C57"/>
    <w:rsid w:val="00891CE9"/>
    <w:rsid w:val="00891CEC"/>
    <w:rsid w:val="00891DFA"/>
    <w:rsid w:val="00891E80"/>
    <w:rsid w:val="0089217E"/>
    <w:rsid w:val="0089249F"/>
    <w:rsid w:val="00892574"/>
    <w:rsid w:val="00892712"/>
    <w:rsid w:val="0089272F"/>
    <w:rsid w:val="0089274A"/>
    <w:rsid w:val="008929A4"/>
    <w:rsid w:val="008929D4"/>
    <w:rsid w:val="00892A9D"/>
    <w:rsid w:val="00892B3B"/>
    <w:rsid w:val="00892D27"/>
    <w:rsid w:val="00892FBC"/>
    <w:rsid w:val="008930DC"/>
    <w:rsid w:val="00893226"/>
    <w:rsid w:val="0089324E"/>
    <w:rsid w:val="00893271"/>
    <w:rsid w:val="008932EC"/>
    <w:rsid w:val="00893411"/>
    <w:rsid w:val="008934FA"/>
    <w:rsid w:val="00893847"/>
    <w:rsid w:val="00893A0E"/>
    <w:rsid w:val="00893BED"/>
    <w:rsid w:val="00893D09"/>
    <w:rsid w:val="00893DB1"/>
    <w:rsid w:val="00893E16"/>
    <w:rsid w:val="00893EC7"/>
    <w:rsid w:val="00893F84"/>
    <w:rsid w:val="008940A0"/>
    <w:rsid w:val="008940F5"/>
    <w:rsid w:val="008941AB"/>
    <w:rsid w:val="008942D1"/>
    <w:rsid w:val="00894340"/>
    <w:rsid w:val="00894556"/>
    <w:rsid w:val="0089461E"/>
    <w:rsid w:val="00894684"/>
    <w:rsid w:val="00894696"/>
    <w:rsid w:val="008946C9"/>
    <w:rsid w:val="008946CD"/>
    <w:rsid w:val="00894740"/>
    <w:rsid w:val="00894811"/>
    <w:rsid w:val="00894876"/>
    <w:rsid w:val="00894B4A"/>
    <w:rsid w:val="00894C36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7AF"/>
    <w:rsid w:val="008957D9"/>
    <w:rsid w:val="008958EC"/>
    <w:rsid w:val="00895919"/>
    <w:rsid w:val="00895E04"/>
    <w:rsid w:val="00895E2E"/>
    <w:rsid w:val="00895EBC"/>
    <w:rsid w:val="00895EE7"/>
    <w:rsid w:val="00895F71"/>
    <w:rsid w:val="0089625C"/>
    <w:rsid w:val="00896309"/>
    <w:rsid w:val="00896349"/>
    <w:rsid w:val="00896385"/>
    <w:rsid w:val="008963A9"/>
    <w:rsid w:val="00896708"/>
    <w:rsid w:val="00896750"/>
    <w:rsid w:val="0089678A"/>
    <w:rsid w:val="0089689D"/>
    <w:rsid w:val="00896A34"/>
    <w:rsid w:val="00896BD0"/>
    <w:rsid w:val="00896F3B"/>
    <w:rsid w:val="008970C8"/>
    <w:rsid w:val="00897271"/>
    <w:rsid w:val="00897324"/>
    <w:rsid w:val="00897798"/>
    <w:rsid w:val="00897957"/>
    <w:rsid w:val="00897972"/>
    <w:rsid w:val="00897980"/>
    <w:rsid w:val="00897A98"/>
    <w:rsid w:val="00897B39"/>
    <w:rsid w:val="00897BB8"/>
    <w:rsid w:val="00897D76"/>
    <w:rsid w:val="00897ECF"/>
    <w:rsid w:val="008A0603"/>
    <w:rsid w:val="008A0627"/>
    <w:rsid w:val="008A096B"/>
    <w:rsid w:val="008A098A"/>
    <w:rsid w:val="008A09A8"/>
    <w:rsid w:val="008A0B23"/>
    <w:rsid w:val="008A0BDB"/>
    <w:rsid w:val="008A0CF3"/>
    <w:rsid w:val="008A0D81"/>
    <w:rsid w:val="008A0DD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193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00"/>
    <w:rsid w:val="008A3845"/>
    <w:rsid w:val="008A3926"/>
    <w:rsid w:val="008A39F0"/>
    <w:rsid w:val="008A3BA7"/>
    <w:rsid w:val="008A3C8D"/>
    <w:rsid w:val="008A3C9A"/>
    <w:rsid w:val="008A3D37"/>
    <w:rsid w:val="008A3DC1"/>
    <w:rsid w:val="008A3DD4"/>
    <w:rsid w:val="008A3E2A"/>
    <w:rsid w:val="008A3EF7"/>
    <w:rsid w:val="008A3FC1"/>
    <w:rsid w:val="008A40BF"/>
    <w:rsid w:val="008A4119"/>
    <w:rsid w:val="008A41EB"/>
    <w:rsid w:val="008A422D"/>
    <w:rsid w:val="008A43FC"/>
    <w:rsid w:val="008A44C1"/>
    <w:rsid w:val="008A45FB"/>
    <w:rsid w:val="008A466B"/>
    <w:rsid w:val="008A4765"/>
    <w:rsid w:val="008A48FF"/>
    <w:rsid w:val="008A4927"/>
    <w:rsid w:val="008A494F"/>
    <w:rsid w:val="008A4B28"/>
    <w:rsid w:val="008A4D15"/>
    <w:rsid w:val="008A4D25"/>
    <w:rsid w:val="008A4D84"/>
    <w:rsid w:val="008A4E46"/>
    <w:rsid w:val="008A4F61"/>
    <w:rsid w:val="008A4FCA"/>
    <w:rsid w:val="008A524F"/>
    <w:rsid w:val="008A54A8"/>
    <w:rsid w:val="008A5535"/>
    <w:rsid w:val="008A5671"/>
    <w:rsid w:val="008A58C8"/>
    <w:rsid w:val="008A58D8"/>
    <w:rsid w:val="008A596C"/>
    <w:rsid w:val="008A59D2"/>
    <w:rsid w:val="008A59FF"/>
    <w:rsid w:val="008A5A37"/>
    <w:rsid w:val="008A5B05"/>
    <w:rsid w:val="008A5C9C"/>
    <w:rsid w:val="008A5D02"/>
    <w:rsid w:val="008A5E0E"/>
    <w:rsid w:val="008A5E6B"/>
    <w:rsid w:val="008A5F4A"/>
    <w:rsid w:val="008A5FB9"/>
    <w:rsid w:val="008A601B"/>
    <w:rsid w:val="008A6264"/>
    <w:rsid w:val="008A652B"/>
    <w:rsid w:val="008A67A2"/>
    <w:rsid w:val="008A6896"/>
    <w:rsid w:val="008A6945"/>
    <w:rsid w:val="008A695F"/>
    <w:rsid w:val="008A6A93"/>
    <w:rsid w:val="008A6BA9"/>
    <w:rsid w:val="008A6BD3"/>
    <w:rsid w:val="008A6D04"/>
    <w:rsid w:val="008A6D55"/>
    <w:rsid w:val="008A6F39"/>
    <w:rsid w:val="008A6FA9"/>
    <w:rsid w:val="008A7009"/>
    <w:rsid w:val="008A7292"/>
    <w:rsid w:val="008A749B"/>
    <w:rsid w:val="008A74C9"/>
    <w:rsid w:val="008A7782"/>
    <w:rsid w:val="008A784F"/>
    <w:rsid w:val="008A791E"/>
    <w:rsid w:val="008A7CD8"/>
    <w:rsid w:val="008A7CE3"/>
    <w:rsid w:val="008A7E94"/>
    <w:rsid w:val="008A7F1A"/>
    <w:rsid w:val="008B02FF"/>
    <w:rsid w:val="008B0342"/>
    <w:rsid w:val="008B048D"/>
    <w:rsid w:val="008B06F1"/>
    <w:rsid w:val="008B08CA"/>
    <w:rsid w:val="008B090E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9D0"/>
    <w:rsid w:val="008B1A58"/>
    <w:rsid w:val="008B1BBD"/>
    <w:rsid w:val="008B1CF0"/>
    <w:rsid w:val="008B1E4C"/>
    <w:rsid w:val="008B1ED5"/>
    <w:rsid w:val="008B21CE"/>
    <w:rsid w:val="008B22AB"/>
    <w:rsid w:val="008B22CE"/>
    <w:rsid w:val="008B26DA"/>
    <w:rsid w:val="008B277E"/>
    <w:rsid w:val="008B27EB"/>
    <w:rsid w:val="008B27F2"/>
    <w:rsid w:val="008B2968"/>
    <w:rsid w:val="008B2AC4"/>
    <w:rsid w:val="008B2D51"/>
    <w:rsid w:val="008B304A"/>
    <w:rsid w:val="008B3080"/>
    <w:rsid w:val="008B3162"/>
    <w:rsid w:val="008B31C0"/>
    <w:rsid w:val="008B3470"/>
    <w:rsid w:val="008B34EF"/>
    <w:rsid w:val="008B352F"/>
    <w:rsid w:val="008B35BC"/>
    <w:rsid w:val="008B35C4"/>
    <w:rsid w:val="008B371F"/>
    <w:rsid w:val="008B3960"/>
    <w:rsid w:val="008B3AAB"/>
    <w:rsid w:val="008B3B5B"/>
    <w:rsid w:val="008B3F28"/>
    <w:rsid w:val="008B3F5F"/>
    <w:rsid w:val="008B421C"/>
    <w:rsid w:val="008B42D0"/>
    <w:rsid w:val="008B44E6"/>
    <w:rsid w:val="008B458B"/>
    <w:rsid w:val="008B46D2"/>
    <w:rsid w:val="008B48ED"/>
    <w:rsid w:val="008B48F4"/>
    <w:rsid w:val="008B4AB4"/>
    <w:rsid w:val="008B4AEC"/>
    <w:rsid w:val="008B4B6C"/>
    <w:rsid w:val="008B4BD7"/>
    <w:rsid w:val="008B4BDB"/>
    <w:rsid w:val="008B4EDA"/>
    <w:rsid w:val="008B4FBA"/>
    <w:rsid w:val="008B502A"/>
    <w:rsid w:val="008B50A4"/>
    <w:rsid w:val="008B50CB"/>
    <w:rsid w:val="008B51A5"/>
    <w:rsid w:val="008B51D6"/>
    <w:rsid w:val="008B563A"/>
    <w:rsid w:val="008B5648"/>
    <w:rsid w:val="008B59A7"/>
    <w:rsid w:val="008B5B63"/>
    <w:rsid w:val="008B5B89"/>
    <w:rsid w:val="008B5C1A"/>
    <w:rsid w:val="008B5CA2"/>
    <w:rsid w:val="008B5CFD"/>
    <w:rsid w:val="008B5EA1"/>
    <w:rsid w:val="008B5F60"/>
    <w:rsid w:val="008B5FC7"/>
    <w:rsid w:val="008B6087"/>
    <w:rsid w:val="008B60C5"/>
    <w:rsid w:val="008B628A"/>
    <w:rsid w:val="008B62AE"/>
    <w:rsid w:val="008B639A"/>
    <w:rsid w:val="008B659A"/>
    <w:rsid w:val="008B667A"/>
    <w:rsid w:val="008B6768"/>
    <w:rsid w:val="008B6A93"/>
    <w:rsid w:val="008B6BA7"/>
    <w:rsid w:val="008B6C3C"/>
    <w:rsid w:val="008B6D0D"/>
    <w:rsid w:val="008B7106"/>
    <w:rsid w:val="008B712F"/>
    <w:rsid w:val="008B71EF"/>
    <w:rsid w:val="008B7242"/>
    <w:rsid w:val="008B724E"/>
    <w:rsid w:val="008B72C9"/>
    <w:rsid w:val="008B7391"/>
    <w:rsid w:val="008B7428"/>
    <w:rsid w:val="008B7586"/>
    <w:rsid w:val="008B7649"/>
    <w:rsid w:val="008B7809"/>
    <w:rsid w:val="008B7817"/>
    <w:rsid w:val="008B788B"/>
    <w:rsid w:val="008B78EA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648"/>
    <w:rsid w:val="008C07A2"/>
    <w:rsid w:val="008C0B1C"/>
    <w:rsid w:val="008C0BC8"/>
    <w:rsid w:val="008C0CB9"/>
    <w:rsid w:val="008C0E31"/>
    <w:rsid w:val="008C0EDD"/>
    <w:rsid w:val="008C0F95"/>
    <w:rsid w:val="008C0FB1"/>
    <w:rsid w:val="008C11D4"/>
    <w:rsid w:val="008C1484"/>
    <w:rsid w:val="008C15CF"/>
    <w:rsid w:val="008C18BA"/>
    <w:rsid w:val="008C191D"/>
    <w:rsid w:val="008C19EA"/>
    <w:rsid w:val="008C1C2C"/>
    <w:rsid w:val="008C1E1B"/>
    <w:rsid w:val="008C1E36"/>
    <w:rsid w:val="008C224F"/>
    <w:rsid w:val="008C23AD"/>
    <w:rsid w:val="008C2454"/>
    <w:rsid w:val="008C2512"/>
    <w:rsid w:val="008C2723"/>
    <w:rsid w:val="008C27BC"/>
    <w:rsid w:val="008C27FC"/>
    <w:rsid w:val="008C2960"/>
    <w:rsid w:val="008C2968"/>
    <w:rsid w:val="008C2B6A"/>
    <w:rsid w:val="008C2C4E"/>
    <w:rsid w:val="008C2C52"/>
    <w:rsid w:val="008C2CEA"/>
    <w:rsid w:val="008C30AB"/>
    <w:rsid w:val="008C3187"/>
    <w:rsid w:val="008C3257"/>
    <w:rsid w:val="008C3343"/>
    <w:rsid w:val="008C33CD"/>
    <w:rsid w:val="008C33D9"/>
    <w:rsid w:val="008C3543"/>
    <w:rsid w:val="008C3629"/>
    <w:rsid w:val="008C3AC7"/>
    <w:rsid w:val="008C3ADA"/>
    <w:rsid w:val="008C3BB6"/>
    <w:rsid w:val="008C3BD3"/>
    <w:rsid w:val="008C3BD5"/>
    <w:rsid w:val="008C3C1A"/>
    <w:rsid w:val="008C3D75"/>
    <w:rsid w:val="008C3E57"/>
    <w:rsid w:val="008C4256"/>
    <w:rsid w:val="008C4504"/>
    <w:rsid w:val="008C45E2"/>
    <w:rsid w:val="008C46E1"/>
    <w:rsid w:val="008C4714"/>
    <w:rsid w:val="008C471F"/>
    <w:rsid w:val="008C474A"/>
    <w:rsid w:val="008C48F9"/>
    <w:rsid w:val="008C4B1C"/>
    <w:rsid w:val="008C4B49"/>
    <w:rsid w:val="008C4B53"/>
    <w:rsid w:val="008C4B5E"/>
    <w:rsid w:val="008C4BF6"/>
    <w:rsid w:val="008C4CD9"/>
    <w:rsid w:val="008C4E31"/>
    <w:rsid w:val="008C4E8E"/>
    <w:rsid w:val="008C5171"/>
    <w:rsid w:val="008C5262"/>
    <w:rsid w:val="008C5579"/>
    <w:rsid w:val="008C57A5"/>
    <w:rsid w:val="008C5871"/>
    <w:rsid w:val="008C5A13"/>
    <w:rsid w:val="008C5A2B"/>
    <w:rsid w:val="008C5A67"/>
    <w:rsid w:val="008C5C45"/>
    <w:rsid w:val="008C5F10"/>
    <w:rsid w:val="008C6104"/>
    <w:rsid w:val="008C62DF"/>
    <w:rsid w:val="008C647D"/>
    <w:rsid w:val="008C64EB"/>
    <w:rsid w:val="008C6584"/>
    <w:rsid w:val="008C6698"/>
    <w:rsid w:val="008C688B"/>
    <w:rsid w:val="008C6B44"/>
    <w:rsid w:val="008C6BCE"/>
    <w:rsid w:val="008C7002"/>
    <w:rsid w:val="008C7013"/>
    <w:rsid w:val="008C7022"/>
    <w:rsid w:val="008C7418"/>
    <w:rsid w:val="008C75AC"/>
    <w:rsid w:val="008C75C4"/>
    <w:rsid w:val="008C7688"/>
    <w:rsid w:val="008C7715"/>
    <w:rsid w:val="008C7A7C"/>
    <w:rsid w:val="008C7B09"/>
    <w:rsid w:val="008C7B4E"/>
    <w:rsid w:val="008C7CF1"/>
    <w:rsid w:val="008C7F9A"/>
    <w:rsid w:val="008D0124"/>
    <w:rsid w:val="008D021A"/>
    <w:rsid w:val="008D05E3"/>
    <w:rsid w:val="008D0633"/>
    <w:rsid w:val="008D06C3"/>
    <w:rsid w:val="008D0713"/>
    <w:rsid w:val="008D071D"/>
    <w:rsid w:val="008D091B"/>
    <w:rsid w:val="008D0CAC"/>
    <w:rsid w:val="008D0CE3"/>
    <w:rsid w:val="008D0D28"/>
    <w:rsid w:val="008D0E9A"/>
    <w:rsid w:val="008D1001"/>
    <w:rsid w:val="008D10AE"/>
    <w:rsid w:val="008D1440"/>
    <w:rsid w:val="008D148B"/>
    <w:rsid w:val="008D1577"/>
    <w:rsid w:val="008D1608"/>
    <w:rsid w:val="008D1759"/>
    <w:rsid w:val="008D17ED"/>
    <w:rsid w:val="008D1875"/>
    <w:rsid w:val="008D1AF2"/>
    <w:rsid w:val="008D1D5E"/>
    <w:rsid w:val="008D1DC8"/>
    <w:rsid w:val="008D1E84"/>
    <w:rsid w:val="008D21D5"/>
    <w:rsid w:val="008D2242"/>
    <w:rsid w:val="008D23A3"/>
    <w:rsid w:val="008D244F"/>
    <w:rsid w:val="008D256D"/>
    <w:rsid w:val="008D263A"/>
    <w:rsid w:val="008D2721"/>
    <w:rsid w:val="008D279C"/>
    <w:rsid w:val="008D287A"/>
    <w:rsid w:val="008D2A1A"/>
    <w:rsid w:val="008D2A89"/>
    <w:rsid w:val="008D2BC6"/>
    <w:rsid w:val="008D2C62"/>
    <w:rsid w:val="008D2DA9"/>
    <w:rsid w:val="008D2FCC"/>
    <w:rsid w:val="008D3063"/>
    <w:rsid w:val="008D30BB"/>
    <w:rsid w:val="008D334D"/>
    <w:rsid w:val="008D3561"/>
    <w:rsid w:val="008D35C4"/>
    <w:rsid w:val="008D3674"/>
    <w:rsid w:val="008D3742"/>
    <w:rsid w:val="008D393D"/>
    <w:rsid w:val="008D3943"/>
    <w:rsid w:val="008D3B02"/>
    <w:rsid w:val="008D3B1D"/>
    <w:rsid w:val="008D3CB1"/>
    <w:rsid w:val="008D3CB4"/>
    <w:rsid w:val="008D3D1A"/>
    <w:rsid w:val="008D3D6F"/>
    <w:rsid w:val="008D3DF6"/>
    <w:rsid w:val="008D41BA"/>
    <w:rsid w:val="008D42A4"/>
    <w:rsid w:val="008D43A7"/>
    <w:rsid w:val="008D441D"/>
    <w:rsid w:val="008D4467"/>
    <w:rsid w:val="008D4BA1"/>
    <w:rsid w:val="008D4C18"/>
    <w:rsid w:val="008D503B"/>
    <w:rsid w:val="008D52A3"/>
    <w:rsid w:val="008D532A"/>
    <w:rsid w:val="008D545E"/>
    <w:rsid w:val="008D5684"/>
    <w:rsid w:val="008D56E2"/>
    <w:rsid w:val="008D5822"/>
    <w:rsid w:val="008D5A88"/>
    <w:rsid w:val="008D5C3A"/>
    <w:rsid w:val="008D5C74"/>
    <w:rsid w:val="008D5E9D"/>
    <w:rsid w:val="008D60E9"/>
    <w:rsid w:val="008D6176"/>
    <w:rsid w:val="008D624B"/>
    <w:rsid w:val="008D6590"/>
    <w:rsid w:val="008D677B"/>
    <w:rsid w:val="008D67AC"/>
    <w:rsid w:val="008D683B"/>
    <w:rsid w:val="008D6923"/>
    <w:rsid w:val="008D693F"/>
    <w:rsid w:val="008D69DB"/>
    <w:rsid w:val="008D6C22"/>
    <w:rsid w:val="008D6C38"/>
    <w:rsid w:val="008D6D28"/>
    <w:rsid w:val="008D6D83"/>
    <w:rsid w:val="008D6DC2"/>
    <w:rsid w:val="008D6FA5"/>
    <w:rsid w:val="008D74BF"/>
    <w:rsid w:val="008D76EB"/>
    <w:rsid w:val="008D78FE"/>
    <w:rsid w:val="008D7A3B"/>
    <w:rsid w:val="008D7A88"/>
    <w:rsid w:val="008D7C5E"/>
    <w:rsid w:val="008D7D8B"/>
    <w:rsid w:val="008D7F71"/>
    <w:rsid w:val="008E00C6"/>
    <w:rsid w:val="008E03A4"/>
    <w:rsid w:val="008E0521"/>
    <w:rsid w:val="008E05D1"/>
    <w:rsid w:val="008E06AB"/>
    <w:rsid w:val="008E0808"/>
    <w:rsid w:val="008E084C"/>
    <w:rsid w:val="008E0865"/>
    <w:rsid w:val="008E088A"/>
    <w:rsid w:val="008E0963"/>
    <w:rsid w:val="008E0967"/>
    <w:rsid w:val="008E09C3"/>
    <w:rsid w:val="008E0ADC"/>
    <w:rsid w:val="008E0AF3"/>
    <w:rsid w:val="008E0B47"/>
    <w:rsid w:val="008E0CF5"/>
    <w:rsid w:val="008E0D1D"/>
    <w:rsid w:val="008E0E23"/>
    <w:rsid w:val="008E0E6F"/>
    <w:rsid w:val="008E1154"/>
    <w:rsid w:val="008E12CC"/>
    <w:rsid w:val="008E1326"/>
    <w:rsid w:val="008E1445"/>
    <w:rsid w:val="008E1448"/>
    <w:rsid w:val="008E152C"/>
    <w:rsid w:val="008E15D4"/>
    <w:rsid w:val="008E1609"/>
    <w:rsid w:val="008E1614"/>
    <w:rsid w:val="008E16B8"/>
    <w:rsid w:val="008E1805"/>
    <w:rsid w:val="008E191B"/>
    <w:rsid w:val="008E1C42"/>
    <w:rsid w:val="008E1CF3"/>
    <w:rsid w:val="008E1D57"/>
    <w:rsid w:val="008E1E34"/>
    <w:rsid w:val="008E1E88"/>
    <w:rsid w:val="008E1EA0"/>
    <w:rsid w:val="008E1EC7"/>
    <w:rsid w:val="008E1FCC"/>
    <w:rsid w:val="008E2021"/>
    <w:rsid w:val="008E20E1"/>
    <w:rsid w:val="008E20F9"/>
    <w:rsid w:val="008E2212"/>
    <w:rsid w:val="008E232D"/>
    <w:rsid w:val="008E233A"/>
    <w:rsid w:val="008E23B0"/>
    <w:rsid w:val="008E243C"/>
    <w:rsid w:val="008E251A"/>
    <w:rsid w:val="008E252E"/>
    <w:rsid w:val="008E25BB"/>
    <w:rsid w:val="008E276A"/>
    <w:rsid w:val="008E2910"/>
    <w:rsid w:val="008E2977"/>
    <w:rsid w:val="008E2AD6"/>
    <w:rsid w:val="008E2B50"/>
    <w:rsid w:val="008E2C86"/>
    <w:rsid w:val="008E2E30"/>
    <w:rsid w:val="008E2EE4"/>
    <w:rsid w:val="008E2FB8"/>
    <w:rsid w:val="008E2FC9"/>
    <w:rsid w:val="008E3061"/>
    <w:rsid w:val="008E30F6"/>
    <w:rsid w:val="008E343A"/>
    <w:rsid w:val="008E3609"/>
    <w:rsid w:val="008E3818"/>
    <w:rsid w:val="008E3CC6"/>
    <w:rsid w:val="008E3F17"/>
    <w:rsid w:val="008E3FBD"/>
    <w:rsid w:val="008E40F2"/>
    <w:rsid w:val="008E4170"/>
    <w:rsid w:val="008E425A"/>
    <w:rsid w:val="008E4286"/>
    <w:rsid w:val="008E4487"/>
    <w:rsid w:val="008E451B"/>
    <w:rsid w:val="008E454A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66"/>
    <w:rsid w:val="008E5181"/>
    <w:rsid w:val="008E52DC"/>
    <w:rsid w:val="008E531E"/>
    <w:rsid w:val="008E53DC"/>
    <w:rsid w:val="008E54D0"/>
    <w:rsid w:val="008E54FE"/>
    <w:rsid w:val="008E5695"/>
    <w:rsid w:val="008E5870"/>
    <w:rsid w:val="008E5884"/>
    <w:rsid w:val="008E5D92"/>
    <w:rsid w:val="008E5E51"/>
    <w:rsid w:val="008E614B"/>
    <w:rsid w:val="008E6293"/>
    <w:rsid w:val="008E62F9"/>
    <w:rsid w:val="008E6388"/>
    <w:rsid w:val="008E64D7"/>
    <w:rsid w:val="008E66F3"/>
    <w:rsid w:val="008E6A99"/>
    <w:rsid w:val="008E6AAA"/>
    <w:rsid w:val="008E6AD4"/>
    <w:rsid w:val="008E6CB2"/>
    <w:rsid w:val="008E6D2D"/>
    <w:rsid w:val="008E713C"/>
    <w:rsid w:val="008E72D4"/>
    <w:rsid w:val="008E7398"/>
    <w:rsid w:val="008E7644"/>
    <w:rsid w:val="008E766D"/>
    <w:rsid w:val="008E77A1"/>
    <w:rsid w:val="008E7B34"/>
    <w:rsid w:val="008E7D26"/>
    <w:rsid w:val="008E7F56"/>
    <w:rsid w:val="008E7FED"/>
    <w:rsid w:val="008F00E5"/>
    <w:rsid w:val="008F0116"/>
    <w:rsid w:val="008F0136"/>
    <w:rsid w:val="008F0321"/>
    <w:rsid w:val="008F05AD"/>
    <w:rsid w:val="008F05BA"/>
    <w:rsid w:val="008F0653"/>
    <w:rsid w:val="008F087C"/>
    <w:rsid w:val="008F08F7"/>
    <w:rsid w:val="008F0988"/>
    <w:rsid w:val="008F09CF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8"/>
    <w:rsid w:val="008F118C"/>
    <w:rsid w:val="008F11AB"/>
    <w:rsid w:val="008F135B"/>
    <w:rsid w:val="008F13EE"/>
    <w:rsid w:val="008F147C"/>
    <w:rsid w:val="008F1559"/>
    <w:rsid w:val="008F17E8"/>
    <w:rsid w:val="008F1800"/>
    <w:rsid w:val="008F198B"/>
    <w:rsid w:val="008F1AB0"/>
    <w:rsid w:val="008F1B9F"/>
    <w:rsid w:val="008F1CA3"/>
    <w:rsid w:val="008F1E14"/>
    <w:rsid w:val="008F1E2E"/>
    <w:rsid w:val="008F1FCD"/>
    <w:rsid w:val="008F21BF"/>
    <w:rsid w:val="008F2268"/>
    <w:rsid w:val="008F23C7"/>
    <w:rsid w:val="008F248F"/>
    <w:rsid w:val="008F27DD"/>
    <w:rsid w:val="008F282B"/>
    <w:rsid w:val="008F2AC4"/>
    <w:rsid w:val="008F2D08"/>
    <w:rsid w:val="008F32F6"/>
    <w:rsid w:val="008F33F9"/>
    <w:rsid w:val="008F376B"/>
    <w:rsid w:val="008F3900"/>
    <w:rsid w:val="008F392C"/>
    <w:rsid w:val="008F3C49"/>
    <w:rsid w:val="008F3CA8"/>
    <w:rsid w:val="008F3CF9"/>
    <w:rsid w:val="008F3EA7"/>
    <w:rsid w:val="008F3F58"/>
    <w:rsid w:val="008F413C"/>
    <w:rsid w:val="008F41AB"/>
    <w:rsid w:val="008F445A"/>
    <w:rsid w:val="008F447D"/>
    <w:rsid w:val="008F449D"/>
    <w:rsid w:val="008F4516"/>
    <w:rsid w:val="008F454E"/>
    <w:rsid w:val="008F4CA6"/>
    <w:rsid w:val="008F4D7D"/>
    <w:rsid w:val="008F4D84"/>
    <w:rsid w:val="008F4F41"/>
    <w:rsid w:val="008F4FC4"/>
    <w:rsid w:val="008F4FDA"/>
    <w:rsid w:val="008F5076"/>
    <w:rsid w:val="008F5147"/>
    <w:rsid w:val="008F52E0"/>
    <w:rsid w:val="008F5374"/>
    <w:rsid w:val="008F5658"/>
    <w:rsid w:val="008F56B5"/>
    <w:rsid w:val="008F5806"/>
    <w:rsid w:val="008F59AD"/>
    <w:rsid w:val="008F5AB5"/>
    <w:rsid w:val="008F5D4F"/>
    <w:rsid w:val="008F5D5B"/>
    <w:rsid w:val="008F5FE5"/>
    <w:rsid w:val="008F62C0"/>
    <w:rsid w:val="008F641D"/>
    <w:rsid w:val="008F6438"/>
    <w:rsid w:val="008F64BD"/>
    <w:rsid w:val="008F661E"/>
    <w:rsid w:val="008F66CE"/>
    <w:rsid w:val="008F66F1"/>
    <w:rsid w:val="008F6758"/>
    <w:rsid w:val="008F675D"/>
    <w:rsid w:val="008F6778"/>
    <w:rsid w:val="008F689E"/>
    <w:rsid w:val="008F6D0F"/>
    <w:rsid w:val="008F6F21"/>
    <w:rsid w:val="008F737D"/>
    <w:rsid w:val="008F745C"/>
    <w:rsid w:val="008F7585"/>
    <w:rsid w:val="008F75E7"/>
    <w:rsid w:val="008F7606"/>
    <w:rsid w:val="008F76DC"/>
    <w:rsid w:val="008F77C6"/>
    <w:rsid w:val="008F7981"/>
    <w:rsid w:val="008F79CE"/>
    <w:rsid w:val="008F7A1A"/>
    <w:rsid w:val="008F7A7A"/>
    <w:rsid w:val="008F7C90"/>
    <w:rsid w:val="008F7DEE"/>
    <w:rsid w:val="008F7E7E"/>
    <w:rsid w:val="008F7EAE"/>
    <w:rsid w:val="008F7EB4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7"/>
    <w:rsid w:val="00900B49"/>
    <w:rsid w:val="00900C1F"/>
    <w:rsid w:val="00900C30"/>
    <w:rsid w:val="00900C5A"/>
    <w:rsid w:val="00900D70"/>
    <w:rsid w:val="00900EDF"/>
    <w:rsid w:val="00900EE2"/>
    <w:rsid w:val="00900F3A"/>
    <w:rsid w:val="00900FF7"/>
    <w:rsid w:val="00901347"/>
    <w:rsid w:val="00901D2B"/>
    <w:rsid w:val="00901F29"/>
    <w:rsid w:val="00901F4C"/>
    <w:rsid w:val="00902399"/>
    <w:rsid w:val="00902594"/>
    <w:rsid w:val="00902693"/>
    <w:rsid w:val="009027DC"/>
    <w:rsid w:val="0090287B"/>
    <w:rsid w:val="009029B7"/>
    <w:rsid w:val="009029DC"/>
    <w:rsid w:val="00902A6D"/>
    <w:rsid w:val="00902D08"/>
    <w:rsid w:val="00902D9C"/>
    <w:rsid w:val="0090301C"/>
    <w:rsid w:val="009033F8"/>
    <w:rsid w:val="0090341F"/>
    <w:rsid w:val="0090344D"/>
    <w:rsid w:val="0090360E"/>
    <w:rsid w:val="00903883"/>
    <w:rsid w:val="00903A30"/>
    <w:rsid w:val="00903E17"/>
    <w:rsid w:val="00903EB4"/>
    <w:rsid w:val="009041AA"/>
    <w:rsid w:val="009042C4"/>
    <w:rsid w:val="00904374"/>
    <w:rsid w:val="0090440F"/>
    <w:rsid w:val="009046A3"/>
    <w:rsid w:val="0090472E"/>
    <w:rsid w:val="009047D7"/>
    <w:rsid w:val="009047FE"/>
    <w:rsid w:val="009048C6"/>
    <w:rsid w:val="0090490C"/>
    <w:rsid w:val="00904B92"/>
    <w:rsid w:val="00904D40"/>
    <w:rsid w:val="00904DB6"/>
    <w:rsid w:val="00904F83"/>
    <w:rsid w:val="0090517D"/>
    <w:rsid w:val="009052A0"/>
    <w:rsid w:val="009053E3"/>
    <w:rsid w:val="009055A7"/>
    <w:rsid w:val="00905602"/>
    <w:rsid w:val="00905727"/>
    <w:rsid w:val="00905809"/>
    <w:rsid w:val="0090583E"/>
    <w:rsid w:val="009058EC"/>
    <w:rsid w:val="00905B1E"/>
    <w:rsid w:val="00905BA5"/>
    <w:rsid w:val="00905CB0"/>
    <w:rsid w:val="00905D09"/>
    <w:rsid w:val="00905DE8"/>
    <w:rsid w:val="00905E0A"/>
    <w:rsid w:val="0090607A"/>
    <w:rsid w:val="00906242"/>
    <w:rsid w:val="009063E5"/>
    <w:rsid w:val="009064BE"/>
    <w:rsid w:val="009065CF"/>
    <w:rsid w:val="00906690"/>
    <w:rsid w:val="009068C7"/>
    <w:rsid w:val="00906AA8"/>
    <w:rsid w:val="00906CEE"/>
    <w:rsid w:val="00906EC1"/>
    <w:rsid w:val="0090712A"/>
    <w:rsid w:val="00907318"/>
    <w:rsid w:val="0090747C"/>
    <w:rsid w:val="00907488"/>
    <w:rsid w:val="009074CA"/>
    <w:rsid w:val="00907592"/>
    <w:rsid w:val="009076AC"/>
    <w:rsid w:val="0090776B"/>
    <w:rsid w:val="009078C1"/>
    <w:rsid w:val="00907917"/>
    <w:rsid w:val="00907CC8"/>
    <w:rsid w:val="00907D40"/>
    <w:rsid w:val="00907E73"/>
    <w:rsid w:val="009100A5"/>
    <w:rsid w:val="009100E4"/>
    <w:rsid w:val="009101E1"/>
    <w:rsid w:val="00910248"/>
    <w:rsid w:val="00910433"/>
    <w:rsid w:val="0091056C"/>
    <w:rsid w:val="0091058B"/>
    <w:rsid w:val="009105BC"/>
    <w:rsid w:val="00910616"/>
    <w:rsid w:val="00910850"/>
    <w:rsid w:val="009109A7"/>
    <w:rsid w:val="009109B8"/>
    <w:rsid w:val="009109EA"/>
    <w:rsid w:val="00910CD7"/>
    <w:rsid w:val="00910E01"/>
    <w:rsid w:val="00911102"/>
    <w:rsid w:val="0091112F"/>
    <w:rsid w:val="009111D8"/>
    <w:rsid w:val="009111F7"/>
    <w:rsid w:val="00911374"/>
    <w:rsid w:val="0091147D"/>
    <w:rsid w:val="00911482"/>
    <w:rsid w:val="009114E2"/>
    <w:rsid w:val="0091160A"/>
    <w:rsid w:val="00911885"/>
    <w:rsid w:val="00911B21"/>
    <w:rsid w:val="00911C68"/>
    <w:rsid w:val="00911C9B"/>
    <w:rsid w:val="00911EA1"/>
    <w:rsid w:val="00911FB4"/>
    <w:rsid w:val="0091214A"/>
    <w:rsid w:val="00912160"/>
    <w:rsid w:val="0091225A"/>
    <w:rsid w:val="0091236C"/>
    <w:rsid w:val="009123BC"/>
    <w:rsid w:val="00912497"/>
    <w:rsid w:val="009126EF"/>
    <w:rsid w:val="00912709"/>
    <w:rsid w:val="0091280D"/>
    <w:rsid w:val="00912A27"/>
    <w:rsid w:val="00912A2B"/>
    <w:rsid w:val="00912A69"/>
    <w:rsid w:val="00912B98"/>
    <w:rsid w:val="00912B99"/>
    <w:rsid w:val="00912BB1"/>
    <w:rsid w:val="00912D6E"/>
    <w:rsid w:val="00912E56"/>
    <w:rsid w:val="00912F20"/>
    <w:rsid w:val="00912F6E"/>
    <w:rsid w:val="00912FD6"/>
    <w:rsid w:val="009132A8"/>
    <w:rsid w:val="0091337B"/>
    <w:rsid w:val="00913400"/>
    <w:rsid w:val="0091343B"/>
    <w:rsid w:val="00913459"/>
    <w:rsid w:val="00913697"/>
    <w:rsid w:val="009137A5"/>
    <w:rsid w:val="009137B2"/>
    <w:rsid w:val="009138B8"/>
    <w:rsid w:val="00913BBC"/>
    <w:rsid w:val="00913CBF"/>
    <w:rsid w:val="00913DA1"/>
    <w:rsid w:val="00913DB2"/>
    <w:rsid w:val="00913DD1"/>
    <w:rsid w:val="00913EDA"/>
    <w:rsid w:val="00913F62"/>
    <w:rsid w:val="00913FDB"/>
    <w:rsid w:val="009143E4"/>
    <w:rsid w:val="0091448E"/>
    <w:rsid w:val="00914751"/>
    <w:rsid w:val="0091478A"/>
    <w:rsid w:val="0091493B"/>
    <w:rsid w:val="00914A4A"/>
    <w:rsid w:val="00914C93"/>
    <w:rsid w:val="00914CAC"/>
    <w:rsid w:val="00914D15"/>
    <w:rsid w:val="00914DE8"/>
    <w:rsid w:val="009150D2"/>
    <w:rsid w:val="0091516B"/>
    <w:rsid w:val="00915191"/>
    <w:rsid w:val="009153BF"/>
    <w:rsid w:val="0091547B"/>
    <w:rsid w:val="0091575F"/>
    <w:rsid w:val="009157DF"/>
    <w:rsid w:val="0091585E"/>
    <w:rsid w:val="00915880"/>
    <w:rsid w:val="00915894"/>
    <w:rsid w:val="009158BB"/>
    <w:rsid w:val="009158DA"/>
    <w:rsid w:val="00915929"/>
    <w:rsid w:val="00915B06"/>
    <w:rsid w:val="00915CF4"/>
    <w:rsid w:val="00915DDB"/>
    <w:rsid w:val="00915DF4"/>
    <w:rsid w:val="00915E28"/>
    <w:rsid w:val="00915E57"/>
    <w:rsid w:val="0091601C"/>
    <w:rsid w:val="00916215"/>
    <w:rsid w:val="009162DB"/>
    <w:rsid w:val="009168E7"/>
    <w:rsid w:val="0091695B"/>
    <w:rsid w:val="00916A54"/>
    <w:rsid w:val="00916B8B"/>
    <w:rsid w:val="00916E74"/>
    <w:rsid w:val="009171E9"/>
    <w:rsid w:val="00917431"/>
    <w:rsid w:val="00917534"/>
    <w:rsid w:val="009175BC"/>
    <w:rsid w:val="0091769A"/>
    <w:rsid w:val="0091784B"/>
    <w:rsid w:val="00917A0C"/>
    <w:rsid w:val="00917D61"/>
    <w:rsid w:val="00917D65"/>
    <w:rsid w:val="00917DA9"/>
    <w:rsid w:val="00917EE1"/>
    <w:rsid w:val="00917F6D"/>
    <w:rsid w:val="009200C9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31C"/>
    <w:rsid w:val="00921434"/>
    <w:rsid w:val="00921596"/>
    <w:rsid w:val="00921623"/>
    <w:rsid w:val="00921816"/>
    <w:rsid w:val="00921838"/>
    <w:rsid w:val="009218D8"/>
    <w:rsid w:val="00921946"/>
    <w:rsid w:val="00921A96"/>
    <w:rsid w:val="00921AEE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7F9"/>
    <w:rsid w:val="0092280A"/>
    <w:rsid w:val="0092287D"/>
    <w:rsid w:val="00922A0F"/>
    <w:rsid w:val="00922A79"/>
    <w:rsid w:val="00922F3E"/>
    <w:rsid w:val="00923140"/>
    <w:rsid w:val="0092334D"/>
    <w:rsid w:val="00923384"/>
    <w:rsid w:val="009233A8"/>
    <w:rsid w:val="0092369A"/>
    <w:rsid w:val="00923836"/>
    <w:rsid w:val="00923A0C"/>
    <w:rsid w:val="00923A31"/>
    <w:rsid w:val="00923A5E"/>
    <w:rsid w:val="00923AF5"/>
    <w:rsid w:val="00923F33"/>
    <w:rsid w:val="009240ED"/>
    <w:rsid w:val="00924258"/>
    <w:rsid w:val="00924383"/>
    <w:rsid w:val="009245C6"/>
    <w:rsid w:val="0092478C"/>
    <w:rsid w:val="009247F6"/>
    <w:rsid w:val="009248DD"/>
    <w:rsid w:val="00924907"/>
    <w:rsid w:val="00924BD1"/>
    <w:rsid w:val="00924C3C"/>
    <w:rsid w:val="00924FD8"/>
    <w:rsid w:val="009250B2"/>
    <w:rsid w:val="00925279"/>
    <w:rsid w:val="00925368"/>
    <w:rsid w:val="00925378"/>
    <w:rsid w:val="009256FA"/>
    <w:rsid w:val="0092575F"/>
    <w:rsid w:val="009259A2"/>
    <w:rsid w:val="00925A68"/>
    <w:rsid w:val="00925A69"/>
    <w:rsid w:val="00925DF3"/>
    <w:rsid w:val="00925EB0"/>
    <w:rsid w:val="00926141"/>
    <w:rsid w:val="0092614B"/>
    <w:rsid w:val="00926401"/>
    <w:rsid w:val="0092648C"/>
    <w:rsid w:val="00926643"/>
    <w:rsid w:val="0092667A"/>
    <w:rsid w:val="009267D8"/>
    <w:rsid w:val="00926947"/>
    <w:rsid w:val="00926A5E"/>
    <w:rsid w:val="00926ADF"/>
    <w:rsid w:val="00926BEA"/>
    <w:rsid w:val="00926F78"/>
    <w:rsid w:val="00926F89"/>
    <w:rsid w:val="00926FD6"/>
    <w:rsid w:val="0092709B"/>
    <w:rsid w:val="0092753E"/>
    <w:rsid w:val="009276DC"/>
    <w:rsid w:val="00927746"/>
    <w:rsid w:val="009278E1"/>
    <w:rsid w:val="00927949"/>
    <w:rsid w:val="00927A15"/>
    <w:rsid w:val="00927A33"/>
    <w:rsid w:val="00927AAD"/>
    <w:rsid w:val="00927B7F"/>
    <w:rsid w:val="00927C7A"/>
    <w:rsid w:val="00927CE5"/>
    <w:rsid w:val="00927D01"/>
    <w:rsid w:val="00927D9E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185"/>
    <w:rsid w:val="0093125C"/>
    <w:rsid w:val="00931266"/>
    <w:rsid w:val="009317F2"/>
    <w:rsid w:val="009320AC"/>
    <w:rsid w:val="009320F1"/>
    <w:rsid w:val="0093215B"/>
    <w:rsid w:val="00932433"/>
    <w:rsid w:val="00932603"/>
    <w:rsid w:val="009326A2"/>
    <w:rsid w:val="0093289B"/>
    <w:rsid w:val="009329DF"/>
    <w:rsid w:val="00932AC4"/>
    <w:rsid w:val="00932C02"/>
    <w:rsid w:val="00932D34"/>
    <w:rsid w:val="00932DE3"/>
    <w:rsid w:val="00932EC5"/>
    <w:rsid w:val="00932F14"/>
    <w:rsid w:val="0093310D"/>
    <w:rsid w:val="0093314D"/>
    <w:rsid w:val="00933282"/>
    <w:rsid w:val="00933407"/>
    <w:rsid w:val="009337F1"/>
    <w:rsid w:val="00933839"/>
    <w:rsid w:val="0093386E"/>
    <w:rsid w:val="00933871"/>
    <w:rsid w:val="00933A84"/>
    <w:rsid w:val="00933B6B"/>
    <w:rsid w:val="00933E31"/>
    <w:rsid w:val="00933E55"/>
    <w:rsid w:val="009340A4"/>
    <w:rsid w:val="009343DB"/>
    <w:rsid w:val="009343F6"/>
    <w:rsid w:val="00934540"/>
    <w:rsid w:val="0093459D"/>
    <w:rsid w:val="0093469A"/>
    <w:rsid w:val="009346B5"/>
    <w:rsid w:val="009346EE"/>
    <w:rsid w:val="009346FC"/>
    <w:rsid w:val="00934765"/>
    <w:rsid w:val="009347F2"/>
    <w:rsid w:val="00934AD6"/>
    <w:rsid w:val="00934C98"/>
    <w:rsid w:val="00934F78"/>
    <w:rsid w:val="009350AD"/>
    <w:rsid w:val="009350ED"/>
    <w:rsid w:val="00935213"/>
    <w:rsid w:val="00935412"/>
    <w:rsid w:val="0093545E"/>
    <w:rsid w:val="009354FE"/>
    <w:rsid w:val="009355AB"/>
    <w:rsid w:val="00935615"/>
    <w:rsid w:val="0093580D"/>
    <w:rsid w:val="00935906"/>
    <w:rsid w:val="00935B28"/>
    <w:rsid w:val="00935C8C"/>
    <w:rsid w:val="00935DCE"/>
    <w:rsid w:val="00935EDB"/>
    <w:rsid w:val="00936462"/>
    <w:rsid w:val="009366B2"/>
    <w:rsid w:val="009367AB"/>
    <w:rsid w:val="009367D2"/>
    <w:rsid w:val="00936A25"/>
    <w:rsid w:val="00936A95"/>
    <w:rsid w:val="00936AF8"/>
    <w:rsid w:val="00936C42"/>
    <w:rsid w:val="00936DEF"/>
    <w:rsid w:val="00936F43"/>
    <w:rsid w:val="00937059"/>
    <w:rsid w:val="0093705F"/>
    <w:rsid w:val="00937095"/>
    <w:rsid w:val="0093712D"/>
    <w:rsid w:val="009372C7"/>
    <w:rsid w:val="0093730F"/>
    <w:rsid w:val="009373DB"/>
    <w:rsid w:val="00937438"/>
    <w:rsid w:val="00937475"/>
    <w:rsid w:val="009374E6"/>
    <w:rsid w:val="0093752D"/>
    <w:rsid w:val="009375A0"/>
    <w:rsid w:val="0093770E"/>
    <w:rsid w:val="009378A6"/>
    <w:rsid w:val="00937C5E"/>
    <w:rsid w:val="00937E9D"/>
    <w:rsid w:val="00937EE9"/>
    <w:rsid w:val="00937F20"/>
    <w:rsid w:val="0094002D"/>
    <w:rsid w:val="00940418"/>
    <w:rsid w:val="009404E9"/>
    <w:rsid w:val="0094054C"/>
    <w:rsid w:val="009405CE"/>
    <w:rsid w:val="00940813"/>
    <w:rsid w:val="009409A2"/>
    <w:rsid w:val="009409C2"/>
    <w:rsid w:val="00940A06"/>
    <w:rsid w:val="00940ABC"/>
    <w:rsid w:val="00940B62"/>
    <w:rsid w:val="00940DDE"/>
    <w:rsid w:val="00940EBF"/>
    <w:rsid w:val="00940F81"/>
    <w:rsid w:val="0094100A"/>
    <w:rsid w:val="0094106D"/>
    <w:rsid w:val="00941092"/>
    <w:rsid w:val="009410B5"/>
    <w:rsid w:val="0094110A"/>
    <w:rsid w:val="00941263"/>
    <w:rsid w:val="00941293"/>
    <w:rsid w:val="00941437"/>
    <w:rsid w:val="009415A7"/>
    <w:rsid w:val="009415C8"/>
    <w:rsid w:val="00941819"/>
    <w:rsid w:val="0094186C"/>
    <w:rsid w:val="00941A18"/>
    <w:rsid w:val="00941AA4"/>
    <w:rsid w:val="00941BE2"/>
    <w:rsid w:val="00941BF6"/>
    <w:rsid w:val="00941BFF"/>
    <w:rsid w:val="00941D46"/>
    <w:rsid w:val="00941FAE"/>
    <w:rsid w:val="00942119"/>
    <w:rsid w:val="009421B2"/>
    <w:rsid w:val="0094220B"/>
    <w:rsid w:val="0094221E"/>
    <w:rsid w:val="00942600"/>
    <w:rsid w:val="009428DB"/>
    <w:rsid w:val="00942AD2"/>
    <w:rsid w:val="00942AF8"/>
    <w:rsid w:val="00942ECA"/>
    <w:rsid w:val="00942F36"/>
    <w:rsid w:val="00942FF5"/>
    <w:rsid w:val="00943065"/>
    <w:rsid w:val="0094336A"/>
    <w:rsid w:val="009433DD"/>
    <w:rsid w:val="00943986"/>
    <w:rsid w:val="00943997"/>
    <w:rsid w:val="00943DBE"/>
    <w:rsid w:val="00943FF6"/>
    <w:rsid w:val="0094412D"/>
    <w:rsid w:val="00944184"/>
    <w:rsid w:val="00944378"/>
    <w:rsid w:val="00944384"/>
    <w:rsid w:val="009443BF"/>
    <w:rsid w:val="00944427"/>
    <w:rsid w:val="00944608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EA1"/>
    <w:rsid w:val="00944F58"/>
    <w:rsid w:val="00944FF8"/>
    <w:rsid w:val="00945205"/>
    <w:rsid w:val="0094522E"/>
    <w:rsid w:val="00945423"/>
    <w:rsid w:val="0094576B"/>
    <w:rsid w:val="0094585F"/>
    <w:rsid w:val="00945AC5"/>
    <w:rsid w:val="00945B4F"/>
    <w:rsid w:val="00945C03"/>
    <w:rsid w:val="00945C77"/>
    <w:rsid w:val="00945C84"/>
    <w:rsid w:val="0094620A"/>
    <w:rsid w:val="0094651C"/>
    <w:rsid w:val="0094654D"/>
    <w:rsid w:val="0094672A"/>
    <w:rsid w:val="00946914"/>
    <w:rsid w:val="009469C8"/>
    <w:rsid w:val="00946B31"/>
    <w:rsid w:val="00946B72"/>
    <w:rsid w:val="00946D9A"/>
    <w:rsid w:val="00946DED"/>
    <w:rsid w:val="00947038"/>
    <w:rsid w:val="00947155"/>
    <w:rsid w:val="009472A8"/>
    <w:rsid w:val="009472B5"/>
    <w:rsid w:val="009472F3"/>
    <w:rsid w:val="0094732C"/>
    <w:rsid w:val="0094738F"/>
    <w:rsid w:val="009473BA"/>
    <w:rsid w:val="009473D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CA9"/>
    <w:rsid w:val="00950E17"/>
    <w:rsid w:val="00950E62"/>
    <w:rsid w:val="00951035"/>
    <w:rsid w:val="009513BA"/>
    <w:rsid w:val="00951512"/>
    <w:rsid w:val="0095156E"/>
    <w:rsid w:val="00951613"/>
    <w:rsid w:val="009516CC"/>
    <w:rsid w:val="009516F8"/>
    <w:rsid w:val="009517DE"/>
    <w:rsid w:val="00951805"/>
    <w:rsid w:val="00951951"/>
    <w:rsid w:val="00951BCC"/>
    <w:rsid w:val="00951BEA"/>
    <w:rsid w:val="00951E13"/>
    <w:rsid w:val="00951FB0"/>
    <w:rsid w:val="00952155"/>
    <w:rsid w:val="009521C1"/>
    <w:rsid w:val="00952292"/>
    <w:rsid w:val="00952473"/>
    <w:rsid w:val="00952674"/>
    <w:rsid w:val="00952682"/>
    <w:rsid w:val="0095275E"/>
    <w:rsid w:val="009527E2"/>
    <w:rsid w:val="009527FB"/>
    <w:rsid w:val="00952BF5"/>
    <w:rsid w:val="00952C81"/>
    <w:rsid w:val="0095308C"/>
    <w:rsid w:val="0095325F"/>
    <w:rsid w:val="009532D2"/>
    <w:rsid w:val="009533D5"/>
    <w:rsid w:val="009536C1"/>
    <w:rsid w:val="009536CC"/>
    <w:rsid w:val="0095375A"/>
    <w:rsid w:val="00953823"/>
    <w:rsid w:val="0095382C"/>
    <w:rsid w:val="00953846"/>
    <w:rsid w:val="00953887"/>
    <w:rsid w:val="00953A0E"/>
    <w:rsid w:val="00953A31"/>
    <w:rsid w:val="00953B4A"/>
    <w:rsid w:val="00953CC5"/>
    <w:rsid w:val="00953D11"/>
    <w:rsid w:val="00953E0C"/>
    <w:rsid w:val="00953FC5"/>
    <w:rsid w:val="00954008"/>
    <w:rsid w:val="00954084"/>
    <w:rsid w:val="00954123"/>
    <w:rsid w:val="00954164"/>
    <w:rsid w:val="0095417A"/>
    <w:rsid w:val="009546A6"/>
    <w:rsid w:val="009548B6"/>
    <w:rsid w:val="00954950"/>
    <w:rsid w:val="0095495F"/>
    <w:rsid w:val="009549A5"/>
    <w:rsid w:val="00954A71"/>
    <w:rsid w:val="00954B1D"/>
    <w:rsid w:val="00954E23"/>
    <w:rsid w:val="00954F09"/>
    <w:rsid w:val="00954F91"/>
    <w:rsid w:val="0095530C"/>
    <w:rsid w:val="0095541C"/>
    <w:rsid w:val="00955542"/>
    <w:rsid w:val="00955918"/>
    <w:rsid w:val="0095591D"/>
    <w:rsid w:val="00955AED"/>
    <w:rsid w:val="00955B85"/>
    <w:rsid w:val="00955DD3"/>
    <w:rsid w:val="00955E61"/>
    <w:rsid w:val="00955F49"/>
    <w:rsid w:val="00956473"/>
    <w:rsid w:val="009565B3"/>
    <w:rsid w:val="0095665C"/>
    <w:rsid w:val="00956722"/>
    <w:rsid w:val="009568B8"/>
    <w:rsid w:val="00956944"/>
    <w:rsid w:val="00956A1A"/>
    <w:rsid w:val="00956BCE"/>
    <w:rsid w:val="00956D7E"/>
    <w:rsid w:val="00956E15"/>
    <w:rsid w:val="00956FFD"/>
    <w:rsid w:val="009575F2"/>
    <w:rsid w:val="00957698"/>
    <w:rsid w:val="00957775"/>
    <w:rsid w:val="00957A6E"/>
    <w:rsid w:val="00957AF2"/>
    <w:rsid w:val="00957B7D"/>
    <w:rsid w:val="00957C4D"/>
    <w:rsid w:val="00957CAB"/>
    <w:rsid w:val="00957CCD"/>
    <w:rsid w:val="00957E6F"/>
    <w:rsid w:val="00957F19"/>
    <w:rsid w:val="00957F21"/>
    <w:rsid w:val="00960029"/>
    <w:rsid w:val="009600FD"/>
    <w:rsid w:val="00960108"/>
    <w:rsid w:val="009602CD"/>
    <w:rsid w:val="00960319"/>
    <w:rsid w:val="0096031C"/>
    <w:rsid w:val="00960322"/>
    <w:rsid w:val="009603C7"/>
    <w:rsid w:val="00960424"/>
    <w:rsid w:val="009604A5"/>
    <w:rsid w:val="009604D4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397"/>
    <w:rsid w:val="00961462"/>
    <w:rsid w:val="009614BC"/>
    <w:rsid w:val="009616C8"/>
    <w:rsid w:val="00961964"/>
    <w:rsid w:val="0096196F"/>
    <w:rsid w:val="009619A5"/>
    <w:rsid w:val="00961ABF"/>
    <w:rsid w:val="00962259"/>
    <w:rsid w:val="0096227A"/>
    <w:rsid w:val="00962314"/>
    <w:rsid w:val="00962351"/>
    <w:rsid w:val="009623D8"/>
    <w:rsid w:val="009624D5"/>
    <w:rsid w:val="009626A2"/>
    <w:rsid w:val="009627CD"/>
    <w:rsid w:val="009629BB"/>
    <w:rsid w:val="00962C6F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BF"/>
    <w:rsid w:val="009648F8"/>
    <w:rsid w:val="00964A70"/>
    <w:rsid w:val="00964B2B"/>
    <w:rsid w:val="00964D72"/>
    <w:rsid w:val="009650C2"/>
    <w:rsid w:val="009650F1"/>
    <w:rsid w:val="00965166"/>
    <w:rsid w:val="0096516C"/>
    <w:rsid w:val="0096550E"/>
    <w:rsid w:val="00965814"/>
    <w:rsid w:val="00965879"/>
    <w:rsid w:val="00965AB6"/>
    <w:rsid w:val="00965D88"/>
    <w:rsid w:val="00965E35"/>
    <w:rsid w:val="00965F6D"/>
    <w:rsid w:val="00966351"/>
    <w:rsid w:val="0096658F"/>
    <w:rsid w:val="009666F6"/>
    <w:rsid w:val="009668A9"/>
    <w:rsid w:val="009668EE"/>
    <w:rsid w:val="00966956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3BF"/>
    <w:rsid w:val="009674C2"/>
    <w:rsid w:val="009675C2"/>
    <w:rsid w:val="0096765C"/>
    <w:rsid w:val="00967667"/>
    <w:rsid w:val="00967731"/>
    <w:rsid w:val="00967791"/>
    <w:rsid w:val="009678A5"/>
    <w:rsid w:val="009678F0"/>
    <w:rsid w:val="0096799B"/>
    <w:rsid w:val="00967C1D"/>
    <w:rsid w:val="00967E50"/>
    <w:rsid w:val="00970017"/>
    <w:rsid w:val="00970135"/>
    <w:rsid w:val="0097015D"/>
    <w:rsid w:val="0097016D"/>
    <w:rsid w:val="009703C7"/>
    <w:rsid w:val="009704C4"/>
    <w:rsid w:val="00970599"/>
    <w:rsid w:val="009705B8"/>
    <w:rsid w:val="00970620"/>
    <w:rsid w:val="0097063D"/>
    <w:rsid w:val="00970720"/>
    <w:rsid w:val="009707A2"/>
    <w:rsid w:val="0097098C"/>
    <w:rsid w:val="009709D9"/>
    <w:rsid w:val="009709ED"/>
    <w:rsid w:val="00970A33"/>
    <w:rsid w:val="00970A50"/>
    <w:rsid w:val="00970AD4"/>
    <w:rsid w:val="00970BF6"/>
    <w:rsid w:val="00970D76"/>
    <w:rsid w:val="00970E6E"/>
    <w:rsid w:val="00970EA2"/>
    <w:rsid w:val="00970EB3"/>
    <w:rsid w:val="00970F69"/>
    <w:rsid w:val="009710E2"/>
    <w:rsid w:val="009712DE"/>
    <w:rsid w:val="00971306"/>
    <w:rsid w:val="00971358"/>
    <w:rsid w:val="009713E6"/>
    <w:rsid w:val="0097140C"/>
    <w:rsid w:val="009716F6"/>
    <w:rsid w:val="0097178D"/>
    <w:rsid w:val="009718CA"/>
    <w:rsid w:val="00971A98"/>
    <w:rsid w:val="00971C87"/>
    <w:rsid w:val="00971FD1"/>
    <w:rsid w:val="009720C1"/>
    <w:rsid w:val="00972135"/>
    <w:rsid w:val="0097221F"/>
    <w:rsid w:val="00972325"/>
    <w:rsid w:val="00972411"/>
    <w:rsid w:val="009725E5"/>
    <w:rsid w:val="00972711"/>
    <w:rsid w:val="00972873"/>
    <w:rsid w:val="009728DE"/>
    <w:rsid w:val="00972AE2"/>
    <w:rsid w:val="00972B06"/>
    <w:rsid w:val="00972B44"/>
    <w:rsid w:val="00972E12"/>
    <w:rsid w:val="00972E65"/>
    <w:rsid w:val="00972F42"/>
    <w:rsid w:val="00973023"/>
    <w:rsid w:val="0097303A"/>
    <w:rsid w:val="0097328A"/>
    <w:rsid w:val="00973445"/>
    <w:rsid w:val="00973486"/>
    <w:rsid w:val="00973531"/>
    <w:rsid w:val="00973678"/>
    <w:rsid w:val="009736D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3FD1"/>
    <w:rsid w:val="0097403E"/>
    <w:rsid w:val="00974230"/>
    <w:rsid w:val="0097424F"/>
    <w:rsid w:val="00974270"/>
    <w:rsid w:val="009743AE"/>
    <w:rsid w:val="00974435"/>
    <w:rsid w:val="00974453"/>
    <w:rsid w:val="009744FF"/>
    <w:rsid w:val="009746A9"/>
    <w:rsid w:val="00974721"/>
    <w:rsid w:val="009747B7"/>
    <w:rsid w:val="0097491E"/>
    <w:rsid w:val="00974C39"/>
    <w:rsid w:val="00974C83"/>
    <w:rsid w:val="00974CF9"/>
    <w:rsid w:val="00974D02"/>
    <w:rsid w:val="00974E89"/>
    <w:rsid w:val="00974F86"/>
    <w:rsid w:val="00975014"/>
    <w:rsid w:val="0097555D"/>
    <w:rsid w:val="00975660"/>
    <w:rsid w:val="00975787"/>
    <w:rsid w:val="009757D0"/>
    <w:rsid w:val="00975943"/>
    <w:rsid w:val="00975DDC"/>
    <w:rsid w:val="00975F0E"/>
    <w:rsid w:val="00975F21"/>
    <w:rsid w:val="00975F5A"/>
    <w:rsid w:val="00976468"/>
    <w:rsid w:val="009764B1"/>
    <w:rsid w:val="009766BF"/>
    <w:rsid w:val="00976896"/>
    <w:rsid w:val="00976AA7"/>
    <w:rsid w:val="00976B96"/>
    <w:rsid w:val="00976BF6"/>
    <w:rsid w:val="00976C0F"/>
    <w:rsid w:val="00976C89"/>
    <w:rsid w:val="00976CA5"/>
    <w:rsid w:val="00976CAF"/>
    <w:rsid w:val="00976D91"/>
    <w:rsid w:val="00976F3D"/>
    <w:rsid w:val="00977001"/>
    <w:rsid w:val="00977020"/>
    <w:rsid w:val="0097712A"/>
    <w:rsid w:val="00977287"/>
    <w:rsid w:val="0097737A"/>
    <w:rsid w:val="009777D2"/>
    <w:rsid w:val="009778EE"/>
    <w:rsid w:val="00977935"/>
    <w:rsid w:val="0097796E"/>
    <w:rsid w:val="0097798D"/>
    <w:rsid w:val="00977BF7"/>
    <w:rsid w:val="00977C20"/>
    <w:rsid w:val="00977EFA"/>
    <w:rsid w:val="00977F05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CAD"/>
    <w:rsid w:val="00980D35"/>
    <w:rsid w:val="00980D9B"/>
    <w:rsid w:val="00980EB9"/>
    <w:rsid w:val="00980F02"/>
    <w:rsid w:val="00981027"/>
    <w:rsid w:val="0098105A"/>
    <w:rsid w:val="00981091"/>
    <w:rsid w:val="0098130D"/>
    <w:rsid w:val="0098133B"/>
    <w:rsid w:val="00981428"/>
    <w:rsid w:val="009814AF"/>
    <w:rsid w:val="0098153B"/>
    <w:rsid w:val="00981827"/>
    <w:rsid w:val="00981965"/>
    <w:rsid w:val="009819CC"/>
    <w:rsid w:val="00981A5D"/>
    <w:rsid w:val="00981A6A"/>
    <w:rsid w:val="00981AC4"/>
    <w:rsid w:val="00981B08"/>
    <w:rsid w:val="00981CEF"/>
    <w:rsid w:val="00981D30"/>
    <w:rsid w:val="00981E58"/>
    <w:rsid w:val="00981F15"/>
    <w:rsid w:val="009820AB"/>
    <w:rsid w:val="009823DC"/>
    <w:rsid w:val="00982452"/>
    <w:rsid w:val="009825EA"/>
    <w:rsid w:val="0098274F"/>
    <w:rsid w:val="00982A8E"/>
    <w:rsid w:val="00982D44"/>
    <w:rsid w:val="00982E15"/>
    <w:rsid w:val="00982F7A"/>
    <w:rsid w:val="00982FC5"/>
    <w:rsid w:val="00982FF8"/>
    <w:rsid w:val="00983025"/>
    <w:rsid w:val="0098307F"/>
    <w:rsid w:val="009835E5"/>
    <w:rsid w:val="0098362C"/>
    <w:rsid w:val="00983643"/>
    <w:rsid w:val="0098367F"/>
    <w:rsid w:val="009837B6"/>
    <w:rsid w:val="0098393E"/>
    <w:rsid w:val="00983AC0"/>
    <w:rsid w:val="00983AE9"/>
    <w:rsid w:val="00983B18"/>
    <w:rsid w:val="00983FA4"/>
    <w:rsid w:val="00984025"/>
    <w:rsid w:val="00984057"/>
    <w:rsid w:val="009840F7"/>
    <w:rsid w:val="00984149"/>
    <w:rsid w:val="00984589"/>
    <w:rsid w:val="009845A5"/>
    <w:rsid w:val="009846F4"/>
    <w:rsid w:val="00984841"/>
    <w:rsid w:val="009849B5"/>
    <w:rsid w:val="00984B6E"/>
    <w:rsid w:val="00984BDC"/>
    <w:rsid w:val="00984C09"/>
    <w:rsid w:val="00984E81"/>
    <w:rsid w:val="00984F30"/>
    <w:rsid w:val="009850D2"/>
    <w:rsid w:val="00985389"/>
    <w:rsid w:val="009854E9"/>
    <w:rsid w:val="0098561C"/>
    <w:rsid w:val="00985637"/>
    <w:rsid w:val="0098584E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58"/>
    <w:rsid w:val="00986E9A"/>
    <w:rsid w:val="00987002"/>
    <w:rsid w:val="00987156"/>
    <w:rsid w:val="00987249"/>
    <w:rsid w:val="00987693"/>
    <w:rsid w:val="0098783C"/>
    <w:rsid w:val="009878C5"/>
    <w:rsid w:val="00987AC0"/>
    <w:rsid w:val="00987E25"/>
    <w:rsid w:val="009903E4"/>
    <w:rsid w:val="00990517"/>
    <w:rsid w:val="0099062A"/>
    <w:rsid w:val="0099069C"/>
    <w:rsid w:val="009906EB"/>
    <w:rsid w:val="00990850"/>
    <w:rsid w:val="009908DB"/>
    <w:rsid w:val="009908EF"/>
    <w:rsid w:val="009909D8"/>
    <w:rsid w:val="00990A58"/>
    <w:rsid w:val="00990B10"/>
    <w:rsid w:val="00990FA8"/>
    <w:rsid w:val="009910D1"/>
    <w:rsid w:val="009911BA"/>
    <w:rsid w:val="009916B9"/>
    <w:rsid w:val="009918D7"/>
    <w:rsid w:val="00991932"/>
    <w:rsid w:val="00991C6E"/>
    <w:rsid w:val="00991CE0"/>
    <w:rsid w:val="00991D27"/>
    <w:rsid w:val="00991EB7"/>
    <w:rsid w:val="00992284"/>
    <w:rsid w:val="009924FE"/>
    <w:rsid w:val="00992593"/>
    <w:rsid w:val="009925B4"/>
    <w:rsid w:val="00992781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012"/>
    <w:rsid w:val="009931B5"/>
    <w:rsid w:val="009931FA"/>
    <w:rsid w:val="009932CA"/>
    <w:rsid w:val="00993451"/>
    <w:rsid w:val="009935A3"/>
    <w:rsid w:val="0099360C"/>
    <w:rsid w:val="00993768"/>
    <w:rsid w:val="00993A11"/>
    <w:rsid w:val="00993A39"/>
    <w:rsid w:val="00993CD9"/>
    <w:rsid w:val="00993CFC"/>
    <w:rsid w:val="00993D30"/>
    <w:rsid w:val="00993DA2"/>
    <w:rsid w:val="00993DD6"/>
    <w:rsid w:val="00993F0A"/>
    <w:rsid w:val="00994090"/>
    <w:rsid w:val="0099422C"/>
    <w:rsid w:val="009942F9"/>
    <w:rsid w:val="00994480"/>
    <w:rsid w:val="009945B7"/>
    <w:rsid w:val="0099477C"/>
    <w:rsid w:val="00994796"/>
    <w:rsid w:val="00994869"/>
    <w:rsid w:val="0099488C"/>
    <w:rsid w:val="00994942"/>
    <w:rsid w:val="00994986"/>
    <w:rsid w:val="00994A51"/>
    <w:rsid w:val="00994D39"/>
    <w:rsid w:val="0099502E"/>
    <w:rsid w:val="00995177"/>
    <w:rsid w:val="00995217"/>
    <w:rsid w:val="00995335"/>
    <w:rsid w:val="00995519"/>
    <w:rsid w:val="009955E2"/>
    <w:rsid w:val="009956A0"/>
    <w:rsid w:val="00995754"/>
    <w:rsid w:val="009957CE"/>
    <w:rsid w:val="009958DF"/>
    <w:rsid w:val="00995951"/>
    <w:rsid w:val="009959E1"/>
    <w:rsid w:val="00995A46"/>
    <w:rsid w:val="00995AAF"/>
    <w:rsid w:val="00995B73"/>
    <w:rsid w:val="00995CCB"/>
    <w:rsid w:val="00995D31"/>
    <w:rsid w:val="00995DDA"/>
    <w:rsid w:val="00995E8F"/>
    <w:rsid w:val="009960D8"/>
    <w:rsid w:val="00996244"/>
    <w:rsid w:val="00996298"/>
    <w:rsid w:val="00996302"/>
    <w:rsid w:val="00996337"/>
    <w:rsid w:val="00996394"/>
    <w:rsid w:val="00996BAD"/>
    <w:rsid w:val="00996BE2"/>
    <w:rsid w:val="00996D81"/>
    <w:rsid w:val="00996E53"/>
    <w:rsid w:val="00997128"/>
    <w:rsid w:val="009971CB"/>
    <w:rsid w:val="0099747F"/>
    <w:rsid w:val="0099756C"/>
    <w:rsid w:val="009975B1"/>
    <w:rsid w:val="00997631"/>
    <w:rsid w:val="00997793"/>
    <w:rsid w:val="0099781C"/>
    <w:rsid w:val="00997992"/>
    <w:rsid w:val="009979E2"/>
    <w:rsid w:val="00997B2C"/>
    <w:rsid w:val="00997B4C"/>
    <w:rsid w:val="00997B67"/>
    <w:rsid w:val="00997C69"/>
    <w:rsid w:val="00997E15"/>
    <w:rsid w:val="00997FB1"/>
    <w:rsid w:val="009A02EA"/>
    <w:rsid w:val="009A0361"/>
    <w:rsid w:val="009A050E"/>
    <w:rsid w:val="009A05BE"/>
    <w:rsid w:val="009A0629"/>
    <w:rsid w:val="009A07D3"/>
    <w:rsid w:val="009A08B9"/>
    <w:rsid w:val="009A092A"/>
    <w:rsid w:val="009A0A88"/>
    <w:rsid w:val="009A0CB2"/>
    <w:rsid w:val="009A0DD8"/>
    <w:rsid w:val="009A0F12"/>
    <w:rsid w:val="009A0F95"/>
    <w:rsid w:val="009A113C"/>
    <w:rsid w:val="009A11FC"/>
    <w:rsid w:val="009A1293"/>
    <w:rsid w:val="009A12D1"/>
    <w:rsid w:val="009A147F"/>
    <w:rsid w:val="009A1490"/>
    <w:rsid w:val="009A1572"/>
    <w:rsid w:val="009A1593"/>
    <w:rsid w:val="009A1624"/>
    <w:rsid w:val="009A162E"/>
    <w:rsid w:val="009A190B"/>
    <w:rsid w:val="009A1942"/>
    <w:rsid w:val="009A1A7C"/>
    <w:rsid w:val="009A1C07"/>
    <w:rsid w:val="009A1CB6"/>
    <w:rsid w:val="009A1DF2"/>
    <w:rsid w:val="009A1E31"/>
    <w:rsid w:val="009A1E64"/>
    <w:rsid w:val="009A1EC9"/>
    <w:rsid w:val="009A1F90"/>
    <w:rsid w:val="009A20D2"/>
    <w:rsid w:val="009A2247"/>
    <w:rsid w:val="009A26B6"/>
    <w:rsid w:val="009A2755"/>
    <w:rsid w:val="009A275C"/>
    <w:rsid w:val="009A27A3"/>
    <w:rsid w:val="009A29B0"/>
    <w:rsid w:val="009A2A64"/>
    <w:rsid w:val="009A2A81"/>
    <w:rsid w:val="009A2B78"/>
    <w:rsid w:val="009A2C34"/>
    <w:rsid w:val="009A2C76"/>
    <w:rsid w:val="009A2D0F"/>
    <w:rsid w:val="009A2D8F"/>
    <w:rsid w:val="009A2DB3"/>
    <w:rsid w:val="009A33F2"/>
    <w:rsid w:val="009A34FB"/>
    <w:rsid w:val="009A350A"/>
    <w:rsid w:val="009A35F3"/>
    <w:rsid w:val="009A385F"/>
    <w:rsid w:val="009A3883"/>
    <w:rsid w:val="009A394C"/>
    <w:rsid w:val="009A39A5"/>
    <w:rsid w:val="009A39F7"/>
    <w:rsid w:val="009A3A50"/>
    <w:rsid w:val="009A3B3E"/>
    <w:rsid w:val="009A3C46"/>
    <w:rsid w:val="009A3E9A"/>
    <w:rsid w:val="009A401C"/>
    <w:rsid w:val="009A4084"/>
    <w:rsid w:val="009A40AB"/>
    <w:rsid w:val="009A40D1"/>
    <w:rsid w:val="009A41B8"/>
    <w:rsid w:val="009A480A"/>
    <w:rsid w:val="009A485F"/>
    <w:rsid w:val="009A4895"/>
    <w:rsid w:val="009A48E7"/>
    <w:rsid w:val="009A4B30"/>
    <w:rsid w:val="009A4DF3"/>
    <w:rsid w:val="009A5098"/>
    <w:rsid w:val="009A51DB"/>
    <w:rsid w:val="009A52A3"/>
    <w:rsid w:val="009A52B1"/>
    <w:rsid w:val="009A5423"/>
    <w:rsid w:val="009A54AA"/>
    <w:rsid w:val="009A5601"/>
    <w:rsid w:val="009A56CB"/>
    <w:rsid w:val="009A5C62"/>
    <w:rsid w:val="009A5D00"/>
    <w:rsid w:val="009A5EA1"/>
    <w:rsid w:val="009A5F91"/>
    <w:rsid w:val="009A6388"/>
    <w:rsid w:val="009A63DA"/>
    <w:rsid w:val="009A65D0"/>
    <w:rsid w:val="009A68F0"/>
    <w:rsid w:val="009A691B"/>
    <w:rsid w:val="009A6C95"/>
    <w:rsid w:val="009A6E17"/>
    <w:rsid w:val="009A6E5C"/>
    <w:rsid w:val="009A6FF7"/>
    <w:rsid w:val="009A7297"/>
    <w:rsid w:val="009A7355"/>
    <w:rsid w:val="009A73EB"/>
    <w:rsid w:val="009A7471"/>
    <w:rsid w:val="009A74F1"/>
    <w:rsid w:val="009A75CC"/>
    <w:rsid w:val="009A75F0"/>
    <w:rsid w:val="009A7656"/>
    <w:rsid w:val="009A76EC"/>
    <w:rsid w:val="009A790C"/>
    <w:rsid w:val="009A79FA"/>
    <w:rsid w:val="009A7A5A"/>
    <w:rsid w:val="009A7D80"/>
    <w:rsid w:val="009A7E5A"/>
    <w:rsid w:val="009A7EE9"/>
    <w:rsid w:val="009A7F1A"/>
    <w:rsid w:val="009A7F9F"/>
    <w:rsid w:val="009B00BC"/>
    <w:rsid w:val="009B0167"/>
    <w:rsid w:val="009B02A3"/>
    <w:rsid w:val="009B0324"/>
    <w:rsid w:val="009B0330"/>
    <w:rsid w:val="009B03C2"/>
    <w:rsid w:val="009B0540"/>
    <w:rsid w:val="009B0995"/>
    <w:rsid w:val="009B0BCB"/>
    <w:rsid w:val="009B0BDB"/>
    <w:rsid w:val="009B0BE4"/>
    <w:rsid w:val="009B0C41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BB5"/>
    <w:rsid w:val="009B1C5B"/>
    <w:rsid w:val="009B1D4C"/>
    <w:rsid w:val="009B2049"/>
    <w:rsid w:val="009B2520"/>
    <w:rsid w:val="009B2562"/>
    <w:rsid w:val="009B275A"/>
    <w:rsid w:val="009B276C"/>
    <w:rsid w:val="009B27DD"/>
    <w:rsid w:val="009B2839"/>
    <w:rsid w:val="009B2876"/>
    <w:rsid w:val="009B2962"/>
    <w:rsid w:val="009B29A3"/>
    <w:rsid w:val="009B29D2"/>
    <w:rsid w:val="009B2BEC"/>
    <w:rsid w:val="009B2CAA"/>
    <w:rsid w:val="009B30C1"/>
    <w:rsid w:val="009B32FB"/>
    <w:rsid w:val="009B33C3"/>
    <w:rsid w:val="009B33CF"/>
    <w:rsid w:val="009B3424"/>
    <w:rsid w:val="009B3611"/>
    <w:rsid w:val="009B3679"/>
    <w:rsid w:val="009B36BF"/>
    <w:rsid w:val="009B3791"/>
    <w:rsid w:val="009B3C52"/>
    <w:rsid w:val="009B3E83"/>
    <w:rsid w:val="009B3EBA"/>
    <w:rsid w:val="009B3EFE"/>
    <w:rsid w:val="009B401A"/>
    <w:rsid w:val="009B4146"/>
    <w:rsid w:val="009B429D"/>
    <w:rsid w:val="009B43CA"/>
    <w:rsid w:val="009B456B"/>
    <w:rsid w:val="009B4593"/>
    <w:rsid w:val="009B46DE"/>
    <w:rsid w:val="009B46DF"/>
    <w:rsid w:val="009B46F0"/>
    <w:rsid w:val="009B4763"/>
    <w:rsid w:val="009B47C8"/>
    <w:rsid w:val="009B4AF2"/>
    <w:rsid w:val="009B4C25"/>
    <w:rsid w:val="009B4C92"/>
    <w:rsid w:val="009B4D22"/>
    <w:rsid w:val="009B4D9C"/>
    <w:rsid w:val="009B4DC7"/>
    <w:rsid w:val="009B4DDE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7D0"/>
    <w:rsid w:val="009B5891"/>
    <w:rsid w:val="009B5926"/>
    <w:rsid w:val="009B5ACE"/>
    <w:rsid w:val="009B5AE6"/>
    <w:rsid w:val="009B5B7A"/>
    <w:rsid w:val="009B5CFD"/>
    <w:rsid w:val="009B5FC6"/>
    <w:rsid w:val="009B5FD6"/>
    <w:rsid w:val="009B62AB"/>
    <w:rsid w:val="009B6323"/>
    <w:rsid w:val="009B6374"/>
    <w:rsid w:val="009B63FC"/>
    <w:rsid w:val="009B6456"/>
    <w:rsid w:val="009B6494"/>
    <w:rsid w:val="009B64C4"/>
    <w:rsid w:val="009B6676"/>
    <w:rsid w:val="009B6804"/>
    <w:rsid w:val="009B6890"/>
    <w:rsid w:val="009B6A87"/>
    <w:rsid w:val="009B6B9B"/>
    <w:rsid w:val="009B6CE9"/>
    <w:rsid w:val="009B6F36"/>
    <w:rsid w:val="009B7042"/>
    <w:rsid w:val="009B70D2"/>
    <w:rsid w:val="009B7145"/>
    <w:rsid w:val="009B71EE"/>
    <w:rsid w:val="009B72DA"/>
    <w:rsid w:val="009B7303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64"/>
    <w:rsid w:val="009C08F9"/>
    <w:rsid w:val="009C0A63"/>
    <w:rsid w:val="009C0B72"/>
    <w:rsid w:val="009C0BAE"/>
    <w:rsid w:val="009C0BAF"/>
    <w:rsid w:val="009C0C93"/>
    <w:rsid w:val="009C0DA7"/>
    <w:rsid w:val="009C0E6A"/>
    <w:rsid w:val="009C0F19"/>
    <w:rsid w:val="009C0F2C"/>
    <w:rsid w:val="009C0FE2"/>
    <w:rsid w:val="009C0FF7"/>
    <w:rsid w:val="009C10A9"/>
    <w:rsid w:val="009C121D"/>
    <w:rsid w:val="009C1350"/>
    <w:rsid w:val="009C140F"/>
    <w:rsid w:val="009C1454"/>
    <w:rsid w:val="009C1487"/>
    <w:rsid w:val="009C1862"/>
    <w:rsid w:val="009C1A88"/>
    <w:rsid w:val="009C1B60"/>
    <w:rsid w:val="009C1CDD"/>
    <w:rsid w:val="009C1DB1"/>
    <w:rsid w:val="009C1E23"/>
    <w:rsid w:val="009C2249"/>
    <w:rsid w:val="009C237B"/>
    <w:rsid w:val="009C2396"/>
    <w:rsid w:val="009C2453"/>
    <w:rsid w:val="009C26BD"/>
    <w:rsid w:val="009C28BB"/>
    <w:rsid w:val="009C2906"/>
    <w:rsid w:val="009C2AEF"/>
    <w:rsid w:val="009C2B3E"/>
    <w:rsid w:val="009C2CA5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69A"/>
    <w:rsid w:val="009C3995"/>
    <w:rsid w:val="009C39AB"/>
    <w:rsid w:val="009C3A82"/>
    <w:rsid w:val="009C3B11"/>
    <w:rsid w:val="009C3BE9"/>
    <w:rsid w:val="009C4059"/>
    <w:rsid w:val="009C4087"/>
    <w:rsid w:val="009C42C0"/>
    <w:rsid w:val="009C438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55"/>
    <w:rsid w:val="009C52BC"/>
    <w:rsid w:val="009C5556"/>
    <w:rsid w:val="009C575F"/>
    <w:rsid w:val="009C5944"/>
    <w:rsid w:val="009C5A96"/>
    <w:rsid w:val="009C5AFF"/>
    <w:rsid w:val="009C5CCE"/>
    <w:rsid w:val="009C5FCF"/>
    <w:rsid w:val="009C628D"/>
    <w:rsid w:val="009C62CE"/>
    <w:rsid w:val="009C62EE"/>
    <w:rsid w:val="009C6539"/>
    <w:rsid w:val="009C66A7"/>
    <w:rsid w:val="009C671E"/>
    <w:rsid w:val="009C6845"/>
    <w:rsid w:val="009C685D"/>
    <w:rsid w:val="009C6948"/>
    <w:rsid w:val="009C6A1C"/>
    <w:rsid w:val="009C6C63"/>
    <w:rsid w:val="009C6CD4"/>
    <w:rsid w:val="009C6EC7"/>
    <w:rsid w:val="009C71E1"/>
    <w:rsid w:val="009C72B6"/>
    <w:rsid w:val="009C7399"/>
    <w:rsid w:val="009C756C"/>
    <w:rsid w:val="009C76FB"/>
    <w:rsid w:val="009C78B7"/>
    <w:rsid w:val="009C7A64"/>
    <w:rsid w:val="009C7C75"/>
    <w:rsid w:val="009C7D03"/>
    <w:rsid w:val="009C7F3B"/>
    <w:rsid w:val="009D016C"/>
    <w:rsid w:val="009D0461"/>
    <w:rsid w:val="009D0481"/>
    <w:rsid w:val="009D05AD"/>
    <w:rsid w:val="009D05C5"/>
    <w:rsid w:val="009D05D7"/>
    <w:rsid w:val="009D0607"/>
    <w:rsid w:val="009D0692"/>
    <w:rsid w:val="009D072B"/>
    <w:rsid w:val="009D08FF"/>
    <w:rsid w:val="009D09F6"/>
    <w:rsid w:val="009D0BBE"/>
    <w:rsid w:val="009D0BE3"/>
    <w:rsid w:val="009D0D72"/>
    <w:rsid w:val="009D0D7B"/>
    <w:rsid w:val="009D1048"/>
    <w:rsid w:val="009D12CA"/>
    <w:rsid w:val="009D13D1"/>
    <w:rsid w:val="009D16C6"/>
    <w:rsid w:val="009D17EC"/>
    <w:rsid w:val="009D1AA8"/>
    <w:rsid w:val="009D1C35"/>
    <w:rsid w:val="009D1EE9"/>
    <w:rsid w:val="009D20D7"/>
    <w:rsid w:val="009D224D"/>
    <w:rsid w:val="009D22EF"/>
    <w:rsid w:val="009D2311"/>
    <w:rsid w:val="009D2371"/>
    <w:rsid w:val="009D253C"/>
    <w:rsid w:val="009D25DE"/>
    <w:rsid w:val="009D262C"/>
    <w:rsid w:val="009D26EF"/>
    <w:rsid w:val="009D281C"/>
    <w:rsid w:val="009D28FF"/>
    <w:rsid w:val="009D290F"/>
    <w:rsid w:val="009D2977"/>
    <w:rsid w:val="009D2B31"/>
    <w:rsid w:val="009D2CEF"/>
    <w:rsid w:val="009D2DA5"/>
    <w:rsid w:val="009D2E30"/>
    <w:rsid w:val="009D2E76"/>
    <w:rsid w:val="009D3312"/>
    <w:rsid w:val="009D3352"/>
    <w:rsid w:val="009D33A0"/>
    <w:rsid w:val="009D3443"/>
    <w:rsid w:val="009D34EF"/>
    <w:rsid w:val="009D35F0"/>
    <w:rsid w:val="009D378B"/>
    <w:rsid w:val="009D3A9D"/>
    <w:rsid w:val="009D3B01"/>
    <w:rsid w:val="009D3B60"/>
    <w:rsid w:val="009D3F1B"/>
    <w:rsid w:val="009D3FDB"/>
    <w:rsid w:val="009D3FE1"/>
    <w:rsid w:val="009D40EB"/>
    <w:rsid w:val="009D413C"/>
    <w:rsid w:val="009D41B6"/>
    <w:rsid w:val="009D41C8"/>
    <w:rsid w:val="009D41D5"/>
    <w:rsid w:val="009D4275"/>
    <w:rsid w:val="009D43A3"/>
    <w:rsid w:val="009D48C0"/>
    <w:rsid w:val="009D4991"/>
    <w:rsid w:val="009D499E"/>
    <w:rsid w:val="009D4A63"/>
    <w:rsid w:val="009D4D09"/>
    <w:rsid w:val="009D4E43"/>
    <w:rsid w:val="009D5091"/>
    <w:rsid w:val="009D5186"/>
    <w:rsid w:val="009D520F"/>
    <w:rsid w:val="009D55A3"/>
    <w:rsid w:val="009D55E1"/>
    <w:rsid w:val="009D57BC"/>
    <w:rsid w:val="009D5813"/>
    <w:rsid w:val="009D5852"/>
    <w:rsid w:val="009D58BD"/>
    <w:rsid w:val="009D5AC6"/>
    <w:rsid w:val="009D5C5C"/>
    <w:rsid w:val="009D5EAD"/>
    <w:rsid w:val="009D6086"/>
    <w:rsid w:val="009D6252"/>
    <w:rsid w:val="009D62D2"/>
    <w:rsid w:val="009D64A7"/>
    <w:rsid w:val="009D6535"/>
    <w:rsid w:val="009D662B"/>
    <w:rsid w:val="009D6810"/>
    <w:rsid w:val="009D6832"/>
    <w:rsid w:val="009D6897"/>
    <w:rsid w:val="009D6923"/>
    <w:rsid w:val="009D6949"/>
    <w:rsid w:val="009D69ED"/>
    <w:rsid w:val="009D6CE7"/>
    <w:rsid w:val="009D7470"/>
    <w:rsid w:val="009D74FD"/>
    <w:rsid w:val="009D759E"/>
    <w:rsid w:val="009D7665"/>
    <w:rsid w:val="009D76C1"/>
    <w:rsid w:val="009D7775"/>
    <w:rsid w:val="009D7889"/>
    <w:rsid w:val="009D7949"/>
    <w:rsid w:val="009D7A29"/>
    <w:rsid w:val="009D7C48"/>
    <w:rsid w:val="009D7D25"/>
    <w:rsid w:val="009D7D67"/>
    <w:rsid w:val="009D7DEB"/>
    <w:rsid w:val="009E006A"/>
    <w:rsid w:val="009E00B0"/>
    <w:rsid w:val="009E01B7"/>
    <w:rsid w:val="009E03B6"/>
    <w:rsid w:val="009E08E7"/>
    <w:rsid w:val="009E0CBA"/>
    <w:rsid w:val="009E0FB1"/>
    <w:rsid w:val="009E1315"/>
    <w:rsid w:val="009E145F"/>
    <w:rsid w:val="009E178F"/>
    <w:rsid w:val="009E1A0A"/>
    <w:rsid w:val="009E1AF0"/>
    <w:rsid w:val="009E1BCB"/>
    <w:rsid w:val="009E1C85"/>
    <w:rsid w:val="009E1F11"/>
    <w:rsid w:val="009E2181"/>
    <w:rsid w:val="009E22CF"/>
    <w:rsid w:val="009E2463"/>
    <w:rsid w:val="009E2576"/>
    <w:rsid w:val="009E25D4"/>
    <w:rsid w:val="009E269A"/>
    <w:rsid w:val="009E2A02"/>
    <w:rsid w:val="009E2D31"/>
    <w:rsid w:val="009E2E21"/>
    <w:rsid w:val="009E2E2E"/>
    <w:rsid w:val="009E2EFD"/>
    <w:rsid w:val="009E3021"/>
    <w:rsid w:val="009E3349"/>
    <w:rsid w:val="009E334C"/>
    <w:rsid w:val="009E33AF"/>
    <w:rsid w:val="009E33CA"/>
    <w:rsid w:val="009E345B"/>
    <w:rsid w:val="009E3527"/>
    <w:rsid w:val="009E3705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3EDA"/>
    <w:rsid w:val="009E3FCE"/>
    <w:rsid w:val="009E4098"/>
    <w:rsid w:val="009E4310"/>
    <w:rsid w:val="009E4361"/>
    <w:rsid w:val="009E4483"/>
    <w:rsid w:val="009E44A2"/>
    <w:rsid w:val="009E4528"/>
    <w:rsid w:val="009E457D"/>
    <w:rsid w:val="009E482A"/>
    <w:rsid w:val="009E48FF"/>
    <w:rsid w:val="009E49A5"/>
    <w:rsid w:val="009E4B27"/>
    <w:rsid w:val="009E4EA2"/>
    <w:rsid w:val="009E4F64"/>
    <w:rsid w:val="009E4F6E"/>
    <w:rsid w:val="009E4FDC"/>
    <w:rsid w:val="009E52F3"/>
    <w:rsid w:val="009E5490"/>
    <w:rsid w:val="009E5496"/>
    <w:rsid w:val="009E554D"/>
    <w:rsid w:val="009E55C8"/>
    <w:rsid w:val="009E568C"/>
    <w:rsid w:val="009E59A1"/>
    <w:rsid w:val="009E5A01"/>
    <w:rsid w:val="009E5AD1"/>
    <w:rsid w:val="009E5B73"/>
    <w:rsid w:val="009E5CFA"/>
    <w:rsid w:val="009E5EC4"/>
    <w:rsid w:val="009E602E"/>
    <w:rsid w:val="009E6197"/>
    <w:rsid w:val="009E61C4"/>
    <w:rsid w:val="009E6293"/>
    <w:rsid w:val="009E6584"/>
    <w:rsid w:val="009E6662"/>
    <w:rsid w:val="009E683C"/>
    <w:rsid w:val="009E6B41"/>
    <w:rsid w:val="009E6B61"/>
    <w:rsid w:val="009E6BED"/>
    <w:rsid w:val="009E6C1E"/>
    <w:rsid w:val="009E6D35"/>
    <w:rsid w:val="009E6F3E"/>
    <w:rsid w:val="009E6FCC"/>
    <w:rsid w:val="009E6FDF"/>
    <w:rsid w:val="009E713D"/>
    <w:rsid w:val="009E72B7"/>
    <w:rsid w:val="009E72C8"/>
    <w:rsid w:val="009E737A"/>
    <w:rsid w:val="009E74BA"/>
    <w:rsid w:val="009E7552"/>
    <w:rsid w:val="009E75C4"/>
    <w:rsid w:val="009E76B0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6A7"/>
    <w:rsid w:val="009F090F"/>
    <w:rsid w:val="009F09A9"/>
    <w:rsid w:val="009F0A48"/>
    <w:rsid w:val="009F0A96"/>
    <w:rsid w:val="009F108C"/>
    <w:rsid w:val="009F1342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08F"/>
    <w:rsid w:val="009F2129"/>
    <w:rsid w:val="009F2406"/>
    <w:rsid w:val="009F24C1"/>
    <w:rsid w:val="009F2994"/>
    <w:rsid w:val="009F2996"/>
    <w:rsid w:val="009F29B7"/>
    <w:rsid w:val="009F29BE"/>
    <w:rsid w:val="009F2B4F"/>
    <w:rsid w:val="009F2DD0"/>
    <w:rsid w:val="009F2E28"/>
    <w:rsid w:val="009F2E6B"/>
    <w:rsid w:val="009F3008"/>
    <w:rsid w:val="009F30EA"/>
    <w:rsid w:val="009F33FB"/>
    <w:rsid w:val="009F34FD"/>
    <w:rsid w:val="009F355A"/>
    <w:rsid w:val="009F3609"/>
    <w:rsid w:val="009F3752"/>
    <w:rsid w:val="009F37CB"/>
    <w:rsid w:val="009F37EF"/>
    <w:rsid w:val="009F3806"/>
    <w:rsid w:val="009F3895"/>
    <w:rsid w:val="009F38B7"/>
    <w:rsid w:val="009F390C"/>
    <w:rsid w:val="009F3B1E"/>
    <w:rsid w:val="009F3B4A"/>
    <w:rsid w:val="009F3B78"/>
    <w:rsid w:val="009F3BF9"/>
    <w:rsid w:val="009F421A"/>
    <w:rsid w:val="009F4250"/>
    <w:rsid w:val="009F43C4"/>
    <w:rsid w:val="009F43E4"/>
    <w:rsid w:val="009F46CD"/>
    <w:rsid w:val="009F4746"/>
    <w:rsid w:val="009F4859"/>
    <w:rsid w:val="009F4AFB"/>
    <w:rsid w:val="009F5077"/>
    <w:rsid w:val="009F522B"/>
    <w:rsid w:val="009F548A"/>
    <w:rsid w:val="009F54B1"/>
    <w:rsid w:val="009F5620"/>
    <w:rsid w:val="009F578C"/>
    <w:rsid w:val="009F5998"/>
    <w:rsid w:val="009F5B7D"/>
    <w:rsid w:val="009F5C71"/>
    <w:rsid w:val="009F5D04"/>
    <w:rsid w:val="009F5D4C"/>
    <w:rsid w:val="009F5D7F"/>
    <w:rsid w:val="009F5DFA"/>
    <w:rsid w:val="009F5ECB"/>
    <w:rsid w:val="009F5EEA"/>
    <w:rsid w:val="009F5FBA"/>
    <w:rsid w:val="009F5FDA"/>
    <w:rsid w:val="009F6176"/>
    <w:rsid w:val="009F6381"/>
    <w:rsid w:val="009F63F1"/>
    <w:rsid w:val="009F673D"/>
    <w:rsid w:val="009F67FC"/>
    <w:rsid w:val="009F6AA0"/>
    <w:rsid w:val="009F6E42"/>
    <w:rsid w:val="009F6EB4"/>
    <w:rsid w:val="009F6FB6"/>
    <w:rsid w:val="009F70E1"/>
    <w:rsid w:val="009F72E7"/>
    <w:rsid w:val="009F7453"/>
    <w:rsid w:val="009F76FD"/>
    <w:rsid w:val="009F777E"/>
    <w:rsid w:val="009F7799"/>
    <w:rsid w:val="009F7866"/>
    <w:rsid w:val="009F786D"/>
    <w:rsid w:val="009F793F"/>
    <w:rsid w:val="009F7B20"/>
    <w:rsid w:val="009F7B4D"/>
    <w:rsid w:val="009F7DC4"/>
    <w:rsid w:val="009F7E2E"/>
    <w:rsid w:val="009F7EC2"/>
    <w:rsid w:val="009F7F46"/>
    <w:rsid w:val="00A00274"/>
    <w:rsid w:val="00A002FF"/>
    <w:rsid w:val="00A00384"/>
    <w:rsid w:val="00A00590"/>
    <w:rsid w:val="00A005E5"/>
    <w:rsid w:val="00A00678"/>
    <w:rsid w:val="00A00799"/>
    <w:rsid w:val="00A00900"/>
    <w:rsid w:val="00A00B17"/>
    <w:rsid w:val="00A00B18"/>
    <w:rsid w:val="00A00BA8"/>
    <w:rsid w:val="00A00CA2"/>
    <w:rsid w:val="00A00CCB"/>
    <w:rsid w:val="00A00F05"/>
    <w:rsid w:val="00A00F10"/>
    <w:rsid w:val="00A00F50"/>
    <w:rsid w:val="00A0104C"/>
    <w:rsid w:val="00A01062"/>
    <w:rsid w:val="00A0109C"/>
    <w:rsid w:val="00A010DB"/>
    <w:rsid w:val="00A010E8"/>
    <w:rsid w:val="00A01103"/>
    <w:rsid w:val="00A01396"/>
    <w:rsid w:val="00A013F3"/>
    <w:rsid w:val="00A01714"/>
    <w:rsid w:val="00A018F5"/>
    <w:rsid w:val="00A01BBF"/>
    <w:rsid w:val="00A01D55"/>
    <w:rsid w:val="00A01ECF"/>
    <w:rsid w:val="00A0201E"/>
    <w:rsid w:val="00A02059"/>
    <w:rsid w:val="00A0219D"/>
    <w:rsid w:val="00A021A1"/>
    <w:rsid w:val="00A0224F"/>
    <w:rsid w:val="00A022D1"/>
    <w:rsid w:val="00A02321"/>
    <w:rsid w:val="00A024D1"/>
    <w:rsid w:val="00A0250B"/>
    <w:rsid w:val="00A025B7"/>
    <w:rsid w:val="00A025E6"/>
    <w:rsid w:val="00A02655"/>
    <w:rsid w:val="00A02721"/>
    <w:rsid w:val="00A028B9"/>
    <w:rsid w:val="00A029DE"/>
    <w:rsid w:val="00A02C77"/>
    <w:rsid w:val="00A02F4E"/>
    <w:rsid w:val="00A02F54"/>
    <w:rsid w:val="00A03015"/>
    <w:rsid w:val="00A0318C"/>
    <w:rsid w:val="00A031D5"/>
    <w:rsid w:val="00A031EB"/>
    <w:rsid w:val="00A032C3"/>
    <w:rsid w:val="00A03377"/>
    <w:rsid w:val="00A03475"/>
    <w:rsid w:val="00A03534"/>
    <w:rsid w:val="00A03573"/>
    <w:rsid w:val="00A03580"/>
    <w:rsid w:val="00A036C5"/>
    <w:rsid w:val="00A03702"/>
    <w:rsid w:val="00A038AB"/>
    <w:rsid w:val="00A03A1E"/>
    <w:rsid w:val="00A03A6F"/>
    <w:rsid w:val="00A03A7F"/>
    <w:rsid w:val="00A03B96"/>
    <w:rsid w:val="00A03C53"/>
    <w:rsid w:val="00A03D75"/>
    <w:rsid w:val="00A03DA1"/>
    <w:rsid w:val="00A03EF7"/>
    <w:rsid w:val="00A041CE"/>
    <w:rsid w:val="00A0434E"/>
    <w:rsid w:val="00A0441E"/>
    <w:rsid w:val="00A04626"/>
    <w:rsid w:val="00A0467B"/>
    <w:rsid w:val="00A04995"/>
    <w:rsid w:val="00A049BB"/>
    <w:rsid w:val="00A0527E"/>
    <w:rsid w:val="00A054AD"/>
    <w:rsid w:val="00A0564C"/>
    <w:rsid w:val="00A05721"/>
    <w:rsid w:val="00A0584F"/>
    <w:rsid w:val="00A05871"/>
    <w:rsid w:val="00A05A7C"/>
    <w:rsid w:val="00A05A96"/>
    <w:rsid w:val="00A05B1B"/>
    <w:rsid w:val="00A05DFC"/>
    <w:rsid w:val="00A05F45"/>
    <w:rsid w:val="00A060E2"/>
    <w:rsid w:val="00A0656B"/>
    <w:rsid w:val="00A0662F"/>
    <w:rsid w:val="00A06787"/>
    <w:rsid w:val="00A067C3"/>
    <w:rsid w:val="00A06A8B"/>
    <w:rsid w:val="00A06B98"/>
    <w:rsid w:val="00A06BCC"/>
    <w:rsid w:val="00A06BF8"/>
    <w:rsid w:val="00A06C5A"/>
    <w:rsid w:val="00A06D2B"/>
    <w:rsid w:val="00A06DF8"/>
    <w:rsid w:val="00A06F6C"/>
    <w:rsid w:val="00A070B5"/>
    <w:rsid w:val="00A07332"/>
    <w:rsid w:val="00A07350"/>
    <w:rsid w:val="00A073CD"/>
    <w:rsid w:val="00A0741C"/>
    <w:rsid w:val="00A0747B"/>
    <w:rsid w:val="00A0747C"/>
    <w:rsid w:val="00A075B3"/>
    <w:rsid w:val="00A07844"/>
    <w:rsid w:val="00A0786F"/>
    <w:rsid w:val="00A07889"/>
    <w:rsid w:val="00A07A36"/>
    <w:rsid w:val="00A07BA1"/>
    <w:rsid w:val="00A07BDB"/>
    <w:rsid w:val="00A07C30"/>
    <w:rsid w:val="00A07D36"/>
    <w:rsid w:val="00A07DFE"/>
    <w:rsid w:val="00A1006A"/>
    <w:rsid w:val="00A10208"/>
    <w:rsid w:val="00A10229"/>
    <w:rsid w:val="00A1048C"/>
    <w:rsid w:val="00A1058E"/>
    <w:rsid w:val="00A1076F"/>
    <w:rsid w:val="00A1089D"/>
    <w:rsid w:val="00A108B1"/>
    <w:rsid w:val="00A10B66"/>
    <w:rsid w:val="00A10C63"/>
    <w:rsid w:val="00A10E7F"/>
    <w:rsid w:val="00A10EEF"/>
    <w:rsid w:val="00A10F0F"/>
    <w:rsid w:val="00A111B0"/>
    <w:rsid w:val="00A111EE"/>
    <w:rsid w:val="00A112A6"/>
    <w:rsid w:val="00A112FB"/>
    <w:rsid w:val="00A1167F"/>
    <w:rsid w:val="00A1189D"/>
    <w:rsid w:val="00A119EB"/>
    <w:rsid w:val="00A11A51"/>
    <w:rsid w:val="00A11A56"/>
    <w:rsid w:val="00A11C01"/>
    <w:rsid w:val="00A11C0D"/>
    <w:rsid w:val="00A11CD6"/>
    <w:rsid w:val="00A11DAF"/>
    <w:rsid w:val="00A11E82"/>
    <w:rsid w:val="00A11E8B"/>
    <w:rsid w:val="00A12179"/>
    <w:rsid w:val="00A12297"/>
    <w:rsid w:val="00A122BA"/>
    <w:rsid w:val="00A12374"/>
    <w:rsid w:val="00A12573"/>
    <w:rsid w:val="00A126D0"/>
    <w:rsid w:val="00A1272A"/>
    <w:rsid w:val="00A1289C"/>
    <w:rsid w:val="00A12A97"/>
    <w:rsid w:val="00A12CC2"/>
    <w:rsid w:val="00A12D56"/>
    <w:rsid w:val="00A12E25"/>
    <w:rsid w:val="00A12E78"/>
    <w:rsid w:val="00A12EF9"/>
    <w:rsid w:val="00A12FCB"/>
    <w:rsid w:val="00A130BE"/>
    <w:rsid w:val="00A13155"/>
    <w:rsid w:val="00A131DE"/>
    <w:rsid w:val="00A13302"/>
    <w:rsid w:val="00A1336D"/>
    <w:rsid w:val="00A1341E"/>
    <w:rsid w:val="00A135C2"/>
    <w:rsid w:val="00A13663"/>
    <w:rsid w:val="00A13785"/>
    <w:rsid w:val="00A13990"/>
    <w:rsid w:val="00A13AE5"/>
    <w:rsid w:val="00A13BAF"/>
    <w:rsid w:val="00A13CCB"/>
    <w:rsid w:val="00A13DD6"/>
    <w:rsid w:val="00A13DF0"/>
    <w:rsid w:val="00A13F14"/>
    <w:rsid w:val="00A13FFB"/>
    <w:rsid w:val="00A14149"/>
    <w:rsid w:val="00A14261"/>
    <w:rsid w:val="00A14386"/>
    <w:rsid w:val="00A1455C"/>
    <w:rsid w:val="00A14822"/>
    <w:rsid w:val="00A14925"/>
    <w:rsid w:val="00A14C81"/>
    <w:rsid w:val="00A150A7"/>
    <w:rsid w:val="00A15321"/>
    <w:rsid w:val="00A153C0"/>
    <w:rsid w:val="00A153D5"/>
    <w:rsid w:val="00A1548A"/>
    <w:rsid w:val="00A154DD"/>
    <w:rsid w:val="00A15529"/>
    <w:rsid w:val="00A155DE"/>
    <w:rsid w:val="00A156DA"/>
    <w:rsid w:val="00A1584C"/>
    <w:rsid w:val="00A158BB"/>
    <w:rsid w:val="00A158D9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8E7"/>
    <w:rsid w:val="00A16A49"/>
    <w:rsid w:val="00A16A66"/>
    <w:rsid w:val="00A16B42"/>
    <w:rsid w:val="00A16B50"/>
    <w:rsid w:val="00A16BEA"/>
    <w:rsid w:val="00A16C12"/>
    <w:rsid w:val="00A16D10"/>
    <w:rsid w:val="00A16FC5"/>
    <w:rsid w:val="00A1721B"/>
    <w:rsid w:val="00A1727D"/>
    <w:rsid w:val="00A173C0"/>
    <w:rsid w:val="00A175D6"/>
    <w:rsid w:val="00A176CF"/>
    <w:rsid w:val="00A1785A"/>
    <w:rsid w:val="00A178B3"/>
    <w:rsid w:val="00A1794B"/>
    <w:rsid w:val="00A179FE"/>
    <w:rsid w:val="00A17A1C"/>
    <w:rsid w:val="00A17A33"/>
    <w:rsid w:val="00A17D24"/>
    <w:rsid w:val="00A17D92"/>
    <w:rsid w:val="00A17EAF"/>
    <w:rsid w:val="00A20020"/>
    <w:rsid w:val="00A20131"/>
    <w:rsid w:val="00A201C1"/>
    <w:rsid w:val="00A2029D"/>
    <w:rsid w:val="00A204AB"/>
    <w:rsid w:val="00A20564"/>
    <w:rsid w:val="00A205A6"/>
    <w:rsid w:val="00A20696"/>
    <w:rsid w:val="00A207EE"/>
    <w:rsid w:val="00A20A14"/>
    <w:rsid w:val="00A20AE7"/>
    <w:rsid w:val="00A20BFF"/>
    <w:rsid w:val="00A20C34"/>
    <w:rsid w:val="00A20DCC"/>
    <w:rsid w:val="00A21339"/>
    <w:rsid w:val="00A214C2"/>
    <w:rsid w:val="00A21515"/>
    <w:rsid w:val="00A21AB8"/>
    <w:rsid w:val="00A21CC4"/>
    <w:rsid w:val="00A2200C"/>
    <w:rsid w:val="00A220AB"/>
    <w:rsid w:val="00A220EC"/>
    <w:rsid w:val="00A22202"/>
    <w:rsid w:val="00A22218"/>
    <w:rsid w:val="00A2250E"/>
    <w:rsid w:val="00A22546"/>
    <w:rsid w:val="00A22678"/>
    <w:rsid w:val="00A22694"/>
    <w:rsid w:val="00A2275A"/>
    <w:rsid w:val="00A2275F"/>
    <w:rsid w:val="00A229CC"/>
    <w:rsid w:val="00A229DF"/>
    <w:rsid w:val="00A22C05"/>
    <w:rsid w:val="00A22C67"/>
    <w:rsid w:val="00A22DB2"/>
    <w:rsid w:val="00A22E7B"/>
    <w:rsid w:val="00A2327C"/>
    <w:rsid w:val="00A2333F"/>
    <w:rsid w:val="00A234B5"/>
    <w:rsid w:val="00A2375B"/>
    <w:rsid w:val="00A23860"/>
    <w:rsid w:val="00A23C03"/>
    <w:rsid w:val="00A23C66"/>
    <w:rsid w:val="00A23CA5"/>
    <w:rsid w:val="00A23CC1"/>
    <w:rsid w:val="00A23E5F"/>
    <w:rsid w:val="00A24230"/>
    <w:rsid w:val="00A24288"/>
    <w:rsid w:val="00A242E4"/>
    <w:rsid w:val="00A243B2"/>
    <w:rsid w:val="00A244A3"/>
    <w:rsid w:val="00A244BE"/>
    <w:rsid w:val="00A24581"/>
    <w:rsid w:val="00A24715"/>
    <w:rsid w:val="00A24770"/>
    <w:rsid w:val="00A248D8"/>
    <w:rsid w:val="00A249C3"/>
    <w:rsid w:val="00A24BEC"/>
    <w:rsid w:val="00A24DD0"/>
    <w:rsid w:val="00A24DD9"/>
    <w:rsid w:val="00A24FCB"/>
    <w:rsid w:val="00A25276"/>
    <w:rsid w:val="00A25377"/>
    <w:rsid w:val="00A253B6"/>
    <w:rsid w:val="00A2546D"/>
    <w:rsid w:val="00A2547A"/>
    <w:rsid w:val="00A25772"/>
    <w:rsid w:val="00A25804"/>
    <w:rsid w:val="00A25957"/>
    <w:rsid w:val="00A2596B"/>
    <w:rsid w:val="00A25A6B"/>
    <w:rsid w:val="00A25ADB"/>
    <w:rsid w:val="00A25B8B"/>
    <w:rsid w:val="00A25B8D"/>
    <w:rsid w:val="00A260B5"/>
    <w:rsid w:val="00A261DC"/>
    <w:rsid w:val="00A26248"/>
    <w:rsid w:val="00A264C5"/>
    <w:rsid w:val="00A2658F"/>
    <w:rsid w:val="00A26A65"/>
    <w:rsid w:val="00A26E37"/>
    <w:rsid w:val="00A27117"/>
    <w:rsid w:val="00A27189"/>
    <w:rsid w:val="00A271B0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11E"/>
    <w:rsid w:val="00A30229"/>
    <w:rsid w:val="00A3040C"/>
    <w:rsid w:val="00A30411"/>
    <w:rsid w:val="00A3041D"/>
    <w:rsid w:val="00A3054F"/>
    <w:rsid w:val="00A30692"/>
    <w:rsid w:val="00A30703"/>
    <w:rsid w:val="00A3079E"/>
    <w:rsid w:val="00A308F1"/>
    <w:rsid w:val="00A3095D"/>
    <w:rsid w:val="00A30A57"/>
    <w:rsid w:val="00A30A89"/>
    <w:rsid w:val="00A30CE2"/>
    <w:rsid w:val="00A30F7A"/>
    <w:rsid w:val="00A30FEE"/>
    <w:rsid w:val="00A310D1"/>
    <w:rsid w:val="00A31341"/>
    <w:rsid w:val="00A3148C"/>
    <w:rsid w:val="00A3149C"/>
    <w:rsid w:val="00A314D2"/>
    <w:rsid w:val="00A3154E"/>
    <w:rsid w:val="00A315B2"/>
    <w:rsid w:val="00A31614"/>
    <w:rsid w:val="00A31848"/>
    <w:rsid w:val="00A3191F"/>
    <w:rsid w:val="00A31995"/>
    <w:rsid w:val="00A31A06"/>
    <w:rsid w:val="00A31BE3"/>
    <w:rsid w:val="00A31EDE"/>
    <w:rsid w:val="00A31F57"/>
    <w:rsid w:val="00A320A6"/>
    <w:rsid w:val="00A32398"/>
    <w:rsid w:val="00A32661"/>
    <w:rsid w:val="00A327F3"/>
    <w:rsid w:val="00A32851"/>
    <w:rsid w:val="00A32916"/>
    <w:rsid w:val="00A32A0C"/>
    <w:rsid w:val="00A32C60"/>
    <w:rsid w:val="00A32E5F"/>
    <w:rsid w:val="00A32F32"/>
    <w:rsid w:val="00A32F4C"/>
    <w:rsid w:val="00A32FF5"/>
    <w:rsid w:val="00A33171"/>
    <w:rsid w:val="00A3357A"/>
    <w:rsid w:val="00A336DF"/>
    <w:rsid w:val="00A3371B"/>
    <w:rsid w:val="00A3375F"/>
    <w:rsid w:val="00A3385B"/>
    <w:rsid w:val="00A339BD"/>
    <w:rsid w:val="00A33A0B"/>
    <w:rsid w:val="00A33B0F"/>
    <w:rsid w:val="00A33CD8"/>
    <w:rsid w:val="00A33D7E"/>
    <w:rsid w:val="00A33E81"/>
    <w:rsid w:val="00A33FEC"/>
    <w:rsid w:val="00A341F3"/>
    <w:rsid w:val="00A342AA"/>
    <w:rsid w:val="00A346CC"/>
    <w:rsid w:val="00A3477C"/>
    <w:rsid w:val="00A3482A"/>
    <w:rsid w:val="00A34864"/>
    <w:rsid w:val="00A34995"/>
    <w:rsid w:val="00A34C14"/>
    <w:rsid w:val="00A34C8E"/>
    <w:rsid w:val="00A34D5B"/>
    <w:rsid w:val="00A3516C"/>
    <w:rsid w:val="00A351A6"/>
    <w:rsid w:val="00A352DB"/>
    <w:rsid w:val="00A3537D"/>
    <w:rsid w:val="00A35C8C"/>
    <w:rsid w:val="00A35EA4"/>
    <w:rsid w:val="00A35F12"/>
    <w:rsid w:val="00A35FF3"/>
    <w:rsid w:val="00A365D7"/>
    <w:rsid w:val="00A368DF"/>
    <w:rsid w:val="00A36B43"/>
    <w:rsid w:val="00A36B58"/>
    <w:rsid w:val="00A36D7C"/>
    <w:rsid w:val="00A36E83"/>
    <w:rsid w:val="00A371A9"/>
    <w:rsid w:val="00A372DD"/>
    <w:rsid w:val="00A37344"/>
    <w:rsid w:val="00A374B1"/>
    <w:rsid w:val="00A377E8"/>
    <w:rsid w:val="00A37859"/>
    <w:rsid w:val="00A378C9"/>
    <w:rsid w:val="00A37985"/>
    <w:rsid w:val="00A379AA"/>
    <w:rsid w:val="00A379C8"/>
    <w:rsid w:val="00A379D2"/>
    <w:rsid w:val="00A37B72"/>
    <w:rsid w:val="00A37C22"/>
    <w:rsid w:val="00A37D84"/>
    <w:rsid w:val="00A37EAF"/>
    <w:rsid w:val="00A37EC7"/>
    <w:rsid w:val="00A37FD0"/>
    <w:rsid w:val="00A401E2"/>
    <w:rsid w:val="00A40448"/>
    <w:rsid w:val="00A40674"/>
    <w:rsid w:val="00A406AE"/>
    <w:rsid w:val="00A40A11"/>
    <w:rsid w:val="00A40A9C"/>
    <w:rsid w:val="00A40B83"/>
    <w:rsid w:val="00A40B91"/>
    <w:rsid w:val="00A40C2C"/>
    <w:rsid w:val="00A40DA5"/>
    <w:rsid w:val="00A41115"/>
    <w:rsid w:val="00A4124D"/>
    <w:rsid w:val="00A414FC"/>
    <w:rsid w:val="00A41753"/>
    <w:rsid w:val="00A41904"/>
    <w:rsid w:val="00A41A7E"/>
    <w:rsid w:val="00A41DB6"/>
    <w:rsid w:val="00A420B0"/>
    <w:rsid w:val="00A4211B"/>
    <w:rsid w:val="00A421A1"/>
    <w:rsid w:val="00A421B3"/>
    <w:rsid w:val="00A42222"/>
    <w:rsid w:val="00A42429"/>
    <w:rsid w:val="00A424CA"/>
    <w:rsid w:val="00A424E0"/>
    <w:rsid w:val="00A42676"/>
    <w:rsid w:val="00A4282A"/>
    <w:rsid w:val="00A42A19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1C5"/>
    <w:rsid w:val="00A43307"/>
    <w:rsid w:val="00A4335E"/>
    <w:rsid w:val="00A433C6"/>
    <w:rsid w:val="00A43494"/>
    <w:rsid w:val="00A4359A"/>
    <w:rsid w:val="00A4369C"/>
    <w:rsid w:val="00A439C1"/>
    <w:rsid w:val="00A43B5F"/>
    <w:rsid w:val="00A43C28"/>
    <w:rsid w:val="00A44062"/>
    <w:rsid w:val="00A44105"/>
    <w:rsid w:val="00A4435C"/>
    <w:rsid w:val="00A44362"/>
    <w:rsid w:val="00A443FA"/>
    <w:rsid w:val="00A444AD"/>
    <w:rsid w:val="00A44510"/>
    <w:rsid w:val="00A4468B"/>
    <w:rsid w:val="00A446C0"/>
    <w:rsid w:val="00A44870"/>
    <w:rsid w:val="00A44A3A"/>
    <w:rsid w:val="00A44A46"/>
    <w:rsid w:val="00A44AAD"/>
    <w:rsid w:val="00A44CE1"/>
    <w:rsid w:val="00A44D50"/>
    <w:rsid w:val="00A45030"/>
    <w:rsid w:val="00A4508F"/>
    <w:rsid w:val="00A450DC"/>
    <w:rsid w:val="00A45471"/>
    <w:rsid w:val="00A45563"/>
    <w:rsid w:val="00A45640"/>
    <w:rsid w:val="00A45AED"/>
    <w:rsid w:val="00A45B27"/>
    <w:rsid w:val="00A45B63"/>
    <w:rsid w:val="00A45D4F"/>
    <w:rsid w:val="00A45DB4"/>
    <w:rsid w:val="00A45DD6"/>
    <w:rsid w:val="00A45ECC"/>
    <w:rsid w:val="00A45FCE"/>
    <w:rsid w:val="00A460C4"/>
    <w:rsid w:val="00A4610A"/>
    <w:rsid w:val="00A46119"/>
    <w:rsid w:val="00A46252"/>
    <w:rsid w:val="00A4628A"/>
    <w:rsid w:val="00A46364"/>
    <w:rsid w:val="00A464D0"/>
    <w:rsid w:val="00A46572"/>
    <w:rsid w:val="00A468DB"/>
    <w:rsid w:val="00A469C8"/>
    <w:rsid w:val="00A469CB"/>
    <w:rsid w:val="00A46AA9"/>
    <w:rsid w:val="00A46ABD"/>
    <w:rsid w:val="00A46B12"/>
    <w:rsid w:val="00A46B5F"/>
    <w:rsid w:val="00A46BE6"/>
    <w:rsid w:val="00A47014"/>
    <w:rsid w:val="00A470A4"/>
    <w:rsid w:val="00A47641"/>
    <w:rsid w:val="00A4764B"/>
    <w:rsid w:val="00A47654"/>
    <w:rsid w:val="00A4766E"/>
    <w:rsid w:val="00A47704"/>
    <w:rsid w:val="00A4787A"/>
    <w:rsid w:val="00A47977"/>
    <w:rsid w:val="00A47AE9"/>
    <w:rsid w:val="00A47EED"/>
    <w:rsid w:val="00A47EFD"/>
    <w:rsid w:val="00A5005C"/>
    <w:rsid w:val="00A5008D"/>
    <w:rsid w:val="00A50118"/>
    <w:rsid w:val="00A50163"/>
    <w:rsid w:val="00A50219"/>
    <w:rsid w:val="00A502DE"/>
    <w:rsid w:val="00A50438"/>
    <w:rsid w:val="00A50572"/>
    <w:rsid w:val="00A50627"/>
    <w:rsid w:val="00A5083E"/>
    <w:rsid w:val="00A508AF"/>
    <w:rsid w:val="00A50A98"/>
    <w:rsid w:val="00A50B20"/>
    <w:rsid w:val="00A50BC5"/>
    <w:rsid w:val="00A50C3E"/>
    <w:rsid w:val="00A50C73"/>
    <w:rsid w:val="00A50E27"/>
    <w:rsid w:val="00A50EC5"/>
    <w:rsid w:val="00A51002"/>
    <w:rsid w:val="00A5108E"/>
    <w:rsid w:val="00A51208"/>
    <w:rsid w:val="00A51278"/>
    <w:rsid w:val="00A5131B"/>
    <w:rsid w:val="00A5135C"/>
    <w:rsid w:val="00A51618"/>
    <w:rsid w:val="00A516AB"/>
    <w:rsid w:val="00A5181F"/>
    <w:rsid w:val="00A51836"/>
    <w:rsid w:val="00A519A0"/>
    <w:rsid w:val="00A51D0A"/>
    <w:rsid w:val="00A51FEC"/>
    <w:rsid w:val="00A5206C"/>
    <w:rsid w:val="00A52196"/>
    <w:rsid w:val="00A52435"/>
    <w:rsid w:val="00A524FB"/>
    <w:rsid w:val="00A527E9"/>
    <w:rsid w:val="00A5286C"/>
    <w:rsid w:val="00A52A13"/>
    <w:rsid w:val="00A52C19"/>
    <w:rsid w:val="00A52D6C"/>
    <w:rsid w:val="00A52E74"/>
    <w:rsid w:val="00A52FA5"/>
    <w:rsid w:val="00A52FED"/>
    <w:rsid w:val="00A5307A"/>
    <w:rsid w:val="00A530CA"/>
    <w:rsid w:val="00A530CE"/>
    <w:rsid w:val="00A53158"/>
    <w:rsid w:val="00A53451"/>
    <w:rsid w:val="00A534A6"/>
    <w:rsid w:val="00A5357D"/>
    <w:rsid w:val="00A53780"/>
    <w:rsid w:val="00A53832"/>
    <w:rsid w:val="00A53DA6"/>
    <w:rsid w:val="00A53FC6"/>
    <w:rsid w:val="00A54088"/>
    <w:rsid w:val="00A5422A"/>
    <w:rsid w:val="00A54251"/>
    <w:rsid w:val="00A5441C"/>
    <w:rsid w:val="00A54675"/>
    <w:rsid w:val="00A54768"/>
    <w:rsid w:val="00A5479E"/>
    <w:rsid w:val="00A549A9"/>
    <w:rsid w:val="00A54D60"/>
    <w:rsid w:val="00A54F07"/>
    <w:rsid w:val="00A54F0C"/>
    <w:rsid w:val="00A54F2A"/>
    <w:rsid w:val="00A5512C"/>
    <w:rsid w:val="00A55182"/>
    <w:rsid w:val="00A55298"/>
    <w:rsid w:val="00A55436"/>
    <w:rsid w:val="00A55632"/>
    <w:rsid w:val="00A557F7"/>
    <w:rsid w:val="00A5580A"/>
    <w:rsid w:val="00A55922"/>
    <w:rsid w:val="00A55A3B"/>
    <w:rsid w:val="00A55B5E"/>
    <w:rsid w:val="00A55BD3"/>
    <w:rsid w:val="00A55C25"/>
    <w:rsid w:val="00A55C3A"/>
    <w:rsid w:val="00A55CB1"/>
    <w:rsid w:val="00A55F10"/>
    <w:rsid w:val="00A56184"/>
    <w:rsid w:val="00A5647D"/>
    <w:rsid w:val="00A564E5"/>
    <w:rsid w:val="00A5658E"/>
    <w:rsid w:val="00A565B6"/>
    <w:rsid w:val="00A566D4"/>
    <w:rsid w:val="00A56AA5"/>
    <w:rsid w:val="00A56AB1"/>
    <w:rsid w:val="00A56EEC"/>
    <w:rsid w:val="00A570EF"/>
    <w:rsid w:val="00A570F9"/>
    <w:rsid w:val="00A572C3"/>
    <w:rsid w:val="00A572CE"/>
    <w:rsid w:val="00A572F6"/>
    <w:rsid w:val="00A57635"/>
    <w:rsid w:val="00A5765E"/>
    <w:rsid w:val="00A5784B"/>
    <w:rsid w:val="00A5786C"/>
    <w:rsid w:val="00A57AF1"/>
    <w:rsid w:val="00A57CF9"/>
    <w:rsid w:val="00A57FDE"/>
    <w:rsid w:val="00A602F7"/>
    <w:rsid w:val="00A6048B"/>
    <w:rsid w:val="00A604BF"/>
    <w:rsid w:val="00A605EE"/>
    <w:rsid w:val="00A60762"/>
    <w:rsid w:val="00A607A2"/>
    <w:rsid w:val="00A608DC"/>
    <w:rsid w:val="00A60CFA"/>
    <w:rsid w:val="00A60D28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9CB"/>
    <w:rsid w:val="00A61A8C"/>
    <w:rsid w:val="00A61BF0"/>
    <w:rsid w:val="00A61BF1"/>
    <w:rsid w:val="00A61DFD"/>
    <w:rsid w:val="00A61F04"/>
    <w:rsid w:val="00A61F8B"/>
    <w:rsid w:val="00A61FFD"/>
    <w:rsid w:val="00A622C2"/>
    <w:rsid w:val="00A62307"/>
    <w:rsid w:val="00A623BC"/>
    <w:rsid w:val="00A623E6"/>
    <w:rsid w:val="00A62553"/>
    <w:rsid w:val="00A625C9"/>
    <w:rsid w:val="00A62654"/>
    <w:rsid w:val="00A6282C"/>
    <w:rsid w:val="00A62834"/>
    <w:rsid w:val="00A628DC"/>
    <w:rsid w:val="00A6294B"/>
    <w:rsid w:val="00A62A0F"/>
    <w:rsid w:val="00A62A29"/>
    <w:rsid w:val="00A62BC2"/>
    <w:rsid w:val="00A62DFA"/>
    <w:rsid w:val="00A6312E"/>
    <w:rsid w:val="00A633E4"/>
    <w:rsid w:val="00A634A9"/>
    <w:rsid w:val="00A6352A"/>
    <w:rsid w:val="00A6386A"/>
    <w:rsid w:val="00A63954"/>
    <w:rsid w:val="00A63A8E"/>
    <w:rsid w:val="00A63BF6"/>
    <w:rsid w:val="00A63C01"/>
    <w:rsid w:val="00A63CF0"/>
    <w:rsid w:val="00A63D8C"/>
    <w:rsid w:val="00A63DF6"/>
    <w:rsid w:val="00A63E3F"/>
    <w:rsid w:val="00A63E6E"/>
    <w:rsid w:val="00A63F03"/>
    <w:rsid w:val="00A63F85"/>
    <w:rsid w:val="00A6422C"/>
    <w:rsid w:val="00A642B8"/>
    <w:rsid w:val="00A6498F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59D"/>
    <w:rsid w:val="00A655C6"/>
    <w:rsid w:val="00A65711"/>
    <w:rsid w:val="00A657E3"/>
    <w:rsid w:val="00A6583A"/>
    <w:rsid w:val="00A65857"/>
    <w:rsid w:val="00A6597E"/>
    <w:rsid w:val="00A65B6D"/>
    <w:rsid w:val="00A65CCB"/>
    <w:rsid w:val="00A65F21"/>
    <w:rsid w:val="00A66081"/>
    <w:rsid w:val="00A661CC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4E9"/>
    <w:rsid w:val="00A6752D"/>
    <w:rsid w:val="00A67618"/>
    <w:rsid w:val="00A67636"/>
    <w:rsid w:val="00A676C7"/>
    <w:rsid w:val="00A67887"/>
    <w:rsid w:val="00A6788E"/>
    <w:rsid w:val="00A67B1C"/>
    <w:rsid w:val="00A67D0D"/>
    <w:rsid w:val="00A67D52"/>
    <w:rsid w:val="00A67FC2"/>
    <w:rsid w:val="00A70191"/>
    <w:rsid w:val="00A701D3"/>
    <w:rsid w:val="00A701D8"/>
    <w:rsid w:val="00A704D2"/>
    <w:rsid w:val="00A704ED"/>
    <w:rsid w:val="00A705B0"/>
    <w:rsid w:val="00A7076B"/>
    <w:rsid w:val="00A70801"/>
    <w:rsid w:val="00A7082A"/>
    <w:rsid w:val="00A7086C"/>
    <w:rsid w:val="00A7087F"/>
    <w:rsid w:val="00A70BF5"/>
    <w:rsid w:val="00A70CD5"/>
    <w:rsid w:val="00A70D5F"/>
    <w:rsid w:val="00A70D87"/>
    <w:rsid w:val="00A70D97"/>
    <w:rsid w:val="00A70DA7"/>
    <w:rsid w:val="00A70DD1"/>
    <w:rsid w:val="00A70EB9"/>
    <w:rsid w:val="00A70EE2"/>
    <w:rsid w:val="00A70EE9"/>
    <w:rsid w:val="00A70EF3"/>
    <w:rsid w:val="00A70FDE"/>
    <w:rsid w:val="00A70FEA"/>
    <w:rsid w:val="00A7109B"/>
    <w:rsid w:val="00A710DB"/>
    <w:rsid w:val="00A71128"/>
    <w:rsid w:val="00A71688"/>
    <w:rsid w:val="00A716D9"/>
    <w:rsid w:val="00A7173A"/>
    <w:rsid w:val="00A718D5"/>
    <w:rsid w:val="00A71922"/>
    <w:rsid w:val="00A71AF4"/>
    <w:rsid w:val="00A71C28"/>
    <w:rsid w:val="00A71D82"/>
    <w:rsid w:val="00A71E98"/>
    <w:rsid w:val="00A71FA2"/>
    <w:rsid w:val="00A720A1"/>
    <w:rsid w:val="00A72182"/>
    <w:rsid w:val="00A7225E"/>
    <w:rsid w:val="00A722DB"/>
    <w:rsid w:val="00A72719"/>
    <w:rsid w:val="00A72800"/>
    <w:rsid w:val="00A728E0"/>
    <w:rsid w:val="00A72B10"/>
    <w:rsid w:val="00A73035"/>
    <w:rsid w:val="00A73070"/>
    <w:rsid w:val="00A73345"/>
    <w:rsid w:val="00A73361"/>
    <w:rsid w:val="00A733B7"/>
    <w:rsid w:val="00A7347D"/>
    <w:rsid w:val="00A73488"/>
    <w:rsid w:val="00A7376A"/>
    <w:rsid w:val="00A73917"/>
    <w:rsid w:val="00A73BBF"/>
    <w:rsid w:val="00A73BD5"/>
    <w:rsid w:val="00A73F26"/>
    <w:rsid w:val="00A73F50"/>
    <w:rsid w:val="00A74173"/>
    <w:rsid w:val="00A7417B"/>
    <w:rsid w:val="00A742FD"/>
    <w:rsid w:val="00A7434C"/>
    <w:rsid w:val="00A74355"/>
    <w:rsid w:val="00A74551"/>
    <w:rsid w:val="00A74560"/>
    <w:rsid w:val="00A7457C"/>
    <w:rsid w:val="00A7462A"/>
    <w:rsid w:val="00A7476B"/>
    <w:rsid w:val="00A74815"/>
    <w:rsid w:val="00A7498D"/>
    <w:rsid w:val="00A74A99"/>
    <w:rsid w:val="00A74AB2"/>
    <w:rsid w:val="00A74C18"/>
    <w:rsid w:val="00A74D11"/>
    <w:rsid w:val="00A74E62"/>
    <w:rsid w:val="00A74EE9"/>
    <w:rsid w:val="00A74F9E"/>
    <w:rsid w:val="00A75669"/>
    <w:rsid w:val="00A75798"/>
    <w:rsid w:val="00A75825"/>
    <w:rsid w:val="00A7582C"/>
    <w:rsid w:val="00A758B0"/>
    <w:rsid w:val="00A75B9D"/>
    <w:rsid w:val="00A75C6D"/>
    <w:rsid w:val="00A75D64"/>
    <w:rsid w:val="00A75F27"/>
    <w:rsid w:val="00A75FEF"/>
    <w:rsid w:val="00A76048"/>
    <w:rsid w:val="00A761A9"/>
    <w:rsid w:val="00A76254"/>
    <w:rsid w:val="00A76407"/>
    <w:rsid w:val="00A76456"/>
    <w:rsid w:val="00A764C0"/>
    <w:rsid w:val="00A765BF"/>
    <w:rsid w:val="00A765C1"/>
    <w:rsid w:val="00A765FC"/>
    <w:rsid w:val="00A76841"/>
    <w:rsid w:val="00A76CE3"/>
    <w:rsid w:val="00A76CEA"/>
    <w:rsid w:val="00A76D50"/>
    <w:rsid w:val="00A76E0F"/>
    <w:rsid w:val="00A770C0"/>
    <w:rsid w:val="00A771CE"/>
    <w:rsid w:val="00A773E6"/>
    <w:rsid w:val="00A775B3"/>
    <w:rsid w:val="00A7775A"/>
    <w:rsid w:val="00A7795D"/>
    <w:rsid w:val="00A779C1"/>
    <w:rsid w:val="00A77A28"/>
    <w:rsid w:val="00A77E2F"/>
    <w:rsid w:val="00A77F65"/>
    <w:rsid w:val="00A77F9B"/>
    <w:rsid w:val="00A77FA3"/>
    <w:rsid w:val="00A8020C"/>
    <w:rsid w:val="00A805F7"/>
    <w:rsid w:val="00A807BC"/>
    <w:rsid w:val="00A808EB"/>
    <w:rsid w:val="00A80AF4"/>
    <w:rsid w:val="00A80CAA"/>
    <w:rsid w:val="00A80D5A"/>
    <w:rsid w:val="00A80D67"/>
    <w:rsid w:val="00A811E1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59"/>
    <w:rsid w:val="00A8196A"/>
    <w:rsid w:val="00A819F0"/>
    <w:rsid w:val="00A81CB8"/>
    <w:rsid w:val="00A81D68"/>
    <w:rsid w:val="00A82038"/>
    <w:rsid w:val="00A82122"/>
    <w:rsid w:val="00A82408"/>
    <w:rsid w:val="00A82594"/>
    <w:rsid w:val="00A825B8"/>
    <w:rsid w:val="00A825EB"/>
    <w:rsid w:val="00A8267E"/>
    <w:rsid w:val="00A82B93"/>
    <w:rsid w:val="00A82DD4"/>
    <w:rsid w:val="00A82E0D"/>
    <w:rsid w:val="00A82E9B"/>
    <w:rsid w:val="00A82ECA"/>
    <w:rsid w:val="00A82F6D"/>
    <w:rsid w:val="00A82FB2"/>
    <w:rsid w:val="00A83162"/>
    <w:rsid w:val="00A83173"/>
    <w:rsid w:val="00A83291"/>
    <w:rsid w:val="00A83829"/>
    <w:rsid w:val="00A83ACC"/>
    <w:rsid w:val="00A83ADA"/>
    <w:rsid w:val="00A83B53"/>
    <w:rsid w:val="00A83B68"/>
    <w:rsid w:val="00A83D39"/>
    <w:rsid w:val="00A83D5A"/>
    <w:rsid w:val="00A83DC7"/>
    <w:rsid w:val="00A83E80"/>
    <w:rsid w:val="00A84115"/>
    <w:rsid w:val="00A84152"/>
    <w:rsid w:val="00A8420B"/>
    <w:rsid w:val="00A84340"/>
    <w:rsid w:val="00A8449E"/>
    <w:rsid w:val="00A845D4"/>
    <w:rsid w:val="00A84608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4E23"/>
    <w:rsid w:val="00A84E33"/>
    <w:rsid w:val="00A84E40"/>
    <w:rsid w:val="00A85071"/>
    <w:rsid w:val="00A85263"/>
    <w:rsid w:val="00A853D9"/>
    <w:rsid w:val="00A8542E"/>
    <w:rsid w:val="00A854B9"/>
    <w:rsid w:val="00A855C2"/>
    <w:rsid w:val="00A858BD"/>
    <w:rsid w:val="00A8590E"/>
    <w:rsid w:val="00A859D0"/>
    <w:rsid w:val="00A85B31"/>
    <w:rsid w:val="00A85B53"/>
    <w:rsid w:val="00A85BA5"/>
    <w:rsid w:val="00A85BB8"/>
    <w:rsid w:val="00A85C1D"/>
    <w:rsid w:val="00A85DF0"/>
    <w:rsid w:val="00A85E64"/>
    <w:rsid w:val="00A85EFA"/>
    <w:rsid w:val="00A85F3B"/>
    <w:rsid w:val="00A86043"/>
    <w:rsid w:val="00A860DC"/>
    <w:rsid w:val="00A861B3"/>
    <w:rsid w:val="00A861C0"/>
    <w:rsid w:val="00A86214"/>
    <w:rsid w:val="00A86221"/>
    <w:rsid w:val="00A8630E"/>
    <w:rsid w:val="00A8639D"/>
    <w:rsid w:val="00A8648A"/>
    <w:rsid w:val="00A865FC"/>
    <w:rsid w:val="00A8699F"/>
    <w:rsid w:val="00A869AE"/>
    <w:rsid w:val="00A86BD9"/>
    <w:rsid w:val="00A86BF0"/>
    <w:rsid w:val="00A86C6F"/>
    <w:rsid w:val="00A86C90"/>
    <w:rsid w:val="00A86CE1"/>
    <w:rsid w:val="00A86DCB"/>
    <w:rsid w:val="00A870E2"/>
    <w:rsid w:val="00A87112"/>
    <w:rsid w:val="00A87320"/>
    <w:rsid w:val="00A87381"/>
    <w:rsid w:val="00A873C1"/>
    <w:rsid w:val="00A87439"/>
    <w:rsid w:val="00A87690"/>
    <w:rsid w:val="00A876E6"/>
    <w:rsid w:val="00A87733"/>
    <w:rsid w:val="00A87764"/>
    <w:rsid w:val="00A87808"/>
    <w:rsid w:val="00A87882"/>
    <w:rsid w:val="00A878E7"/>
    <w:rsid w:val="00A87A53"/>
    <w:rsid w:val="00A87B03"/>
    <w:rsid w:val="00A87BC7"/>
    <w:rsid w:val="00A87C4F"/>
    <w:rsid w:val="00A87CAA"/>
    <w:rsid w:val="00A87CC3"/>
    <w:rsid w:val="00A87E45"/>
    <w:rsid w:val="00A87ED2"/>
    <w:rsid w:val="00A9012D"/>
    <w:rsid w:val="00A9026C"/>
    <w:rsid w:val="00A90383"/>
    <w:rsid w:val="00A90449"/>
    <w:rsid w:val="00A9057E"/>
    <w:rsid w:val="00A9068E"/>
    <w:rsid w:val="00A906E6"/>
    <w:rsid w:val="00A907FE"/>
    <w:rsid w:val="00A908D9"/>
    <w:rsid w:val="00A90953"/>
    <w:rsid w:val="00A90A19"/>
    <w:rsid w:val="00A90AE7"/>
    <w:rsid w:val="00A90AFC"/>
    <w:rsid w:val="00A90BBA"/>
    <w:rsid w:val="00A90CD8"/>
    <w:rsid w:val="00A90DE2"/>
    <w:rsid w:val="00A90DFB"/>
    <w:rsid w:val="00A90E89"/>
    <w:rsid w:val="00A90F68"/>
    <w:rsid w:val="00A91273"/>
    <w:rsid w:val="00A912E8"/>
    <w:rsid w:val="00A912FD"/>
    <w:rsid w:val="00A9130D"/>
    <w:rsid w:val="00A91327"/>
    <w:rsid w:val="00A91388"/>
    <w:rsid w:val="00A91532"/>
    <w:rsid w:val="00A91567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84F"/>
    <w:rsid w:val="00A929DD"/>
    <w:rsid w:val="00A92A4D"/>
    <w:rsid w:val="00A92B63"/>
    <w:rsid w:val="00A92C10"/>
    <w:rsid w:val="00A92C8F"/>
    <w:rsid w:val="00A92CFE"/>
    <w:rsid w:val="00A92D97"/>
    <w:rsid w:val="00A92F51"/>
    <w:rsid w:val="00A9303E"/>
    <w:rsid w:val="00A93130"/>
    <w:rsid w:val="00A9348F"/>
    <w:rsid w:val="00A934B1"/>
    <w:rsid w:val="00A9381A"/>
    <w:rsid w:val="00A9382B"/>
    <w:rsid w:val="00A938C7"/>
    <w:rsid w:val="00A93908"/>
    <w:rsid w:val="00A939EF"/>
    <w:rsid w:val="00A93BCB"/>
    <w:rsid w:val="00A93C0C"/>
    <w:rsid w:val="00A93C18"/>
    <w:rsid w:val="00A93CCC"/>
    <w:rsid w:val="00A93DDA"/>
    <w:rsid w:val="00A9401B"/>
    <w:rsid w:val="00A940F9"/>
    <w:rsid w:val="00A94114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89"/>
    <w:rsid w:val="00A94AF0"/>
    <w:rsid w:val="00A94BD2"/>
    <w:rsid w:val="00A94E72"/>
    <w:rsid w:val="00A94EB2"/>
    <w:rsid w:val="00A94F6E"/>
    <w:rsid w:val="00A95122"/>
    <w:rsid w:val="00A9515F"/>
    <w:rsid w:val="00A951C3"/>
    <w:rsid w:val="00A95283"/>
    <w:rsid w:val="00A953E4"/>
    <w:rsid w:val="00A95518"/>
    <w:rsid w:val="00A956A6"/>
    <w:rsid w:val="00A9575C"/>
    <w:rsid w:val="00A957AE"/>
    <w:rsid w:val="00A958F7"/>
    <w:rsid w:val="00A95992"/>
    <w:rsid w:val="00A959A8"/>
    <w:rsid w:val="00A95A3D"/>
    <w:rsid w:val="00A95BB1"/>
    <w:rsid w:val="00A95CA6"/>
    <w:rsid w:val="00A95D34"/>
    <w:rsid w:val="00A95D68"/>
    <w:rsid w:val="00A95F0B"/>
    <w:rsid w:val="00A95F4F"/>
    <w:rsid w:val="00A95F59"/>
    <w:rsid w:val="00A95FF1"/>
    <w:rsid w:val="00A961A2"/>
    <w:rsid w:val="00A961DA"/>
    <w:rsid w:val="00A96343"/>
    <w:rsid w:val="00A965D5"/>
    <w:rsid w:val="00A9670A"/>
    <w:rsid w:val="00A967C0"/>
    <w:rsid w:val="00A968B4"/>
    <w:rsid w:val="00A96A23"/>
    <w:rsid w:val="00A96AD1"/>
    <w:rsid w:val="00A96B37"/>
    <w:rsid w:val="00A96B95"/>
    <w:rsid w:val="00A96C11"/>
    <w:rsid w:val="00A96D8D"/>
    <w:rsid w:val="00A96D96"/>
    <w:rsid w:val="00A96D9C"/>
    <w:rsid w:val="00A96F1C"/>
    <w:rsid w:val="00A96FE7"/>
    <w:rsid w:val="00A97217"/>
    <w:rsid w:val="00A972D1"/>
    <w:rsid w:val="00A97451"/>
    <w:rsid w:val="00A97803"/>
    <w:rsid w:val="00A97849"/>
    <w:rsid w:val="00A97902"/>
    <w:rsid w:val="00A97B44"/>
    <w:rsid w:val="00A97F0A"/>
    <w:rsid w:val="00AA01A6"/>
    <w:rsid w:val="00AA0260"/>
    <w:rsid w:val="00AA02F8"/>
    <w:rsid w:val="00AA0718"/>
    <w:rsid w:val="00AA0799"/>
    <w:rsid w:val="00AA08B7"/>
    <w:rsid w:val="00AA092A"/>
    <w:rsid w:val="00AA0A9A"/>
    <w:rsid w:val="00AA0BD9"/>
    <w:rsid w:val="00AA0BF4"/>
    <w:rsid w:val="00AA0C63"/>
    <w:rsid w:val="00AA0E3C"/>
    <w:rsid w:val="00AA10E6"/>
    <w:rsid w:val="00AA10ED"/>
    <w:rsid w:val="00AA111D"/>
    <w:rsid w:val="00AA1150"/>
    <w:rsid w:val="00AA116E"/>
    <w:rsid w:val="00AA11E1"/>
    <w:rsid w:val="00AA11E9"/>
    <w:rsid w:val="00AA1254"/>
    <w:rsid w:val="00AA1294"/>
    <w:rsid w:val="00AA12E4"/>
    <w:rsid w:val="00AA139E"/>
    <w:rsid w:val="00AA13D9"/>
    <w:rsid w:val="00AA14D7"/>
    <w:rsid w:val="00AA1560"/>
    <w:rsid w:val="00AA1576"/>
    <w:rsid w:val="00AA159C"/>
    <w:rsid w:val="00AA1615"/>
    <w:rsid w:val="00AA161D"/>
    <w:rsid w:val="00AA1678"/>
    <w:rsid w:val="00AA16E6"/>
    <w:rsid w:val="00AA1807"/>
    <w:rsid w:val="00AA19EC"/>
    <w:rsid w:val="00AA1C9A"/>
    <w:rsid w:val="00AA1CFC"/>
    <w:rsid w:val="00AA1D9C"/>
    <w:rsid w:val="00AA1DD0"/>
    <w:rsid w:val="00AA2100"/>
    <w:rsid w:val="00AA21E4"/>
    <w:rsid w:val="00AA22DB"/>
    <w:rsid w:val="00AA255D"/>
    <w:rsid w:val="00AA2666"/>
    <w:rsid w:val="00AA2688"/>
    <w:rsid w:val="00AA281C"/>
    <w:rsid w:val="00AA285F"/>
    <w:rsid w:val="00AA2965"/>
    <w:rsid w:val="00AA296D"/>
    <w:rsid w:val="00AA2C00"/>
    <w:rsid w:val="00AA2C0E"/>
    <w:rsid w:val="00AA2C31"/>
    <w:rsid w:val="00AA2C47"/>
    <w:rsid w:val="00AA2DFC"/>
    <w:rsid w:val="00AA30BF"/>
    <w:rsid w:val="00AA31A5"/>
    <w:rsid w:val="00AA32EC"/>
    <w:rsid w:val="00AA3346"/>
    <w:rsid w:val="00AA33DE"/>
    <w:rsid w:val="00AA360F"/>
    <w:rsid w:val="00AA3884"/>
    <w:rsid w:val="00AA3918"/>
    <w:rsid w:val="00AA3953"/>
    <w:rsid w:val="00AA3A7F"/>
    <w:rsid w:val="00AA3AD3"/>
    <w:rsid w:val="00AA3ADB"/>
    <w:rsid w:val="00AA3B1F"/>
    <w:rsid w:val="00AA3B8B"/>
    <w:rsid w:val="00AA3C3E"/>
    <w:rsid w:val="00AA3DF3"/>
    <w:rsid w:val="00AA3E54"/>
    <w:rsid w:val="00AA3EB1"/>
    <w:rsid w:val="00AA3EEF"/>
    <w:rsid w:val="00AA4133"/>
    <w:rsid w:val="00AA42A3"/>
    <w:rsid w:val="00AA430B"/>
    <w:rsid w:val="00AA4658"/>
    <w:rsid w:val="00AA47C7"/>
    <w:rsid w:val="00AA486C"/>
    <w:rsid w:val="00AA4986"/>
    <w:rsid w:val="00AA4AE6"/>
    <w:rsid w:val="00AA4E31"/>
    <w:rsid w:val="00AA4EE0"/>
    <w:rsid w:val="00AA4F29"/>
    <w:rsid w:val="00AA4F93"/>
    <w:rsid w:val="00AA51DC"/>
    <w:rsid w:val="00AA51E0"/>
    <w:rsid w:val="00AA5278"/>
    <w:rsid w:val="00AA53BD"/>
    <w:rsid w:val="00AA58DE"/>
    <w:rsid w:val="00AA59C6"/>
    <w:rsid w:val="00AA5D86"/>
    <w:rsid w:val="00AA5EB8"/>
    <w:rsid w:val="00AA5FC7"/>
    <w:rsid w:val="00AA6063"/>
    <w:rsid w:val="00AA608B"/>
    <w:rsid w:val="00AA6316"/>
    <w:rsid w:val="00AA6324"/>
    <w:rsid w:val="00AA65A3"/>
    <w:rsid w:val="00AA65B5"/>
    <w:rsid w:val="00AA6855"/>
    <w:rsid w:val="00AA691C"/>
    <w:rsid w:val="00AA6AA4"/>
    <w:rsid w:val="00AA6AF1"/>
    <w:rsid w:val="00AA7023"/>
    <w:rsid w:val="00AA7047"/>
    <w:rsid w:val="00AA71A3"/>
    <w:rsid w:val="00AA735A"/>
    <w:rsid w:val="00AA7685"/>
    <w:rsid w:val="00AA76F8"/>
    <w:rsid w:val="00AA79C7"/>
    <w:rsid w:val="00AA7B43"/>
    <w:rsid w:val="00AA7D80"/>
    <w:rsid w:val="00AA7EA7"/>
    <w:rsid w:val="00AB016B"/>
    <w:rsid w:val="00AB01BF"/>
    <w:rsid w:val="00AB02D2"/>
    <w:rsid w:val="00AB0668"/>
    <w:rsid w:val="00AB06AE"/>
    <w:rsid w:val="00AB082B"/>
    <w:rsid w:val="00AB09C9"/>
    <w:rsid w:val="00AB0B7F"/>
    <w:rsid w:val="00AB0B8F"/>
    <w:rsid w:val="00AB0BF1"/>
    <w:rsid w:val="00AB0C78"/>
    <w:rsid w:val="00AB0CBF"/>
    <w:rsid w:val="00AB0D1D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85D"/>
    <w:rsid w:val="00AB1A71"/>
    <w:rsid w:val="00AB1AC4"/>
    <w:rsid w:val="00AB1CD0"/>
    <w:rsid w:val="00AB1D3A"/>
    <w:rsid w:val="00AB1ED1"/>
    <w:rsid w:val="00AB1FBA"/>
    <w:rsid w:val="00AB210C"/>
    <w:rsid w:val="00AB22C9"/>
    <w:rsid w:val="00AB23E6"/>
    <w:rsid w:val="00AB24ED"/>
    <w:rsid w:val="00AB2527"/>
    <w:rsid w:val="00AB271C"/>
    <w:rsid w:val="00AB2CAC"/>
    <w:rsid w:val="00AB2D74"/>
    <w:rsid w:val="00AB2E03"/>
    <w:rsid w:val="00AB31FD"/>
    <w:rsid w:val="00AB325F"/>
    <w:rsid w:val="00AB33AC"/>
    <w:rsid w:val="00AB34D3"/>
    <w:rsid w:val="00AB356B"/>
    <w:rsid w:val="00AB358D"/>
    <w:rsid w:val="00AB369D"/>
    <w:rsid w:val="00AB3798"/>
    <w:rsid w:val="00AB3870"/>
    <w:rsid w:val="00AB38B7"/>
    <w:rsid w:val="00AB3A8B"/>
    <w:rsid w:val="00AB3ADA"/>
    <w:rsid w:val="00AB3B64"/>
    <w:rsid w:val="00AB3BC5"/>
    <w:rsid w:val="00AB3E3A"/>
    <w:rsid w:val="00AB3F13"/>
    <w:rsid w:val="00AB4304"/>
    <w:rsid w:val="00AB4314"/>
    <w:rsid w:val="00AB4319"/>
    <w:rsid w:val="00AB46F1"/>
    <w:rsid w:val="00AB49A9"/>
    <w:rsid w:val="00AB4A28"/>
    <w:rsid w:val="00AB4BA6"/>
    <w:rsid w:val="00AB4D3B"/>
    <w:rsid w:val="00AB4F1A"/>
    <w:rsid w:val="00AB5104"/>
    <w:rsid w:val="00AB516A"/>
    <w:rsid w:val="00AB51BA"/>
    <w:rsid w:val="00AB52A5"/>
    <w:rsid w:val="00AB5409"/>
    <w:rsid w:val="00AB54CC"/>
    <w:rsid w:val="00AB567E"/>
    <w:rsid w:val="00AB5857"/>
    <w:rsid w:val="00AB58B7"/>
    <w:rsid w:val="00AB5B66"/>
    <w:rsid w:val="00AB5C38"/>
    <w:rsid w:val="00AB5CAD"/>
    <w:rsid w:val="00AB5D08"/>
    <w:rsid w:val="00AB60FF"/>
    <w:rsid w:val="00AB616D"/>
    <w:rsid w:val="00AB62F6"/>
    <w:rsid w:val="00AB63C7"/>
    <w:rsid w:val="00AB6562"/>
    <w:rsid w:val="00AB6684"/>
    <w:rsid w:val="00AB6689"/>
    <w:rsid w:val="00AB6782"/>
    <w:rsid w:val="00AB67A3"/>
    <w:rsid w:val="00AB6C98"/>
    <w:rsid w:val="00AB6E25"/>
    <w:rsid w:val="00AB6F58"/>
    <w:rsid w:val="00AB6FA6"/>
    <w:rsid w:val="00AB7064"/>
    <w:rsid w:val="00AB712C"/>
    <w:rsid w:val="00AB7401"/>
    <w:rsid w:val="00AB75A2"/>
    <w:rsid w:val="00AB774A"/>
    <w:rsid w:val="00AB7799"/>
    <w:rsid w:val="00AB7805"/>
    <w:rsid w:val="00AB7818"/>
    <w:rsid w:val="00AB782F"/>
    <w:rsid w:val="00AB7907"/>
    <w:rsid w:val="00AB7AC0"/>
    <w:rsid w:val="00AB7C74"/>
    <w:rsid w:val="00AC03CD"/>
    <w:rsid w:val="00AC04FE"/>
    <w:rsid w:val="00AC05F0"/>
    <w:rsid w:val="00AC066F"/>
    <w:rsid w:val="00AC06A0"/>
    <w:rsid w:val="00AC08A8"/>
    <w:rsid w:val="00AC0AC7"/>
    <w:rsid w:val="00AC0CAF"/>
    <w:rsid w:val="00AC0F22"/>
    <w:rsid w:val="00AC0F54"/>
    <w:rsid w:val="00AC0FB3"/>
    <w:rsid w:val="00AC1568"/>
    <w:rsid w:val="00AC159D"/>
    <w:rsid w:val="00AC16A8"/>
    <w:rsid w:val="00AC1951"/>
    <w:rsid w:val="00AC1E95"/>
    <w:rsid w:val="00AC1EB5"/>
    <w:rsid w:val="00AC202E"/>
    <w:rsid w:val="00AC20B7"/>
    <w:rsid w:val="00AC215E"/>
    <w:rsid w:val="00AC2532"/>
    <w:rsid w:val="00AC26F2"/>
    <w:rsid w:val="00AC279B"/>
    <w:rsid w:val="00AC292A"/>
    <w:rsid w:val="00AC2933"/>
    <w:rsid w:val="00AC2B8D"/>
    <w:rsid w:val="00AC2CF4"/>
    <w:rsid w:val="00AC2D28"/>
    <w:rsid w:val="00AC2D6B"/>
    <w:rsid w:val="00AC2DC6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3DE5"/>
    <w:rsid w:val="00AC3F1C"/>
    <w:rsid w:val="00AC4057"/>
    <w:rsid w:val="00AC407D"/>
    <w:rsid w:val="00AC414A"/>
    <w:rsid w:val="00AC41A8"/>
    <w:rsid w:val="00AC42E6"/>
    <w:rsid w:val="00AC4601"/>
    <w:rsid w:val="00AC4621"/>
    <w:rsid w:val="00AC46CE"/>
    <w:rsid w:val="00AC46D2"/>
    <w:rsid w:val="00AC49B3"/>
    <w:rsid w:val="00AC4A7B"/>
    <w:rsid w:val="00AC4BEA"/>
    <w:rsid w:val="00AC4C31"/>
    <w:rsid w:val="00AC4C3D"/>
    <w:rsid w:val="00AC4DFD"/>
    <w:rsid w:val="00AC4EEA"/>
    <w:rsid w:val="00AC5028"/>
    <w:rsid w:val="00AC504A"/>
    <w:rsid w:val="00AC5289"/>
    <w:rsid w:val="00AC5385"/>
    <w:rsid w:val="00AC53B1"/>
    <w:rsid w:val="00AC54BF"/>
    <w:rsid w:val="00AC561A"/>
    <w:rsid w:val="00AC5639"/>
    <w:rsid w:val="00AC5660"/>
    <w:rsid w:val="00AC5684"/>
    <w:rsid w:val="00AC575E"/>
    <w:rsid w:val="00AC5AE0"/>
    <w:rsid w:val="00AC5B79"/>
    <w:rsid w:val="00AC5BD7"/>
    <w:rsid w:val="00AC5C07"/>
    <w:rsid w:val="00AC5CB7"/>
    <w:rsid w:val="00AC5D2E"/>
    <w:rsid w:val="00AC5FCA"/>
    <w:rsid w:val="00AC5FEE"/>
    <w:rsid w:val="00AC6067"/>
    <w:rsid w:val="00AC61C0"/>
    <w:rsid w:val="00AC6384"/>
    <w:rsid w:val="00AC64A6"/>
    <w:rsid w:val="00AC660C"/>
    <w:rsid w:val="00AC674C"/>
    <w:rsid w:val="00AC69B2"/>
    <w:rsid w:val="00AC6B23"/>
    <w:rsid w:val="00AC6B63"/>
    <w:rsid w:val="00AC6C90"/>
    <w:rsid w:val="00AC6CE5"/>
    <w:rsid w:val="00AC6D6E"/>
    <w:rsid w:val="00AC6F43"/>
    <w:rsid w:val="00AC6F68"/>
    <w:rsid w:val="00AC6F99"/>
    <w:rsid w:val="00AC72D3"/>
    <w:rsid w:val="00AC74E0"/>
    <w:rsid w:val="00AC74F4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C7FB7"/>
    <w:rsid w:val="00AD009F"/>
    <w:rsid w:val="00AD0109"/>
    <w:rsid w:val="00AD01D3"/>
    <w:rsid w:val="00AD01E2"/>
    <w:rsid w:val="00AD01F0"/>
    <w:rsid w:val="00AD0232"/>
    <w:rsid w:val="00AD0379"/>
    <w:rsid w:val="00AD05D9"/>
    <w:rsid w:val="00AD07C2"/>
    <w:rsid w:val="00AD097C"/>
    <w:rsid w:val="00AD09AA"/>
    <w:rsid w:val="00AD0C96"/>
    <w:rsid w:val="00AD1092"/>
    <w:rsid w:val="00AD10E0"/>
    <w:rsid w:val="00AD118C"/>
    <w:rsid w:val="00AD120A"/>
    <w:rsid w:val="00AD126D"/>
    <w:rsid w:val="00AD1479"/>
    <w:rsid w:val="00AD163B"/>
    <w:rsid w:val="00AD1937"/>
    <w:rsid w:val="00AD1A49"/>
    <w:rsid w:val="00AD1C9A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3CF"/>
    <w:rsid w:val="00AD376D"/>
    <w:rsid w:val="00AD3792"/>
    <w:rsid w:val="00AD37A9"/>
    <w:rsid w:val="00AD37C0"/>
    <w:rsid w:val="00AD37D4"/>
    <w:rsid w:val="00AD3883"/>
    <w:rsid w:val="00AD392A"/>
    <w:rsid w:val="00AD39F3"/>
    <w:rsid w:val="00AD3A8C"/>
    <w:rsid w:val="00AD3AA6"/>
    <w:rsid w:val="00AD3BF6"/>
    <w:rsid w:val="00AD41FD"/>
    <w:rsid w:val="00AD4500"/>
    <w:rsid w:val="00AD4543"/>
    <w:rsid w:val="00AD47EA"/>
    <w:rsid w:val="00AD4A46"/>
    <w:rsid w:val="00AD4AB4"/>
    <w:rsid w:val="00AD4C84"/>
    <w:rsid w:val="00AD4CFF"/>
    <w:rsid w:val="00AD4DD3"/>
    <w:rsid w:val="00AD4DFD"/>
    <w:rsid w:val="00AD4E07"/>
    <w:rsid w:val="00AD4E96"/>
    <w:rsid w:val="00AD5228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DBA"/>
    <w:rsid w:val="00AD5E92"/>
    <w:rsid w:val="00AD5F49"/>
    <w:rsid w:val="00AD6077"/>
    <w:rsid w:val="00AD6201"/>
    <w:rsid w:val="00AD621A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911"/>
    <w:rsid w:val="00AD6A0A"/>
    <w:rsid w:val="00AD6C15"/>
    <w:rsid w:val="00AD6D2E"/>
    <w:rsid w:val="00AD6D8F"/>
    <w:rsid w:val="00AD6E1F"/>
    <w:rsid w:val="00AD6F88"/>
    <w:rsid w:val="00AD7089"/>
    <w:rsid w:val="00AD718D"/>
    <w:rsid w:val="00AD71B8"/>
    <w:rsid w:val="00AD723D"/>
    <w:rsid w:val="00AD72A3"/>
    <w:rsid w:val="00AD72BF"/>
    <w:rsid w:val="00AD738E"/>
    <w:rsid w:val="00AD73FF"/>
    <w:rsid w:val="00AD74CC"/>
    <w:rsid w:val="00AD7531"/>
    <w:rsid w:val="00AD757A"/>
    <w:rsid w:val="00AD77E0"/>
    <w:rsid w:val="00AD79A1"/>
    <w:rsid w:val="00AD7AB6"/>
    <w:rsid w:val="00AD7B76"/>
    <w:rsid w:val="00AD7C4C"/>
    <w:rsid w:val="00AD7D20"/>
    <w:rsid w:val="00AD7D57"/>
    <w:rsid w:val="00AD7E85"/>
    <w:rsid w:val="00AD7E8F"/>
    <w:rsid w:val="00AE0294"/>
    <w:rsid w:val="00AE0331"/>
    <w:rsid w:val="00AE0426"/>
    <w:rsid w:val="00AE04B3"/>
    <w:rsid w:val="00AE04C1"/>
    <w:rsid w:val="00AE051B"/>
    <w:rsid w:val="00AE065E"/>
    <w:rsid w:val="00AE077C"/>
    <w:rsid w:val="00AE07D3"/>
    <w:rsid w:val="00AE080B"/>
    <w:rsid w:val="00AE0878"/>
    <w:rsid w:val="00AE08DE"/>
    <w:rsid w:val="00AE095D"/>
    <w:rsid w:val="00AE0A70"/>
    <w:rsid w:val="00AE0B0E"/>
    <w:rsid w:val="00AE0D60"/>
    <w:rsid w:val="00AE0F62"/>
    <w:rsid w:val="00AE10A7"/>
    <w:rsid w:val="00AE1193"/>
    <w:rsid w:val="00AE11FE"/>
    <w:rsid w:val="00AE1310"/>
    <w:rsid w:val="00AE139C"/>
    <w:rsid w:val="00AE1497"/>
    <w:rsid w:val="00AE1641"/>
    <w:rsid w:val="00AE1729"/>
    <w:rsid w:val="00AE174A"/>
    <w:rsid w:val="00AE1C68"/>
    <w:rsid w:val="00AE1D9A"/>
    <w:rsid w:val="00AE2219"/>
    <w:rsid w:val="00AE23E7"/>
    <w:rsid w:val="00AE245E"/>
    <w:rsid w:val="00AE246A"/>
    <w:rsid w:val="00AE24BA"/>
    <w:rsid w:val="00AE2533"/>
    <w:rsid w:val="00AE255A"/>
    <w:rsid w:val="00AE257C"/>
    <w:rsid w:val="00AE269E"/>
    <w:rsid w:val="00AE2700"/>
    <w:rsid w:val="00AE27CD"/>
    <w:rsid w:val="00AE282A"/>
    <w:rsid w:val="00AE29E0"/>
    <w:rsid w:val="00AE2A25"/>
    <w:rsid w:val="00AE2A27"/>
    <w:rsid w:val="00AE2C0B"/>
    <w:rsid w:val="00AE2C8D"/>
    <w:rsid w:val="00AE2D3A"/>
    <w:rsid w:val="00AE2D4E"/>
    <w:rsid w:val="00AE2DF3"/>
    <w:rsid w:val="00AE2FCD"/>
    <w:rsid w:val="00AE31FC"/>
    <w:rsid w:val="00AE3244"/>
    <w:rsid w:val="00AE32FC"/>
    <w:rsid w:val="00AE3709"/>
    <w:rsid w:val="00AE371B"/>
    <w:rsid w:val="00AE3903"/>
    <w:rsid w:val="00AE3B2F"/>
    <w:rsid w:val="00AE3E6F"/>
    <w:rsid w:val="00AE3EF9"/>
    <w:rsid w:val="00AE3F7F"/>
    <w:rsid w:val="00AE3F9A"/>
    <w:rsid w:val="00AE40E3"/>
    <w:rsid w:val="00AE4103"/>
    <w:rsid w:val="00AE4216"/>
    <w:rsid w:val="00AE42DF"/>
    <w:rsid w:val="00AE443C"/>
    <w:rsid w:val="00AE4559"/>
    <w:rsid w:val="00AE4639"/>
    <w:rsid w:val="00AE4774"/>
    <w:rsid w:val="00AE496B"/>
    <w:rsid w:val="00AE4B88"/>
    <w:rsid w:val="00AE4C2D"/>
    <w:rsid w:val="00AE4EA6"/>
    <w:rsid w:val="00AE5071"/>
    <w:rsid w:val="00AE51C3"/>
    <w:rsid w:val="00AE5260"/>
    <w:rsid w:val="00AE53B2"/>
    <w:rsid w:val="00AE5467"/>
    <w:rsid w:val="00AE552E"/>
    <w:rsid w:val="00AE571C"/>
    <w:rsid w:val="00AE59C4"/>
    <w:rsid w:val="00AE59D3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23D"/>
    <w:rsid w:val="00AE6537"/>
    <w:rsid w:val="00AE6565"/>
    <w:rsid w:val="00AE65FE"/>
    <w:rsid w:val="00AE66D7"/>
    <w:rsid w:val="00AE6705"/>
    <w:rsid w:val="00AE6784"/>
    <w:rsid w:val="00AE68B8"/>
    <w:rsid w:val="00AE6A17"/>
    <w:rsid w:val="00AE6A1C"/>
    <w:rsid w:val="00AE7297"/>
    <w:rsid w:val="00AE737F"/>
    <w:rsid w:val="00AE73C8"/>
    <w:rsid w:val="00AE7720"/>
    <w:rsid w:val="00AE781B"/>
    <w:rsid w:val="00AE7E3D"/>
    <w:rsid w:val="00AE7F25"/>
    <w:rsid w:val="00AF000C"/>
    <w:rsid w:val="00AF01D6"/>
    <w:rsid w:val="00AF0201"/>
    <w:rsid w:val="00AF03FE"/>
    <w:rsid w:val="00AF06B7"/>
    <w:rsid w:val="00AF06C5"/>
    <w:rsid w:val="00AF06EA"/>
    <w:rsid w:val="00AF06EB"/>
    <w:rsid w:val="00AF0700"/>
    <w:rsid w:val="00AF075D"/>
    <w:rsid w:val="00AF07A8"/>
    <w:rsid w:val="00AF088F"/>
    <w:rsid w:val="00AF08D2"/>
    <w:rsid w:val="00AF0C89"/>
    <w:rsid w:val="00AF0ECB"/>
    <w:rsid w:val="00AF1073"/>
    <w:rsid w:val="00AF11F7"/>
    <w:rsid w:val="00AF13B8"/>
    <w:rsid w:val="00AF16CD"/>
    <w:rsid w:val="00AF1709"/>
    <w:rsid w:val="00AF17FB"/>
    <w:rsid w:val="00AF1B81"/>
    <w:rsid w:val="00AF1D67"/>
    <w:rsid w:val="00AF1E13"/>
    <w:rsid w:val="00AF2187"/>
    <w:rsid w:val="00AF23D9"/>
    <w:rsid w:val="00AF2553"/>
    <w:rsid w:val="00AF2B22"/>
    <w:rsid w:val="00AF2B47"/>
    <w:rsid w:val="00AF2CAE"/>
    <w:rsid w:val="00AF2E9B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30"/>
    <w:rsid w:val="00AF3581"/>
    <w:rsid w:val="00AF3867"/>
    <w:rsid w:val="00AF3915"/>
    <w:rsid w:val="00AF3A3C"/>
    <w:rsid w:val="00AF3AB0"/>
    <w:rsid w:val="00AF3AD4"/>
    <w:rsid w:val="00AF3B64"/>
    <w:rsid w:val="00AF3CF0"/>
    <w:rsid w:val="00AF3ED3"/>
    <w:rsid w:val="00AF3F98"/>
    <w:rsid w:val="00AF3FC6"/>
    <w:rsid w:val="00AF45DE"/>
    <w:rsid w:val="00AF4670"/>
    <w:rsid w:val="00AF4798"/>
    <w:rsid w:val="00AF4A0F"/>
    <w:rsid w:val="00AF4AAC"/>
    <w:rsid w:val="00AF4AFE"/>
    <w:rsid w:val="00AF4B21"/>
    <w:rsid w:val="00AF4E4D"/>
    <w:rsid w:val="00AF4FC1"/>
    <w:rsid w:val="00AF5306"/>
    <w:rsid w:val="00AF5307"/>
    <w:rsid w:val="00AF5395"/>
    <w:rsid w:val="00AF5453"/>
    <w:rsid w:val="00AF55E7"/>
    <w:rsid w:val="00AF5603"/>
    <w:rsid w:val="00AF5877"/>
    <w:rsid w:val="00AF5B10"/>
    <w:rsid w:val="00AF5B7E"/>
    <w:rsid w:val="00AF5BDC"/>
    <w:rsid w:val="00AF5DE2"/>
    <w:rsid w:val="00AF5DF9"/>
    <w:rsid w:val="00AF5FC8"/>
    <w:rsid w:val="00AF6185"/>
    <w:rsid w:val="00AF6357"/>
    <w:rsid w:val="00AF6463"/>
    <w:rsid w:val="00AF663D"/>
    <w:rsid w:val="00AF66B2"/>
    <w:rsid w:val="00AF690B"/>
    <w:rsid w:val="00AF6BAE"/>
    <w:rsid w:val="00AF6F0E"/>
    <w:rsid w:val="00AF703D"/>
    <w:rsid w:val="00AF7331"/>
    <w:rsid w:val="00AF7455"/>
    <w:rsid w:val="00AF7476"/>
    <w:rsid w:val="00AF7751"/>
    <w:rsid w:val="00AF798F"/>
    <w:rsid w:val="00AF7995"/>
    <w:rsid w:val="00AF7BDA"/>
    <w:rsid w:val="00AF7C55"/>
    <w:rsid w:val="00AF7ED0"/>
    <w:rsid w:val="00AF7EEC"/>
    <w:rsid w:val="00B0008E"/>
    <w:rsid w:val="00B001A6"/>
    <w:rsid w:val="00B00428"/>
    <w:rsid w:val="00B005EB"/>
    <w:rsid w:val="00B00660"/>
    <w:rsid w:val="00B009CB"/>
    <w:rsid w:val="00B00C41"/>
    <w:rsid w:val="00B00CC4"/>
    <w:rsid w:val="00B00CE8"/>
    <w:rsid w:val="00B00D49"/>
    <w:rsid w:val="00B00DBD"/>
    <w:rsid w:val="00B00E70"/>
    <w:rsid w:val="00B00F22"/>
    <w:rsid w:val="00B00F47"/>
    <w:rsid w:val="00B0107C"/>
    <w:rsid w:val="00B01191"/>
    <w:rsid w:val="00B01389"/>
    <w:rsid w:val="00B0143F"/>
    <w:rsid w:val="00B01590"/>
    <w:rsid w:val="00B01620"/>
    <w:rsid w:val="00B0188B"/>
    <w:rsid w:val="00B01924"/>
    <w:rsid w:val="00B01AEF"/>
    <w:rsid w:val="00B01D65"/>
    <w:rsid w:val="00B01E09"/>
    <w:rsid w:val="00B0227B"/>
    <w:rsid w:val="00B0233E"/>
    <w:rsid w:val="00B0259C"/>
    <w:rsid w:val="00B027CF"/>
    <w:rsid w:val="00B0291F"/>
    <w:rsid w:val="00B02B72"/>
    <w:rsid w:val="00B02BAA"/>
    <w:rsid w:val="00B02BDD"/>
    <w:rsid w:val="00B02C8E"/>
    <w:rsid w:val="00B02ECD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3B6"/>
    <w:rsid w:val="00B0358B"/>
    <w:rsid w:val="00B03614"/>
    <w:rsid w:val="00B0363F"/>
    <w:rsid w:val="00B03825"/>
    <w:rsid w:val="00B0386A"/>
    <w:rsid w:val="00B03997"/>
    <w:rsid w:val="00B039D2"/>
    <w:rsid w:val="00B03A46"/>
    <w:rsid w:val="00B03C70"/>
    <w:rsid w:val="00B03C81"/>
    <w:rsid w:val="00B03C8D"/>
    <w:rsid w:val="00B03D99"/>
    <w:rsid w:val="00B03DC6"/>
    <w:rsid w:val="00B040A7"/>
    <w:rsid w:val="00B0410A"/>
    <w:rsid w:val="00B045FF"/>
    <w:rsid w:val="00B0476B"/>
    <w:rsid w:val="00B04A2B"/>
    <w:rsid w:val="00B04A79"/>
    <w:rsid w:val="00B04DC7"/>
    <w:rsid w:val="00B04E7A"/>
    <w:rsid w:val="00B04F53"/>
    <w:rsid w:val="00B052CD"/>
    <w:rsid w:val="00B0534D"/>
    <w:rsid w:val="00B05389"/>
    <w:rsid w:val="00B0553A"/>
    <w:rsid w:val="00B05553"/>
    <w:rsid w:val="00B05594"/>
    <w:rsid w:val="00B05680"/>
    <w:rsid w:val="00B05831"/>
    <w:rsid w:val="00B059CA"/>
    <w:rsid w:val="00B05AC4"/>
    <w:rsid w:val="00B05C54"/>
    <w:rsid w:val="00B05CA7"/>
    <w:rsid w:val="00B05D48"/>
    <w:rsid w:val="00B05DA9"/>
    <w:rsid w:val="00B05E0B"/>
    <w:rsid w:val="00B05EC8"/>
    <w:rsid w:val="00B063C7"/>
    <w:rsid w:val="00B064E0"/>
    <w:rsid w:val="00B06551"/>
    <w:rsid w:val="00B065B3"/>
    <w:rsid w:val="00B0669D"/>
    <w:rsid w:val="00B066C6"/>
    <w:rsid w:val="00B06773"/>
    <w:rsid w:val="00B067C5"/>
    <w:rsid w:val="00B069F7"/>
    <w:rsid w:val="00B06A0A"/>
    <w:rsid w:val="00B06D4A"/>
    <w:rsid w:val="00B07056"/>
    <w:rsid w:val="00B072D6"/>
    <w:rsid w:val="00B07305"/>
    <w:rsid w:val="00B0769F"/>
    <w:rsid w:val="00B0782B"/>
    <w:rsid w:val="00B078D0"/>
    <w:rsid w:val="00B07925"/>
    <w:rsid w:val="00B079CD"/>
    <w:rsid w:val="00B07B82"/>
    <w:rsid w:val="00B07BB5"/>
    <w:rsid w:val="00B07C2D"/>
    <w:rsid w:val="00B07C78"/>
    <w:rsid w:val="00B07CFA"/>
    <w:rsid w:val="00B07D55"/>
    <w:rsid w:val="00B07E4F"/>
    <w:rsid w:val="00B07EA6"/>
    <w:rsid w:val="00B07EE9"/>
    <w:rsid w:val="00B10096"/>
    <w:rsid w:val="00B10129"/>
    <w:rsid w:val="00B10174"/>
    <w:rsid w:val="00B10282"/>
    <w:rsid w:val="00B104F0"/>
    <w:rsid w:val="00B106E6"/>
    <w:rsid w:val="00B1071F"/>
    <w:rsid w:val="00B1074C"/>
    <w:rsid w:val="00B10766"/>
    <w:rsid w:val="00B1077D"/>
    <w:rsid w:val="00B1090D"/>
    <w:rsid w:val="00B109A4"/>
    <w:rsid w:val="00B10A45"/>
    <w:rsid w:val="00B10A7D"/>
    <w:rsid w:val="00B10ADF"/>
    <w:rsid w:val="00B10BF8"/>
    <w:rsid w:val="00B10C69"/>
    <w:rsid w:val="00B10C7C"/>
    <w:rsid w:val="00B10C83"/>
    <w:rsid w:val="00B10C8C"/>
    <w:rsid w:val="00B10CB6"/>
    <w:rsid w:val="00B10DCE"/>
    <w:rsid w:val="00B10E55"/>
    <w:rsid w:val="00B10EA8"/>
    <w:rsid w:val="00B11079"/>
    <w:rsid w:val="00B1111D"/>
    <w:rsid w:val="00B1114F"/>
    <w:rsid w:val="00B11368"/>
    <w:rsid w:val="00B11385"/>
    <w:rsid w:val="00B113FE"/>
    <w:rsid w:val="00B11402"/>
    <w:rsid w:val="00B11457"/>
    <w:rsid w:val="00B115F8"/>
    <w:rsid w:val="00B1162E"/>
    <w:rsid w:val="00B11712"/>
    <w:rsid w:val="00B11881"/>
    <w:rsid w:val="00B11A18"/>
    <w:rsid w:val="00B11D22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691"/>
    <w:rsid w:val="00B127BD"/>
    <w:rsid w:val="00B128B6"/>
    <w:rsid w:val="00B12A97"/>
    <w:rsid w:val="00B12C6E"/>
    <w:rsid w:val="00B12D85"/>
    <w:rsid w:val="00B12F60"/>
    <w:rsid w:val="00B131C0"/>
    <w:rsid w:val="00B132CC"/>
    <w:rsid w:val="00B133AD"/>
    <w:rsid w:val="00B13438"/>
    <w:rsid w:val="00B13461"/>
    <w:rsid w:val="00B1385B"/>
    <w:rsid w:val="00B13997"/>
    <w:rsid w:val="00B139C9"/>
    <w:rsid w:val="00B13B63"/>
    <w:rsid w:val="00B13C28"/>
    <w:rsid w:val="00B13E6C"/>
    <w:rsid w:val="00B13F46"/>
    <w:rsid w:val="00B13FEC"/>
    <w:rsid w:val="00B14161"/>
    <w:rsid w:val="00B142FF"/>
    <w:rsid w:val="00B144AE"/>
    <w:rsid w:val="00B144C7"/>
    <w:rsid w:val="00B144D0"/>
    <w:rsid w:val="00B144D1"/>
    <w:rsid w:val="00B14516"/>
    <w:rsid w:val="00B14575"/>
    <w:rsid w:val="00B14631"/>
    <w:rsid w:val="00B146D8"/>
    <w:rsid w:val="00B147A3"/>
    <w:rsid w:val="00B14952"/>
    <w:rsid w:val="00B149DE"/>
    <w:rsid w:val="00B14A12"/>
    <w:rsid w:val="00B14A47"/>
    <w:rsid w:val="00B14A99"/>
    <w:rsid w:val="00B14D7C"/>
    <w:rsid w:val="00B14FEE"/>
    <w:rsid w:val="00B15348"/>
    <w:rsid w:val="00B154DA"/>
    <w:rsid w:val="00B156E4"/>
    <w:rsid w:val="00B15855"/>
    <w:rsid w:val="00B158E3"/>
    <w:rsid w:val="00B15B64"/>
    <w:rsid w:val="00B15B72"/>
    <w:rsid w:val="00B15D4A"/>
    <w:rsid w:val="00B15F4E"/>
    <w:rsid w:val="00B1605A"/>
    <w:rsid w:val="00B16165"/>
    <w:rsid w:val="00B16453"/>
    <w:rsid w:val="00B16677"/>
    <w:rsid w:val="00B1669C"/>
    <w:rsid w:val="00B167AC"/>
    <w:rsid w:val="00B16A80"/>
    <w:rsid w:val="00B16E51"/>
    <w:rsid w:val="00B16EB0"/>
    <w:rsid w:val="00B16FA7"/>
    <w:rsid w:val="00B170E3"/>
    <w:rsid w:val="00B1713C"/>
    <w:rsid w:val="00B172BE"/>
    <w:rsid w:val="00B17463"/>
    <w:rsid w:val="00B17767"/>
    <w:rsid w:val="00B1779A"/>
    <w:rsid w:val="00B178C9"/>
    <w:rsid w:val="00B17971"/>
    <w:rsid w:val="00B17A3A"/>
    <w:rsid w:val="00B17A51"/>
    <w:rsid w:val="00B17A60"/>
    <w:rsid w:val="00B17B5D"/>
    <w:rsid w:val="00B17C12"/>
    <w:rsid w:val="00B17D10"/>
    <w:rsid w:val="00B17E1D"/>
    <w:rsid w:val="00B2005C"/>
    <w:rsid w:val="00B20108"/>
    <w:rsid w:val="00B2010D"/>
    <w:rsid w:val="00B20255"/>
    <w:rsid w:val="00B20488"/>
    <w:rsid w:val="00B20514"/>
    <w:rsid w:val="00B20544"/>
    <w:rsid w:val="00B20635"/>
    <w:rsid w:val="00B20829"/>
    <w:rsid w:val="00B20963"/>
    <w:rsid w:val="00B2098B"/>
    <w:rsid w:val="00B2099B"/>
    <w:rsid w:val="00B20B3C"/>
    <w:rsid w:val="00B20D30"/>
    <w:rsid w:val="00B20D3F"/>
    <w:rsid w:val="00B21049"/>
    <w:rsid w:val="00B211D9"/>
    <w:rsid w:val="00B21237"/>
    <w:rsid w:val="00B21248"/>
    <w:rsid w:val="00B214D6"/>
    <w:rsid w:val="00B217AD"/>
    <w:rsid w:val="00B2181C"/>
    <w:rsid w:val="00B2193F"/>
    <w:rsid w:val="00B219DE"/>
    <w:rsid w:val="00B21A46"/>
    <w:rsid w:val="00B21B75"/>
    <w:rsid w:val="00B21C7B"/>
    <w:rsid w:val="00B21D6C"/>
    <w:rsid w:val="00B21E54"/>
    <w:rsid w:val="00B21EBC"/>
    <w:rsid w:val="00B22008"/>
    <w:rsid w:val="00B22092"/>
    <w:rsid w:val="00B22162"/>
    <w:rsid w:val="00B22171"/>
    <w:rsid w:val="00B22242"/>
    <w:rsid w:val="00B2237D"/>
    <w:rsid w:val="00B223AB"/>
    <w:rsid w:val="00B223F8"/>
    <w:rsid w:val="00B22597"/>
    <w:rsid w:val="00B228E9"/>
    <w:rsid w:val="00B229B9"/>
    <w:rsid w:val="00B22A4E"/>
    <w:rsid w:val="00B22BD7"/>
    <w:rsid w:val="00B22D43"/>
    <w:rsid w:val="00B22F1A"/>
    <w:rsid w:val="00B22F66"/>
    <w:rsid w:val="00B22F9D"/>
    <w:rsid w:val="00B23242"/>
    <w:rsid w:val="00B23292"/>
    <w:rsid w:val="00B232CD"/>
    <w:rsid w:val="00B23390"/>
    <w:rsid w:val="00B23543"/>
    <w:rsid w:val="00B23546"/>
    <w:rsid w:val="00B23645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14C"/>
    <w:rsid w:val="00B242A5"/>
    <w:rsid w:val="00B2430D"/>
    <w:rsid w:val="00B2434F"/>
    <w:rsid w:val="00B24997"/>
    <w:rsid w:val="00B24BCE"/>
    <w:rsid w:val="00B24D5E"/>
    <w:rsid w:val="00B24EDB"/>
    <w:rsid w:val="00B25146"/>
    <w:rsid w:val="00B25152"/>
    <w:rsid w:val="00B25342"/>
    <w:rsid w:val="00B2539A"/>
    <w:rsid w:val="00B254CF"/>
    <w:rsid w:val="00B2555F"/>
    <w:rsid w:val="00B25589"/>
    <w:rsid w:val="00B2560D"/>
    <w:rsid w:val="00B25B06"/>
    <w:rsid w:val="00B25C35"/>
    <w:rsid w:val="00B25C64"/>
    <w:rsid w:val="00B25EE2"/>
    <w:rsid w:val="00B25FD3"/>
    <w:rsid w:val="00B26157"/>
    <w:rsid w:val="00B261D2"/>
    <w:rsid w:val="00B261FF"/>
    <w:rsid w:val="00B2629F"/>
    <w:rsid w:val="00B26618"/>
    <w:rsid w:val="00B26835"/>
    <w:rsid w:val="00B26909"/>
    <w:rsid w:val="00B26948"/>
    <w:rsid w:val="00B26A10"/>
    <w:rsid w:val="00B26A48"/>
    <w:rsid w:val="00B26A4B"/>
    <w:rsid w:val="00B26A6C"/>
    <w:rsid w:val="00B26AD1"/>
    <w:rsid w:val="00B26C32"/>
    <w:rsid w:val="00B26CCF"/>
    <w:rsid w:val="00B26D32"/>
    <w:rsid w:val="00B26E3D"/>
    <w:rsid w:val="00B26F08"/>
    <w:rsid w:val="00B26F83"/>
    <w:rsid w:val="00B27252"/>
    <w:rsid w:val="00B272D9"/>
    <w:rsid w:val="00B2733F"/>
    <w:rsid w:val="00B2748D"/>
    <w:rsid w:val="00B278A1"/>
    <w:rsid w:val="00B2791C"/>
    <w:rsid w:val="00B27A5A"/>
    <w:rsid w:val="00B27BB3"/>
    <w:rsid w:val="00B27BBC"/>
    <w:rsid w:val="00B27C62"/>
    <w:rsid w:val="00B27DF1"/>
    <w:rsid w:val="00B27F63"/>
    <w:rsid w:val="00B27F71"/>
    <w:rsid w:val="00B27FE5"/>
    <w:rsid w:val="00B301FC"/>
    <w:rsid w:val="00B30247"/>
    <w:rsid w:val="00B3035F"/>
    <w:rsid w:val="00B30427"/>
    <w:rsid w:val="00B3054D"/>
    <w:rsid w:val="00B30579"/>
    <w:rsid w:val="00B30904"/>
    <w:rsid w:val="00B30C31"/>
    <w:rsid w:val="00B30DF5"/>
    <w:rsid w:val="00B30E33"/>
    <w:rsid w:val="00B30F10"/>
    <w:rsid w:val="00B31206"/>
    <w:rsid w:val="00B31296"/>
    <w:rsid w:val="00B312EC"/>
    <w:rsid w:val="00B31398"/>
    <w:rsid w:val="00B313B6"/>
    <w:rsid w:val="00B313E2"/>
    <w:rsid w:val="00B3149C"/>
    <w:rsid w:val="00B314BE"/>
    <w:rsid w:val="00B31542"/>
    <w:rsid w:val="00B319A0"/>
    <w:rsid w:val="00B31A1E"/>
    <w:rsid w:val="00B31AD5"/>
    <w:rsid w:val="00B31C73"/>
    <w:rsid w:val="00B31D9B"/>
    <w:rsid w:val="00B31EDB"/>
    <w:rsid w:val="00B320FA"/>
    <w:rsid w:val="00B32202"/>
    <w:rsid w:val="00B3222D"/>
    <w:rsid w:val="00B322E5"/>
    <w:rsid w:val="00B323C0"/>
    <w:rsid w:val="00B326BA"/>
    <w:rsid w:val="00B328FE"/>
    <w:rsid w:val="00B32EDE"/>
    <w:rsid w:val="00B3304B"/>
    <w:rsid w:val="00B33193"/>
    <w:rsid w:val="00B3322D"/>
    <w:rsid w:val="00B33373"/>
    <w:rsid w:val="00B3340B"/>
    <w:rsid w:val="00B3346D"/>
    <w:rsid w:val="00B334BE"/>
    <w:rsid w:val="00B33565"/>
    <w:rsid w:val="00B33BFF"/>
    <w:rsid w:val="00B33C2B"/>
    <w:rsid w:val="00B33F0B"/>
    <w:rsid w:val="00B340CF"/>
    <w:rsid w:val="00B3417E"/>
    <w:rsid w:val="00B3423B"/>
    <w:rsid w:val="00B34462"/>
    <w:rsid w:val="00B344E4"/>
    <w:rsid w:val="00B3481B"/>
    <w:rsid w:val="00B3489B"/>
    <w:rsid w:val="00B34A10"/>
    <w:rsid w:val="00B34A29"/>
    <w:rsid w:val="00B34AA4"/>
    <w:rsid w:val="00B34EBA"/>
    <w:rsid w:val="00B35042"/>
    <w:rsid w:val="00B3509F"/>
    <w:rsid w:val="00B350AD"/>
    <w:rsid w:val="00B351D1"/>
    <w:rsid w:val="00B35359"/>
    <w:rsid w:val="00B35557"/>
    <w:rsid w:val="00B35756"/>
    <w:rsid w:val="00B357B8"/>
    <w:rsid w:val="00B357F4"/>
    <w:rsid w:val="00B35A74"/>
    <w:rsid w:val="00B35A94"/>
    <w:rsid w:val="00B35C09"/>
    <w:rsid w:val="00B35D2A"/>
    <w:rsid w:val="00B35E71"/>
    <w:rsid w:val="00B363CE"/>
    <w:rsid w:val="00B36401"/>
    <w:rsid w:val="00B365F8"/>
    <w:rsid w:val="00B3664D"/>
    <w:rsid w:val="00B368F5"/>
    <w:rsid w:val="00B3698C"/>
    <w:rsid w:val="00B36BC4"/>
    <w:rsid w:val="00B36C35"/>
    <w:rsid w:val="00B36EE0"/>
    <w:rsid w:val="00B36EF5"/>
    <w:rsid w:val="00B37183"/>
    <w:rsid w:val="00B37395"/>
    <w:rsid w:val="00B37554"/>
    <w:rsid w:val="00B375A9"/>
    <w:rsid w:val="00B37862"/>
    <w:rsid w:val="00B378C2"/>
    <w:rsid w:val="00B3791E"/>
    <w:rsid w:val="00B37B7C"/>
    <w:rsid w:val="00B37C2E"/>
    <w:rsid w:val="00B37D56"/>
    <w:rsid w:val="00B400E1"/>
    <w:rsid w:val="00B4017D"/>
    <w:rsid w:val="00B402CF"/>
    <w:rsid w:val="00B4062D"/>
    <w:rsid w:val="00B406BB"/>
    <w:rsid w:val="00B407C1"/>
    <w:rsid w:val="00B40988"/>
    <w:rsid w:val="00B409D9"/>
    <w:rsid w:val="00B40A06"/>
    <w:rsid w:val="00B40A6A"/>
    <w:rsid w:val="00B40B81"/>
    <w:rsid w:val="00B40BCD"/>
    <w:rsid w:val="00B40E7F"/>
    <w:rsid w:val="00B40F2E"/>
    <w:rsid w:val="00B4105B"/>
    <w:rsid w:val="00B411AC"/>
    <w:rsid w:val="00B4124A"/>
    <w:rsid w:val="00B4149F"/>
    <w:rsid w:val="00B4164E"/>
    <w:rsid w:val="00B41A7C"/>
    <w:rsid w:val="00B41B83"/>
    <w:rsid w:val="00B41B9E"/>
    <w:rsid w:val="00B41D5E"/>
    <w:rsid w:val="00B41DB4"/>
    <w:rsid w:val="00B41F0F"/>
    <w:rsid w:val="00B41F92"/>
    <w:rsid w:val="00B42255"/>
    <w:rsid w:val="00B42265"/>
    <w:rsid w:val="00B422C9"/>
    <w:rsid w:val="00B424B7"/>
    <w:rsid w:val="00B424C4"/>
    <w:rsid w:val="00B42605"/>
    <w:rsid w:val="00B426C4"/>
    <w:rsid w:val="00B42711"/>
    <w:rsid w:val="00B4271C"/>
    <w:rsid w:val="00B4274A"/>
    <w:rsid w:val="00B429F8"/>
    <w:rsid w:val="00B42A85"/>
    <w:rsid w:val="00B42B32"/>
    <w:rsid w:val="00B42BC8"/>
    <w:rsid w:val="00B42C48"/>
    <w:rsid w:val="00B42C74"/>
    <w:rsid w:val="00B42D76"/>
    <w:rsid w:val="00B42D9A"/>
    <w:rsid w:val="00B42E0B"/>
    <w:rsid w:val="00B42E36"/>
    <w:rsid w:val="00B430F6"/>
    <w:rsid w:val="00B4354E"/>
    <w:rsid w:val="00B435F3"/>
    <w:rsid w:val="00B43669"/>
    <w:rsid w:val="00B43A0B"/>
    <w:rsid w:val="00B43BFF"/>
    <w:rsid w:val="00B43CB5"/>
    <w:rsid w:val="00B43CDF"/>
    <w:rsid w:val="00B43D00"/>
    <w:rsid w:val="00B43F27"/>
    <w:rsid w:val="00B43F7F"/>
    <w:rsid w:val="00B44082"/>
    <w:rsid w:val="00B44151"/>
    <w:rsid w:val="00B441C7"/>
    <w:rsid w:val="00B4421F"/>
    <w:rsid w:val="00B44268"/>
    <w:rsid w:val="00B4470D"/>
    <w:rsid w:val="00B44758"/>
    <w:rsid w:val="00B4487C"/>
    <w:rsid w:val="00B448A4"/>
    <w:rsid w:val="00B4493C"/>
    <w:rsid w:val="00B44A55"/>
    <w:rsid w:val="00B44A7E"/>
    <w:rsid w:val="00B44BB9"/>
    <w:rsid w:val="00B44C17"/>
    <w:rsid w:val="00B44CD2"/>
    <w:rsid w:val="00B44E40"/>
    <w:rsid w:val="00B44E86"/>
    <w:rsid w:val="00B4519A"/>
    <w:rsid w:val="00B4537C"/>
    <w:rsid w:val="00B45434"/>
    <w:rsid w:val="00B454C6"/>
    <w:rsid w:val="00B454EC"/>
    <w:rsid w:val="00B45557"/>
    <w:rsid w:val="00B456C6"/>
    <w:rsid w:val="00B45A19"/>
    <w:rsid w:val="00B45A23"/>
    <w:rsid w:val="00B45C8F"/>
    <w:rsid w:val="00B45E4E"/>
    <w:rsid w:val="00B45EA2"/>
    <w:rsid w:val="00B4614B"/>
    <w:rsid w:val="00B462BF"/>
    <w:rsid w:val="00B4643C"/>
    <w:rsid w:val="00B46494"/>
    <w:rsid w:val="00B46669"/>
    <w:rsid w:val="00B466F7"/>
    <w:rsid w:val="00B467D7"/>
    <w:rsid w:val="00B467DA"/>
    <w:rsid w:val="00B467EE"/>
    <w:rsid w:val="00B46834"/>
    <w:rsid w:val="00B4689A"/>
    <w:rsid w:val="00B4695A"/>
    <w:rsid w:val="00B46991"/>
    <w:rsid w:val="00B46B6C"/>
    <w:rsid w:val="00B46C6E"/>
    <w:rsid w:val="00B46D55"/>
    <w:rsid w:val="00B46ECA"/>
    <w:rsid w:val="00B46F4B"/>
    <w:rsid w:val="00B4717F"/>
    <w:rsid w:val="00B471A3"/>
    <w:rsid w:val="00B47424"/>
    <w:rsid w:val="00B474D1"/>
    <w:rsid w:val="00B4763E"/>
    <w:rsid w:val="00B47B73"/>
    <w:rsid w:val="00B50263"/>
    <w:rsid w:val="00B502E1"/>
    <w:rsid w:val="00B503A1"/>
    <w:rsid w:val="00B50413"/>
    <w:rsid w:val="00B5048E"/>
    <w:rsid w:val="00B50526"/>
    <w:rsid w:val="00B5054D"/>
    <w:rsid w:val="00B50902"/>
    <w:rsid w:val="00B50982"/>
    <w:rsid w:val="00B50A17"/>
    <w:rsid w:val="00B50A8F"/>
    <w:rsid w:val="00B50B7C"/>
    <w:rsid w:val="00B50BBF"/>
    <w:rsid w:val="00B50DAB"/>
    <w:rsid w:val="00B50F3E"/>
    <w:rsid w:val="00B50F73"/>
    <w:rsid w:val="00B5106B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26"/>
    <w:rsid w:val="00B51DED"/>
    <w:rsid w:val="00B51E0C"/>
    <w:rsid w:val="00B51E64"/>
    <w:rsid w:val="00B51F2C"/>
    <w:rsid w:val="00B520F7"/>
    <w:rsid w:val="00B52382"/>
    <w:rsid w:val="00B52388"/>
    <w:rsid w:val="00B5238D"/>
    <w:rsid w:val="00B523A8"/>
    <w:rsid w:val="00B5249C"/>
    <w:rsid w:val="00B52517"/>
    <w:rsid w:val="00B52586"/>
    <w:rsid w:val="00B525AA"/>
    <w:rsid w:val="00B52602"/>
    <w:rsid w:val="00B52663"/>
    <w:rsid w:val="00B526D7"/>
    <w:rsid w:val="00B52798"/>
    <w:rsid w:val="00B527A3"/>
    <w:rsid w:val="00B527CA"/>
    <w:rsid w:val="00B52838"/>
    <w:rsid w:val="00B52844"/>
    <w:rsid w:val="00B528BD"/>
    <w:rsid w:val="00B528C5"/>
    <w:rsid w:val="00B5290B"/>
    <w:rsid w:val="00B529A1"/>
    <w:rsid w:val="00B52BC3"/>
    <w:rsid w:val="00B52BEE"/>
    <w:rsid w:val="00B52BF5"/>
    <w:rsid w:val="00B52F64"/>
    <w:rsid w:val="00B52FB1"/>
    <w:rsid w:val="00B53000"/>
    <w:rsid w:val="00B5328B"/>
    <w:rsid w:val="00B53299"/>
    <w:rsid w:val="00B5339F"/>
    <w:rsid w:val="00B533A6"/>
    <w:rsid w:val="00B53405"/>
    <w:rsid w:val="00B535E1"/>
    <w:rsid w:val="00B53621"/>
    <w:rsid w:val="00B53635"/>
    <w:rsid w:val="00B53644"/>
    <w:rsid w:val="00B536B4"/>
    <w:rsid w:val="00B538BE"/>
    <w:rsid w:val="00B5392C"/>
    <w:rsid w:val="00B539D9"/>
    <w:rsid w:val="00B53D60"/>
    <w:rsid w:val="00B53E76"/>
    <w:rsid w:val="00B540ED"/>
    <w:rsid w:val="00B54127"/>
    <w:rsid w:val="00B541EB"/>
    <w:rsid w:val="00B5422C"/>
    <w:rsid w:val="00B542D0"/>
    <w:rsid w:val="00B54360"/>
    <w:rsid w:val="00B545C0"/>
    <w:rsid w:val="00B54630"/>
    <w:rsid w:val="00B54916"/>
    <w:rsid w:val="00B5493D"/>
    <w:rsid w:val="00B5498C"/>
    <w:rsid w:val="00B54A33"/>
    <w:rsid w:val="00B54BB7"/>
    <w:rsid w:val="00B54CFE"/>
    <w:rsid w:val="00B54F95"/>
    <w:rsid w:val="00B55054"/>
    <w:rsid w:val="00B5509D"/>
    <w:rsid w:val="00B550CC"/>
    <w:rsid w:val="00B5523C"/>
    <w:rsid w:val="00B55257"/>
    <w:rsid w:val="00B552E9"/>
    <w:rsid w:val="00B5547E"/>
    <w:rsid w:val="00B55523"/>
    <w:rsid w:val="00B556C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005"/>
    <w:rsid w:val="00B561ED"/>
    <w:rsid w:val="00B56319"/>
    <w:rsid w:val="00B56519"/>
    <w:rsid w:val="00B56521"/>
    <w:rsid w:val="00B5664A"/>
    <w:rsid w:val="00B566FC"/>
    <w:rsid w:val="00B569F3"/>
    <w:rsid w:val="00B56A44"/>
    <w:rsid w:val="00B56B40"/>
    <w:rsid w:val="00B56D53"/>
    <w:rsid w:val="00B5712C"/>
    <w:rsid w:val="00B5719F"/>
    <w:rsid w:val="00B571E8"/>
    <w:rsid w:val="00B572F3"/>
    <w:rsid w:val="00B57411"/>
    <w:rsid w:val="00B5791F"/>
    <w:rsid w:val="00B57968"/>
    <w:rsid w:val="00B57B4C"/>
    <w:rsid w:val="00B57D22"/>
    <w:rsid w:val="00B57D41"/>
    <w:rsid w:val="00B57D70"/>
    <w:rsid w:val="00B600E1"/>
    <w:rsid w:val="00B6028E"/>
    <w:rsid w:val="00B60405"/>
    <w:rsid w:val="00B6058E"/>
    <w:rsid w:val="00B605BE"/>
    <w:rsid w:val="00B605EA"/>
    <w:rsid w:val="00B60768"/>
    <w:rsid w:val="00B6081B"/>
    <w:rsid w:val="00B60881"/>
    <w:rsid w:val="00B60883"/>
    <w:rsid w:val="00B609E8"/>
    <w:rsid w:val="00B60B52"/>
    <w:rsid w:val="00B60CA0"/>
    <w:rsid w:val="00B60D97"/>
    <w:rsid w:val="00B60DD2"/>
    <w:rsid w:val="00B60E98"/>
    <w:rsid w:val="00B6105F"/>
    <w:rsid w:val="00B61079"/>
    <w:rsid w:val="00B6129B"/>
    <w:rsid w:val="00B612BC"/>
    <w:rsid w:val="00B612BF"/>
    <w:rsid w:val="00B615BD"/>
    <w:rsid w:val="00B615C3"/>
    <w:rsid w:val="00B616ED"/>
    <w:rsid w:val="00B6173B"/>
    <w:rsid w:val="00B61975"/>
    <w:rsid w:val="00B61C30"/>
    <w:rsid w:val="00B61C8B"/>
    <w:rsid w:val="00B61D88"/>
    <w:rsid w:val="00B61DB7"/>
    <w:rsid w:val="00B61E92"/>
    <w:rsid w:val="00B61EAE"/>
    <w:rsid w:val="00B61ED9"/>
    <w:rsid w:val="00B61FFC"/>
    <w:rsid w:val="00B62023"/>
    <w:rsid w:val="00B623E4"/>
    <w:rsid w:val="00B624DC"/>
    <w:rsid w:val="00B62516"/>
    <w:rsid w:val="00B6262A"/>
    <w:rsid w:val="00B628BB"/>
    <w:rsid w:val="00B62B7C"/>
    <w:rsid w:val="00B62BBA"/>
    <w:rsid w:val="00B62C71"/>
    <w:rsid w:val="00B62DB5"/>
    <w:rsid w:val="00B62FE7"/>
    <w:rsid w:val="00B63094"/>
    <w:rsid w:val="00B63420"/>
    <w:rsid w:val="00B63609"/>
    <w:rsid w:val="00B63837"/>
    <w:rsid w:val="00B639F7"/>
    <w:rsid w:val="00B63A1D"/>
    <w:rsid w:val="00B63A6C"/>
    <w:rsid w:val="00B63A9A"/>
    <w:rsid w:val="00B63BC3"/>
    <w:rsid w:val="00B63BCC"/>
    <w:rsid w:val="00B63C5C"/>
    <w:rsid w:val="00B63CCD"/>
    <w:rsid w:val="00B63EA7"/>
    <w:rsid w:val="00B63EC0"/>
    <w:rsid w:val="00B63F2B"/>
    <w:rsid w:val="00B64238"/>
    <w:rsid w:val="00B64507"/>
    <w:rsid w:val="00B64585"/>
    <w:rsid w:val="00B64769"/>
    <w:rsid w:val="00B64A76"/>
    <w:rsid w:val="00B64AD3"/>
    <w:rsid w:val="00B64AF1"/>
    <w:rsid w:val="00B64B13"/>
    <w:rsid w:val="00B64C26"/>
    <w:rsid w:val="00B64D8D"/>
    <w:rsid w:val="00B64DCC"/>
    <w:rsid w:val="00B64E07"/>
    <w:rsid w:val="00B64E39"/>
    <w:rsid w:val="00B64FC7"/>
    <w:rsid w:val="00B65130"/>
    <w:rsid w:val="00B65192"/>
    <w:rsid w:val="00B651CD"/>
    <w:rsid w:val="00B654A2"/>
    <w:rsid w:val="00B654E0"/>
    <w:rsid w:val="00B65705"/>
    <w:rsid w:val="00B65997"/>
    <w:rsid w:val="00B65A1D"/>
    <w:rsid w:val="00B65A90"/>
    <w:rsid w:val="00B65AC3"/>
    <w:rsid w:val="00B65E17"/>
    <w:rsid w:val="00B65ECC"/>
    <w:rsid w:val="00B65F5A"/>
    <w:rsid w:val="00B660A6"/>
    <w:rsid w:val="00B661B0"/>
    <w:rsid w:val="00B66317"/>
    <w:rsid w:val="00B6657D"/>
    <w:rsid w:val="00B665C4"/>
    <w:rsid w:val="00B66659"/>
    <w:rsid w:val="00B6667C"/>
    <w:rsid w:val="00B66701"/>
    <w:rsid w:val="00B669B9"/>
    <w:rsid w:val="00B66D2A"/>
    <w:rsid w:val="00B66D30"/>
    <w:rsid w:val="00B66F85"/>
    <w:rsid w:val="00B66FEA"/>
    <w:rsid w:val="00B671A0"/>
    <w:rsid w:val="00B67278"/>
    <w:rsid w:val="00B67386"/>
    <w:rsid w:val="00B6746C"/>
    <w:rsid w:val="00B676A7"/>
    <w:rsid w:val="00B6786A"/>
    <w:rsid w:val="00B67988"/>
    <w:rsid w:val="00B67BF4"/>
    <w:rsid w:val="00B67C79"/>
    <w:rsid w:val="00B67C82"/>
    <w:rsid w:val="00B67D86"/>
    <w:rsid w:val="00B7034D"/>
    <w:rsid w:val="00B70368"/>
    <w:rsid w:val="00B70609"/>
    <w:rsid w:val="00B70617"/>
    <w:rsid w:val="00B70644"/>
    <w:rsid w:val="00B70862"/>
    <w:rsid w:val="00B709DD"/>
    <w:rsid w:val="00B70B20"/>
    <w:rsid w:val="00B70C9C"/>
    <w:rsid w:val="00B70FC1"/>
    <w:rsid w:val="00B7112C"/>
    <w:rsid w:val="00B71145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CBD"/>
    <w:rsid w:val="00B71D14"/>
    <w:rsid w:val="00B71EFE"/>
    <w:rsid w:val="00B71FD1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2D07"/>
    <w:rsid w:val="00B730FC"/>
    <w:rsid w:val="00B731E6"/>
    <w:rsid w:val="00B73215"/>
    <w:rsid w:val="00B732F8"/>
    <w:rsid w:val="00B7354C"/>
    <w:rsid w:val="00B73611"/>
    <w:rsid w:val="00B736C3"/>
    <w:rsid w:val="00B738EE"/>
    <w:rsid w:val="00B73988"/>
    <w:rsid w:val="00B73A6C"/>
    <w:rsid w:val="00B73D85"/>
    <w:rsid w:val="00B73F30"/>
    <w:rsid w:val="00B73F79"/>
    <w:rsid w:val="00B73FAE"/>
    <w:rsid w:val="00B7409A"/>
    <w:rsid w:val="00B74379"/>
    <w:rsid w:val="00B743A0"/>
    <w:rsid w:val="00B74420"/>
    <w:rsid w:val="00B7448A"/>
    <w:rsid w:val="00B745FB"/>
    <w:rsid w:val="00B7474C"/>
    <w:rsid w:val="00B74809"/>
    <w:rsid w:val="00B74838"/>
    <w:rsid w:val="00B74958"/>
    <w:rsid w:val="00B74990"/>
    <w:rsid w:val="00B74A3A"/>
    <w:rsid w:val="00B74ACD"/>
    <w:rsid w:val="00B74B7A"/>
    <w:rsid w:val="00B74BB1"/>
    <w:rsid w:val="00B74DCA"/>
    <w:rsid w:val="00B7515C"/>
    <w:rsid w:val="00B75306"/>
    <w:rsid w:val="00B753D2"/>
    <w:rsid w:val="00B755C5"/>
    <w:rsid w:val="00B757E5"/>
    <w:rsid w:val="00B7582E"/>
    <w:rsid w:val="00B75B5B"/>
    <w:rsid w:val="00B75D84"/>
    <w:rsid w:val="00B760BA"/>
    <w:rsid w:val="00B761BA"/>
    <w:rsid w:val="00B761CA"/>
    <w:rsid w:val="00B7646A"/>
    <w:rsid w:val="00B764F7"/>
    <w:rsid w:val="00B767ED"/>
    <w:rsid w:val="00B7682A"/>
    <w:rsid w:val="00B76867"/>
    <w:rsid w:val="00B76941"/>
    <w:rsid w:val="00B76B92"/>
    <w:rsid w:val="00B7713B"/>
    <w:rsid w:val="00B7716F"/>
    <w:rsid w:val="00B7732D"/>
    <w:rsid w:val="00B77499"/>
    <w:rsid w:val="00B774CF"/>
    <w:rsid w:val="00B77507"/>
    <w:rsid w:val="00B77571"/>
    <w:rsid w:val="00B77669"/>
    <w:rsid w:val="00B77719"/>
    <w:rsid w:val="00B7774D"/>
    <w:rsid w:val="00B777A4"/>
    <w:rsid w:val="00B77825"/>
    <w:rsid w:val="00B77876"/>
    <w:rsid w:val="00B778F3"/>
    <w:rsid w:val="00B77FFB"/>
    <w:rsid w:val="00B802DA"/>
    <w:rsid w:val="00B80355"/>
    <w:rsid w:val="00B80470"/>
    <w:rsid w:val="00B804DD"/>
    <w:rsid w:val="00B806EA"/>
    <w:rsid w:val="00B809EE"/>
    <w:rsid w:val="00B80A64"/>
    <w:rsid w:val="00B80BB8"/>
    <w:rsid w:val="00B80C4E"/>
    <w:rsid w:val="00B80C6D"/>
    <w:rsid w:val="00B80D5A"/>
    <w:rsid w:val="00B81123"/>
    <w:rsid w:val="00B81147"/>
    <w:rsid w:val="00B81251"/>
    <w:rsid w:val="00B814A7"/>
    <w:rsid w:val="00B814D9"/>
    <w:rsid w:val="00B81618"/>
    <w:rsid w:val="00B81643"/>
    <w:rsid w:val="00B81708"/>
    <w:rsid w:val="00B81915"/>
    <w:rsid w:val="00B81BC9"/>
    <w:rsid w:val="00B81F8A"/>
    <w:rsid w:val="00B82405"/>
    <w:rsid w:val="00B8256D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1D7"/>
    <w:rsid w:val="00B832C1"/>
    <w:rsid w:val="00B83353"/>
    <w:rsid w:val="00B834CC"/>
    <w:rsid w:val="00B834D3"/>
    <w:rsid w:val="00B83629"/>
    <w:rsid w:val="00B83639"/>
    <w:rsid w:val="00B83726"/>
    <w:rsid w:val="00B837B0"/>
    <w:rsid w:val="00B837D5"/>
    <w:rsid w:val="00B838BF"/>
    <w:rsid w:val="00B83AD6"/>
    <w:rsid w:val="00B83C54"/>
    <w:rsid w:val="00B83D69"/>
    <w:rsid w:val="00B83D82"/>
    <w:rsid w:val="00B83E29"/>
    <w:rsid w:val="00B8403B"/>
    <w:rsid w:val="00B84059"/>
    <w:rsid w:val="00B84094"/>
    <w:rsid w:val="00B840F6"/>
    <w:rsid w:val="00B84381"/>
    <w:rsid w:val="00B844B0"/>
    <w:rsid w:val="00B846BD"/>
    <w:rsid w:val="00B84895"/>
    <w:rsid w:val="00B84A69"/>
    <w:rsid w:val="00B84B08"/>
    <w:rsid w:val="00B84C2E"/>
    <w:rsid w:val="00B84C33"/>
    <w:rsid w:val="00B84CBC"/>
    <w:rsid w:val="00B84D4E"/>
    <w:rsid w:val="00B84E62"/>
    <w:rsid w:val="00B851C4"/>
    <w:rsid w:val="00B8522F"/>
    <w:rsid w:val="00B8524C"/>
    <w:rsid w:val="00B852A0"/>
    <w:rsid w:val="00B852C6"/>
    <w:rsid w:val="00B8540F"/>
    <w:rsid w:val="00B85436"/>
    <w:rsid w:val="00B8544E"/>
    <w:rsid w:val="00B854E3"/>
    <w:rsid w:val="00B85565"/>
    <w:rsid w:val="00B856C7"/>
    <w:rsid w:val="00B8570C"/>
    <w:rsid w:val="00B8577B"/>
    <w:rsid w:val="00B85803"/>
    <w:rsid w:val="00B8580B"/>
    <w:rsid w:val="00B85879"/>
    <w:rsid w:val="00B85976"/>
    <w:rsid w:val="00B85A00"/>
    <w:rsid w:val="00B85BE2"/>
    <w:rsid w:val="00B85C65"/>
    <w:rsid w:val="00B8603E"/>
    <w:rsid w:val="00B86122"/>
    <w:rsid w:val="00B8612F"/>
    <w:rsid w:val="00B862D1"/>
    <w:rsid w:val="00B86304"/>
    <w:rsid w:val="00B86422"/>
    <w:rsid w:val="00B86499"/>
    <w:rsid w:val="00B864CE"/>
    <w:rsid w:val="00B86980"/>
    <w:rsid w:val="00B869C1"/>
    <w:rsid w:val="00B869DB"/>
    <w:rsid w:val="00B86A5B"/>
    <w:rsid w:val="00B86B35"/>
    <w:rsid w:val="00B86B8E"/>
    <w:rsid w:val="00B86CCD"/>
    <w:rsid w:val="00B86E78"/>
    <w:rsid w:val="00B86E82"/>
    <w:rsid w:val="00B86F01"/>
    <w:rsid w:val="00B86F85"/>
    <w:rsid w:val="00B8709A"/>
    <w:rsid w:val="00B87119"/>
    <w:rsid w:val="00B87148"/>
    <w:rsid w:val="00B87201"/>
    <w:rsid w:val="00B87279"/>
    <w:rsid w:val="00B872F3"/>
    <w:rsid w:val="00B8749D"/>
    <w:rsid w:val="00B8751B"/>
    <w:rsid w:val="00B87747"/>
    <w:rsid w:val="00B877C3"/>
    <w:rsid w:val="00B878A6"/>
    <w:rsid w:val="00B878FB"/>
    <w:rsid w:val="00B879FD"/>
    <w:rsid w:val="00B87A51"/>
    <w:rsid w:val="00B87A63"/>
    <w:rsid w:val="00B87AB2"/>
    <w:rsid w:val="00B87B5A"/>
    <w:rsid w:val="00B87C3E"/>
    <w:rsid w:val="00B87C53"/>
    <w:rsid w:val="00B87D4D"/>
    <w:rsid w:val="00B87E4C"/>
    <w:rsid w:val="00B9001A"/>
    <w:rsid w:val="00B90138"/>
    <w:rsid w:val="00B90512"/>
    <w:rsid w:val="00B906A4"/>
    <w:rsid w:val="00B90756"/>
    <w:rsid w:val="00B907BC"/>
    <w:rsid w:val="00B9080A"/>
    <w:rsid w:val="00B90853"/>
    <w:rsid w:val="00B9095C"/>
    <w:rsid w:val="00B90BE2"/>
    <w:rsid w:val="00B90C83"/>
    <w:rsid w:val="00B90D3A"/>
    <w:rsid w:val="00B90D4D"/>
    <w:rsid w:val="00B90E48"/>
    <w:rsid w:val="00B90ECF"/>
    <w:rsid w:val="00B9106A"/>
    <w:rsid w:val="00B910F3"/>
    <w:rsid w:val="00B9146A"/>
    <w:rsid w:val="00B9156D"/>
    <w:rsid w:val="00B916C5"/>
    <w:rsid w:val="00B9171D"/>
    <w:rsid w:val="00B91871"/>
    <w:rsid w:val="00B91913"/>
    <w:rsid w:val="00B9194E"/>
    <w:rsid w:val="00B9196A"/>
    <w:rsid w:val="00B91987"/>
    <w:rsid w:val="00B91A4F"/>
    <w:rsid w:val="00B91CA5"/>
    <w:rsid w:val="00B91CAD"/>
    <w:rsid w:val="00B91E30"/>
    <w:rsid w:val="00B9211A"/>
    <w:rsid w:val="00B92264"/>
    <w:rsid w:val="00B92338"/>
    <w:rsid w:val="00B923C7"/>
    <w:rsid w:val="00B923DE"/>
    <w:rsid w:val="00B923FA"/>
    <w:rsid w:val="00B9244D"/>
    <w:rsid w:val="00B92625"/>
    <w:rsid w:val="00B926A5"/>
    <w:rsid w:val="00B926D2"/>
    <w:rsid w:val="00B927E7"/>
    <w:rsid w:val="00B928CE"/>
    <w:rsid w:val="00B92952"/>
    <w:rsid w:val="00B92A7A"/>
    <w:rsid w:val="00B92B2F"/>
    <w:rsid w:val="00B92D6B"/>
    <w:rsid w:val="00B92DAD"/>
    <w:rsid w:val="00B92E31"/>
    <w:rsid w:val="00B92EB8"/>
    <w:rsid w:val="00B93063"/>
    <w:rsid w:val="00B930EA"/>
    <w:rsid w:val="00B930F1"/>
    <w:rsid w:val="00B93200"/>
    <w:rsid w:val="00B9324B"/>
    <w:rsid w:val="00B932A5"/>
    <w:rsid w:val="00B93345"/>
    <w:rsid w:val="00B93530"/>
    <w:rsid w:val="00B935CF"/>
    <w:rsid w:val="00B93624"/>
    <w:rsid w:val="00B93851"/>
    <w:rsid w:val="00B93966"/>
    <w:rsid w:val="00B93BD7"/>
    <w:rsid w:val="00B93C21"/>
    <w:rsid w:val="00B93D07"/>
    <w:rsid w:val="00B93E0B"/>
    <w:rsid w:val="00B93EBD"/>
    <w:rsid w:val="00B9401B"/>
    <w:rsid w:val="00B940C2"/>
    <w:rsid w:val="00B94229"/>
    <w:rsid w:val="00B94289"/>
    <w:rsid w:val="00B94509"/>
    <w:rsid w:val="00B945C3"/>
    <w:rsid w:val="00B94642"/>
    <w:rsid w:val="00B94704"/>
    <w:rsid w:val="00B948E7"/>
    <w:rsid w:val="00B949F1"/>
    <w:rsid w:val="00B94B2A"/>
    <w:rsid w:val="00B94B41"/>
    <w:rsid w:val="00B94B48"/>
    <w:rsid w:val="00B94C3A"/>
    <w:rsid w:val="00B94CCF"/>
    <w:rsid w:val="00B94CF9"/>
    <w:rsid w:val="00B9523D"/>
    <w:rsid w:val="00B952CD"/>
    <w:rsid w:val="00B95392"/>
    <w:rsid w:val="00B953CE"/>
    <w:rsid w:val="00B954F2"/>
    <w:rsid w:val="00B9559E"/>
    <w:rsid w:val="00B95638"/>
    <w:rsid w:val="00B95775"/>
    <w:rsid w:val="00B9579E"/>
    <w:rsid w:val="00B957B9"/>
    <w:rsid w:val="00B95912"/>
    <w:rsid w:val="00B9593D"/>
    <w:rsid w:val="00B95AD4"/>
    <w:rsid w:val="00B95D89"/>
    <w:rsid w:val="00B95E03"/>
    <w:rsid w:val="00B95F1D"/>
    <w:rsid w:val="00B9626B"/>
    <w:rsid w:val="00B96282"/>
    <w:rsid w:val="00B96318"/>
    <w:rsid w:val="00B9631D"/>
    <w:rsid w:val="00B963D3"/>
    <w:rsid w:val="00B9641F"/>
    <w:rsid w:val="00B96481"/>
    <w:rsid w:val="00B964A3"/>
    <w:rsid w:val="00B964DB"/>
    <w:rsid w:val="00B96506"/>
    <w:rsid w:val="00B967D7"/>
    <w:rsid w:val="00B96802"/>
    <w:rsid w:val="00B96B58"/>
    <w:rsid w:val="00B96C03"/>
    <w:rsid w:val="00B96C96"/>
    <w:rsid w:val="00B96D6E"/>
    <w:rsid w:val="00B96F09"/>
    <w:rsid w:val="00B97214"/>
    <w:rsid w:val="00B972E6"/>
    <w:rsid w:val="00B974E2"/>
    <w:rsid w:val="00B975F0"/>
    <w:rsid w:val="00B97B26"/>
    <w:rsid w:val="00B97BBE"/>
    <w:rsid w:val="00B97C1E"/>
    <w:rsid w:val="00B97C47"/>
    <w:rsid w:val="00B97D90"/>
    <w:rsid w:val="00B97E54"/>
    <w:rsid w:val="00B97E8A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1BE"/>
    <w:rsid w:val="00BA1242"/>
    <w:rsid w:val="00BA13E8"/>
    <w:rsid w:val="00BA14A0"/>
    <w:rsid w:val="00BA1516"/>
    <w:rsid w:val="00BA1548"/>
    <w:rsid w:val="00BA1571"/>
    <w:rsid w:val="00BA1690"/>
    <w:rsid w:val="00BA1722"/>
    <w:rsid w:val="00BA1809"/>
    <w:rsid w:val="00BA1854"/>
    <w:rsid w:val="00BA189C"/>
    <w:rsid w:val="00BA18E0"/>
    <w:rsid w:val="00BA1AC8"/>
    <w:rsid w:val="00BA1B76"/>
    <w:rsid w:val="00BA1BAE"/>
    <w:rsid w:val="00BA1D0B"/>
    <w:rsid w:val="00BA1E67"/>
    <w:rsid w:val="00BA20E8"/>
    <w:rsid w:val="00BA2257"/>
    <w:rsid w:val="00BA22AC"/>
    <w:rsid w:val="00BA2671"/>
    <w:rsid w:val="00BA26AF"/>
    <w:rsid w:val="00BA26B8"/>
    <w:rsid w:val="00BA289D"/>
    <w:rsid w:val="00BA28F1"/>
    <w:rsid w:val="00BA2A5C"/>
    <w:rsid w:val="00BA2A63"/>
    <w:rsid w:val="00BA2B42"/>
    <w:rsid w:val="00BA2CA3"/>
    <w:rsid w:val="00BA3044"/>
    <w:rsid w:val="00BA306D"/>
    <w:rsid w:val="00BA32A2"/>
    <w:rsid w:val="00BA3304"/>
    <w:rsid w:val="00BA339D"/>
    <w:rsid w:val="00BA3631"/>
    <w:rsid w:val="00BA37EA"/>
    <w:rsid w:val="00BA3B3F"/>
    <w:rsid w:val="00BA3D46"/>
    <w:rsid w:val="00BA3EDF"/>
    <w:rsid w:val="00BA41F3"/>
    <w:rsid w:val="00BA4226"/>
    <w:rsid w:val="00BA4328"/>
    <w:rsid w:val="00BA43C4"/>
    <w:rsid w:val="00BA442E"/>
    <w:rsid w:val="00BA457D"/>
    <w:rsid w:val="00BA4645"/>
    <w:rsid w:val="00BA46ED"/>
    <w:rsid w:val="00BA474C"/>
    <w:rsid w:val="00BA48DF"/>
    <w:rsid w:val="00BA4A6B"/>
    <w:rsid w:val="00BA4E01"/>
    <w:rsid w:val="00BA4E44"/>
    <w:rsid w:val="00BA4FEA"/>
    <w:rsid w:val="00BA51F6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A86"/>
    <w:rsid w:val="00BA5B05"/>
    <w:rsid w:val="00BA5B7C"/>
    <w:rsid w:val="00BA5C44"/>
    <w:rsid w:val="00BA5D0A"/>
    <w:rsid w:val="00BA5E33"/>
    <w:rsid w:val="00BA5FC3"/>
    <w:rsid w:val="00BA61DB"/>
    <w:rsid w:val="00BA6318"/>
    <w:rsid w:val="00BA63B4"/>
    <w:rsid w:val="00BA641E"/>
    <w:rsid w:val="00BA64DD"/>
    <w:rsid w:val="00BA6596"/>
    <w:rsid w:val="00BA6604"/>
    <w:rsid w:val="00BA6716"/>
    <w:rsid w:val="00BA67B2"/>
    <w:rsid w:val="00BA6AEE"/>
    <w:rsid w:val="00BA6C47"/>
    <w:rsid w:val="00BA6D38"/>
    <w:rsid w:val="00BA6DC2"/>
    <w:rsid w:val="00BA6EA1"/>
    <w:rsid w:val="00BA6F69"/>
    <w:rsid w:val="00BA6FEB"/>
    <w:rsid w:val="00BA710E"/>
    <w:rsid w:val="00BA7113"/>
    <w:rsid w:val="00BA71CD"/>
    <w:rsid w:val="00BA7435"/>
    <w:rsid w:val="00BA7702"/>
    <w:rsid w:val="00BA788B"/>
    <w:rsid w:val="00BA7A3C"/>
    <w:rsid w:val="00BA7BA8"/>
    <w:rsid w:val="00BA7C2A"/>
    <w:rsid w:val="00BA7DC8"/>
    <w:rsid w:val="00BA8952"/>
    <w:rsid w:val="00BB0234"/>
    <w:rsid w:val="00BB049E"/>
    <w:rsid w:val="00BB04A1"/>
    <w:rsid w:val="00BB053C"/>
    <w:rsid w:val="00BB0699"/>
    <w:rsid w:val="00BB083F"/>
    <w:rsid w:val="00BB0D90"/>
    <w:rsid w:val="00BB0E69"/>
    <w:rsid w:val="00BB0EAE"/>
    <w:rsid w:val="00BB0EDE"/>
    <w:rsid w:val="00BB11BB"/>
    <w:rsid w:val="00BB13EA"/>
    <w:rsid w:val="00BB148C"/>
    <w:rsid w:val="00BB165E"/>
    <w:rsid w:val="00BB179B"/>
    <w:rsid w:val="00BB1899"/>
    <w:rsid w:val="00BB1978"/>
    <w:rsid w:val="00BB1ADA"/>
    <w:rsid w:val="00BB1B41"/>
    <w:rsid w:val="00BB1B78"/>
    <w:rsid w:val="00BB1D20"/>
    <w:rsid w:val="00BB1EAF"/>
    <w:rsid w:val="00BB211F"/>
    <w:rsid w:val="00BB2344"/>
    <w:rsid w:val="00BB23F5"/>
    <w:rsid w:val="00BB2580"/>
    <w:rsid w:val="00BB26ED"/>
    <w:rsid w:val="00BB275A"/>
    <w:rsid w:val="00BB2984"/>
    <w:rsid w:val="00BB2BE6"/>
    <w:rsid w:val="00BB2C25"/>
    <w:rsid w:val="00BB2D53"/>
    <w:rsid w:val="00BB2D96"/>
    <w:rsid w:val="00BB2EA9"/>
    <w:rsid w:val="00BB2F39"/>
    <w:rsid w:val="00BB315C"/>
    <w:rsid w:val="00BB31B0"/>
    <w:rsid w:val="00BB3272"/>
    <w:rsid w:val="00BB34B4"/>
    <w:rsid w:val="00BB34F4"/>
    <w:rsid w:val="00BB3516"/>
    <w:rsid w:val="00BB354D"/>
    <w:rsid w:val="00BB364B"/>
    <w:rsid w:val="00BB3934"/>
    <w:rsid w:val="00BB3944"/>
    <w:rsid w:val="00BB3979"/>
    <w:rsid w:val="00BB3A41"/>
    <w:rsid w:val="00BB3A7F"/>
    <w:rsid w:val="00BB3DB7"/>
    <w:rsid w:val="00BB3E3D"/>
    <w:rsid w:val="00BB4071"/>
    <w:rsid w:val="00BB4080"/>
    <w:rsid w:val="00BB4327"/>
    <w:rsid w:val="00BB475C"/>
    <w:rsid w:val="00BB49BF"/>
    <w:rsid w:val="00BB4B07"/>
    <w:rsid w:val="00BB4CE7"/>
    <w:rsid w:val="00BB4D30"/>
    <w:rsid w:val="00BB4E06"/>
    <w:rsid w:val="00BB4E52"/>
    <w:rsid w:val="00BB51E1"/>
    <w:rsid w:val="00BB5280"/>
    <w:rsid w:val="00BB5298"/>
    <w:rsid w:val="00BB52F0"/>
    <w:rsid w:val="00BB5300"/>
    <w:rsid w:val="00BB5538"/>
    <w:rsid w:val="00BB5549"/>
    <w:rsid w:val="00BB58CC"/>
    <w:rsid w:val="00BB5A42"/>
    <w:rsid w:val="00BB5C4F"/>
    <w:rsid w:val="00BB5C5D"/>
    <w:rsid w:val="00BB5C69"/>
    <w:rsid w:val="00BB5D41"/>
    <w:rsid w:val="00BB5D45"/>
    <w:rsid w:val="00BB5D58"/>
    <w:rsid w:val="00BB5E27"/>
    <w:rsid w:val="00BB5E42"/>
    <w:rsid w:val="00BB5E84"/>
    <w:rsid w:val="00BB5F1C"/>
    <w:rsid w:val="00BB60FF"/>
    <w:rsid w:val="00BB6147"/>
    <w:rsid w:val="00BB61E7"/>
    <w:rsid w:val="00BB63AE"/>
    <w:rsid w:val="00BB66FF"/>
    <w:rsid w:val="00BB683A"/>
    <w:rsid w:val="00BB6893"/>
    <w:rsid w:val="00BB68E6"/>
    <w:rsid w:val="00BB6CB3"/>
    <w:rsid w:val="00BB7050"/>
    <w:rsid w:val="00BB7210"/>
    <w:rsid w:val="00BB74C1"/>
    <w:rsid w:val="00BB7580"/>
    <w:rsid w:val="00BB75C8"/>
    <w:rsid w:val="00BB763C"/>
    <w:rsid w:val="00BB7649"/>
    <w:rsid w:val="00BB773A"/>
    <w:rsid w:val="00BB777A"/>
    <w:rsid w:val="00BB78C1"/>
    <w:rsid w:val="00BB79C2"/>
    <w:rsid w:val="00BB79C3"/>
    <w:rsid w:val="00BB7B76"/>
    <w:rsid w:val="00BB7C62"/>
    <w:rsid w:val="00BB7C83"/>
    <w:rsid w:val="00BB7CB8"/>
    <w:rsid w:val="00BB7F97"/>
    <w:rsid w:val="00BC0045"/>
    <w:rsid w:val="00BC00AE"/>
    <w:rsid w:val="00BC00DE"/>
    <w:rsid w:val="00BC0167"/>
    <w:rsid w:val="00BC025C"/>
    <w:rsid w:val="00BC03D4"/>
    <w:rsid w:val="00BC0596"/>
    <w:rsid w:val="00BC05AE"/>
    <w:rsid w:val="00BC05BB"/>
    <w:rsid w:val="00BC06E7"/>
    <w:rsid w:val="00BC072E"/>
    <w:rsid w:val="00BC0875"/>
    <w:rsid w:val="00BC09FB"/>
    <w:rsid w:val="00BC0AD8"/>
    <w:rsid w:val="00BC0CD3"/>
    <w:rsid w:val="00BC0D00"/>
    <w:rsid w:val="00BC0D96"/>
    <w:rsid w:val="00BC0DFB"/>
    <w:rsid w:val="00BC0E07"/>
    <w:rsid w:val="00BC0E83"/>
    <w:rsid w:val="00BC0F1B"/>
    <w:rsid w:val="00BC10FD"/>
    <w:rsid w:val="00BC11F9"/>
    <w:rsid w:val="00BC1623"/>
    <w:rsid w:val="00BC1693"/>
    <w:rsid w:val="00BC16FD"/>
    <w:rsid w:val="00BC17A0"/>
    <w:rsid w:val="00BC17C5"/>
    <w:rsid w:val="00BC181D"/>
    <w:rsid w:val="00BC18FA"/>
    <w:rsid w:val="00BC192C"/>
    <w:rsid w:val="00BC1BE7"/>
    <w:rsid w:val="00BC1CF5"/>
    <w:rsid w:val="00BC1FE0"/>
    <w:rsid w:val="00BC201F"/>
    <w:rsid w:val="00BC2081"/>
    <w:rsid w:val="00BC239C"/>
    <w:rsid w:val="00BC262B"/>
    <w:rsid w:val="00BC2798"/>
    <w:rsid w:val="00BC27BA"/>
    <w:rsid w:val="00BC29F2"/>
    <w:rsid w:val="00BC2C3A"/>
    <w:rsid w:val="00BC2DFC"/>
    <w:rsid w:val="00BC2EED"/>
    <w:rsid w:val="00BC2EF4"/>
    <w:rsid w:val="00BC2F8C"/>
    <w:rsid w:val="00BC332A"/>
    <w:rsid w:val="00BC338A"/>
    <w:rsid w:val="00BC355B"/>
    <w:rsid w:val="00BC368C"/>
    <w:rsid w:val="00BC3710"/>
    <w:rsid w:val="00BC3AD5"/>
    <w:rsid w:val="00BC3F2D"/>
    <w:rsid w:val="00BC3FA5"/>
    <w:rsid w:val="00BC408E"/>
    <w:rsid w:val="00BC40DF"/>
    <w:rsid w:val="00BC41FD"/>
    <w:rsid w:val="00BC43F3"/>
    <w:rsid w:val="00BC4462"/>
    <w:rsid w:val="00BC44F1"/>
    <w:rsid w:val="00BC4A07"/>
    <w:rsid w:val="00BC4A86"/>
    <w:rsid w:val="00BC4AEB"/>
    <w:rsid w:val="00BC4C66"/>
    <w:rsid w:val="00BC4CB2"/>
    <w:rsid w:val="00BC4FAB"/>
    <w:rsid w:val="00BC50F6"/>
    <w:rsid w:val="00BC5316"/>
    <w:rsid w:val="00BC54C1"/>
    <w:rsid w:val="00BC5826"/>
    <w:rsid w:val="00BC582F"/>
    <w:rsid w:val="00BC58B2"/>
    <w:rsid w:val="00BC5C43"/>
    <w:rsid w:val="00BC5CA7"/>
    <w:rsid w:val="00BC5DCB"/>
    <w:rsid w:val="00BC5DDB"/>
    <w:rsid w:val="00BC5E71"/>
    <w:rsid w:val="00BC5EFC"/>
    <w:rsid w:val="00BC60B8"/>
    <w:rsid w:val="00BC61B7"/>
    <w:rsid w:val="00BC62D8"/>
    <w:rsid w:val="00BC648A"/>
    <w:rsid w:val="00BC65D5"/>
    <w:rsid w:val="00BC65F5"/>
    <w:rsid w:val="00BC69A2"/>
    <w:rsid w:val="00BC6B2A"/>
    <w:rsid w:val="00BC6C9E"/>
    <w:rsid w:val="00BC6CAE"/>
    <w:rsid w:val="00BC6D56"/>
    <w:rsid w:val="00BC6E5F"/>
    <w:rsid w:val="00BC7064"/>
    <w:rsid w:val="00BC709B"/>
    <w:rsid w:val="00BC7195"/>
    <w:rsid w:val="00BC7220"/>
    <w:rsid w:val="00BC731A"/>
    <w:rsid w:val="00BC73D7"/>
    <w:rsid w:val="00BC7490"/>
    <w:rsid w:val="00BC75DA"/>
    <w:rsid w:val="00BC765B"/>
    <w:rsid w:val="00BC7750"/>
    <w:rsid w:val="00BC79AC"/>
    <w:rsid w:val="00BC79B5"/>
    <w:rsid w:val="00BC79CB"/>
    <w:rsid w:val="00BC7A63"/>
    <w:rsid w:val="00BC7B6F"/>
    <w:rsid w:val="00BC7BCC"/>
    <w:rsid w:val="00BC7BDD"/>
    <w:rsid w:val="00BC7BF0"/>
    <w:rsid w:val="00BC7C48"/>
    <w:rsid w:val="00BC7CF8"/>
    <w:rsid w:val="00BC7D02"/>
    <w:rsid w:val="00BC7DA1"/>
    <w:rsid w:val="00BD0147"/>
    <w:rsid w:val="00BD0277"/>
    <w:rsid w:val="00BD02FC"/>
    <w:rsid w:val="00BD043F"/>
    <w:rsid w:val="00BD06BD"/>
    <w:rsid w:val="00BD0925"/>
    <w:rsid w:val="00BD0AEF"/>
    <w:rsid w:val="00BD0B82"/>
    <w:rsid w:val="00BD0CFF"/>
    <w:rsid w:val="00BD0F5D"/>
    <w:rsid w:val="00BD102C"/>
    <w:rsid w:val="00BD10E7"/>
    <w:rsid w:val="00BD113C"/>
    <w:rsid w:val="00BD11D4"/>
    <w:rsid w:val="00BD1298"/>
    <w:rsid w:val="00BD12D5"/>
    <w:rsid w:val="00BD137F"/>
    <w:rsid w:val="00BD13E4"/>
    <w:rsid w:val="00BD13F2"/>
    <w:rsid w:val="00BD1421"/>
    <w:rsid w:val="00BD14A9"/>
    <w:rsid w:val="00BD16C2"/>
    <w:rsid w:val="00BD1800"/>
    <w:rsid w:val="00BD1AD6"/>
    <w:rsid w:val="00BD1C26"/>
    <w:rsid w:val="00BD1E25"/>
    <w:rsid w:val="00BD1E2E"/>
    <w:rsid w:val="00BD1EC5"/>
    <w:rsid w:val="00BD1F3E"/>
    <w:rsid w:val="00BD1F8D"/>
    <w:rsid w:val="00BD200E"/>
    <w:rsid w:val="00BD204A"/>
    <w:rsid w:val="00BD204E"/>
    <w:rsid w:val="00BD2301"/>
    <w:rsid w:val="00BD24E0"/>
    <w:rsid w:val="00BD26BA"/>
    <w:rsid w:val="00BD2921"/>
    <w:rsid w:val="00BD2962"/>
    <w:rsid w:val="00BD2B43"/>
    <w:rsid w:val="00BD2C3A"/>
    <w:rsid w:val="00BD2C42"/>
    <w:rsid w:val="00BD2F73"/>
    <w:rsid w:val="00BD31D4"/>
    <w:rsid w:val="00BD354D"/>
    <w:rsid w:val="00BD3771"/>
    <w:rsid w:val="00BD3781"/>
    <w:rsid w:val="00BD3A49"/>
    <w:rsid w:val="00BD3B36"/>
    <w:rsid w:val="00BD3C5C"/>
    <w:rsid w:val="00BD3C60"/>
    <w:rsid w:val="00BD3C98"/>
    <w:rsid w:val="00BD3CB4"/>
    <w:rsid w:val="00BD3D42"/>
    <w:rsid w:val="00BD3DE5"/>
    <w:rsid w:val="00BD3E84"/>
    <w:rsid w:val="00BD3F78"/>
    <w:rsid w:val="00BD3FAA"/>
    <w:rsid w:val="00BD424C"/>
    <w:rsid w:val="00BD44A5"/>
    <w:rsid w:val="00BD4654"/>
    <w:rsid w:val="00BD4696"/>
    <w:rsid w:val="00BD479A"/>
    <w:rsid w:val="00BD47C0"/>
    <w:rsid w:val="00BD4863"/>
    <w:rsid w:val="00BD4961"/>
    <w:rsid w:val="00BD4A17"/>
    <w:rsid w:val="00BD4B26"/>
    <w:rsid w:val="00BD4B2D"/>
    <w:rsid w:val="00BD4CDE"/>
    <w:rsid w:val="00BD4E82"/>
    <w:rsid w:val="00BD5048"/>
    <w:rsid w:val="00BD5130"/>
    <w:rsid w:val="00BD5436"/>
    <w:rsid w:val="00BD5501"/>
    <w:rsid w:val="00BD5578"/>
    <w:rsid w:val="00BD5857"/>
    <w:rsid w:val="00BD599D"/>
    <w:rsid w:val="00BD5AEA"/>
    <w:rsid w:val="00BD5B4A"/>
    <w:rsid w:val="00BD5B99"/>
    <w:rsid w:val="00BD5BC6"/>
    <w:rsid w:val="00BD5CA7"/>
    <w:rsid w:val="00BD5DFC"/>
    <w:rsid w:val="00BD5F8B"/>
    <w:rsid w:val="00BD60E6"/>
    <w:rsid w:val="00BD615E"/>
    <w:rsid w:val="00BD61C1"/>
    <w:rsid w:val="00BD63F6"/>
    <w:rsid w:val="00BD648F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3C4"/>
    <w:rsid w:val="00BD7970"/>
    <w:rsid w:val="00BD7AB4"/>
    <w:rsid w:val="00BD7ACF"/>
    <w:rsid w:val="00BD7B42"/>
    <w:rsid w:val="00BD7CEA"/>
    <w:rsid w:val="00BD7D87"/>
    <w:rsid w:val="00BD7FB3"/>
    <w:rsid w:val="00BE000D"/>
    <w:rsid w:val="00BE0070"/>
    <w:rsid w:val="00BE01E9"/>
    <w:rsid w:val="00BE02C0"/>
    <w:rsid w:val="00BE0496"/>
    <w:rsid w:val="00BE057B"/>
    <w:rsid w:val="00BE05AC"/>
    <w:rsid w:val="00BE05F4"/>
    <w:rsid w:val="00BE07A9"/>
    <w:rsid w:val="00BE08D0"/>
    <w:rsid w:val="00BE093D"/>
    <w:rsid w:val="00BE095C"/>
    <w:rsid w:val="00BE09D7"/>
    <w:rsid w:val="00BE0CA7"/>
    <w:rsid w:val="00BE0E6F"/>
    <w:rsid w:val="00BE0ED2"/>
    <w:rsid w:val="00BE0F89"/>
    <w:rsid w:val="00BE0F99"/>
    <w:rsid w:val="00BE10D4"/>
    <w:rsid w:val="00BE1131"/>
    <w:rsid w:val="00BE12E3"/>
    <w:rsid w:val="00BE1490"/>
    <w:rsid w:val="00BE14E9"/>
    <w:rsid w:val="00BE1581"/>
    <w:rsid w:val="00BE1738"/>
    <w:rsid w:val="00BE1864"/>
    <w:rsid w:val="00BE1888"/>
    <w:rsid w:val="00BE194C"/>
    <w:rsid w:val="00BE1AD9"/>
    <w:rsid w:val="00BE1DE7"/>
    <w:rsid w:val="00BE1DFA"/>
    <w:rsid w:val="00BE2075"/>
    <w:rsid w:val="00BE2137"/>
    <w:rsid w:val="00BE22ED"/>
    <w:rsid w:val="00BE238E"/>
    <w:rsid w:val="00BE23A3"/>
    <w:rsid w:val="00BE24D5"/>
    <w:rsid w:val="00BE2579"/>
    <w:rsid w:val="00BE2590"/>
    <w:rsid w:val="00BE27FA"/>
    <w:rsid w:val="00BE27FC"/>
    <w:rsid w:val="00BE28F3"/>
    <w:rsid w:val="00BE29F3"/>
    <w:rsid w:val="00BE2B62"/>
    <w:rsid w:val="00BE2BF7"/>
    <w:rsid w:val="00BE2C31"/>
    <w:rsid w:val="00BE2C94"/>
    <w:rsid w:val="00BE2CF8"/>
    <w:rsid w:val="00BE2F63"/>
    <w:rsid w:val="00BE2FAF"/>
    <w:rsid w:val="00BE313F"/>
    <w:rsid w:val="00BE320B"/>
    <w:rsid w:val="00BE3236"/>
    <w:rsid w:val="00BE32AA"/>
    <w:rsid w:val="00BE339E"/>
    <w:rsid w:val="00BE33E8"/>
    <w:rsid w:val="00BE34AB"/>
    <w:rsid w:val="00BE3621"/>
    <w:rsid w:val="00BE362C"/>
    <w:rsid w:val="00BE3646"/>
    <w:rsid w:val="00BE36DC"/>
    <w:rsid w:val="00BE3734"/>
    <w:rsid w:val="00BE3AD5"/>
    <w:rsid w:val="00BE3CA3"/>
    <w:rsid w:val="00BE3DC8"/>
    <w:rsid w:val="00BE412E"/>
    <w:rsid w:val="00BE416D"/>
    <w:rsid w:val="00BE4446"/>
    <w:rsid w:val="00BE4588"/>
    <w:rsid w:val="00BE45C9"/>
    <w:rsid w:val="00BE46A3"/>
    <w:rsid w:val="00BE47C0"/>
    <w:rsid w:val="00BE47D4"/>
    <w:rsid w:val="00BE48AC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66"/>
    <w:rsid w:val="00BE54D3"/>
    <w:rsid w:val="00BE54F7"/>
    <w:rsid w:val="00BE54F8"/>
    <w:rsid w:val="00BE55D8"/>
    <w:rsid w:val="00BE55D9"/>
    <w:rsid w:val="00BE58C4"/>
    <w:rsid w:val="00BE58EA"/>
    <w:rsid w:val="00BE5911"/>
    <w:rsid w:val="00BE5B26"/>
    <w:rsid w:val="00BE5B45"/>
    <w:rsid w:val="00BE5B5B"/>
    <w:rsid w:val="00BE6165"/>
    <w:rsid w:val="00BE61F8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6D9C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832"/>
    <w:rsid w:val="00BF0919"/>
    <w:rsid w:val="00BF09C2"/>
    <w:rsid w:val="00BF0AA3"/>
    <w:rsid w:val="00BF0ACA"/>
    <w:rsid w:val="00BF0BC9"/>
    <w:rsid w:val="00BF0D18"/>
    <w:rsid w:val="00BF0FFF"/>
    <w:rsid w:val="00BF1246"/>
    <w:rsid w:val="00BF1247"/>
    <w:rsid w:val="00BF1304"/>
    <w:rsid w:val="00BF13B8"/>
    <w:rsid w:val="00BF1444"/>
    <w:rsid w:val="00BF14CE"/>
    <w:rsid w:val="00BF14FE"/>
    <w:rsid w:val="00BF1562"/>
    <w:rsid w:val="00BF1569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284"/>
    <w:rsid w:val="00BF228C"/>
    <w:rsid w:val="00BF2414"/>
    <w:rsid w:val="00BF2418"/>
    <w:rsid w:val="00BF2A92"/>
    <w:rsid w:val="00BF2BD4"/>
    <w:rsid w:val="00BF2D29"/>
    <w:rsid w:val="00BF2E8E"/>
    <w:rsid w:val="00BF307E"/>
    <w:rsid w:val="00BF32C1"/>
    <w:rsid w:val="00BF350C"/>
    <w:rsid w:val="00BF3602"/>
    <w:rsid w:val="00BF3613"/>
    <w:rsid w:val="00BF3887"/>
    <w:rsid w:val="00BF38C2"/>
    <w:rsid w:val="00BF39CC"/>
    <w:rsid w:val="00BF3AD1"/>
    <w:rsid w:val="00BF3C68"/>
    <w:rsid w:val="00BF3D42"/>
    <w:rsid w:val="00BF3E1D"/>
    <w:rsid w:val="00BF4040"/>
    <w:rsid w:val="00BF408E"/>
    <w:rsid w:val="00BF4198"/>
    <w:rsid w:val="00BF41B4"/>
    <w:rsid w:val="00BF428C"/>
    <w:rsid w:val="00BF429E"/>
    <w:rsid w:val="00BF45C6"/>
    <w:rsid w:val="00BF45D3"/>
    <w:rsid w:val="00BF4617"/>
    <w:rsid w:val="00BF4675"/>
    <w:rsid w:val="00BF4C26"/>
    <w:rsid w:val="00BF4E50"/>
    <w:rsid w:val="00BF5000"/>
    <w:rsid w:val="00BF507B"/>
    <w:rsid w:val="00BF507D"/>
    <w:rsid w:val="00BF50B0"/>
    <w:rsid w:val="00BF534F"/>
    <w:rsid w:val="00BF53D6"/>
    <w:rsid w:val="00BF53DB"/>
    <w:rsid w:val="00BF53FF"/>
    <w:rsid w:val="00BF543E"/>
    <w:rsid w:val="00BF5850"/>
    <w:rsid w:val="00BF599C"/>
    <w:rsid w:val="00BF59C5"/>
    <w:rsid w:val="00BF59ED"/>
    <w:rsid w:val="00BF5ECB"/>
    <w:rsid w:val="00BF5F3E"/>
    <w:rsid w:val="00BF6017"/>
    <w:rsid w:val="00BF6048"/>
    <w:rsid w:val="00BF6181"/>
    <w:rsid w:val="00BF61E8"/>
    <w:rsid w:val="00BF6287"/>
    <w:rsid w:val="00BF62D9"/>
    <w:rsid w:val="00BF6702"/>
    <w:rsid w:val="00BF6843"/>
    <w:rsid w:val="00BF6B30"/>
    <w:rsid w:val="00BF6BF2"/>
    <w:rsid w:val="00BF6C69"/>
    <w:rsid w:val="00BF7022"/>
    <w:rsid w:val="00BF705A"/>
    <w:rsid w:val="00BF7125"/>
    <w:rsid w:val="00BF7289"/>
    <w:rsid w:val="00BF7497"/>
    <w:rsid w:val="00BF749D"/>
    <w:rsid w:val="00BF76BD"/>
    <w:rsid w:val="00BF7792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24E"/>
    <w:rsid w:val="00C00390"/>
    <w:rsid w:val="00C00425"/>
    <w:rsid w:val="00C00499"/>
    <w:rsid w:val="00C005F8"/>
    <w:rsid w:val="00C00A43"/>
    <w:rsid w:val="00C00B59"/>
    <w:rsid w:val="00C00DD3"/>
    <w:rsid w:val="00C00F5A"/>
    <w:rsid w:val="00C01063"/>
    <w:rsid w:val="00C01085"/>
    <w:rsid w:val="00C0112B"/>
    <w:rsid w:val="00C011A8"/>
    <w:rsid w:val="00C01321"/>
    <w:rsid w:val="00C01329"/>
    <w:rsid w:val="00C013D9"/>
    <w:rsid w:val="00C0146C"/>
    <w:rsid w:val="00C014CC"/>
    <w:rsid w:val="00C01531"/>
    <w:rsid w:val="00C0154A"/>
    <w:rsid w:val="00C016B7"/>
    <w:rsid w:val="00C017D8"/>
    <w:rsid w:val="00C017EF"/>
    <w:rsid w:val="00C018C0"/>
    <w:rsid w:val="00C01945"/>
    <w:rsid w:val="00C01C9D"/>
    <w:rsid w:val="00C01CC8"/>
    <w:rsid w:val="00C01D7A"/>
    <w:rsid w:val="00C0201D"/>
    <w:rsid w:val="00C020F2"/>
    <w:rsid w:val="00C02136"/>
    <w:rsid w:val="00C0234A"/>
    <w:rsid w:val="00C0237E"/>
    <w:rsid w:val="00C02401"/>
    <w:rsid w:val="00C02481"/>
    <w:rsid w:val="00C025D0"/>
    <w:rsid w:val="00C0273A"/>
    <w:rsid w:val="00C02852"/>
    <w:rsid w:val="00C02B21"/>
    <w:rsid w:val="00C02BA0"/>
    <w:rsid w:val="00C02BA1"/>
    <w:rsid w:val="00C02C50"/>
    <w:rsid w:val="00C02DFB"/>
    <w:rsid w:val="00C02EC0"/>
    <w:rsid w:val="00C02F41"/>
    <w:rsid w:val="00C02F47"/>
    <w:rsid w:val="00C02F97"/>
    <w:rsid w:val="00C03143"/>
    <w:rsid w:val="00C031C6"/>
    <w:rsid w:val="00C03389"/>
    <w:rsid w:val="00C03481"/>
    <w:rsid w:val="00C03487"/>
    <w:rsid w:val="00C0367C"/>
    <w:rsid w:val="00C0387F"/>
    <w:rsid w:val="00C03923"/>
    <w:rsid w:val="00C03A86"/>
    <w:rsid w:val="00C03A8B"/>
    <w:rsid w:val="00C03ABB"/>
    <w:rsid w:val="00C03B3A"/>
    <w:rsid w:val="00C03C63"/>
    <w:rsid w:val="00C03DA9"/>
    <w:rsid w:val="00C03E3B"/>
    <w:rsid w:val="00C03F2A"/>
    <w:rsid w:val="00C03F5A"/>
    <w:rsid w:val="00C03FEA"/>
    <w:rsid w:val="00C03FF3"/>
    <w:rsid w:val="00C04090"/>
    <w:rsid w:val="00C04142"/>
    <w:rsid w:val="00C04444"/>
    <w:rsid w:val="00C0447D"/>
    <w:rsid w:val="00C04560"/>
    <w:rsid w:val="00C04B1C"/>
    <w:rsid w:val="00C04BEF"/>
    <w:rsid w:val="00C04C11"/>
    <w:rsid w:val="00C04C50"/>
    <w:rsid w:val="00C04CC3"/>
    <w:rsid w:val="00C04F22"/>
    <w:rsid w:val="00C04F5D"/>
    <w:rsid w:val="00C05018"/>
    <w:rsid w:val="00C050DC"/>
    <w:rsid w:val="00C05129"/>
    <w:rsid w:val="00C0524B"/>
    <w:rsid w:val="00C052E4"/>
    <w:rsid w:val="00C0550D"/>
    <w:rsid w:val="00C0591A"/>
    <w:rsid w:val="00C05BD4"/>
    <w:rsid w:val="00C05F1A"/>
    <w:rsid w:val="00C05F3C"/>
    <w:rsid w:val="00C0622B"/>
    <w:rsid w:val="00C062E1"/>
    <w:rsid w:val="00C06323"/>
    <w:rsid w:val="00C0632D"/>
    <w:rsid w:val="00C063D5"/>
    <w:rsid w:val="00C06580"/>
    <w:rsid w:val="00C065AA"/>
    <w:rsid w:val="00C06708"/>
    <w:rsid w:val="00C06734"/>
    <w:rsid w:val="00C06781"/>
    <w:rsid w:val="00C06879"/>
    <w:rsid w:val="00C06AED"/>
    <w:rsid w:val="00C06B68"/>
    <w:rsid w:val="00C06C48"/>
    <w:rsid w:val="00C0706E"/>
    <w:rsid w:val="00C072CD"/>
    <w:rsid w:val="00C0734A"/>
    <w:rsid w:val="00C0747C"/>
    <w:rsid w:val="00C07542"/>
    <w:rsid w:val="00C07587"/>
    <w:rsid w:val="00C07805"/>
    <w:rsid w:val="00C07B59"/>
    <w:rsid w:val="00C07E52"/>
    <w:rsid w:val="00C07E56"/>
    <w:rsid w:val="00C07EEF"/>
    <w:rsid w:val="00C07F69"/>
    <w:rsid w:val="00C07FBD"/>
    <w:rsid w:val="00C07FFE"/>
    <w:rsid w:val="00C10022"/>
    <w:rsid w:val="00C101FC"/>
    <w:rsid w:val="00C104A4"/>
    <w:rsid w:val="00C104BB"/>
    <w:rsid w:val="00C105F8"/>
    <w:rsid w:val="00C109B0"/>
    <w:rsid w:val="00C109D4"/>
    <w:rsid w:val="00C10A9C"/>
    <w:rsid w:val="00C10B0E"/>
    <w:rsid w:val="00C10C7A"/>
    <w:rsid w:val="00C10D80"/>
    <w:rsid w:val="00C10DE0"/>
    <w:rsid w:val="00C10E25"/>
    <w:rsid w:val="00C10EE4"/>
    <w:rsid w:val="00C10F15"/>
    <w:rsid w:val="00C10FB5"/>
    <w:rsid w:val="00C110C3"/>
    <w:rsid w:val="00C110F8"/>
    <w:rsid w:val="00C111C9"/>
    <w:rsid w:val="00C1121E"/>
    <w:rsid w:val="00C11286"/>
    <w:rsid w:val="00C112E0"/>
    <w:rsid w:val="00C1173C"/>
    <w:rsid w:val="00C1185F"/>
    <w:rsid w:val="00C119B3"/>
    <w:rsid w:val="00C11AB6"/>
    <w:rsid w:val="00C11BFB"/>
    <w:rsid w:val="00C11D64"/>
    <w:rsid w:val="00C11E0B"/>
    <w:rsid w:val="00C11E3E"/>
    <w:rsid w:val="00C11FB2"/>
    <w:rsid w:val="00C11FED"/>
    <w:rsid w:val="00C1208C"/>
    <w:rsid w:val="00C121D7"/>
    <w:rsid w:val="00C12409"/>
    <w:rsid w:val="00C12517"/>
    <w:rsid w:val="00C12560"/>
    <w:rsid w:val="00C125EF"/>
    <w:rsid w:val="00C12638"/>
    <w:rsid w:val="00C12647"/>
    <w:rsid w:val="00C127BB"/>
    <w:rsid w:val="00C12871"/>
    <w:rsid w:val="00C128CD"/>
    <w:rsid w:val="00C128E8"/>
    <w:rsid w:val="00C12A67"/>
    <w:rsid w:val="00C12AAF"/>
    <w:rsid w:val="00C12C17"/>
    <w:rsid w:val="00C12CA6"/>
    <w:rsid w:val="00C12D15"/>
    <w:rsid w:val="00C12D6B"/>
    <w:rsid w:val="00C12DF0"/>
    <w:rsid w:val="00C1308D"/>
    <w:rsid w:val="00C131F7"/>
    <w:rsid w:val="00C133D9"/>
    <w:rsid w:val="00C133DF"/>
    <w:rsid w:val="00C13433"/>
    <w:rsid w:val="00C135AA"/>
    <w:rsid w:val="00C137DD"/>
    <w:rsid w:val="00C13AD3"/>
    <w:rsid w:val="00C13B5C"/>
    <w:rsid w:val="00C13B8B"/>
    <w:rsid w:val="00C13BA2"/>
    <w:rsid w:val="00C13C0F"/>
    <w:rsid w:val="00C13D41"/>
    <w:rsid w:val="00C13E12"/>
    <w:rsid w:val="00C13ED3"/>
    <w:rsid w:val="00C13FE2"/>
    <w:rsid w:val="00C14177"/>
    <w:rsid w:val="00C1434E"/>
    <w:rsid w:val="00C14368"/>
    <w:rsid w:val="00C1442C"/>
    <w:rsid w:val="00C14530"/>
    <w:rsid w:val="00C145D5"/>
    <w:rsid w:val="00C1463A"/>
    <w:rsid w:val="00C14783"/>
    <w:rsid w:val="00C1488F"/>
    <w:rsid w:val="00C148F0"/>
    <w:rsid w:val="00C149B7"/>
    <w:rsid w:val="00C149F8"/>
    <w:rsid w:val="00C14AFA"/>
    <w:rsid w:val="00C14B62"/>
    <w:rsid w:val="00C14C62"/>
    <w:rsid w:val="00C14E1F"/>
    <w:rsid w:val="00C14E3E"/>
    <w:rsid w:val="00C14E83"/>
    <w:rsid w:val="00C14FB7"/>
    <w:rsid w:val="00C150DE"/>
    <w:rsid w:val="00C15115"/>
    <w:rsid w:val="00C152C8"/>
    <w:rsid w:val="00C153D2"/>
    <w:rsid w:val="00C154BD"/>
    <w:rsid w:val="00C155A9"/>
    <w:rsid w:val="00C155E3"/>
    <w:rsid w:val="00C15754"/>
    <w:rsid w:val="00C15A59"/>
    <w:rsid w:val="00C15C21"/>
    <w:rsid w:val="00C15C9E"/>
    <w:rsid w:val="00C15CFD"/>
    <w:rsid w:val="00C15E01"/>
    <w:rsid w:val="00C15F78"/>
    <w:rsid w:val="00C16066"/>
    <w:rsid w:val="00C16074"/>
    <w:rsid w:val="00C160E3"/>
    <w:rsid w:val="00C16748"/>
    <w:rsid w:val="00C167A7"/>
    <w:rsid w:val="00C167AB"/>
    <w:rsid w:val="00C16827"/>
    <w:rsid w:val="00C1686A"/>
    <w:rsid w:val="00C168FA"/>
    <w:rsid w:val="00C1696C"/>
    <w:rsid w:val="00C16B89"/>
    <w:rsid w:val="00C16C47"/>
    <w:rsid w:val="00C171F7"/>
    <w:rsid w:val="00C17286"/>
    <w:rsid w:val="00C172D2"/>
    <w:rsid w:val="00C177F4"/>
    <w:rsid w:val="00C177FB"/>
    <w:rsid w:val="00C178D2"/>
    <w:rsid w:val="00C179B9"/>
    <w:rsid w:val="00C17BFE"/>
    <w:rsid w:val="00C17DBC"/>
    <w:rsid w:val="00C17DFD"/>
    <w:rsid w:val="00C17F80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B5F"/>
    <w:rsid w:val="00C20D1A"/>
    <w:rsid w:val="00C20DC8"/>
    <w:rsid w:val="00C20E6D"/>
    <w:rsid w:val="00C20F6B"/>
    <w:rsid w:val="00C20FBE"/>
    <w:rsid w:val="00C2111B"/>
    <w:rsid w:val="00C2111D"/>
    <w:rsid w:val="00C2114C"/>
    <w:rsid w:val="00C21271"/>
    <w:rsid w:val="00C21299"/>
    <w:rsid w:val="00C21344"/>
    <w:rsid w:val="00C21524"/>
    <w:rsid w:val="00C21590"/>
    <w:rsid w:val="00C21C5E"/>
    <w:rsid w:val="00C21EDF"/>
    <w:rsid w:val="00C21FD5"/>
    <w:rsid w:val="00C22004"/>
    <w:rsid w:val="00C220EE"/>
    <w:rsid w:val="00C225C3"/>
    <w:rsid w:val="00C225E0"/>
    <w:rsid w:val="00C22811"/>
    <w:rsid w:val="00C22B67"/>
    <w:rsid w:val="00C22CA1"/>
    <w:rsid w:val="00C22CC1"/>
    <w:rsid w:val="00C22E86"/>
    <w:rsid w:val="00C22EAA"/>
    <w:rsid w:val="00C22ED2"/>
    <w:rsid w:val="00C22F89"/>
    <w:rsid w:val="00C232DD"/>
    <w:rsid w:val="00C232FC"/>
    <w:rsid w:val="00C23349"/>
    <w:rsid w:val="00C23371"/>
    <w:rsid w:val="00C2369F"/>
    <w:rsid w:val="00C236D7"/>
    <w:rsid w:val="00C23738"/>
    <w:rsid w:val="00C2378D"/>
    <w:rsid w:val="00C2379D"/>
    <w:rsid w:val="00C23965"/>
    <w:rsid w:val="00C239DE"/>
    <w:rsid w:val="00C23AD8"/>
    <w:rsid w:val="00C23B4A"/>
    <w:rsid w:val="00C23BB5"/>
    <w:rsid w:val="00C23D79"/>
    <w:rsid w:val="00C23DF6"/>
    <w:rsid w:val="00C240C1"/>
    <w:rsid w:val="00C2453A"/>
    <w:rsid w:val="00C24847"/>
    <w:rsid w:val="00C2496F"/>
    <w:rsid w:val="00C2497A"/>
    <w:rsid w:val="00C249DF"/>
    <w:rsid w:val="00C249FC"/>
    <w:rsid w:val="00C24A08"/>
    <w:rsid w:val="00C24A5F"/>
    <w:rsid w:val="00C24AC6"/>
    <w:rsid w:val="00C24B02"/>
    <w:rsid w:val="00C24BDE"/>
    <w:rsid w:val="00C24C24"/>
    <w:rsid w:val="00C24C50"/>
    <w:rsid w:val="00C24C61"/>
    <w:rsid w:val="00C24CB5"/>
    <w:rsid w:val="00C24D19"/>
    <w:rsid w:val="00C24E84"/>
    <w:rsid w:val="00C24F40"/>
    <w:rsid w:val="00C25117"/>
    <w:rsid w:val="00C2512C"/>
    <w:rsid w:val="00C25299"/>
    <w:rsid w:val="00C25376"/>
    <w:rsid w:val="00C25408"/>
    <w:rsid w:val="00C25526"/>
    <w:rsid w:val="00C25632"/>
    <w:rsid w:val="00C25643"/>
    <w:rsid w:val="00C2573D"/>
    <w:rsid w:val="00C257EB"/>
    <w:rsid w:val="00C25A33"/>
    <w:rsid w:val="00C25A47"/>
    <w:rsid w:val="00C25BB8"/>
    <w:rsid w:val="00C25BF3"/>
    <w:rsid w:val="00C25C59"/>
    <w:rsid w:val="00C25C5C"/>
    <w:rsid w:val="00C25D3D"/>
    <w:rsid w:val="00C25F45"/>
    <w:rsid w:val="00C25FC9"/>
    <w:rsid w:val="00C26046"/>
    <w:rsid w:val="00C26053"/>
    <w:rsid w:val="00C26230"/>
    <w:rsid w:val="00C26308"/>
    <w:rsid w:val="00C2660B"/>
    <w:rsid w:val="00C26660"/>
    <w:rsid w:val="00C26735"/>
    <w:rsid w:val="00C2673C"/>
    <w:rsid w:val="00C26892"/>
    <w:rsid w:val="00C2689D"/>
    <w:rsid w:val="00C26BF6"/>
    <w:rsid w:val="00C26C78"/>
    <w:rsid w:val="00C2730E"/>
    <w:rsid w:val="00C275C8"/>
    <w:rsid w:val="00C27DCC"/>
    <w:rsid w:val="00C300BA"/>
    <w:rsid w:val="00C300BE"/>
    <w:rsid w:val="00C30105"/>
    <w:rsid w:val="00C301BB"/>
    <w:rsid w:val="00C30216"/>
    <w:rsid w:val="00C30432"/>
    <w:rsid w:val="00C3059D"/>
    <w:rsid w:val="00C3076A"/>
    <w:rsid w:val="00C3080D"/>
    <w:rsid w:val="00C3081A"/>
    <w:rsid w:val="00C30ADF"/>
    <w:rsid w:val="00C30AE1"/>
    <w:rsid w:val="00C30CAA"/>
    <w:rsid w:val="00C316F7"/>
    <w:rsid w:val="00C31855"/>
    <w:rsid w:val="00C31B60"/>
    <w:rsid w:val="00C31C19"/>
    <w:rsid w:val="00C31C1A"/>
    <w:rsid w:val="00C31C88"/>
    <w:rsid w:val="00C31EC8"/>
    <w:rsid w:val="00C31F26"/>
    <w:rsid w:val="00C31F82"/>
    <w:rsid w:val="00C321A2"/>
    <w:rsid w:val="00C32298"/>
    <w:rsid w:val="00C32361"/>
    <w:rsid w:val="00C32456"/>
    <w:rsid w:val="00C3254C"/>
    <w:rsid w:val="00C3266A"/>
    <w:rsid w:val="00C3268D"/>
    <w:rsid w:val="00C327E4"/>
    <w:rsid w:val="00C3281F"/>
    <w:rsid w:val="00C32A3E"/>
    <w:rsid w:val="00C32C38"/>
    <w:rsid w:val="00C32C84"/>
    <w:rsid w:val="00C32D1E"/>
    <w:rsid w:val="00C32DE1"/>
    <w:rsid w:val="00C32F37"/>
    <w:rsid w:val="00C32F54"/>
    <w:rsid w:val="00C32F63"/>
    <w:rsid w:val="00C330AB"/>
    <w:rsid w:val="00C33168"/>
    <w:rsid w:val="00C331FF"/>
    <w:rsid w:val="00C33214"/>
    <w:rsid w:val="00C33349"/>
    <w:rsid w:val="00C3335B"/>
    <w:rsid w:val="00C3338B"/>
    <w:rsid w:val="00C33491"/>
    <w:rsid w:val="00C3352D"/>
    <w:rsid w:val="00C336EE"/>
    <w:rsid w:val="00C33790"/>
    <w:rsid w:val="00C339A8"/>
    <w:rsid w:val="00C33CA7"/>
    <w:rsid w:val="00C33CDB"/>
    <w:rsid w:val="00C33E08"/>
    <w:rsid w:val="00C33E40"/>
    <w:rsid w:val="00C33E6D"/>
    <w:rsid w:val="00C33F0C"/>
    <w:rsid w:val="00C33FDC"/>
    <w:rsid w:val="00C340A2"/>
    <w:rsid w:val="00C342D8"/>
    <w:rsid w:val="00C34654"/>
    <w:rsid w:val="00C34742"/>
    <w:rsid w:val="00C3485E"/>
    <w:rsid w:val="00C34884"/>
    <w:rsid w:val="00C34B5A"/>
    <w:rsid w:val="00C34C85"/>
    <w:rsid w:val="00C34DD4"/>
    <w:rsid w:val="00C34E6E"/>
    <w:rsid w:val="00C34F84"/>
    <w:rsid w:val="00C350D3"/>
    <w:rsid w:val="00C351B0"/>
    <w:rsid w:val="00C35202"/>
    <w:rsid w:val="00C3531C"/>
    <w:rsid w:val="00C35379"/>
    <w:rsid w:val="00C355D4"/>
    <w:rsid w:val="00C357A9"/>
    <w:rsid w:val="00C3592F"/>
    <w:rsid w:val="00C35A05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553"/>
    <w:rsid w:val="00C3669E"/>
    <w:rsid w:val="00C367CD"/>
    <w:rsid w:val="00C36824"/>
    <w:rsid w:val="00C369BF"/>
    <w:rsid w:val="00C369C2"/>
    <w:rsid w:val="00C36D55"/>
    <w:rsid w:val="00C36D70"/>
    <w:rsid w:val="00C36D77"/>
    <w:rsid w:val="00C36E68"/>
    <w:rsid w:val="00C36EA7"/>
    <w:rsid w:val="00C370A4"/>
    <w:rsid w:val="00C370B1"/>
    <w:rsid w:val="00C370C5"/>
    <w:rsid w:val="00C371D0"/>
    <w:rsid w:val="00C37363"/>
    <w:rsid w:val="00C37582"/>
    <w:rsid w:val="00C375AF"/>
    <w:rsid w:val="00C375BD"/>
    <w:rsid w:val="00C376AF"/>
    <w:rsid w:val="00C37747"/>
    <w:rsid w:val="00C3780C"/>
    <w:rsid w:val="00C3784A"/>
    <w:rsid w:val="00C3791C"/>
    <w:rsid w:val="00C379C0"/>
    <w:rsid w:val="00C37C60"/>
    <w:rsid w:val="00C37CBC"/>
    <w:rsid w:val="00C37DCA"/>
    <w:rsid w:val="00C37FE6"/>
    <w:rsid w:val="00C40047"/>
    <w:rsid w:val="00C40292"/>
    <w:rsid w:val="00C40497"/>
    <w:rsid w:val="00C4056D"/>
    <w:rsid w:val="00C408EE"/>
    <w:rsid w:val="00C40921"/>
    <w:rsid w:val="00C409CA"/>
    <w:rsid w:val="00C409DA"/>
    <w:rsid w:val="00C409F7"/>
    <w:rsid w:val="00C40A38"/>
    <w:rsid w:val="00C40CF3"/>
    <w:rsid w:val="00C410E5"/>
    <w:rsid w:val="00C411B4"/>
    <w:rsid w:val="00C411DC"/>
    <w:rsid w:val="00C41296"/>
    <w:rsid w:val="00C4137F"/>
    <w:rsid w:val="00C417B0"/>
    <w:rsid w:val="00C41802"/>
    <w:rsid w:val="00C41829"/>
    <w:rsid w:val="00C41877"/>
    <w:rsid w:val="00C41A7C"/>
    <w:rsid w:val="00C41C2E"/>
    <w:rsid w:val="00C41CBF"/>
    <w:rsid w:val="00C41CF0"/>
    <w:rsid w:val="00C41D87"/>
    <w:rsid w:val="00C41DDA"/>
    <w:rsid w:val="00C41E87"/>
    <w:rsid w:val="00C41E9B"/>
    <w:rsid w:val="00C41F76"/>
    <w:rsid w:val="00C41FA9"/>
    <w:rsid w:val="00C420C0"/>
    <w:rsid w:val="00C420D2"/>
    <w:rsid w:val="00C424AB"/>
    <w:rsid w:val="00C42686"/>
    <w:rsid w:val="00C426B7"/>
    <w:rsid w:val="00C426C3"/>
    <w:rsid w:val="00C42728"/>
    <w:rsid w:val="00C427E5"/>
    <w:rsid w:val="00C42A1F"/>
    <w:rsid w:val="00C42B78"/>
    <w:rsid w:val="00C42C0D"/>
    <w:rsid w:val="00C42C2E"/>
    <w:rsid w:val="00C42C3B"/>
    <w:rsid w:val="00C42E60"/>
    <w:rsid w:val="00C43337"/>
    <w:rsid w:val="00C43339"/>
    <w:rsid w:val="00C43357"/>
    <w:rsid w:val="00C435E2"/>
    <w:rsid w:val="00C43A03"/>
    <w:rsid w:val="00C43BC7"/>
    <w:rsid w:val="00C43D4C"/>
    <w:rsid w:val="00C4408F"/>
    <w:rsid w:val="00C44210"/>
    <w:rsid w:val="00C44350"/>
    <w:rsid w:val="00C443F2"/>
    <w:rsid w:val="00C44420"/>
    <w:rsid w:val="00C44562"/>
    <w:rsid w:val="00C4463C"/>
    <w:rsid w:val="00C44660"/>
    <w:rsid w:val="00C44692"/>
    <w:rsid w:val="00C4470D"/>
    <w:rsid w:val="00C44753"/>
    <w:rsid w:val="00C44772"/>
    <w:rsid w:val="00C44CA0"/>
    <w:rsid w:val="00C44D37"/>
    <w:rsid w:val="00C452B0"/>
    <w:rsid w:val="00C45368"/>
    <w:rsid w:val="00C4559B"/>
    <w:rsid w:val="00C456B4"/>
    <w:rsid w:val="00C459A6"/>
    <w:rsid w:val="00C45A76"/>
    <w:rsid w:val="00C45B81"/>
    <w:rsid w:val="00C45BC8"/>
    <w:rsid w:val="00C4601B"/>
    <w:rsid w:val="00C4606C"/>
    <w:rsid w:val="00C460A9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28B"/>
    <w:rsid w:val="00C47350"/>
    <w:rsid w:val="00C4747C"/>
    <w:rsid w:val="00C475E2"/>
    <w:rsid w:val="00C4766D"/>
    <w:rsid w:val="00C476A3"/>
    <w:rsid w:val="00C47842"/>
    <w:rsid w:val="00C4790A"/>
    <w:rsid w:val="00C479D0"/>
    <w:rsid w:val="00C47AF9"/>
    <w:rsid w:val="00C47B8B"/>
    <w:rsid w:val="00C47D11"/>
    <w:rsid w:val="00C47D4D"/>
    <w:rsid w:val="00C47EC3"/>
    <w:rsid w:val="00C47EF2"/>
    <w:rsid w:val="00C50173"/>
    <w:rsid w:val="00C501A9"/>
    <w:rsid w:val="00C503F6"/>
    <w:rsid w:val="00C5048F"/>
    <w:rsid w:val="00C505C1"/>
    <w:rsid w:val="00C5069C"/>
    <w:rsid w:val="00C50AEA"/>
    <w:rsid w:val="00C50CE6"/>
    <w:rsid w:val="00C50D9D"/>
    <w:rsid w:val="00C50F44"/>
    <w:rsid w:val="00C51173"/>
    <w:rsid w:val="00C511EA"/>
    <w:rsid w:val="00C51287"/>
    <w:rsid w:val="00C514C4"/>
    <w:rsid w:val="00C51580"/>
    <w:rsid w:val="00C5175C"/>
    <w:rsid w:val="00C518FC"/>
    <w:rsid w:val="00C519E7"/>
    <w:rsid w:val="00C519E8"/>
    <w:rsid w:val="00C51A17"/>
    <w:rsid w:val="00C51DC4"/>
    <w:rsid w:val="00C51F16"/>
    <w:rsid w:val="00C51FB5"/>
    <w:rsid w:val="00C520DD"/>
    <w:rsid w:val="00C52478"/>
    <w:rsid w:val="00C525D0"/>
    <w:rsid w:val="00C525D3"/>
    <w:rsid w:val="00C526BD"/>
    <w:rsid w:val="00C52846"/>
    <w:rsid w:val="00C52A1C"/>
    <w:rsid w:val="00C52B4B"/>
    <w:rsid w:val="00C52B72"/>
    <w:rsid w:val="00C52BC2"/>
    <w:rsid w:val="00C52BE8"/>
    <w:rsid w:val="00C52BFA"/>
    <w:rsid w:val="00C52C9D"/>
    <w:rsid w:val="00C52D7B"/>
    <w:rsid w:val="00C52DD8"/>
    <w:rsid w:val="00C53276"/>
    <w:rsid w:val="00C53469"/>
    <w:rsid w:val="00C53691"/>
    <w:rsid w:val="00C536DE"/>
    <w:rsid w:val="00C53742"/>
    <w:rsid w:val="00C5378A"/>
    <w:rsid w:val="00C537A2"/>
    <w:rsid w:val="00C538DE"/>
    <w:rsid w:val="00C53A05"/>
    <w:rsid w:val="00C53BD7"/>
    <w:rsid w:val="00C53DE0"/>
    <w:rsid w:val="00C54040"/>
    <w:rsid w:val="00C5450A"/>
    <w:rsid w:val="00C54568"/>
    <w:rsid w:val="00C5460A"/>
    <w:rsid w:val="00C549FB"/>
    <w:rsid w:val="00C54A25"/>
    <w:rsid w:val="00C54CCB"/>
    <w:rsid w:val="00C54D05"/>
    <w:rsid w:val="00C55058"/>
    <w:rsid w:val="00C55233"/>
    <w:rsid w:val="00C5537D"/>
    <w:rsid w:val="00C55664"/>
    <w:rsid w:val="00C557C8"/>
    <w:rsid w:val="00C5582A"/>
    <w:rsid w:val="00C55A75"/>
    <w:rsid w:val="00C55A86"/>
    <w:rsid w:val="00C55C0E"/>
    <w:rsid w:val="00C55E65"/>
    <w:rsid w:val="00C5619B"/>
    <w:rsid w:val="00C561D5"/>
    <w:rsid w:val="00C56259"/>
    <w:rsid w:val="00C562FA"/>
    <w:rsid w:val="00C563C1"/>
    <w:rsid w:val="00C56602"/>
    <w:rsid w:val="00C56628"/>
    <w:rsid w:val="00C5684B"/>
    <w:rsid w:val="00C56B4E"/>
    <w:rsid w:val="00C56F14"/>
    <w:rsid w:val="00C56F59"/>
    <w:rsid w:val="00C570FF"/>
    <w:rsid w:val="00C572AE"/>
    <w:rsid w:val="00C5734E"/>
    <w:rsid w:val="00C57492"/>
    <w:rsid w:val="00C57977"/>
    <w:rsid w:val="00C57AC9"/>
    <w:rsid w:val="00C57B0B"/>
    <w:rsid w:val="00C57C06"/>
    <w:rsid w:val="00C57C9B"/>
    <w:rsid w:val="00C57D02"/>
    <w:rsid w:val="00C6002D"/>
    <w:rsid w:val="00C60183"/>
    <w:rsid w:val="00C602C3"/>
    <w:rsid w:val="00C6036F"/>
    <w:rsid w:val="00C60371"/>
    <w:rsid w:val="00C605B6"/>
    <w:rsid w:val="00C607A3"/>
    <w:rsid w:val="00C609F5"/>
    <w:rsid w:val="00C60DFC"/>
    <w:rsid w:val="00C60F14"/>
    <w:rsid w:val="00C60FBF"/>
    <w:rsid w:val="00C6105B"/>
    <w:rsid w:val="00C61183"/>
    <w:rsid w:val="00C612B9"/>
    <w:rsid w:val="00C617A8"/>
    <w:rsid w:val="00C618AD"/>
    <w:rsid w:val="00C618DD"/>
    <w:rsid w:val="00C619B8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AA1"/>
    <w:rsid w:val="00C62AD8"/>
    <w:rsid w:val="00C62B88"/>
    <w:rsid w:val="00C62BAE"/>
    <w:rsid w:val="00C62CCD"/>
    <w:rsid w:val="00C62CE8"/>
    <w:rsid w:val="00C62D62"/>
    <w:rsid w:val="00C630B2"/>
    <w:rsid w:val="00C6310B"/>
    <w:rsid w:val="00C63513"/>
    <w:rsid w:val="00C635DD"/>
    <w:rsid w:val="00C637B1"/>
    <w:rsid w:val="00C637E7"/>
    <w:rsid w:val="00C6393C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27"/>
    <w:rsid w:val="00C6477E"/>
    <w:rsid w:val="00C64918"/>
    <w:rsid w:val="00C64A9F"/>
    <w:rsid w:val="00C64F79"/>
    <w:rsid w:val="00C65017"/>
    <w:rsid w:val="00C6502E"/>
    <w:rsid w:val="00C6530B"/>
    <w:rsid w:val="00C653BA"/>
    <w:rsid w:val="00C654A3"/>
    <w:rsid w:val="00C659DD"/>
    <w:rsid w:val="00C65A48"/>
    <w:rsid w:val="00C65A5D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86D"/>
    <w:rsid w:val="00C66989"/>
    <w:rsid w:val="00C669B9"/>
    <w:rsid w:val="00C66AC3"/>
    <w:rsid w:val="00C66AEB"/>
    <w:rsid w:val="00C66B64"/>
    <w:rsid w:val="00C66BE1"/>
    <w:rsid w:val="00C66C68"/>
    <w:rsid w:val="00C66CB7"/>
    <w:rsid w:val="00C66D50"/>
    <w:rsid w:val="00C66D6F"/>
    <w:rsid w:val="00C66FA4"/>
    <w:rsid w:val="00C66FFA"/>
    <w:rsid w:val="00C670FE"/>
    <w:rsid w:val="00C67142"/>
    <w:rsid w:val="00C67204"/>
    <w:rsid w:val="00C67339"/>
    <w:rsid w:val="00C6742A"/>
    <w:rsid w:val="00C67498"/>
    <w:rsid w:val="00C6756F"/>
    <w:rsid w:val="00C675FA"/>
    <w:rsid w:val="00C676AC"/>
    <w:rsid w:val="00C67885"/>
    <w:rsid w:val="00C67963"/>
    <w:rsid w:val="00C6798F"/>
    <w:rsid w:val="00C67A19"/>
    <w:rsid w:val="00C67B8C"/>
    <w:rsid w:val="00C67CEE"/>
    <w:rsid w:val="00C67D0A"/>
    <w:rsid w:val="00C67D3B"/>
    <w:rsid w:val="00C67E06"/>
    <w:rsid w:val="00C67E0B"/>
    <w:rsid w:val="00C7009F"/>
    <w:rsid w:val="00C7010C"/>
    <w:rsid w:val="00C702D9"/>
    <w:rsid w:val="00C703A3"/>
    <w:rsid w:val="00C704CD"/>
    <w:rsid w:val="00C70608"/>
    <w:rsid w:val="00C707F3"/>
    <w:rsid w:val="00C70AC5"/>
    <w:rsid w:val="00C70E72"/>
    <w:rsid w:val="00C71028"/>
    <w:rsid w:val="00C71163"/>
    <w:rsid w:val="00C713D7"/>
    <w:rsid w:val="00C71542"/>
    <w:rsid w:val="00C71599"/>
    <w:rsid w:val="00C71650"/>
    <w:rsid w:val="00C71699"/>
    <w:rsid w:val="00C716FC"/>
    <w:rsid w:val="00C717E3"/>
    <w:rsid w:val="00C71822"/>
    <w:rsid w:val="00C718BB"/>
    <w:rsid w:val="00C71C5A"/>
    <w:rsid w:val="00C71C6B"/>
    <w:rsid w:val="00C71D37"/>
    <w:rsid w:val="00C71F02"/>
    <w:rsid w:val="00C720F0"/>
    <w:rsid w:val="00C72100"/>
    <w:rsid w:val="00C7210F"/>
    <w:rsid w:val="00C7218E"/>
    <w:rsid w:val="00C721AB"/>
    <w:rsid w:val="00C7229E"/>
    <w:rsid w:val="00C7249F"/>
    <w:rsid w:val="00C724BD"/>
    <w:rsid w:val="00C724EC"/>
    <w:rsid w:val="00C7267D"/>
    <w:rsid w:val="00C728B7"/>
    <w:rsid w:val="00C72976"/>
    <w:rsid w:val="00C72A89"/>
    <w:rsid w:val="00C72B92"/>
    <w:rsid w:val="00C72D42"/>
    <w:rsid w:val="00C72DFF"/>
    <w:rsid w:val="00C72E99"/>
    <w:rsid w:val="00C72EB8"/>
    <w:rsid w:val="00C72F75"/>
    <w:rsid w:val="00C72FFA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298"/>
    <w:rsid w:val="00C74338"/>
    <w:rsid w:val="00C7452B"/>
    <w:rsid w:val="00C746A1"/>
    <w:rsid w:val="00C747A5"/>
    <w:rsid w:val="00C747E3"/>
    <w:rsid w:val="00C747E7"/>
    <w:rsid w:val="00C74850"/>
    <w:rsid w:val="00C749E1"/>
    <w:rsid w:val="00C74A05"/>
    <w:rsid w:val="00C74A0D"/>
    <w:rsid w:val="00C74B68"/>
    <w:rsid w:val="00C74CD4"/>
    <w:rsid w:val="00C74D54"/>
    <w:rsid w:val="00C75070"/>
    <w:rsid w:val="00C750DC"/>
    <w:rsid w:val="00C75160"/>
    <w:rsid w:val="00C75189"/>
    <w:rsid w:val="00C7533F"/>
    <w:rsid w:val="00C755CE"/>
    <w:rsid w:val="00C7572F"/>
    <w:rsid w:val="00C75788"/>
    <w:rsid w:val="00C758D5"/>
    <w:rsid w:val="00C75A4D"/>
    <w:rsid w:val="00C75A6B"/>
    <w:rsid w:val="00C75AB8"/>
    <w:rsid w:val="00C75B3B"/>
    <w:rsid w:val="00C75E56"/>
    <w:rsid w:val="00C76129"/>
    <w:rsid w:val="00C761C9"/>
    <w:rsid w:val="00C7633A"/>
    <w:rsid w:val="00C7638B"/>
    <w:rsid w:val="00C7657C"/>
    <w:rsid w:val="00C765B3"/>
    <w:rsid w:val="00C767DB"/>
    <w:rsid w:val="00C767F3"/>
    <w:rsid w:val="00C7695D"/>
    <w:rsid w:val="00C76A24"/>
    <w:rsid w:val="00C76C74"/>
    <w:rsid w:val="00C76F17"/>
    <w:rsid w:val="00C76FE3"/>
    <w:rsid w:val="00C77035"/>
    <w:rsid w:val="00C77072"/>
    <w:rsid w:val="00C77083"/>
    <w:rsid w:val="00C770F5"/>
    <w:rsid w:val="00C7712F"/>
    <w:rsid w:val="00C77259"/>
    <w:rsid w:val="00C77293"/>
    <w:rsid w:val="00C772CF"/>
    <w:rsid w:val="00C7731B"/>
    <w:rsid w:val="00C77370"/>
    <w:rsid w:val="00C7737C"/>
    <w:rsid w:val="00C776AB"/>
    <w:rsid w:val="00C77B13"/>
    <w:rsid w:val="00C77BDA"/>
    <w:rsid w:val="00C77C98"/>
    <w:rsid w:val="00C77DEF"/>
    <w:rsid w:val="00C77DF3"/>
    <w:rsid w:val="00C801C2"/>
    <w:rsid w:val="00C80235"/>
    <w:rsid w:val="00C804E9"/>
    <w:rsid w:val="00C80574"/>
    <w:rsid w:val="00C805A3"/>
    <w:rsid w:val="00C806A1"/>
    <w:rsid w:val="00C806BF"/>
    <w:rsid w:val="00C807B5"/>
    <w:rsid w:val="00C80B81"/>
    <w:rsid w:val="00C80D0A"/>
    <w:rsid w:val="00C812CE"/>
    <w:rsid w:val="00C81315"/>
    <w:rsid w:val="00C81319"/>
    <w:rsid w:val="00C8136F"/>
    <w:rsid w:val="00C815D0"/>
    <w:rsid w:val="00C816A3"/>
    <w:rsid w:val="00C816AB"/>
    <w:rsid w:val="00C8186A"/>
    <w:rsid w:val="00C81A7D"/>
    <w:rsid w:val="00C81B08"/>
    <w:rsid w:val="00C81B53"/>
    <w:rsid w:val="00C81D78"/>
    <w:rsid w:val="00C81F08"/>
    <w:rsid w:val="00C81F84"/>
    <w:rsid w:val="00C82088"/>
    <w:rsid w:val="00C820CB"/>
    <w:rsid w:val="00C823EB"/>
    <w:rsid w:val="00C82427"/>
    <w:rsid w:val="00C8242A"/>
    <w:rsid w:val="00C8254C"/>
    <w:rsid w:val="00C825B8"/>
    <w:rsid w:val="00C8265E"/>
    <w:rsid w:val="00C826A0"/>
    <w:rsid w:val="00C8274E"/>
    <w:rsid w:val="00C829A3"/>
    <w:rsid w:val="00C829D3"/>
    <w:rsid w:val="00C82AC9"/>
    <w:rsid w:val="00C82B70"/>
    <w:rsid w:val="00C82BD1"/>
    <w:rsid w:val="00C82BF5"/>
    <w:rsid w:val="00C830F0"/>
    <w:rsid w:val="00C83429"/>
    <w:rsid w:val="00C834BD"/>
    <w:rsid w:val="00C835FE"/>
    <w:rsid w:val="00C836D3"/>
    <w:rsid w:val="00C84135"/>
    <w:rsid w:val="00C84150"/>
    <w:rsid w:val="00C84646"/>
    <w:rsid w:val="00C84888"/>
    <w:rsid w:val="00C848FB"/>
    <w:rsid w:val="00C8496C"/>
    <w:rsid w:val="00C84A5D"/>
    <w:rsid w:val="00C84A9B"/>
    <w:rsid w:val="00C84DE0"/>
    <w:rsid w:val="00C850FD"/>
    <w:rsid w:val="00C85260"/>
    <w:rsid w:val="00C8547E"/>
    <w:rsid w:val="00C85E51"/>
    <w:rsid w:val="00C85FE4"/>
    <w:rsid w:val="00C86113"/>
    <w:rsid w:val="00C86165"/>
    <w:rsid w:val="00C86401"/>
    <w:rsid w:val="00C86455"/>
    <w:rsid w:val="00C864C7"/>
    <w:rsid w:val="00C86633"/>
    <w:rsid w:val="00C86671"/>
    <w:rsid w:val="00C867A8"/>
    <w:rsid w:val="00C868E5"/>
    <w:rsid w:val="00C86A72"/>
    <w:rsid w:val="00C86B24"/>
    <w:rsid w:val="00C86B39"/>
    <w:rsid w:val="00C86C79"/>
    <w:rsid w:val="00C86CB2"/>
    <w:rsid w:val="00C86D1D"/>
    <w:rsid w:val="00C86DCF"/>
    <w:rsid w:val="00C86F3F"/>
    <w:rsid w:val="00C8716D"/>
    <w:rsid w:val="00C872DF"/>
    <w:rsid w:val="00C872E9"/>
    <w:rsid w:val="00C873BC"/>
    <w:rsid w:val="00C87449"/>
    <w:rsid w:val="00C87481"/>
    <w:rsid w:val="00C874D8"/>
    <w:rsid w:val="00C87569"/>
    <w:rsid w:val="00C87578"/>
    <w:rsid w:val="00C87647"/>
    <w:rsid w:val="00C8790C"/>
    <w:rsid w:val="00C87959"/>
    <w:rsid w:val="00C87AA7"/>
    <w:rsid w:val="00C87B88"/>
    <w:rsid w:val="00C87BE9"/>
    <w:rsid w:val="00C87C30"/>
    <w:rsid w:val="00C87CF1"/>
    <w:rsid w:val="00C87EC5"/>
    <w:rsid w:val="00C90005"/>
    <w:rsid w:val="00C9008B"/>
    <w:rsid w:val="00C90208"/>
    <w:rsid w:val="00C9024A"/>
    <w:rsid w:val="00C90525"/>
    <w:rsid w:val="00C90564"/>
    <w:rsid w:val="00C90590"/>
    <w:rsid w:val="00C9060C"/>
    <w:rsid w:val="00C906ED"/>
    <w:rsid w:val="00C907E9"/>
    <w:rsid w:val="00C908CE"/>
    <w:rsid w:val="00C90C1E"/>
    <w:rsid w:val="00C90D27"/>
    <w:rsid w:val="00C90E97"/>
    <w:rsid w:val="00C90F87"/>
    <w:rsid w:val="00C9101A"/>
    <w:rsid w:val="00C91189"/>
    <w:rsid w:val="00C9134B"/>
    <w:rsid w:val="00C9136D"/>
    <w:rsid w:val="00C914D1"/>
    <w:rsid w:val="00C916A5"/>
    <w:rsid w:val="00C9176F"/>
    <w:rsid w:val="00C9177D"/>
    <w:rsid w:val="00C91954"/>
    <w:rsid w:val="00C91A12"/>
    <w:rsid w:val="00C91B02"/>
    <w:rsid w:val="00C91BCD"/>
    <w:rsid w:val="00C91BF2"/>
    <w:rsid w:val="00C91CDC"/>
    <w:rsid w:val="00C91D63"/>
    <w:rsid w:val="00C9204A"/>
    <w:rsid w:val="00C920E8"/>
    <w:rsid w:val="00C9221E"/>
    <w:rsid w:val="00C92432"/>
    <w:rsid w:val="00C92496"/>
    <w:rsid w:val="00C924CC"/>
    <w:rsid w:val="00C92500"/>
    <w:rsid w:val="00C92746"/>
    <w:rsid w:val="00C9279A"/>
    <w:rsid w:val="00C927ED"/>
    <w:rsid w:val="00C928E6"/>
    <w:rsid w:val="00C929C7"/>
    <w:rsid w:val="00C92A98"/>
    <w:rsid w:val="00C92BBA"/>
    <w:rsid w:val="00C92D84"/>
    <w:rsid w:val="00C92E23"/>
    <w:rsid w:val="00C9316E"/>
    <w:rsid w:val="00C9331C"/>
    <w:rsid w:val="00C93557"/>
    <w:rsid w:val="00C93594"/>
    <w:rsid w:val="00C936EB"/>
    <w:rsid w:val="00C93784"/>
    <w:rsid w:val="00C937E7"/>
    <w:rsid w:val="00C93876"/>
    <w:rsid w:val="00C9393A"/>
    <w:rsid w:val="00C93A18"/>
    <w:rsid w:val="00C93BA9"/>
    <w:rsid w:val="00C93BDD"/>
    <w:rsid w:val="00C93D92"/>
    <w:rsid w:val="00C93DF1"/>
    <w:rsid w:val="00C93E38"/>
    <w:rsid w:val="00C93EEB"/>
    <w:rsid w:val="00C9424F"/>
    <w:rsid w:val="00C94363"/>
    <w:rsid w:val="00C94399"/>
    <w:rsid w:val="00C94459"/>
    <w:rsid w:val="00C945F0"/>
    <w:rsid w:val="00C946A3"/>
    <w:rsid w:val="00C946B3"/>
    <w:rsid w:val="00C946F3"/>
    <w:rsid w:val="00C9476E"/>
    <w:rsid w:val="00C94793"/>
    <w:rsid w:val="00C948A2"/>
    <w:rsid w:val="00C948F0"/>
    <w:rsid w:val="00C948F6"/>
    <w:rsid w:val="00C94997"/>
    <w:rsid w:val="00C949D9"/>
    <w:rsid w:val="00C94A8A"/>
    <w:rsid w:val="00C94F97"/>
    <w:rsid w:val="00C951AE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CEC"/>
    <w:rsid w:val="00C95DF1"/>
    <w:rsid w:val="00C95EF1"/>
    <w:rsid w:val="00C9617E"/>
    <w:rsid w:val="00C961D7"/>
    <w:rsid w:val="00C96292"/>
    <w:rsid w:val="00C9636E"/>
    <w:rsid w:val="00C963C5"/>
    <w:rsid w:val="00C9659F"/>
    <w:rsid w:val="00C96716"/>
    <w:rsid w:val="00C968E7"/>
    <w:rsid w:val="00C9694F"/>
    <w:rsid w:val="00C96AAD"/>
    <w:rsid w:val="00C96FCA"/>
    <w:rsid w:val="00C971A5"/>
    <w:rsid w:val="00C97302"/>
    <w:rsid w:val="00C97494"/>
    <w:rsid w:val="00C9770A"/>
    <w:rsid w:val="00C978AE"/>
    <w:rsid w:val="00C97961"/>
    <w:rsid w:val="00C97A55"/>
    <w:rsid w:val="00C97B8C"/>
    <w:rsid w:val="00C97BF8"/>
    <w:rsid w:val="00C97CA8"/>
    <w:rsid w:val="00C97DE0"/>
    <w:rsid w:val="00CA00D6"/>
    <w:rsid w:val="00CA017F"/>
    <w:rsid w:val="00CA0286"/>
    <w:rsid w:val="00CA0332"/>
    <w:rsid w:val="00CA0362"/>
    <w:rsid w:val="00CA0388"/>
    <w:rsid w:val="00CA03A6"/>
    <w:rsid w:val="00CA04CD"/>
    <w:rsid w:val="00CA0758"/>
    <w:rsid w:val="00CA07B1"/>
    <w:rsid w:val="00CA087A"/>
    <w:rsid w:val="00CA0990"/>
    <w:rsid w:val="00CA0B78"/>
    <w:rsid w:val="00CA0B88"/>
    <w:rsid w:val="00CA0C16"/>
    <w:rsid w:val="00CA107E"/>
    <w:rsid w:val="00CA122E"/>
    <w:rsid w:val="00CA1242"/>
    <w:rsid w:val="00CA13CE"/>
    <w:rsid w:val="00CA13D6"/>
    <w:rsid w:val="00CA1814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696"/>
    <w:rsid w:val="00CA2854"/>
    <w:rsid w:val="00CA2997"/>
    <w:rsid w:val="00CA2ABD"/>
    <w:rsid w:val="00CA2C72"/>
    <w:rsid w:val="00CA2CCE"/>
    <w:rsid w:val="00CA2D50"/>
    <w:rsid w:val="00CA2D85"/>
    <w:rsid w:val="00CA2D97"/>
    <w:rsid w:val="00CA307A"/>
    <w:rsid w:val="00CA3123"/>
    <w:rsid w:val="00CA322D"/>
    <w:rsid w:val="00CA34A5"/>
    <w:rsid w:val="00CA3546"/>
    <w:rsid w:val="00CA3624"/>
    <w:rsid w:val="00CA372B"/>
    <w:rsid w:val="00CA3768"/>
    <w:rsid w:val="00CA388D"/>
    <w:rsid w:val="00CA3B1B"/>
    <w:rsid w:val="00CA3B3A"/>
    <w:rsid w:val="00CA3C46"/>
    <w:rsid w:val="00CA3D86"/>
    <w:rsid w:val="00CA3F9E"/>
    <w:rsid w:val="00CA4045"/>
    <w:rsid w:val="00CA42CF"/>
    <w:rsid w:val="00CA4321"/>
    <w:rsid w:val="00CA4403"/>
    <w:rsid w:val="00CA4665"/>
    <w:rsid w:val="00CA4782"/>
    <w:rsid w:val="00CA47C1"/>
    <w:rsid w:val="00CA4853"/>
    <w:rsid w:val="00CA4952"/>
    <w:rsid w:val="00CA49C9"/>
    <w:rsid w:val="00CA49D9"/>
    <w:rsid w:val="00CA49FF"/>
    <w:rsid w:val="00CA4B12"/>
    <w:rsid w:val="00CA4C71"/>
    <w:rsid w:val="00CA4D32"/>
    <w:rsid w:val="00CA4D49"/>
    <w:rsid w:val="00CA4DB1"/>
    <w:rsid w:val="00CA5176"/>
    <w:rsid w:val="00CA51DB"/>
    <w:rsid w:val="00CA51E1"/>
    <w:rsid w:val="00CA522D"/>
    <w:rsid w:val="00CA54E5"/>
    <w:rsid w:val="00CA5558"/>
    <w:rsid w:val="00CA55C4"/>
    <w:rsid w:val="00CA5874"/>
    <w:rsid w:val="00CA5950"/>
    <w:rsid w:val="00CA59C1"/>
    <w:rsid w:val="00CA59F7"/>
    <w:rsid w:val="00CA5E56"/>
    <w:rsid w:val="00CA5F77"/>
    <w:rsid w:val="00CA604C"/>
    <w:rsid w:val="00CA614E"/>
    <w:rsid w:val="00CA6165"/>
    <w:rsid w:val="00CA617B"/>
    <w:rsid w:val="00CA62A1"/>
    <w:rsid w:val="00CA6382"/>
    <w:rsid w:val="00CA6439"/>
    <w:rsid w:val="00CA659B"/>
    <w:rsid w:val="00CA659D"/>
    <w:rsid w:val="00CA6632"/>
    <w:rsid w:val="00CA66B7"/>
    <w:rsid w:val="00CA6723"/>
    <w:rsid w:val="00CA6BC8"/>
    <w:rsid w:val="00CA6C2A"/>
    <w:rsid w:val="00CA6E01"/>
    <w:rsid w:val="00CA6F27"/>
    <w:rsid w:val="00CA7094"/>
    <w:rsid w:val="00CA70C5"/>
    <w:rsid w:val="00CA7161"/>
    <w:rsid w:val="00CA718E"/>
    <w:rsid w:val="00CA71F2"/>
    <w:rsid w:val="00CA741C"/>
    <w:rsid w:val="00CA7453"/>
    <w:rsid w:val="00CA76C3"/>
    <w:rsid w:val="00CA7940"/>
    <w:rsid w:val="00CA7A1D"/>
    <w:rsid w:val="00CA7B57"/>
    <w:rsid w:val="00CA7C36"/>
    <w:rsid w:val="00CA7CB1"/>
    <w:rsid w:val="00CA7D2F"/>
    <w:rsid w:val="00CA7D45"/>
    <w:rsid w:val="00CA7E56"/>
    <w:rsid w:val="00CA7FDE"/>
    <w:rsid w:val="00CB0526"/>
    <w:rsid w:val="00CB0616"/>
    <w:rsid w:val="00CB072F"/>
    <w:rsid w:val="00CB07AF"/>
    <w:rsid w:val="00CB07C9"/>
    <w:rsid w:val="00CB09BD"/>
    <w:rsid w:val="00CB0B02"/>
    <w:rsid w:val="00CB0C4E"/>
    <w:rsid w:val="00CB0C66"/>
    <w:rsid w:val="00CB0CDD"/>
    <w:rsid w:val="00CB0FB1"/>
    <w:rsid w:val="00CB1011"/>
    <w:rsid w:val="00CB14FB"/>
    <w:rsid w:val="00CB1518"/>
    <w:rsid w:val="00CB15B0"/>
    <w:rsid w:val="00CB169C"/>
    <w:rsid w:val="00CB173F"/>
    <w:rsid w:val="00CB17E1"/>
    <w:rsid w:val="00CB1876"/>
    <w:rsid w:val="00CB190D"/>
    <w:rsid w:val="00CB1921"/>
    <w:rsid w:val="00CB1AA1"/>
    <w:rsid w:val="00CB1FD6"/>
    <w:rsid w:val="00CB2013"/>
    <w:rsid w:val="00CB20DE"/>
    <w:rsid w:val="00CB21BF"/>
    <w:rsid w:val="00CB2397"/>
    <w:rsid w:val="00CB23F0"/>
    <w:rsid w:val="00CB245C"/>
    <w:rsid w:val="00CB297C"/>
    <w:rsid w:val="00CB2A11"/>
    <w:rsid w:val="00CB2AF6"/>
    <w:rsid w:val="00CB2B11"/>
    <w:rsid w:val="00CB2B88"/>
    <w:rsid w:val="00CB2DBB"/>
    <w:rsid w:val="00CB31AB"/>
    <w:rsid w:val="00CB31C1"/>
    <w:rsid w:val="00CB3288"/>
    <w:rsid w:val="00CB32BB"/>
    <w:rsid w:val="00CB3531"/>
    <w:rsid w:val="00CB378A"/>
    <w:rsid w:val="00CB38D0"/>
    <w:rsid w:val="00CB3982"/>
    <w:rsid w:val="00CB39F2"/>
    <w:rsid w:val="00CB3A2C"/>
    <w:rsid w:val="00CB3B0B"/>
    <w:rsid w:val="00CB3C78"/>
    <w:rsid w:val="00CB3D10"/>
    <w:rsid w:val="00CB3E4E"/>
    <w:rsid w:val="00CB4050"/>
    <w:rsid w:val="00CB4128"/>
    <w:rsid w:val="00CB438F"/>
    <w:rsid w:val="00CB4427"/>
    <w:rsid w:val="00CB444C"/>
    <w:rsid w:val="00CB4568"/>
    <w:rsid w:val="00CB457E"/>
    <w:rsid w:val="00CB460E"/>
    <w:rsid w:val="00CB4672"/>
    <w:rsid w:val="00CB4D7D"/>
    <w:rsid w:val="00CB4EE4"/>
    <w:rsid w:val="00CB4F0D"/>
    <w:rsid w:val="00CB4F15"/>
    <w:rsid w:val="00CB4FB8"/>
    <w:rsid w:val="00CB5074"/>
    <w:rsid w:val="00CB50CA"/>
    <w:rsid w:val="00CB51E5"/>
    <w:rsid w:val="00CB53C2"/>
    <w:rsid w:val="00CB5977"/>
    <w:rsid w:val="00CB5D3F"/>
    <w:rsid w:val="00CB5DAD"/>
    <w:rsid w:val="00CB5E3C"/>
    <w:rsid w:val="00CB608C"/>
    <w:rsid w:val="00CB62C4"/>
    <w:rsid w:val="00CB6334"/>
    <w:rsid w:val="00CB6362"/>
    <w:rsid w:val="00CB6374"/>
    <w:rsid w:val="00CB64A1"/>
    <w:rsid w:val="00CB66A5"/>
    <w:rsid w:val="00CB6729"/>
    <w:rsid w:val="00CB6ABA"/>
    <w:rsid w:val="00CB6BF5"/>
    <w:rsid w:val="00CB6CCE"/>
    <w:rsid w:val="00CB6E53"/>
    <w:rsid w:val="00CB6EED"/>
    <w:rsid w:val="00CB7022"/>
    <w:rsid w:val="00CB7143"/>
    <w:rsid w:val="00CB71B1"/>
    <w:rsid w:val="00CB72BB"/>
    <w:rsid w:val="00CB75E4"/>
    <w:rsid w:val="00CB78FC"/>
    <w:rsid w:val="00CB7910"/>
    <w:rsid w:val="00CB7A1E"/>
    <w:rsid w:val="00CB7A65"/>
    <w:rsid w:val="00CB7ABA"/>
    <w:rsid w:val="00CB7AD7"/>
    <w:rsid w:val="00CB7ADA"/>
    <w:rsid w:val="00CB7B02"/>
    <w:rsid w:val="00CB7B59"/>
    <w:rsid w:val="00CB7CC9"/>
    <w:rsid w:val="00CC0103"/>
    <w:rsid w:val="00CC0105"/>
    <w:rsid w:val="00CC0283"/>
    <w:rsid w:val="00CC05FE"/>
    <w:rsid w:val="00CC06EA"/>
    <w:rsid w:val="00CC0848"/>
    <w:rsid w:val="00CC090C"/>
    <w:rsid w:val="00CC09F5"/>
    <w:rsid w:val="00CC0B4D"/>
    <w:rsid w:val="00CC0C11"/>
    <w:rsid w:val="00CC0C6A"/>
    <w:rsid w:val="00CC0DEA"/>
    <w:rsid w:val="00CC0E18"/>
    <w:rsid w:val="00CC0EA7"/>
    <w:rsid w:val="00CC0EF2"/>
    <w:rsid w:val="00CC101A"/>
    <w:rsid w:val="00CC109E"/>
    <w:rsid w:val="00CC10D9"/>
    <w:rsid w:val="00CC1492"/>
    <w:rsid w:val="00CC14A1"/>
    <w:rsid w:val="00CC14C5"/>
    <w:rsid w:val="00CC14D3"/>
    <w:rsid w:val="00CC14D7"/>
    <w:rsid w:val="00CC152F"/>
    <w:rsid w:val="00CC1601"/>
    <w:rsid w:val="00CC1660"/>
    <w:rsid w:val="00CC1794"/>
    <w:rsid w:val="00CC17FB"/>
    <w:rsid w:val="00CC19B7"/>
    <w:rsid w:val="00CC1A01"/>
    <w:rsid w:val="00CC2177"/>
    <w:rsid w:val="00CC2406"/>
    <w:rsid w:val="00CC244D"/>
    <w:rsid w:val="00CC2690"/>
    <w:rsid w:val="00CC2A28"/>
    <w:rsid w:val="00CC2B30"/>
    <w:rsid w:val="00CC2B31"/>
    <w:rsid w:val="00CC2B72"/>
    <w:rsid w:val="00CC2BBC"/>
    <w:rsid w:val="00CC2C16"/>
    <w:rsid w:val="00CC2C34"/>
    <w:rsid w:val="00CC2E45"/>
    <w:rsid w:val="00CC2FE1"/>
    <w:rsid w:val="00CC3100"/>
    <w:rsid w:val="00CC316D"/>
    <w:rsid w:val="00CC337F"/>
    <w:rsid w:val="00CC3636"/>
    <w:rsid w:val="00CC37EC"/>
    <w:rsid w:val="00CC387D"/>
    <w:rsid w:val="00CC3A54"/>
    <w:rsid w:val="00CC3ACD"/>
    <w:rsid w:val="00CC3B85"/>
    <w:rsid w:val="00CC3C0E"/>
    <w:rsid w:val="00CC3E9B"/>
    <w:rsid w:val="00CC4300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852"/>
    <w:rsid w:val="00CC59DE"/>
    <w:rsid w:val="00CC5A6E"/>
    <w:rsid w:val="00CC5A9C"/>
    <w:rsid w:val="00CC5B59"/>
    <w:rsid w:val="00CC5BE9"/>
    <w:rsid w:val="00CC5D17"/>
    <w:rsid w:val="00CC5D40"/>
    <w:rsid w:val="00CC616E"/>
    <w:rsid w:val="00CC61DC"/>
    <w:rsid w:val="00CC63BF"/>
    <w:rsid w:val="00CC643D"/>
    <w:rsid w:val="00CC6552"/>
    <w:rsid w:val="00CC657B"/>
    <w:rsid w:val="00CC6735"/>
    <w:rsid w:val="00CC68E1"/>
    <w:rsid w:val="00CC6984"/>
    <w:rsid w:val="00CC6A18"/>
    <w:rsid w:val="00CC6A47"/>
    <w:rsid w:val="00CC6AAC"/>
    <w:rsid w:val="00CC6C9A"/>
    <w:rsid w:val="00CC6CFF"/>
    <w:rsid w:val="00CC6D3E"/>
    <w:rsid w:val="00CC6E72"/>
    <w:rsid w:val="00CC6F33"/>
    <w:rsid w:val="00CC6F54"/>
    <w:rsid w:val="00CC6F63"/>
    <w:rsid w:val="00CC6FCC"/>
    <w:rsid w:val="00CC73B7"/>
    <w:rsid w:val="00CC7636"/>
    <w:rsid w:val="00CC76D0"/>
    <w:rsid w:val="00CC772A"/>
    <w:rsid w:val="00CC7A64"/>
    <w:rsid w:val="00CC7A88"/>
    <w:rsid w:val="00CC7AC8"/>
    <w:rsid w:val="00CC7BAD"/>
    <w:rsid w:val="00CC7FDE"/>
    <w:rsid w:val="00CD003B"/>
    <w:rsid w:val="00CD0228"/>
    <w:rsid w:val="00CD027E"/>
    <w:rsid w:val="00CD02AA"/>
    <w:rsid w:val="00CD02D7"/>
    <w:rsid w:val="00CD0580"/>
    <w:rsid w:val="00CD06B6"/>
    <w:rsid w:val="00CD0800"/>
    <w:rsid w:val="00CD0ACD"/>
    <w:rsid w:val="00CD0B30"/>
    <w:rsid w:val="00CD0BC6"/>
    <w:rsid w:val="00CD0CE9"/>
    <w:rsid w:val="00CD0F9D"/>
    <w:rsid w:val="00CD108E"/>
    <w:rsid w:val="00CD14C1"/>
    <w:rsid w:val="00CD15A7"/>
    <w:rsid w:val="00CD1715"/>
    <w:rsid w:val="00CD1AAF"/>
    <w:rsid w:val="00CD1B5E"/>
    <w:rsid w:val="00CD1D04"/>
    <w:rsid w:val="00CD1D3A"/>
    <w:rsid w:val="00CD1E99"/>
    <w:rsid w:val="00CD1F94"/>
    <w:rsid w:val="00CD200C"/>
    <w:rsid w:val="00CD20E1"/>
    <w:rsid w:val="00CD2164"/>
    <w:rsid w:val="00CD21C1"/>
    <w:rsid w:val="00CD2382"/>
    <w:rsid w:val="00CD244B"/>
    <w:rsid w:val="00CD2671"/>
    <w:rsid w:val="00CD27B4"/>
    <w:rsid w:val="00CD27F2"/>
    <w:rsid w:val="00CD29F8"/>
    <w:rsid w:val="00CD2B51"/>
    <w:rsid w:val="00CD2F9C"/>
    <w:rsid w:val="00CD3064"/>
    <w:rsid w:val="00CD30CD"/>
    <w:rsid w:val="00CD33B8"/>
    <w:rsid w:val="00CD3503"/>
    <w:rsid w:val="00CD38B7"/>
    <w:rsid w:val="00CD39A7"/>
    <w:rsid w:val="00CD3D46"/>
    <w:rsid w:val="00CD4214"/>
    <w:rsid w:val="00CD4227"/>
    <w:rsid w:val="00CD42E7"/>
    <w:rsid w:val="00CD4305"/>
    <w:rsid w:val="00CD4502"/>
    <w:rsid w:val="00CD454F"/>
    <w:rsid w:val="00CD4755"/>
    <w:rsid w:val="00CD4779"/>
    <w:rsid w:val="00CD4A12"/>
    <w:rsid w:val="00CD4ADF"/>
    <w:rsid w:val="00CD5212"/>
    <w:rsid w:val="00CD5421"/>
    <w:rsid w:val="00CD54C1"/>
    <w:rsid w:val="00CD551C"/>
    <w:rsid w:val="00CD55EF"/>
    <w:rsid w:val="00CD586A"/>
    <w:rsid w:val="00CD5A63"/>
    <w:rsid w:val="00CD5B8E"/>
    <w:rsid w:val="00CD5ED4"/>
    <w:rsid w:val="00CD5FA5"/>
    <w:rsid w:val="00CD60D8"/>
    <w:rsid w:val="00CD6254"/>
    <w:rsid w:val="00CD628E"/>
    <w:rsid w:val="00CD62DF"/>
    <w:rsid w:val="00CD645C"/>
    <w:rsid w:val="00CD6460"/>
    <w:rsid w:val="00CD6465"/>
    <w:rsid w:val="00CD6586"/>
    <w:rsid w:val="00CD6B1B"/>
    <w:rsid w:val="00CD6B39"/>
    <w:rsid w:val="00CD6D3E"/>
    <w:rsid w:val="00CD6DD8"/>
    <w:rsid w:val="00CD710A"/>
    <w:rsid w:val="00CD71FB"/>
    <w:rsid w:val="00CD74AA"/>
    <w:rsid w:val="00CD74FE"/>
    <w:rsid w:val="00CD759F"/>
    <w:rsid w:val="00CD75AA"/>
    <w:rsid w:val="00CD75BA"/>
    <w:rsid w:val="00CD75D4"/>
    <w:rsid w:val="00CD76B9"/>
    <w:rsid w:val="00CD787C"/>
    <w:rsid w:val="00CD78A9"/>
    <w:rsid w:val="00CD7918"/>
    <w:rsid w:val="00CD79CE"/>
    <w:rsid w:val="00CD7A29"/>
    <w:rsid w:val="00CD7A5A"/>
    <w:rsid w:val="00CD7C7A"/>
    <w:rsid w:val="00CD7CC0"/>
    <w:rsid w:val="00CD7D37"/>
    <w:rsid w:val="00CD7D6D"/>
    <w:rsid w:val="00CD7F4E"/>
    <w:rsid w:val="00CD7FE6"/>
    <w:rsid w:val="00CE00C0"/>
    <w:rsid w:val="00CE01B7"/>
    <w:rsid w:val="00CE01CF"/>
    <w:rsid w:val="00CE0213"/>
    <w:rsid w:val="00CE0498"/>
    <w:rsid w:val="00CE05E4"/>
    <w:rsid w:val="00CE0613"/>
    <w:rsid w:val="00CE0714"/>
    <w:rsid w:val="00CE0718"/>
    <w:rsid w:val="00CE0842"/>
    <w:rsid w:val="00CE089F"/>
    <w:rsid w:val="00CE0A13"/>
    <w:rsid w:val="00CE11CC"/>
    <w:rsid w:val="00CE1207"/>
    <w:rsid w:val="00CE1286"/>
    <w:rsid w:val="00CE1520"/>
    <w:rsid w:val="00CE159F"/>
    <w:rsid w:val="00CE16E3"/>
    <w:rsid w:val="00CE183C"/>
    <w:rsid w:val="00CE1A61"/>
    <w:rsid w:val="00CE1B2C"/>
    <w:rsid w:val="00CE1BF3"/>
    <w:rsid w:val="00CE1BFA"/>
    <w:rsid w:val="00CE1E85"/>
    <w:rsid w:val="00CE1FFD"/>
    <w:rsid w:val="00CE227E"/>
    <w:rsid w:val="00CE2314"/>
    <w:rsid w:val="00CE23A5"/>
    <w:rsid w:val="00CE24BB"/>
    <w:rsid w:val="00CE25F7"/>
    <w:rsid w:val="00CE2614"/>
    <w:rsid w:val="00CE2691"/>
    <w:rsid w:val="00CE2706"/>
    <w:rsid w:val="00CE2835"/>
    <w:rsid w:val="00CE29C8"/>
    <w:rsid w:val="00CE2A80"/>
    <w:rsid w:val="00CE2D00"/>
    <w:rsid w:val="00CE2F01"/>
    <w:rsid w:val="00CE3007"/>
    <w:rsid w:val="00CE301C"/>
    <w:rsid w:val="00CE32F9"/>
    <w:rsid w:val="00CE3440"/>
    <w:rsid w:val="00CE349C"/>
    <w:rsid w:val="00CE35BB"/>
    <w:rsid w:val="00CE35CB"/>
    <w:rsid w:val="00CE3617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867"/>
    <w:rsid w:val="00CE4A76"/>
    <w:rsid w:val="00CE4F45"/>
    <w:rsid w:val="00CE4FD3"/>
    <w:rsid w:val="00CE5190"/>
    <w:rsid w:val="00CE56A4"/>
    <w:rsid w:val="00CE58AD"/>
    <w:rsid w:val="00CE58F6"/>
    <w:rsid w:val="00CE5A80"/>
    <w:rsid w:val="00CE5B51"/>
    <w:rsid w:val="00CE5BA4"/>
    <w:rsid w:val="00CE5D31"/>
    <w:rsid w:val="00CE5EF2"/>
    <w:rsid w:val="00CE5F09"/>
    <w:rsid w:val="00CE6059"/>
    <w:rsid w:val="00CE60AF"/>
    <w:rsid w:val="00CE60C5"/>
    <w:rsid w:val="00CE621A"/>
    <w:rsid w:val="00CE6590"/>
    <w:rsid w:val="00CE67F6"/>
    <w:rsid w:val="00CE69C1"/>
    <w:rsid w:val="00CE6B9E"/>
    <w:rsid w:val="00CE6C77"/>
    <w:rsid w:val="00CE6E67"/>
    <w:rsid w:val="00CE739A"/>
    <w:rsid w:val="00CE7967"/>
    <w:rsid w:val="00CE7BC6"/>
    <w:rsid w:val="00CE7C74"/>
    <w:rsid w:val="00CE7D5E"/>
    <w:rsid w:val="00CE7DDA"/>
    <w:rsid w:val="00CE7E01"/>
    <w:rsid w:val="00CE7FDE"/>
    <w:rsid w:val="00CF0032"/>
    <w:rsid w:val="00CF010B"/>
    <w:rsid w:val="00CF0145"/>
    <w:rsid w:val="00CF0381"/>
    <w:rsid w:val="00CF0651"/>
    <w:rsid w:val="00CF08DC"/>
    <w:rsid w:val="00CF0924"/>
    <w:rsid w:val="00CF0C6E"/>
    <w:rsid w:val="00CF0D53"/>
    <w:rsid w:val="00CF0D69"/>
    <w:rsid w:val="00CF0D6C"/>
    <w:rsid w:val="00CF0FB8"/>
    <w:rsid w:val="00CF14D6"/>
    <w:rsid w:val="00CF151D"/>
    <w:rsid w:val="00CF178E"/>
    <w:rsid w:val="00CF19DC"/>
    <w:rsid w:val="00CF1AD5"/>
    <w:rsid w:val="00CF1BCB"/>
    <w:rsid w:val="00CF1DE5"/>
    <w:rsid w:val="00CF1FAA"/>
    <w:rsid w:val="00CF20F7"/>
    <w:rsid w:val="00CF21E5"/>
    <w:rsid w:val="00CF21F9"/>
    <w:rsid w:val="00CF24BD"/>
    <w:rsid w:val="00CF264B"/>
    <w:rsid w:val="00CF29EB"/>
    <w:rsid w:val="00CF2B0C"/>
    <w:rsid w:val="00CF2B49"/>
    <w:rsid w:val="00CF3084"/>
    <w:rsid w:val="00CF3139"/>
    <w:rsid w:val="00CF3359"/>
    <w:rsid w:val="00CF3377"/>
    <w:rsid w:val="00CF33BD"/>
    <w:rsid w:val="00CF347D"/>
    <w:rsid w:val="00CF385B"/>
    <w:rsid w:val="00CF3982"/>
    <w:rsid w:val="00CF3C60"/>
    <w:rsid w:val="00CF3EA8"/>
    <w:rsid w:val="00CF3FE8"/>
    <w:rsid w:val="00CF407D"/>
    <w:rsid w:val="00CF40BE"/>
    <w:rsid w:val="00CF4506"/>
    <w:rsid w:val="00CF4639"/>
    <w:rsid w:val="00CF4674"/>
    <w:rsid w:val="00CF4B04"/>
    <w:rsid w:val="00CF4B32"/>
    <w:rsid w:val="00CF4D86"/>
    <w:rsid w:val="00CF4FDC"/>
    <w:rsid w:val="00CF508C"/>
    <w:rsid w:val="00CF5144"/>
    <w:rsid w:val="00CF5193"/>
    <w:rsid w:val="00CF524B"/>
    <w:rsid w:val="00CF535B"/>
    <w:rsid w:val="00CF59C7"/>
    <w:rsid w:val="00CF5CDB"/>
    <w:rsid w:val="00CF5F5C"/>
    <w:rsid w:val="00CF644B"/>
    <w:rsid w:val="00CF68E6"/>
    <w:rsid w:val="00CF68F6"/>
    <w:rsid w:val="00CF6BF8"/>
    <w:rsid w:val="00CF6CA2"/>
    <w:rsid w:val="00CF6DE1"/>
    <w:rsid w:val="00CF6E44"/>
    <w:rsid w:val="00CF6F09"/>
    <w:rsid w:val="00CF6F99"/>
    <w:rsid w:val="00CF6FD5"/>
    <w:rsid w:val="00CF6FF1"/>
    <w:rsid w:val="00CF7011"/>
    <w:rsid w:val="00CF7290"/>
    <w:rsid w:val="00CF789A"/>
    <w:rsid w:val="00CF78B3"/>
    <w:rsid w:val="00CF79C5"/>
    <w:rsid w:val="00CF7B87"/>
    <w:rsid w:val="00CF7F7D"/>
    <w:rsid w:val="00D000D4"/>
    <w:rsid w:val="00D0026C"/>
    <w:rsid w:val="00D0050E"/>
    <w:rsid w:val="00D00635"/>
    <w:rsid w:val="00D006A4"/>
    <w:rsid w:val="00D008F1"/>
    <w:rsid w:val="00D009BB"/>
    <w:rsid w:val="00D00A04"/>
    <w:rsid w:val="00D00A8A"/>
    <w:rsid w:val="00D00AFB"/>
    <w:rsid w:val="00D00C94"/>
    <w:rsid w:val="00D00DEA"/>
    <w:rsid w:val="00D00F1B"/>
    <w:rsid w:val="00D00F5C"/>
    <w:rsid w:val="00D01021"/>
    <w:rsid w:val="00D0108D"/>
    <w:rsid w:val="00D01187"/>
    <w:rsid w:val="00D01784"/>
    <w:rsid w:val="00D017A0"/>
    <w:rsid w:val="00D017D2"/>
    <w:rsid w:val="00D01919"/>
    <w:rsid w:val="00D0198A"/>
    <w:rsid w:val="00D019A3"/>
    <w:rsid w:val="00D01A3E"/>
    <w:rsid w:val="00D01F5B"/>
    <w:rsid w:val="00D02023"/>
    <w:rsid w:val="00D020C1"/>
    <w:rsid w:val="00D0219A"/>
    <w:rsid w:val="00D0219F"/>
    <w:rsid w:val="00D02242"/>
    <w:rsid w:val="00D023CC"/>
    <w:rsid w:val="00D02496"/>
    <w:rsid w:val="00D024B7"/>
    <w:rsid w:val="00D024C1"/>
    <w:rsid w:val="00D025CB"/>
    <w:rsid w:val="00D02658"/>
    <w:rsid w:val="00D0270C"/>
    <w:rsid w:val="00D02755"/>
    <w:rsid w:val="00D029D1"/>
    <w:rsid w:val="00D02AA3"/>
    <w:rsid w:val="00D02AE8"/>
    <w:rsid w:val="00D02B59"/>
    <w:rsid w:val="00D02C4A"/>
    <w:rsid w:val="00D02C7C"/>
    <w:rsid w:val="00D02CAE"/>
    <w:rsid w:val="00D02D32"/>
    <w:rsid w:val="00D02E45"/>
    <w:rsid w:val="00D02EC1"/>
    <w:rsid w:val="00D02F37"/>
    <w:rsid w:val="00D02F54"/>
    <w:rsid w:val="00D03044"/>
    <w:rsid w:val="00D031C4"/>
    <w:rsid w:val="00D033B7"/>
    <w:rsid w:val="00D03625"/>
    <w:rsid w:val="00D03747"/>
    <w:rsid w:val="00D038DD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EC1"/>
    <w:rsid w:val="00D04F76"/>
    <w:rsid w:val="00D055D8"/>
    <w:rsid w:val="00D056AA"/>
    <w:rsid w:val="00D05908"/>
    <w:rsid w:val="00D059E6"/>
    <w:rsid w:val="00D05CB4"/>
    <w:rsid w:val="00D05E19"/>
    <w:rsid w:val="00D05E7C"/>
    <w:rsid w:val="00D05EA4"/>
    <w:rsid w:val="00D05F3F"/>
    <w:rsid w:val="00D05FA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28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07ED5"/>
    <w:rsid w:val="00D10234"/>
    <w:rsid w:val="00D102F9"/>
    <w:rsid w:val="00D1043E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27C"/>
    <w:rsid w:val="00D1133B"/>
    <w:rsid w:val="00D11625"/>
    <w:rsid w:val="00D11703"/>
    <w:rsid w:val="00D11B3F"/>
    <w:rsid w:val="00D11C1A"/>
    <w:rsid w:val="00D11DE1"/>
    <w:rsid w:val="00D11E17"/>
    <w:rsid w:val="00D11ED6"/>
    <w:rsid w:val="00D11F7E"/>
    <w:rsid w:val="00D120EE"/>
    <w:rsid w:val="00D12115"/>
    <w:rsid w:val="00D121A1"/>
    <w:rsid w:val="00D1226F"/>
    <w:rsid w:val="00D12409"/>
    <w:rsid w:val="00D124D2"/>
    <w:rsid w:val="00D12AC1"/>
    <w:rsid w:val="00D12B44"/>
    <w:rsid w:val="00D12DF5"/>
    <w:rsid w:val="00D130DD"/>
    <w:rsid w:val="00D13118"/>
    <w:rsid w:val="00D133F7"/>
    <w:rsid w:val="00D13629"/>
    <w:rsid w:val="00D1372E"/>
    <w:rsid w:val="00D137E5"/>
    <w:rsid w:val="00D138C0"/>
    <w:rsid w:val="00D13904"/>
    <w:rsid w:val="00D13A64"/>
    <w:rsid w:val="00D13B96"/>
    <w:rsid w:val="00D13C6E"/>
    <w:rsid w:val="00D14028"/>
    <w:rsid w:val="00D142BF"/>
    <w:rsid w:val="00D14530"/>
    <w:rsid w:val="00D147C7"/>
    <w:rsid w:val="00D148AE"/>
    <w:rsid w:val="00D14CCD"/>
    <w:rsid w:val="00D14DC5"/>
    <w:rsid w:val="00D14F5F"/>
    <w:rsid w:val="00D15041"/>
    <w:rsid w:val="00D15159"/>
    <w:rsid w:val="00D15177"/>
    <w:rsid w:val="00D151DF"/>
    <w:rsid w:val="00D1524D"/>
    <w:rsid w:val="00D1531D"/>
    <w:rsid w:val="00D15370"/>
    <w:rsid w:val="00D1540D"/>
    <w:rsid w:val="00D155C4"/>
    <w:rsid w:val="00D155C7"/>
    <w:rsid w:val="00D1565B"/>
    <w:rsid w:val="00D1581C"/>
    <w:rsid w:val="00D15A74"/>
    <w:rsid w:val="00D15B45"/>
    <w:rsid w:val="00D15C08"/>
    <w:rsid w:val="00D15E19"/>
    <w:rsid w:val="00D1616C"/>
    <w:rsid w:val="00D1620A"/>
    <w:rsid w:val="00D1634A"/>
    <w:rsid w:val="00D16779"/>
    <w:rsid w:val="00D16AD2"/>
    <w:rsid w:val="00D16AEB"/>
    <w:rsid w:val="00D16B91"/>
    <w:rsid w:val="00D16BDE"/>
    <w:rsid w:val="00D16C4A"/>
    <w:rsid w:val="00D17139"/>
    <w:rsid w:val="00D171B0"/>
    <w:rsid w:val="00D1726C"/>
    <w:rsid w:val="00D174DE"/>
    <w:rsid w:val="00D17765"/>
    <w:rsid w:val="00D178E9"/>
    <w:rsid w:val="00D17978"/>
    <w:rsid w:val="00D17BCB"/>
    <w:rsid w:val="00D17C49"/>
    <w:rsid w:val="00D17C85"/>
    <w:rsid w:val="00D17EFD"/>
    <w:rsid w:val="00D17F45"/>
    <w:rsid w:val="00D17F87"/>
    <w:rsid w:val="00D20214"/>
    <w:rsid w:val="00D202E2"/>
    <w:rsid w:val="00D2049C"/>
    <w:rsid w:val="00D206C6"/>
    <w:rsid w:val="00D20A07"/>
    <w:rsid w:val="00D20A34"/>
    <w:rsid w:val="00D20AA1"/>
    <w:rsid w:val="00D20B68"/>
    <w:rsid w:val="00D20BFB"/>
    <w:rsid w:val="00D20F51"/>
    <w:rsid w:val="00D20F91"/>
    <w:rsid w:val="00D21068"/>
    <w:rsid w:val="00D21216"/>
    <w:rsid w:val="00D2138B"/>
    <w:rsid w:val="00D213EE"/>
    <w:rsid w:val="00D2168A"/>
    <w:rsid w:val="00D21B7B"/>
    <w:rsid w:val="00D21CAF"/>
    <w:rsid w:val="00D21D65"/>
    <w:rsid w:val="00D21EF8"/>
    <w:rsid w:val="00D21F1F"/>
    <w:rsid w:val="00D2209C"/>
    <w:rsid w:val="00D2209D"/>
    <w:rsid w:val="00D2212F"/>
    <w:rsid w:val="00D22448"/>
    <w:rsid w:val="00D2254A"/>
    <w:rsid w:val="00D226AC"/>
    <w:rsid w:val="00D22777"/>
    <w:rsid w:val="00D22840"/>
    <w:rsid w:val="00D22B3D"/>
    <w:rsid w:val="00D22B45"/>
    <w:rsid w:val="00D22E80"/>
    <w:rsid w:val="00D22F30"/>
    <w:rsid w:val="00D23240"/>
    <w:rsid w:val="00D232EF"/>
    <w:rsid w:val="00D232F1"/>
    <w:rsid w:val="00D2359B"/>
    <w:rsid w:val="00D23610"/>
    <w:rsid w:val="00D236B4"/>
    <w:rsid w:val="00D23842"/>
    <w:rsid w:val="00D23905"/>
    <w:rsid w:val="00D23AC8"/>
    <w:rsid w:val="00D23BCD"/>
    <w:rsid w:val="00D23D10"/>
    <w:rsid w:val="00D23F49"/>
    <w:rsid w:val="00D24034"/>
    <w:rsid w:val="00D24039"/>
    <w:rsid w:val="00D2418C"/>
    <w:rsid w:val="00D241ED"/>
    <w:rsid w:val="00D242BB"/>
    <w:rsid w:val="00D242D0"/>
    <w:rsid w:val="00D2431F"/>
    <w:rsid w:val="00D245DE"/>
    <w:rsid w:val="00D245F1"/>
    <w:rsid w:val="00D2468D"/>
    <w:rsid w:val="00D246E6"/>
    <w:rsid w:val="00D24810"/>
    <w:rsid w:val="00D2483E"/>
    <w:rsid w:val="00D24B3B"/>
    <w:rsid w:val="00D24C94"/>
    <w:rsid w:val="00D24CD4"/>
    <w:rsid w:val="00D24D18"/>
    <w:rsid w:val="00D2500E"/>
    <w:rsid w:val="00D25231"/>
    <w:rsid w:val="00D25358"/>
    <w:rsid w:val="00D255C0"/>
    <w:rsid w:val="00D255CD"/>
    <w:rsid w:val="00D25A51"/>
    <w:rsid w:val="00D25BD0"/>
    <w:rsid w:val="00D26200"/>
    <w:rsid w:val="00D26322"/>
    <w:rsid w:val="00D26544"/>
    <w:rsid w:val="00D265AC"/>
    <w:rsid w:val="00D26645"/>
    <w:rsid w:val="00D267AD"/>
    <w:rsid w:val="00D26A20"/>
    <w:rsid w:val="00D26AA5"/>
    <w:rsid w:val="00D26B3E"/>
    <w:rsid w:val="00D26D39"/>
    <w:rsid w:val="00D270EE"/>
    <w:rsid w:val="00D27294"/>
    <w:rsid w:val="00D272FA"/>
    <w:rsid w:val="00D27336"/>
    <w:rsid w:val="00D27482"/>
    <w:rsid w:val="00D27514"/>
    <w:rsid w:val="00D27530"/>
    <w:rsid w:val="00D276FF"/>
    <w:rsid w:val="00D278C6"/>
    <w:rsid w:val="00D279EE"/>
    <w:rsid w:val="00D27E3D"/>
    <w:rsid w:val="00D27E4E"/>
    <w:rsid w:val="00D301C2"/>
    <w:rsid w:val="00D303A7"/>
    <w:rsid w:val="00D305BA"/>
    <w:rsid w:val="00D30669"/>
    <w:rsid w:val="00D306FF"/>
    <w:rsid w:val="00D3071B"/>
    <w:rsid w:val="00D30869"/>
    <w:rsid w:val="00D30943"/>
    <w:rsid w:val="00D30F2C"/>
    <w:rsid w:val="00D30F78"/>
    <w:rsid w:val="00D30F7A"/>
    <w:rsid w:val="00D313F0"/>
    <w:rsid w:val="00D31426"/>
    <w:rsid w:val="00D31442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0A8"/>
    <w:rsid w:val="00D3214F"/>
    <w:rsid w:val="00D321E6"/>
    <w:rsid w:val="00D321F5"/>
    <w:rsid w:val="00D3233E"/>
    <w:rsid w:val="00D32466"/>
    <w:rsid w:val="00D324BD"/>
    <w:rsid w:val="00D326C5"/>
    <w:rsid w:val="00D328C6"/>
    <w:rsid w:val="00D32DF6"/>
    <w:rsid w:val="00D32EFA"/>
    <w:rsid w:val="00D32F0F"/>
    <w:rsid w:val="00D32F21"/>
    <w:rsid w:val="00D32FE3"/>
    <w:rsid w:val="00D3307B"/>
    <w:rsid w:val="00D331A8"/>
    <w:rsid w:val="00D33236"/>
    <w:rsid w:val="00D333A9"/>
    <w:rsid w:val="00D333D1"/>
    <w:rsid w:val="00D3352D"/>
    <w:rsid w:val="00D3353A"/>
    <w:rsid w:val="00D3360C"/>
    <w:rsid w:val="00D33613"/>
    <w:rsid w:val="00D337E7"/>
    <w:rsid w:val="00D33800"/>
    <w:rsid w:val="00D3386D"/>
    <w:rsid w:val="00D3396F"/>
    <w:rsid w:val="00D339A9"/>
    <w:rsid w:val="00D339BA"/>
    <w:rsid w:val="00D33C7D"/>
    <w:rsid w:val="00D33F26"/>
    <w:rsid w:val="00D33F94"/>
    <w:rsid w:val="00D33FB1"/>
    <w:rsid w:val="00D34063"/>
    <w:rsid w:val="00D3434F"/>
    <w:rsid w:val="00D34443"/>
    <w:rsid w:val="00D344D3"/>
    <w:rsid w:val="00D3451A"/>
    <w:rsid w:val="00D345FC"/>
    <w:rsid w:val="00D3474A"/>
    <w:rsid w:val="00D3477B"/>
    <w:rsid w:val="00D3491F"/>
    <w:rsid w:val="00D3495B"/>
    <w:rsid w:val="00D34C22"/>
    <w:rsid w:val="00D34D9C"/>
    <w:rsid w:val="00D34DCF"/>
    <w:rsid w:val="00D34ECB"/>
    <w:rsid w:val="00D35021"/>
    <w:rsid w:val="00D35178"/>
    <w:rsid w:val="00D352CC"/>
    <w:rsid w:val="00D354B8"/>
    <w:rsid w:val="00D35581"/>
    <w:rsid w:val="00D357B2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16B"/>
    <w:rsid w:val="00D3632D"/>
    <w:rsid w:val="00D365BF"/>
    <w:rsid w:val="00D36744"/>
    <w:rsid w:val="00D36867"/>
    <w:rsid w:val="00D36A0A"/>
    <w:rsid w:val="00D36CD9"/>
    <w:rsid w:val="00D36F9C"/>
    <w:rsid w:val="00D37224"/>
    <w:rsid w:val="00D37616"/>
    <w:rsid w:val="00D37654"/>
    <w:rsid w:val="00D376DE"/>
    <w:rsid w:val="00D37878"/>
    <w:rsid w:val="00D379AE"/>
    <w:rsid w:val="00D37B01"/>
    <w:rsid w:val="00D37B78"/>
    <w:rsid w:val="00D37CE3"/>
    <w:rsid w:val="00D37E08"/>
    <w:rsid w:val="00D37E82"/>
    <w:rsid w:val="00D4001E"/>
    <w:rsid w:val="00D401F2"/>
    <w:rsid w:val="00D40376"/>
    <w:rsid w:val="00D404A1"/>
    <w:rsid w:val="00D40539"/>
    <w:rsid w:val="00D406E2"/>
    <w:rsid w:val="00D4098B"/>
    <w:rsid w:val="00D40A58"/>
    <w:rsid w:val="00D40D9E"/>
    <w:rsid w:val="00D40F07"/>
    <w:rsid w:val="00D4102A"/>
    <w:rsid w:val="00D410A5"/>
    <w:rsid w:val="00D41478"/>
    <w:rsid w:val="00D414AB"/>
    <w:rsid w:val="00D41696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5D"/>
    <w:rsid w:val="00D41EF4"/>
    <w:rsid w:val="00D41F86"/>
    <w:rsid w:val="00D41F9D"/>
    <w:rsid w:val="00D42032"/>
    <w:rsid w:val="00D42088"/>
    <w:rsid w:val="00D422C0"/>
    <w:rsid w:val="00D4258B"/>
    <w:rsid w:val="00D428CF"/>
    <w:rsid w:val="00D429E3"/>
    <w:rsid w:val="00D42CC1"/>
    <w:rsid w:val="00D42D8E"/>
    <w:rsid w:val="00D42F81"/>
    <w:rsid w:val="00D430DE"/>
    <w:rsid w:val="00D432A6"/>
    <w:rsid w:val="00D432B4"/>
    <w:rsid w:val="00D43322"/>
    <w:rsid w:val="00D434B2"/>
    <w:rsid w:val="00D4356D"/>
    <w:rsid w:val="00D43638"/>
    <w:rsid w:val="00D43667"/>
    <w:rsid w:val="00D437D2"/>
    <w:rsid w:val="00D43986"/>
    <w:rsid w:val="00D43B03"/>
    <w:rsid w:val="00D43B53"/>
    <w:rsid w:val="00D43C5A"/>
    <w:rsid w:val="00D43CA2"/>
    <w:rsid w:val="00D43D2A"/>
    <w:rsid w:val="00D43D37"/>
    <w:rsid w:val="00D43F3D"/>
    <w:rsid w:val="00D44042"/>
    <w:rsid w:val="00D44050"/>
    <w:rsid w:val="00D44154"/>
    <w:rsid w:val="00D44386"/>
    <w:rsid w:val="00D446B7"/>
    <w:rsid w:val="00D446FC"/>
    <w:rsid w:val="00D446FE"/>
    <w:rsid w:val="00D44712"/>
    <w:rsid w:val="00D44805"/>
    <w:rsid w:val="00D44811"/>
    <w:rsid w:val="00D448C1"/>
    <w:rsid w:val="00D44910"/>
    <w:rsid w:val="00D4491B"/>
    <w:rsid w:val="00D44B41"/>
    <w:rsid w:val="00D44DE0"/>
    <w:rsid w:val="00D44EC3"/>
    <w:rsid w:val="00D44FAE"/>
    <w:rsid w:val="00D457F4"/>
    <w:rsid w:val="00D45B54"/>
    <w:rsid w:val="00D45C1F"/>
    <w:rsid w:val="00D45CFF"/>
    <w:rsid w:val="00D45D7A"/>
    <w:rsid w:val="00D45D85"/>
    <w:rsid w:val="00D45E62"/>
    <w:rsid w:val="00D45FDC"/>
    <w:rsid w:val="00D46057"/>
    <w:rsid w:val="00D4608B"/>
    <w:rsid w:val="00D46156"/>
    <w:rsid w:val="00D461DF"/>
    <w:rsid w:val="00D463B5"/>
    <w:rsid w:val="00D4644B"/>
    <w:rsid w:val="00D464DB"/>
    <w:rsid w:val="00D46543"/>
    <w:rsid w:val="00D46617"/>
    <w:rsid w:val="00D46709"/>
    <w:rsid w:val="00D46937"/>
    <w:rsid w:val="00D4693A"/>
    <w:rsid w:val="00D469AC"/>
    <w:rsid w:val="00D46A26"/>
    <w:rsid w:val="00D46CD5"/>
    <w:rsid w:val="00D46FCB"/>
    <w:rsid w:val="00D47046"/>
    <w:rsid w:val="00D4724E"/>
    <w:rsid w:val="00D47382"/>
    <w:rsid w:val="00D473C8"/>
    <w:rsid w:val="00D473D8"/>
    <w:rsid w:val="00D47433"/>
    <w:rsid w:val="00D47530"/>
    <w:rsid w:val="00D4756C"/>
    <w:rsid w:val="00D4764F"/>
    <w:rsid w:val="00D47678"/>
    <w:rsid w:val="00D476C4"/>
    <w:rsid w:val="00D47B73"/>
    <w:rsid w:val="00D47BC4"/>
    <w:rsid w:val="00D47DDB"/>
    <w:rsid w:val="00D47E06"/>
    <w:rsid w:val="00D47E41"/>
    <w:rsid w:val="00D50079"/>
    <w:rsid w:val="00D501A6"/>
    <w:rsid w:val="00D501C0"/>
    <w:rsid w:val="00D505F8"/>
    <w:rsid w:val="00D50627"/>
    <w:rsid w:val="00D506DA"/>
    <w:rsid w:val="00D508F5"/>
    <w:rsid w:val="00D50B1B"/>
    <w:rsid w:val="00D50B33"/>
    <w:rsid w:val="00D50B97"/>
    <w:rsid w:val="00D50DC8"/>
    <w:rsid w:val="00D50E30"/>
    <w:rsid w:val="00D50F97"/>
    <w:rsid w:val="00D510BF"/>
    <w:rsid w:val="00D511EC"/>
    <w:rsid w:val="00D51331"/>
    <w:rsid w:val="00D513D2"/>
    <w:rsid w:val="00D515F1"/>
    <w:rsid w:val="00D51869"/>
    <w:rsid w:val="00D51999"/>
    <w:rsid w:val="00D51C29"/>
    <w:rsid w:val="00D51CE0"/>
    <w:rsid w:val="00D51CE4"/>
    <w:rsid w:val="00D51D82"/>
    <w:rsid w:val="00D51D8E"/>
    <w:rsid w:val="00D51EC4"/>
    <w:rsid w:val="00D51ECF"/>
    <w:rsid w:val="00D51FA4"/>
    <w:rsid w:val="00D5224B"/>
    <w:rsid w:val="00D52501"/>
    <w:rsid w:val="00D52580"/>
    <w:rsid w:val="00D52878"/>
    <w:rsid w:val="00D5299B"/>
    <w:rsid w:val="00D52C01"/>
    <w:rsid w:val="00D52D81"/>
    <w:rsid w:val="00D52E85"/>
    <w:rsid w:val="00D52EE8"/>
    <w:rsid w:val="00D5304D"/>
    <w:rsid w:val="00D53096"/>
    <w:rsid w:val="00D530A8"/>
    <w:rsid w:val="00D53121"/>
    <w:rsid w:val="00D5324A"/>
    <w:rsid w:val="00D532D5"/>
    <w:rsid w:val="00D53487"/>
    <w:rsid w:val="00D53802"/>
    <w:rsid w:val="00D53B17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DF0"/>
    <w:rsid w:val="00D54F14"/>
    <w:rsid w:val="00D54F5A"/>
    <w:rsid w:val="00D54FE6"/>
    <w:rsid w:val="00D5509E"/>
    <w:rsid w:val="00D551B6"/>
    <w:rsid w:val="00D55271"/>
    <w:rsid w:val="00D55279"/>
    <w:rsid w:val="00D55498"/>
    <w:rsid w:val="00D555BD"/>
    <w:rsid w:val="00D557BC"/>
    <w:rsid w:val="00D55848"/>
    <w:rsid w:val="00D55B5A"/>
    <w:rsid w:val="00D55C56"/>
    <w:rsid w:val="00D55D5E"/>
    <w:rsid w:val="00D55E1E"/>
    <w:rsid w:val="00D55E88"/>
    <w:rsid w:val="00D56062"/>
    <w:rsid w:val="00D560D4"/>
    <w:rsid w:val="00D56160"/>
    <w:rsid w:val="00D5618B"/>
    <w:rsid w:val="00D561F4"/>
    <w:rsid w:val="00D56258"/>
    <w:rsid w:val="00D56288"/>
    <w:rsid w:val="00D562D4"/>
    <w:rsid w:val="00D56389"/>
    <w:rsid w:val="00D56570"/>
    <w:rsid w:val="00D56584"/>
    <w:rsid w:val="00D565DC"/>
    <w:rsid w:val="00D566D1"/>
    <w:rsid w:val="00D56773"/>
    <w:rsid w:val="00D5689C"/>
    <w:rsid w:val="00D568E9"/>
    <w:rsid w:val="00D56914"/>
    <w:rsid w:val="00D56BA9"/>
    <w:rsid w:val="00D56BFB"/>
    <w:rsid w:val="00D56D7E"/>
    <w:rsid w:val="00D56EC9"/>
    <w:rsid w:val="00D57088"/>
    <w:rsid w:val="00D57196"/>
    <w:rsid w:val="00D573DA"/>
    <w:rsid w:val="00D574B3"/>
    <w:rsid w:val="00D575E4"/>
    <w:rsid w:val="00D577ED"/>
    <w:rsid w:val="00D57892"/>
    <w:rsid w:val="00D57AB7"/>
    <w:rsid w:val="00D57BDA"/>
    <w:rsid w:val="00D57C4E"/>
    <w:rsid w:val="00D57CCF"/>
    <w:rsid w:val="00D57DC8"/>
    <w:rsid w:val="00D57E40"/>
    <w:rsid w:val="00D57E49"/>
    <w:rsid w:val="00D57F29"/>
    <w:rsid w:val="00D600A6"/>
    <w:rsid w:val="00D6010D"/>
    <w:rsid w:val="00D60132"/>
    <w:rsid w:val="00D60258"/>
    <w:rsid w:val="00D602F8"/>
    <w:rsid w:val="00D605C6"/>
    <w:rsid w:val="00D60638"/>
    <w:rsid w:val="00D606C2"/>
    <w:rsid w:val="00D606CE"/>
    <w:rsid w:val="00D60A14"/>
    <w:rsid w:val="00D60CC6"/>
    <w:rsid w:val="00D60CD3"/>
    <w:rsid w:val="00D60CF6"/>
    <w:rsid w:val="00D60DC1"/>
    <w:rsid w:val="00D60E3F"/>
    <w:rsid w:val="00D60FAD"/>
    <w:rsid w:val="00D6128B"/>
    <w:rsid w:val="00D61308"/>
    <w:rsid w:val="00D6139E"/>
    <w:rsid w:val="00D613A4"/>
    <w:rsid w:val="00D6144F"/>
    <w:rsid w:val="00D615DD"/>
    <w:rsid w:val="00D61653"/>
    <w:rsid w:val="00D616CC"/>
    <w:rsid w:val="00D61913"/>
    <w:rsid w:val="00D6192B"/>
    <w:rsid w:val="00D6194A"/>
    <w:rsid w:val="00D619DA"/>
    <w:rsid w:val="00D61AE3"/>
    <w:rsid w:val="00D61CB0"/>
    <w:rsid w:val="00D61FC7"/>
    <w:rsid w:val="00D6211C"/>
    <w:rsid w:val="00D62126"/>
    <w:rsid w:val="00D6225A"/>
    <w:rsid w:val="00D624A4"/>
    <w:rsid w:val="00D624B3"/>
    <w:rsid w:val="00D624FB"/>
    <w:rsid w:val="00D6257D"/>
    <w:rsid w:val="00D6272B"/>
    <w:rsid w:val="00D6273C"/>
    <w:rsid w:val="00D62763"/>
    <w:rsid w:val="00D627A1"/>
    <w:rsid w:val="00D6299D"/>
    <w:rsid w:val="00D62B16"/>
    <w:rsid w:val="00D62BD1"/>
    <w:rsid w:val="00D62C45"/>
    <w:rsid w:val="00D62C81"/>
    <w:rsid w:val="00D62CBE"/>
    <w:rsid w:val="00D62F70"/>
    <w:rsid w:val="00D62F79"/>
    <w:rsid w:val="00D62F99"/>
    <w:rsid w:val="00D632BE"/>
    <w:rsid w:val="00D632E3"/>
    <w:rsid w:val="00D636C0"/>
    <w:rsid w:val="00D6377E"/>
    <w:rsid w:val="00D63A0A"/>
    <w:rsid w:val="00D63A1A"/>
    <w:rsid w:val="00D63B4C"/>
    <w:rsid w:val="00D63D30"/>
    <w:rsid w:val="00D63F6E"/>
    <w:rsid w:val="00D64082"/>
    <w:rsid w:val="00D64150"/>
    <w:rsid w:val="00D64151"/>
    <w:rsid w:val="00D64248"/>
    <w:rsid w:val="00D642A5"/>
    <w:rsid w:val="00D6462E"/>
    <w:rsid w:val="00D64847"/>
    <w:rsid w:val="00D648E5"/>
    <w:rsid w:val="00D64B2D"/>
    <w:rsid w:val="00D64D2C"/>
    <w:rsid w:val="00D64DC2"/>
    <w:rsid w:val="00D64E81"/>
    <w:rsid w:val="00D65046"/>
    <w:rsid w:val="00D6517C"/>
    <w:rsid w:val="00D6523B"/>
    <w:rsid w:val="00D6530E"/>
    <w:rsid w:val="00D654CE"/>
    <w:rsid w:val="00D654D3"/>
    <w:rsid w:val="00D65656"/>
    <w:rsid w:val="00D65724"/>
    <w:rsid w:val="00D65996"/>
    <w:rsid w:val="00D65DBE"/>
    <w:rsid w:val="00D65E22"/>
    <w:rsid w:val="00D65F1B"/>
    <w:rsid w:val="00D6606D"/>
    <w:rsid w:val="00D661D9"/>
    <w:rsid w:val="00D6620B"/>
    <w:rsid w:val="00D662C1"/>
    <w:rsid w:val="00D66439"/>
    <w:rsid w:val="00D66818"/>
    <w:rsid w:val="00D66852"/>
    <w:rsid w:val="00D66859"/>
    <w:rsid w:val="00D6686B"/>
    <w:rsid w:val="00D66A01"/>
    <w:rsid w:val="00D66A12"/>
    <w:rsid w:val="00D66BD2"/>
    <w:rsid w:val="00D66C46"/>
    <w:rsid w:val="00D66CD8"/>
    <w:rsid w:val="00D672E4"/>
    <w:rsid w:val="00D6738F"/>
    <w:rsid w:val="00D673CB"/>
    <w:rsid w:val="00D67573"/>
    <w:rsid w:val="00D67C6A"/>
    <w:rsid w:val="00D67CEA"/>
    <w:rsid w:val="00D67DC0"/>
    <w:rsid w:val="00D67E10"/>
    <w:rsid w:val="00D67E20"/>
    <w:rsid w:val="00D67F06"/>
    <w:rsid w:val="00D67F08"/>
    <w:rsid w:val="00D67F9C"/>
    <w:rsid w:val="00D70071"/>
    <w:rsid w:val="00D70122"/>
    <w:rsid w:val="00D70215"/>
    <w:rsid w:val="00D702EE"/>
    <w:rsid w:val="00D704C1"/>
    <w:rsid w:val="00D7097B"/>
    <w:rsid w:val="00D70A09"/>
    <w:rsid w:val="00D70C01"/>
    <w:rsid w:val="00D70EEF"/>
    <w:rsid w:val="00D70F98"/>
    <w:rsid w:val="00D70FBE"/>
    <w:rsid w:val="00D70FDA"/>
    <w:rsid w:val="00D71127"/>
    <w:rsid w:val="00D711BF"/>
    <w:rsid w:val="00D7153C"/>
    <w:rsid w:val="00D718A3"/>
    <w:rsid w:val="00D71B89"/>
    <w:rsid w:val="00D71C8F"/>
    <w:rsid w:val="00D71D53"/>
    <w:rsid w:val="00D71F13"/>
    <w:rsid w:val="00D72047"/>
    <w:rsid w:val="00D72136"/>
    <w:rsid w:val="00D723FB"/>
    <w:rsid w:val="00D7243D"/>
    <w:rsid w:val="00D72531"/>
    <w:rsid w:val="00D725B3"/>
    <w:rsid w:val="00D725D6"/>
    <w:rsid w:val="00D72600"/>
    <w:rsid w:val="00D7261F"/>
    <w:rsid w:val="00D7277A"/>
    <w:rsid w:val="00D72ACF"/>
    <w:rsid w:val="00D72B62"/>
    <w:rsid w:val="00D72DAF"/>
    <w:rsid w:val="00D72E68"/>
    <w:rsid w:val="00D73091"/>
    <w:rsid w:val="00D731CB"/>
    <w:rsid w:val="00D7335C"/>
    <w:rsid w:val="00D73427"/>
    <w:rsid w:val="00D73497"/>
    <w:rsid w:val="00D738C1"/>
    <w:rsid w:val="00D738CE"/>
    <w:rsid w:val="00D738D2"/>
    <w:rsid w:val="00D739E9"/>
    <w:rsid w:val="00D739F4"/>
    <w:rsid w:val="00D73AD4"/>
    <w:rsid w:val="00D73B10"/>
    <w:rsid w:val="00D73CD9"/>
    <w:rsid w:val="00D73DBD"/>
    <w:rsid w:val="00D73E36"/>
    <w:rsid w:val="00D74101"/>
    <w:rsid w:val="00D743C1"/>
    <w:rsid w:val="00D744A0"/>
    <w:rsid w:val="00D744F4"/>
    <w:rsid w:val="00D747C9"/>
    <w:rsid w:val="00D74800"/>
    <w:rsid w:val="00D748CD"/>
    <w:rsid w:val="00D748D6"/>
    <w:rsid w:val="00D748F2"/>
    <w:rsid w:val="00D7499A"/>
    <w:rsid w:val="00D749AA"/>
    <w:rsid w:val="00D74A98"/>
    <w:rsid w:val="00D74DCE"/>
    <w:rsid w:val="00D74DFD"/>
    <w:rsid w:val="00D74E51"/>
    <w:rsid w:val="00D74E82"/>
    <w:rsid w:val="00D74F76"/>
    <w:rsid w:val="00D74F7D"/>
    <w:rsid w:val="00D75057"/>
    <w:rsid w:val="00D750F9"/>
    <w:rsid w:val="00D751EC"/>
    <w:rsid w:val="00D75261"/>
    <w:rsid w:val="00D752C7"/>
    <w:rsid w:val="00D754B9"/>
    <w:rsid w:val="00D758DE"/>
    <w:rsid w:val="00D75E11"/>
    <w:rsid w:val="00D7625D"/>
    <w:rsid w:val="00D76459"/>
    <w:rsid w:val="00D768FE"/>
    <w:rsid w:val="00D76B59"/>
    <w:rsid w:val="00D76D5C"/>
    <w:rsid w:val="00D76E04"/>
    <w:rsid w:val="00D77210"/>
    <w:rsid w:val="00D7733F"/>
    <w:rsid w:val="00D77428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199"/>
    <w:rsid w:val="00D802D3"/>
    <w:rsid w:val="00D803C3"/>
    <w:rsid w:val="00D803D1"/>
    <w:rsid w:val="00D803F2"/>
    <w:rsid w:val="00D804CE"/>
    <w:rsid w:val="00D805CB"/>
    <w:rsid w:val="00D8082D"/>
    <w:rsid w:val="00D8087B"/>
    <w:rsid w:val="00D80D43"/>
    <w:rsid w:val="00D80E78"/>
    <w:rsid w:val="00D80E89"/>
    <w:rsid w:val="00D80EFE"/>
    <w:rsid w:val="00D80F3D"/>
    <w:rsid w:val="00D812E4"/>
    <w:rsid w:val="00D8131C"/>
    <w:rsid w:val="00D8140D"/>
    <w:rsid w:val="00D8146F"/>
    <w:rsid w:val="00D81492"/>
    <w:rsid w:val="00D81562"/>
    <w:rsid w:val="00D81567"/>
    <w:rsid w:val="00D81658"/>
    <w:rsid w:val="00D81718"/>
    <w:rsid w:val="00D817D5"/>
    <w:rsid w:val="00D81838"/>
    <w:rsid w:val="00D81959"/>
    <w:rsid w:val="00D81AF9"/>
    <w:rsid w:val="00D81C64"/>
    <w:rsid w:val="00D81EBA"/>
    <w:rsid w:val="00D82026"/>
    <w:rsid w:val="00D8205A"/>
    <w:rsid w:val="00D8206E"/>
    <w:rsid w:val="00D821B3"/>
    <w:rsid w:val="00D823E4"/>
    <w:rsid w:val="00D8247D"/>
    <w:rsid w:val="00D8253D"/>
    <w:rsid w:val="00D8265D"/>
    <w:rsid w:val="00D829AE"/>
    <w:rsid w:val="00D82A05"/>
    <w:rsid w:val="00D82B3E"/>
    <w:rsid w:val="00D82BC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00"/>
    <w:rsid w:val="00D83B34"/>
    <w:rsid w:val="00D83B7C"/>
    <w:rsid w:val="00D83C03"/>
    <w:rsid w:val="00D83F3B"/>
    <w:rsid w:val="00D8406E"/>
    <w:rsid w:val="00D842BB"/>
    <w:rsid w:val="00D842DE"/>
    <w:rsid w:val="00D84365"/>
    <w:rsid w:val="00D843B5"/>
    <w:rsid w:val="00D843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827"/>
    <w:rsid w:val="00D858EB"/>
    <w:rsid w:val="00D85C46"/>
    <w:rsid w:val="00D85D84"/>
    <w:rsid w:val="00D85E17"/>
    <w:rsid w:val="00D86064"/>
    <w:rsid w:val="00D8609B"/>
    <w:rsid w:val="00D86125"/>
    <w:rsid w:val="00D8618A"/>
    <w:rsid w:val="00D861DB"/>
    <w:rsid w:val="00D864AE"/>
    <w:rsid w:val="00D865E3"/>
    <w:rsid w:val="00D86605"/>
    <w:rsid w:val="00D866CF"/>
    <w:rsid w:val="00D86730"/>
    <w:rsid w:val="00D867FA"/>
    <w:rsid w:val="00D86C06"/>
    <w:rsid w:val="00D86C2B"/>
    <w:rsid w:val="00D86CF9"/>
    <w:rsid w:val="00D86D67"/>
    <w:rsid w:val="00D86D9F"/>
    <w:rsid w:val="00D86EE2"/>
    <w:rsid w:val="00D86F3F"/>
    <w:rsid w:val="00D86FEC"/>
    <w:rsid w:val="00D87010"/>
    <w:rsid w:val="00D870A0"/>
    <w:rsid w:val="00D8714F"/>
    <w:rsid w:val="00D87162"/>
    <w:rsid w:val="00D871C0"/>
    <w:rsid w:val="00D87259"/>
    <w:rsid w:val="00D8726C"/>
    <w:rsid w:val="00D8729B"/>
    <w:rsid w:val="00D87427"/>
    <w:rsid w:val="00D874D3"/>
    <w:rsid w:val="00D874D5"/>
    <w:rsid w:val="00D87638"/>
    <w:rsid w:val="00D87692"/>
    <w:rsid w:val="00D87923"/>
    <w:rsid w:val="00D87DD2"/>
    <w:rsid w:val="00D87FFE"/>
    <w:rsid w:val="00D900D9"/>
    <w:rsid w:val="00D90205"/>
    <w:rsid w:val="00D903F1"/>
    <w:rsid w:val="00D9058B"/>
    <w:rsid w:val="00D90603"/>
    <w:rsid w:val="00D907CD"/>
    <w:rsid w:val="00D90B43"/>
    <w:rsid w:val="00D90E25"/>
    <w:rsid w:val="00D90E64"/>
    <w:rsid w:val="00D90F48"/>
    <w:rsid w:val="00D90F7F"/>
    <w:rsid w:val="00D9106D"/>
    <w:rsid w:val="00D91370"/>
    <w:rsid w:val="00D9160E"/>
    <w:rsid w:val="00D91676"/>
    <w:rsid w:val="00D916C7"/>
    <w:rsid w:val="00D91CE1"/>
    <w:rsid w:val="00D91D39"/>
    <w:rsid w:val="00D91D52"/>
    <w:rsid w:val="00D91D7E"/>
    <w:rsid w:val="00D91D93"/>
    <w:rsid w:val="00D91EA3"/>
    <w:rsid w:val="00D92016"/>
    <w:rsid w:val="00D9201B"/>
    <w:rsid w:val="00D9219A"/>
    <w:rsid w:val="00D921CA"/>
    <w:rsid w:val="00D92411"/>
    <w:rsid w:val="00D9251C"/>
    <w:rsid w:val="00D926CF"/>
    <w:rsid w:val="00D929D5"/>
    <w:rsid w:val="00D92BFE"/>
    <w:rsid w:val="00D92C6F"/>
    <w:rsid w:val="00D92C92"/>
    <w:rsid w:val="00D92D78"/>
    <w:rsid w:val="00D92DBB"/>
    <w:rsid w:val="00D92F3F"/>
    <w:rsid w:val="00D93039"/>
    <w:rsid w:val="00D93044"/>
    <w:rsid w:val="00D9317E"/>
    <w:rsid w:val="00D931A3"/>
    <w:rsid w:val="00D931BF"/>
    <w:rsid w:val="00D931F2"/>
    <w:rsid w:val="00D931FE"/>
    <w:rsid w:val="00D93355"/>
    <w:rsid w:val="00D933F8"/>
    <w:rsid w:val="00D9353E"/>
    <w:rsid w:val="00D93543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D74"/>
    <w:rsid w:val="00D93E42"/>
    <w:rsid w:val="00D940C0"/>
    <w:rsid w:val="00D9412B"/>
    <w:rsid w:val="00D94169"/>
    <w:rsid w:val="00D94340"/>
    <w:rsid w:val="00D944CE"/>
    <w:rsid w:val="00D9450F"/>
    <w:rsid w:val="00D94569"/>
    <w:rsid w:val="00D94676"/>
    <w:rsid w:val="00D949CD"/>
    <w:rsid w:val="00D94A04"/>
    <w:rsid w:val="00D94A45"/>
    <w:rsid w:val="00D94C42"/>
    <w:rsid w:val="00D94E3C"/>
    <w:rsid w:val="00D951B8"/>
    <w:rsid w:val="00D951C2"/>
    <w:rsid w:val="00D95473"/>
    <w:rsid w:val="00D956E2"/>
    <w:rsid w:val="00D95719"/>
    <w:rsid w:val="00D95887"/>
    <w:rsid w:val="00D95A38"/>
    <w:rsid w:val="00D95E2C"/>
    <w:rsid w:val="00D95F00"/>
    <w:rsid w:val="00D95F74"/>
    <w:rsid w:val="00D95F82"/>
    <w:rsid w:val="00D95F85"/>
    <w:rsid w:val="00D9605A"/>
    <w:rsid w:val="00D960DE"/>
    <w:rsid w:val="00D9652C"/>
    <w:rsid w:val="00D96709"/>
    <w:rsid w:val="00D967AF"/>
    <w:rsid w:val="00D9689E"/>
    <w:rsid w:val="00D96C78"/>
    <w:rsid w:val="00D96FF6"/>
    <w:rsid w:val="00D972B0"/>
    <w:rsid w:val="00D972E9"/>
    <w:rsid w:val="00D97576"/>
    <w:rsid w:val="00D97700"/>
    <w:rsid w:val="00D979B6"/>
    <w:rsid w:val="00D97AE5"/>
    <w:rsid w:val="00D97CA7"/>
    <w:rsid w:val="00D97CD6"/>
    <w:rsid w:val="00D97DF2"/>
    <w:rsid w:val="00D97E2E"/>
    <w:rsid w:val="00D97EA3"/>
    <w:rsid w:val="00D97EF0"/>
    <w:rsid w:val="00DA00E8"/>
    <w:rsid w:val="00DA01AB"/>
    <w:rsid w:val="00DA0485"/>
    <w:rsid w:val="00DA04F0"/>
    <w:rsid w:val="00DA0B12"/>
    <w:rsid w:val="00DA0B38"/>
    <w:rsid w:val="00DA0CBD"/>
    <w:rsid w:val="00DA0D1D"/>
    <w:rsid w:val="00DA0E88"/>
    <w:rsid w:val="00DA1126"/>
    <w:rsid w:val="00DA1198"/>
    <w:rsid w:val="00DA11ED"/>
    <w:rsid w:val="00DA1379"/>
    <w:rsid w:val="00DA14A4"/>
    <w:rsid w:val="00DA15E9"/>
    <w:rsid w:val="00DA170B"/>
    <w:rsid w:val="00DA17D1"/>
    <w:rsid w:val="00DA18E9"/>
    <w:rsid w:val="00DA19B5"/>
    <w:rsid w:val="00DA1B33"/>
    <w:rsid w:val="00DA1BDC"/>
    <w:rsid w:val="00DA1C56"/>
    <w:rsid w:val="00DA1EE9"/>
    <w:rsid w:val="00DA209D"/>
    <w:rsid w:val="00DA212A"/>
    <w:rsid w:val="00DA2146"/>
    <w:rsid w:val="00DA2222"/>
    <w:rsid w:val="00DA23FB"/>
    <w:rsid w:val="00DA240A"/>
    <w:rsid w:val="00DA240B"/>
    <w:rsid w:val="00DA2446"/>
    <w:rsid w:val="00DA257F"/>
    <w:rsid w:val="00DA2642"/>
    <w:rsid w:val="00DA264D"/>
    <w:rsid w:val="00DA26D4"/>
    <w:rsid w:val="00DA2BC1"/>
    <w:rsid w:val="00DA2CB0"/>
    <w:rsid w:val="00DA2D11"/>
    <w:rsid w:val="00DA2DC1"/>
    <w:rsid w:val="00DA2F16"/>
    <w:rsid w:val="00DA311C"/>
    <w:rsid w:val="00DA343D"/>
    <w:rsid w:val="00DA3505"/>
    <w:rsid w:val="00DA363E"/>
    <w:rsid w:val="00DA367A"/>
    <w:rsid w:val="00DA36D0"/>
    <w:rsid w:val="00DA375F"/>
    <w:rsid w:val="00DA3CE4"/>
    <w:rsid w:val="00DA3E32"/>
    <w:rsid w:val="00DA3FCD"/>
    <w:rsid w:val="00DA42EF"/>
    <w:rsid w:val="00DA43F8"/>
    <w:rsid w:val="00DA444F"/>
    <w:rsid w:val="00DA44BA"/>
    <w:rsid w:val="00DA4610"/>
    <w:rsid w:val="00DA469A"/>
    <w:rsid w:val="00DA46FD"/>
    <w:rsid w:val="00DA479A"/>
    <w:rsid w:val="00DA47B8"/>
    <w:rsid w:val="00DA4836"/>
    <w:rsid w:val="00DA4853"/>
    <w:rsid w:val="00DA4857"/>
    <w:rsid w:val="00DA4892"/>
    <w:rsid w:val="00DA4C77"/>
    <w:rsid w:val="00DA4CB2"/>
    <w:rsid w:val="00DA4CFD"/>
    <w:rsid w:val="00DA5007"/>
    <w:rsid w:val="00DA5357"/>
    <w:rsid w:val="00DA53B1"/>
    <w:rsid w:val="00DA5571"/>
    <w:rsid w:val="00DA55F1"/>
    <w:rsid w:val="00DA55FF"/>
    <w:rsid w:val="00DA56DC"/>
    <w:rsid w:val="00DA5921"/>
    <w:rsid w:val="00DA5A68"/>
    <w:rsid w:val="00DA5A82"/>
    <w:rsid w:val="00DA5BD3"/>
    <w:rsid w:val="00DA5D4A"/>
    <w:rsid w:val="00DA5DBB"/>
    <w:rsid w:val="00DA5DDA"/>
    <w:rsid w:val="00DA5E74"/>
    <w:rsid w:val="00DA5F7F"/>
    <w:rsid w:val="00DA6043"/>
    <w:rsid w:val="00DA6046"/>
    <w:rsid w:val="00DA61DE"/>
    <w:rsid w:val="00DA6263"/>
    <w:rsid w:val="00DA66AD"/>
    <w:rsid w:val="00DA68EC"/>
    <w:rsid w:val="00DA6BE0"/>
    <w:rsid w:val="00DA6C54"/>
    <w:rsid w:val="00DA6CE6"/>
    <w:rsid w:val="00DA7141"/>
    <w:rsid w:val="00DA72CA"/>
    <w:rsid w:val="00DA7321"/>
    <w:rsid w:val="00DA75F7"/>
    <w:rsid w:val="00DA7712"/>
    <w:rsid w:val="00DA78B3"/>
    <w:rsid w:val="00DA799B"/>
    <w:rsid w:val="00DA79D0"/>
    <w:rsid w:val="00DA7C77"/>
    <w:rsid w:val="00DA7C8F"/>
    <w:rsid w:val="00DA7DB2"/>
    <w:rsid w:val="00DB0035"/>
    <w:rsid w:val="00DB03DA"/>
    <w:rsid w:val="00DB050B"/>
    <w:rsid w:val="00DB06D1"/>
    <w:rsid w:val="00DB0728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59"/>
    <w:rsid w:val="00DB117A"/>
    <w:rsid w:val="00DB1270"/>
    <w:rsid w:val="00DB1507"/>
    <w:rsid w:val="00DB15F7"/>
    <w:rsid w:val="00DB163E"/>
    <w:rsid w:val="00DB1718"/>
    <w:rsid w:val="00DB1913"/>
    <w:rsid w:val="00DB19E8"/>
    <w:rsid w:val="00DB19F9"/>
    <w:rsid w:val="00DB1BC4"/>
    <w:rsid w:val="00DB1CA3"/>
    <w:rsid w:val="00DB1CA7"/>
    <w:rsid w:val="00DB1D08"/>
    <w:rsid w:val="00DB1E01"/>
    <w:rsid w:val="00DB1F1B"/>
    <w:rsid w:val="00DB225F"/>
    <w:rsid w:val="00DB22A0"/>
    <w:rsid w:val="00DB235D"/>
    <w:rsid w:val="00DB237D"/>
    <w:rsid w:val="00DB239A"/>
    <w:rsid w:val="00DB23FC"/>
    <w:rsid w:val="00DB243D"/>
    <w:rsid w:val="00DB276C"/>
    <w:rsid w:val="00DB28A2"/>
    <w:rsid w:val="00DB28E8"/>
    <w:rsid w:val="00DB2AD7"/>
    <w:rsid w:val="00DB2BA7"/>
    <w:rsid w:val="00DB2D64"/>
    <w:rsid w:val="00DB3353"/>
    <w:rsid w:val="00DB33EF"/>
    <w:rsid w:val="00DB345F"/>
    <w:rsid w:val="00DB351F"/>
    <w:rsid w:val="00DB3C1C"/>
    <w:rsid w:val="00DB3E72"/>
    <w:rsid w:val="00DB3E9E"/>
    <w:rsid w:val="00DB4041"/>
    <w:rsid w:val="00DB41B2"/>
    <w:rsid w:val="00DB41F1"/>
    <w:rsid w:val="00DB42B9"/>
    <w:rsid w:val="00DB43EA"/>
    <w:rsid w:val="00DB450A"/>
    <w:rsid w:val="00DB45A9"/>
    <w:rsid w:val="00DB45BF"/>
    <w:rsid w:val="00DB4605"/>
    <w:rsid w:val="00DB47AC"/>
    <w:rsid w:val="00DB481D"/>
    <w:rsid w:val="00DB485D"/>
    <w:rsid w:val="00DB48DC"/>
    <w:rsid w:val="00DB4A6B"/>
    <w:rsid w:val="00DB4AC1"/>
    <w:rsid w:val="00DB4B23"/>
    <w:rsid w:val="00DB4DBD"/>
    <w:rsid w:val="00DB4EE5"/>
    <w:rsid w:val="00DB4F45"/>
    <w:rsid w:val="00DB4FF7"/>
    <w:rsid w:val="00DB5018"/>
    <w:rsid w:val="00DB50B9"/>
    <w:rsid w:val="00DB511C"/>
    <w:rsid w:val="00DB517A"/>
    <w:rsid w:val="00DB5257"/>
    <w:rsid w:val="00DB5279"/>
    <w:rsid w:val="00DB5333"/>
    <w:rsid w:val="00DB534F"/>
    <w:rsid w:val="00DB5371"/>
    <w:rsid w:val="00DB53A1"/>
    <w:rsid w:val="00DB53BA"/>
    <w:rsid w:val="00DB554B"/>
    <w:rsid w:val="00DB56D9"/>
    <w:rsid w:val="00DB5821"/>
    <w:rsid w:val="00DB5ABB"/>
    <w:rsid w:val="00DB5AD2"/>
    <w:rsid w:val="00DB5BAB"/>
    <w:rsid w:val="00DB5E04"/>
    <w:rsid w:val="00DB5E90"/>
    <w:rsid w:val="00DB5EC9"/>
    <w:rsid w:val="00DB5F52"/>
    <w:rsid w:val="00DB6073"/>
    <w:rsid w:val="00DB6208"/>
    <w:rsid w:val="00DB63C9"/>
    <w:rsid w:val="00DB6405"/>
    <w:rsid w:val="00DB6486"/>
    <w:rsid w:val="00DB6532"/>
    <w:rsid w:val="00DB6594"/>
    <w:rsid w:val="00DB66F4"/>
    <w:rsid w:val="00DB6705"/>
    <w:rsid w:val="00DB690E"/>
    <w:rsid w:val="00DB6A59"/>
    <w:rsid w:val="00DB6C5C"/>
    <w:rsid w:val="00DB6D63"/>
    <w:rsid w:val="00DB6E61"/>
    <w:rsid w:val="00DB7103"/>
    <w:rsid w:val="00DB714E"/>
    <w:rsid w:val="00DB7185"/>
    <w:rsid w:val="00DB71AE"/>
    <w:rsid w:val="00DB71D0"/>
    <w:rsid w:val="00DB751F"/>
    <w:rsid w:val="00DB75C9"/>
    <w:rsid w:val="00DB75FB"/>
    <w:rsid w:val="00DB7607"/>
    <w:rsid w:val="00DB764B"/>
    <w:rsid w:val="00DB77EE"/>
    <w:rsid w:val="00DB788F"/>
    <w:rsid w:val="00DB793E"/>
    <w:rsid w:val="00DB7B19"/>
    <w:rsid w:val="00DB7BE2"/>
    <w:rsid w:val="00DB7C6D"/>
    <w:rsid w:val="00DB7EE9"/>
    <w:rsid w:val="00DB7FBE"/>
    <w:rsid w:val="00DC0037"/>
    <w:rsid w:val="00DC015C"/>
    <w:rsid w:val="00DC01CD"/>
    <w:rsid w:val="00DC0410"/>
    <w:rsid w:val="00DC051B"/>
    <w:rsid w:val="00DC073C"/>
    <w:rsid w:val="00DC090B"/>
    <w:rsid w:val="00DC0BF8"/>
    <w:rsid w:val="00DC0D8C"/>
    <w:rsid w:val="00DC0E0F"/>
    <w:rsid w:val="00DC0FD2"/>
    <w:rsid w:val="00DC0FE2"/>
    <w:rsid w:val="00DC12D5"/>
    <w:rsid w:val="00DC147A"/>
    <w:rsid w:val="00DC14FE"/>
    <w:rsid w:val="00DC150B"/>
    <w:rsid w:val="00DC15CA"/>
    <w:rsid w:val="00DC162D"/>
    <w:rsid w:val="00DC1702"/>
    <w:rsid w:val="00DC1CE9"/>
    <w:rsid w:val="00DC1D23"/>
    <w:rsid w:val="00DC21F1"/>
    <w:rsid w:val="00DC22E5"/>
    <w:rsid w:val="00DC26FF"/>
    <w:rsid w:val="00DC2708"/>
    <w:rsid w:val="00DC28D0"/>
    <w:rsid w:val="00DC29C7"/>
    <w:rsid w:val="00DC2CD2"/>
    <w:rsid w:val="00DC2D5F"/>
    <w:rsid w:val="00DC2F74"/>
    <w:rsid w:val="00DC3073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86B"/>
    <w:rsid w:val="00DC4967"/>
    <w:rsid w:val="00DC49B1"/>
    <w:rsid w:val="00DC4C89"/>
    <w:rsid w:val="00DC4D26"/>
    <w:rsid w:val="00DC4F62"/>
    <w:rsid w:val="00DC4FD3"/>
    <w:rsid w:val="00DC5275"/>
    <w:rsid w:val="00DC53F2"/>
    <w:rsid w:val="00DC5408"/>
    <w:rsid w:val="00DC5492"/>
    <w:rsid w:val="00DC54E0"/>
    <w:rsid w:val="00DC559D"/>
    <w:rsid w:val="00DC560F"/>
    <w:rsid w:val="00DC5A59"/>
    <w:rsid w:val="00DC5BD0"/>
    <w:rsid w:val="00DC5BEF"/>
    <w:rsid w:val="00DC61CC"/>
    <w:rsid w:val="00DC6316"/>
    <w:rsid w:val="00DC6344"/>
    <w:rsid w:val="00DC6362"/>
    <w:rsid w:val="00DC644D"/>
    <w:rsid w:val="00DC65F7"/>
    <w:rsid w:val="00DC668D"/>
    <w:rsid w:val="00DC67A1"/>
    <w:rsid w:val="00DC6828"/>
    <w:rsid w:val="00DC6865"/>
    <w:rsid w:val="00DC686F"/>
    <w:rsid w:val="00DC68FA"/>
    <w:rsid w:val="00DC69FC"/>
    <w:rsid w:val="00DC6A4E"/>
    <w:rsid w:val="00DC6B6F"/>
    <w:rsid w:val="00DC6D29"/>
    <w:rsid w:val="00DC6DD1"/>
    <w:rsid w:val="00DC6E15"/>
    <w:rsid w:val="00DC6E86"/>
    <w:rsid w:val="00DC6F5A"/>
    <w:rsid w:val="00DC7171"/>
    <w:rsid w:val="00DC7242"/>
    <w:rsid w:val="00DC74C0"/>
    <w:rsid w:val="00DC7642"/>
    <w:rsid w:val="00DC78ED"/>
    <w:rsid w:val="00DC7E3F"/>
    <w:rsid w:val="00DC7F7D"/>
    <w:rsid w:val="00DD0053"/>
    <w:rsid w:val="00DD010E"/>
    <w:rsid w:val="00DD028C"/>
    <w:rsid w:val="00DD02A8"/>
    <w:rsid w:val="00DD02C2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3"/>
    <w:rsid w:val="00DD10E4"/>
    <w:rsid w:val="00DD1353"/>
    <w:rsid w:val="00DD14D0"/>
    <w:rsid w:val="00DD152F"/>
    <w:rsid w:val="00DD162D"/>
    <w:rsid w:val="00DD16E7"/>
    <w:rsid w:val="00DD182D"/>
    <w:rsid w:val="00DD1870"/>
    <w:rsid w:val="00DD191E"/>
    <w:rsid w:val="00DD19E7"/>
    <w:rsid w:val="00DD1A77"/>
    <w:rsid w:val="00DD1C27"/>
    <w:rsid w:val="00DD220A"/>
    <w:rsid w:val="00DD2251"/>
    <w:rsid w:val="00DD23FF"/>
    <w:rsid w:val="00DD2431"/>
    <w:rsid w:val="00DD253F"/>
    <w:rsid w:val="00DD275C"/>
    <w:rsid w:val="00DD27AD"/>
    <w:rsid w:val="00DD294A"/>
    <w:rsid w:val="00DD294E"/>
    <w:rsid w:val="00DD2A13"/>
    <w:rsid w:val="00DD2C98"/>
    <w:rsid w:val="00DD2CAE"/>
    <w:rsid w:val="00DD2CC2"/>
    <w:rsid w:val="00DD2DA0"/>
    <w:rsid w:val="00DD2E1C"/>
    <w:rsid w:val="00DD2E3A"/>
    <w:rsid w:val="00DD2EDE"/>
    <w:rsid w:val="00DD2F0C"/>
    <w:rsid w:val="00DD301A"/>
    <w:rsid w:val="00DD3056"/>
    <w:rsid w:val="00DD306C"/>
    <w:rsid w:val="00DD32ED"/>
    <w:rsid w:val="00DD3A9D"/>
    <w:rsid w:val="00DD3C69"/>
    <w:rsid w:val="00DD3CDB"/>
    <w:rsid w:val="00DD3CE2"/>
    <w:rsid w:val="00DD3D10"/>
    <w:rsid w:val="00DD3DF0"/>
    <w:rsid w:val="00DD3F37"/>
    <w:rsid w:val="00DD4867"/>
    <w:rsid w:val="00DD4923"/>
    <w:rsid w:val="00DD4B0B"/>
    <w:rsid w:val="00DD4C42"/>
    <w:rsid w:val="00DD4E27"/>
    <w:rsid w:val="00DD4F1E"/>
    <w:rsid w:val="00DD5085"/>
    <w:rsid w:val="00DD5131"/>
    <w:rsid w:val="00DD541F"/>
    <w:rsid w:val="00DD5434"/>
    <w:rsid w:val="00DD5468"/>
    <w:rsid w:val="00DD5486"/>
    <w:rsid w:val="00DD549C"/>
    <w:rsid w:val="00DD56AC"/>
    <w:rsid w:val="00DD5785"/>
    <w:rsid w:val="00DD588F"/>
    <w:rsid w:val="00DD5A18"/>
    <w:rsid w:val="00DD5FBF"/>
    <w:rsid w:val="00DD60F4"/>
    <w:rsid w:val="00DD6112"/>
    <w:rsid w:val="00DD6160"/>
    <w:rsid w:val="00DD61C6"/>
    <w:rsid w:val="00DD6274"/>
    <w:rsid w:val="00DD62D1"/>
    <w:rsid w:val="00DD63B8"/>
    <w:rsid w:val="00DD642F"/>
    <w:rsid w:val="00DD648B"/>
    <w:rsid w:val="00DD650F"/>
    <w:rsid w:val="00DD65EF"/>
    <w:rsid w:val="00DD66D4"/>
    <w:rsid w:val="00DD6814"/>
    <w:rsid w:val="00DD68A7"/>
    <w:rsid w:val="00DD696F"/>
    <w:rsid w:val="00DD6A88"/>
    <w:rsid w:val="00DD6AB8"/>
    <w:rsid w:val="00DD6C25"/>
    <w:rsid w:val="00DD6D18"/>
    <w:rsid w:val="00DD6E91"/>
    <w:rsid w:val="00DD6F56"/>
    <w:rsid w:val="00DD6F9E"/>
    <w:rsid w:val="00DD72BC"/>
    <w:rsid w:val="00DD7334"/>
    <w:rsid w:val="00DD7509"/>
    <w:rsid w:val="00DD757F"/>
    <w:rsid w:val="00DD75A1"/>
    <w:rsid w:val="00DD7699"/>
    <w:rsid w:val="00DD77D1"/>
    <w:rsid w:val="00DD79BD"/>
    <w:rsid w:val="00DD79DE"/>
    <w:rsid w:val="00DD7B2A"/>
    <w:rsid w:val="00DD7B7B"/>
    <w:rsid w:val="00DD7D0C"/>
    <w:rsid w:val="00DD7D92"/>
    <w:rsid w:val="00DD7DC2"/>
    <w:rsid w:val="00DD7E3A"/>
    <w:rsid w:val="00DE045D"/>
    <w:rsid w:val="00DE047C"/>
    <w:rsid w:val="00DE050D"/>
    <w:rsid w:val="00DE05D2"/>
    <w:rsid w:val="00DE06EC"/>
    <w:rsid w:val="00DE07F3"/>
    <w:rsid w:val="00DE099C"/>
    <w:rsid w:val="00DE0A1B"/>
    <w:rsid w:val="00DE0A47"/>
    <w:rsid w:val="00DE0BAF"/>
    <w:rsid w:val="00DE0D85"/>
    <w:rsid w:val="00DE0E61"/>
    <w:rsid w:val="00DE0F82"/>
    <w:rsid w:val="00DE1182"/>
    <w:rsid w:val="00DE12AA"/>
    <w:rsid w:val="00DE1498"/>
    <w:rsid w:val="00DE1631"/>
    <w:rsid w:val="00DE1AA2"/>
    <w:rsid w:val="00DE1BF8"/>
    <w:rsid w:val="00DE1D83"/>
    <w:rsid w:val="00DE1DB1"/>
    <w:rsid w:val="00DE1EA3"/>
    <w:rsid w:val="00DE207E"/>
    <w:rsid w:val="00DE20E5"/>
    <w:rsid w:val="00DE216B"/>
    <w:rsid w:val="00DE2285"/>
    <w:rsid w:val="00DE24AD"/>
    <w:rsid w:val="00DE283C"/>
    <w:rsid w:val="00DE28AA"/>
    <w:rsid w:val="00DE2901"/>
    <w:rsid w:val="00DE298C"/>
    <w:rsid w:val="00DE2A9E"/>
    <w:rsid w:val="00DE2D18"/>
    <w:rsid w:val="00DE2D74"/>
    <w:rsid w:val="00DE2DC3"/>
    <w:rsid w:val="00DE2DED"/>
    <w:rsid w:val="00DE2EDD"/>
    <w:rsid w:val="00DE2F84"/>
    <w:rsid w:val="00DE3069"/>
    <w:rsid w:val="00DE30E2"/>
    <w:rsid w:val="00DE3233"/>
    <w:rsid w:val="00DE3241"/>
    <w:rsid w:val="00DE328E"/>
    <w:rsid w:val="00DE3378"/>
    <w:rsid w:val="00DE3380"/>
    <w:rsid w:val="00DE3406"/>
    <w:rsid w:val="00DE3561"/>
    <w:rsid w:val="00DE357A"/>
    <w:rsid w:val="00DE3638"/>
    <w:rsid w:val="00DE3645"/>
    <w:rsid w:val="00DE375A"/>
    <w:rsid w:val="00DE377B"/>
    <w:rsid w:val="00DE37CD"/>
    <w:rsid w:val="00DE3952"/>
    <w:rsid w:val="00DE3A51"/>
    <w:rsid w:val="00DE3B07"/>
    <w:rsid w:val="00DE3B28"/>
    <w:rsid w:val="00DE3CE7"/>
    <w:rsid w:val="00DE402A"/>
    <w:rsid w:val="00DE4062"/>
    <w:rsid w:val="00DE411A"/>
    <w:rsid w:val="00DE4166"/>
    <w:rsid w:val="00DE4250"/>
    <w:rsid w:val="00DE4290"/>
    <w:rsid w:val="00DE450E"/>
    <w:rsid w:val="00DE4660"/>
    <w:rsid w:val="00DE49B4"/>
    <w:rsid w:val="00DE49B5"/>
    <w:rsid w:val="00DE4A94"/>
    <w:rsid w:val="00DE4F97"/>
    <w:rsid w:val="00DE508C"/>
    <w:rsid w:val="00DE50D8"/>
    <w:rsid w:val="00DE5232"/>
    <w:rsid w:val="00DE534F"/>
    <w:rsid w:val="00DE553D"/>
    <w:rsid w:val="00DE55A7"/>
    <w:rsid w:val="00DE56BD"/>
    <w:rsid w:val="00DE5872"/>
    <w:rsid w:val="00DE5A09"/>
    <w:rsid w:val="00DE5C92"/>
    <w:rsid w:val="00DE5CAF"/>
    <w:rsid w:val="00DE5F72"/>
    <w:rsid w:val="00DE6024"/>
    <w:rsid w:val="00DE606A"/>
    <w:rsid w:val="00DE6167"/>
    <w:rsid w:val="00DE6312"/>
    <w:rsid w:val="00DE6401"/>
    <w:rsid w:val="00DE653D"/>
    <w:rsid w:val="00DE66DE"/>
    <w:rsid w:val="00DE6826"/>
    <w:rsid w:val="00DE6833"/>
    <w:rsid w:val="00DE68D9"/>
    <w:rsid w:val="00DE694B"/>
    <w:rsid w:val="00DE69B2"/>
    <w:rsid w:val="00DE69C1"/>
    <w:rsid w:val="00DE69CC"/>
    <w:rsid w:val="00DE6C86"/>
    <w:rsid w:val="00DE6CF8"/>
    <w:rsid w:val="00DE6E8E"/>
    <w:rsid w:val="00DE6F47"/>
    <w:rsid w:val="00DE73F0"/>
    <w:rsid w:val="00DE7445"/>
    <w:rsid w:val="00DE74EB"/>
    <w:rsid w:val="00DE757F"/>
    <w:rsid w:val="00DE76CA"/>
    <w:rsid w:val="00DE7771"/>
    <w:rsid w:val="00DE7800"/>
    <w:rsid w:val="00DE7937"/>
    <w:rsid w:val="00DE7940"/>
    <w:rsid w:val="00DE7A3A"/>
    <w:rsid w:val="00DE7AD2"/>
    <w:rsid w:val="00DE7E4F"/>
    <w:rsid w:val="00DE7E9F"/>
    <w:rsid w:val="00DE7EE5"/>
    <w:rsid w:val="00DF0029"/>
    <w:rsid w:val="00DF0093"/>
    <w:rsid w:val="00DF00F6"/>
    <w:rsid w:val="00DF017F"/>
    <w:rsid w:val="00DF0371"/>
    <w:rsid w:val="00DF0635"/>
    <w:rsid w:val="00DF0637"/>
    <w:rsid w:val="00DF070A"/>
    <w:rsid w:val="00DF07CF"/>
    <w:rsid w:val="00DF08B1"/>
    <w:rsid w:val="00DF0919"/>
    <w:rsid w:val="00DF0A93"/>
    <w:rsid w:val="00DF0A97"/>
    <w:rsid w:val="00DF0B9D"/>
    <w:rsid w:val="00DF0DE7"/>
    <w:rsid w:val="00DF0FA2"/>
    <w:rsid w:val="00DF11BC"/>
    <w:rsid w:val="00DF1298"/>
    <w:rsid w:val="00DF12B8"/>
    <w:rsid w:val="00DF132B"/>
    <w:rsid w:val="00DF1477"/>
    <w:rsid w:val="00DF1791"/>
    <w:rsid w:val="00DF17A2"/>
    <w:rsid w:val="00DF188F"/>
    <w:rsid w:val="00DF197B"/>
    <w:rsid w:val="00DF1983"/>
    <w:rsid w:val="00DF19FE"/>
    <w:rsid w:val="00DF1A04"/>
    <w:rsid w:val="00DF1A83"/>
    <w:rsid w:val="00DF1B89"/>
    <w:rsid w:val="00DF1C10"/>
    <w:rsid w:val="00DF1C19"/>
    <w:rsid w:val="00DF1ED0"/>
    <w:rsid w:val="00DF1F61"/>
    <w:rsid w:val="00DF1FC8"/>
    <w:rsid w:val="00DF1FC9"/>
    <w:rsid w:val="00DF2172"/>
    <w:rsid w:val="00DF219F"/>
    <w:rsid w:val="00DF237E"/>
    <w:rsid w:val="00DF2398"/>
    <w:rsid w:val="00DF24AF"/>
    <w:rsid w:val="00DF24CD"/>
    <w:rsid w:val="00DF24DE"/>
    <w:rsid w:val="00DF270C"/>
    <w:rsid w:val="00DF295E"/>
    <w:rsid w:val="00DF29E8"/>
    <w:rsid w:val="00DF2A4B"/>
    <w:rsid w:val="00DF2BCA"/>
    <w:rsid w:val="00DF2C0D"/>
    <w:rsid w:val="00DF2CA2"/>
    <w:rsid w:val="00DF2D0F"/>
    <w:rsid w:val="00DF2EFA"/>
    <w:rsid w:val="00DF32E7"/>
    <w:rsid w:val="00DF33E6"/>
    <w:rsid w:val="00DF3484"/>
    <w:rsid w:val="00DF354D"/>
    <w:rsid w:val="00DF35E8"/>
    <w:rsid w:val="00DF3623"/>
    <w:rsid w:val="00DF36E6"/>
    <w:rsid w:val="00DF37B4"/>
    <w:rsid w:val="00DF386C"/>
    <w:rsid w:val="00DF38A7"/>
    <w:rsid w:val="00DF38EC"/>
    <w:rsid w:val="00DF3955"/>
    <w:rsid w:val="00DF3B5D"/>
    <w:rsid w:val="00DF3C46"/>
    <w:rsid w:val="00DF3CD8"/>
    <w:rsid w:val="00DF3D20"/>
    <w:rsid w:val="00DF3DD0"/>
    <w:rsid w:val="00DF4295"/>
    <w:rsid w:val="00DF42BE"/>
    <w:rsid w:val="00DF42CE"/>
    <w:rsid w:val="00DF4380"/>
    <w:rsid w:val="00DF45CA"/>
    <w:rsid w:val="00DF45DD"/>
    <w:rsid w:val="00DF48DD"/>
    <w:rsid w:val="00DF4A1C"/>
    <w:rsid w:val="00DF4AE4"/>
    <w:rsid w:val="00DF4B08"/>
    <w:rsid w:val="00DF512E"/>
    <w:rsid w:val="00DF51FB"/>
    <w:rsid w:val="00DF5212"/>
    <w:rsid w:val="00DF527D"/>
    <w:rsid w:val="00DF59EE"/>
    <w:rsid w:val="00DF5A6D"/>
    <w:rsid w:val="00DF5B6B"/>
    <w:rsid w:val="00DF5CD9"/>
    <w:rsid w:val="00DF5DE1"/>
    <w:rsid w:val="00DF5E1F"/>
    <w:rsid w:val="00DF5EC3"/>
    <w:rsid w:val="00DF60E4"/>
    <w:rsid w:val="00DF61B7"/>
    <w:rsid w:val="00DF6239"/>
    <w:rsid w:val="00DF6441"/>
    <w:rsid w:val="00DF64A3"/>
    <w:rsid w:val="00DF67FE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BAE"/>
    <w:rsid w:val="00DF7C3D"/>
    <w:rsid w:val="00DF7DDD"/>
    <w:rsid w:val="00DF7DF2"/>
    <w:rsid w:val="00DF7F26"/>
    <w:rsid w:val="00E001C2"/>
    <w:rsid w:val="00E0032E"/>
    <w:rsid w:val="00E003D9"/>
    <w:rsid w:val="00E00586"/>
    <w:rsid w:val="00E005CC"/>
    <w:rsid w:val="00E00606"/>
    <w:rsid w:val="00E0060E"/>
    <w:rsid w:val="00E00804"/>
    <w:rsid w:val="00E0094C"/>
    <w:rsid w:val="00E00996"/>
    <w:rsid w:val="00E00A09"/>
    <w:rsid w:val="00E00B76"/>
    <w:rsid w:val="00E00C1E"/>
    <w:rsid w:val="00E00C9D"/>
    <w:rsid w:val="00E00D72"/>
    <w:rsid w:val="00E00EE7"/>
    <w:rsid w:val="00E00FD3"/>
    <w:rsid w:val="00E01211"/>
    <w:rsid w:val="00E01216"/>
    <w:rsid w:val="00E01458"/>
    <w:rsid w:val="00E015E6"/>
    <w:rsid w:val="00E01909"/>
    <w:rsid w:val="00E019C2"/>
    <w:rsid w:val="00E019EE"/>
    <w:rsid w:val="00E01C64"/>
    <w:rsid w:val="00E01D73"/>
    <w:rsid w:val="00E01F62"/>
    <w:rsid w:val="00E01FA7"/>
    <w:rsid w:val="00E01FB3"/>
    <w:rsid w:val="00E020FD"/>
    <w:rsid w:val="00E0213F"/>
    <w:rsid w:val="00E0239E"/>
    <w:rsid w:val="00E0243C"/>
    <w:rsid w:val="00E02591"/>
    <w:rsid w:val="00E02666"/>
    <w:rsid w:val="00E02762"/>
    <w:rsid w:val="00E027F8"/>
    <w:rsid w:val="00E02803"/>
    <w:rsid w:val="00E02AA4"/>
    <w:rsid w:val="00E02B93"/>
    <w:rsid w:val="00E02F40"/>
    <w:rsid w:val="00E02F58"/>
    <w:rsid w:val="00E031C1"/>
    <w:rsid w:val="00E03276"/>
    <w:rsid w:val="00E032B7"/>
    <w:rsid w:val="00E0332E"/>
    <w:rsid w:val="00E0334E"/>
    <w:rsid w:val="00E03409"/>
    <w:rsid w:val="00E03500"/>
    <w:rsid w:val="00E03868"/>
    <w:rsid w:val="00E03A14"/>
    <w:rsid w:val="00E03A67"/>
    <w:rsid w:val="00E03BF8"/>
    <w:rsid w:val="00E03C12"/>
    <w:rsid w:val="00E03CBC"/>
    <w:rsid w:val="00E03F5A"/>
    <w:rsid w:val="00E0400C"/>
    <w:rsid w:val="00E0415C"/>
    <w:rsid w:val="00E041C0"/>
    <w:rsid w:val="00E04355"/>
    <w:rsid w:val="00E04432"/>
    <w:rsid w:val="00E04438"/>
    <w:rsid w:val="00E04528"/>
    <w:rsid w:val="00E045E6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19"/>
    <w:rsid w:val="00E06092"/>
    <w:rsid w:val="00E0617C"/>
    <w:rsid w:val="00E06313"/>
    <w:rsid w:val="00E06648"/>
    <w:rsid w:val="00E067A5"/>
    <w:rsid w:val="00E06934"/>
    <w:rsid w:val="00E06A6D"/>
    <w:rsid w:val="00E06B08"/>
    <w:rsid w:val="00E06CB1"/>
    <w:rsid w:val="00E06CBF"/>
    <w:rsid w:val="00E06E16"/>
    <w:rsid w:val="00E06F3C"/>
    <w:rsid w:val="00E071D6"/>
    <w:rsid w:val="00E0722D"/>
    <w:rsid w:val="00E07283"/>
    <w:rsid w:val="00E073A2"/>
    <w:rsid w:val="00E07679"/>
    <w:rsid w:val="00E0775D"/>
    <w:rsid w:val="00E078F5"/>
    <w:rsid w:val="00E079D9"/>
    <w:rsid w:val="00E07A6F"/>
    <w:rsid w:val="00E07AD7"/>
    <w:rsid w:val="00E07B48"/>
    <w:rsid w:val="00E07B5F"/>
    <w:rsid w:val="00E07B8A"/>
    <w:rsid w:val="00E07C5B"/>
    <w:rsid w:val="00E07CBF"/>
    <w:rsid w:val="00E07CDA"/>
    <w:rsid w:val="00E07E2A"/>
    <w:rsid w:val="00E07EA6"/>
    <w:rsid w:val="00E07EC8"/>
    <w:rsid w:val="00E10257"/>
    <w:rsid w:val="00E102D9"/>
    <w:rsid w:val="00E1032F"/>
    <w:rsid w:val="00E10490"/>
    <w:rsid w:val="00E104A7"/>
    <w:rsid w:val="00E10653"/>
    <w:rsid w:val="00E10A2B"/>
    <w:rsid w:val="00E10C26"/>
    <w:rsid w:val="00E10EFF"/>
    <w:rsid w:val="00E11285"/>
    <w:rsid w:val="00E11333"/>
    <w:rsid w:val="00E11353"/>
    <w:rsid w:val="00E1145E"/>
    <w:rsid w:val="00E116F6"/>
    <w:rsid w:val="00E11AE5"/>
    <w:rsid w:val="00E11C29"/>
    <w:rsid w:val="00E11C48"/>
    <w:rsid w:val="00E11C9D"/>
    <w:rsid w:val="00E11E98"/>
    <w:rsid w:val="00E12132"/>
    <w:rsid w:val="00E122AC"/>
    <w:rsid w:val="00E123FF"/>
    <w:rsid w:val="00E12476"/>
    <w:rsid w:val="00E124AD"/>
    <w:rsid w:val="00E12572"/>
    <w:rsid w:val="00E12624"/>
    <w:rsid w:val="00E1263B"/>
    <w:rsid w:val="00E12668"/>
    <w:rsid w:val="00E126D6"/>
    <w:rsid w:val="00E1275A"/>
    <w:rsid w:val="00E1276B"/>
    <w:rsid w:val="00E12AD8"/>
    <w:rsid w:val="00E12B79"/>
    <w:rsid w:val="00E12BDD"/>
    <w:rsid w:val="00E12C9D"/>
    <w:rsid w:val="00E12D35"/>
    <w:rsid w:val="00E131F6"/>
    <w:rsid w:val="00E133E0"/>
    <w:rsid w:val="00E1347D"/>
    <w:rsid w:val="00E135EF"/>
    <w:rsid w:val="00E13639"/>
    <w:rsid w:val="00E13810"/>
    <w:rsid w:val="00E138E5"/>
    <w:rsid w:val="00E13911"/>
    <w:rsid w:val="00E13915"/>
    <w:rsid w:val="00E13ADD"/>
    <w:rsid w:val="00E13E0C"/>
    <w:rsid w:val="00E13EAF"/>
    <w:rsid w:val="00E13F34"/>
    <w:rsid w:val="00E13F8F"/>
    <w:rsid w:val="00E1406E"/>
    <w:rsid w:val="00E142B6"/>
    <w:rsid w:val="00E1443A"/>
    <w:rsid w:val="00E145B9"/>
    <w:rsid w:val="00E14B4B"/>
    <w:rsid w:val="00E14C3F"/>
    <w:rsid w:val="00E14CB9"/>
    <w:rsid w:val="00E14DEA"/>
    <w:rsid w:val="00E14E41"/>
    <w:rsid w:val="00E14E55"/>
    <w:rsid w:val="00E14FA0"/>
    <w:rsid w:val="00E14FD1"/>
    <w:rsid w:val="00E1500F"/>
    <w:rsid w:val="00E15285"/>
    <w:rsid w:val="00E15588"/>
    <w:rsid w:val="00E15598"/>
    <w:rsid w:val="00E1562A"/>
    <w:rsid w:val="00E15833"/>
    <w:rsid w:val="00E1599A"/>
    <w:rsid w:val="00E159E3"/>
    <w:rsid w:val="00E15A23"/>
    <w:rsid w:val="00E15AB0"/>
    <w:rsid w:val="00E15E16"/>
    <w:rsid w:val="00E15E27"/>
    <w:rsid w:val="00E15FC5"/>
    <w:rsid w:val="00E16143"/>
    <w:rsid w:val="00E16290"/>
    <w:rsid w:val="00E16420"/>
    <w:rsid w:val="00E1645C"/>
    <w:rsid w:val="00E16653"/>
    <w:rsid w:val="00E1691B"/>
    <w:rsid w:val="00E169F9"/>
    <w:rsid w:val="00E16B61"/>
    <w:rsid w:val="00E16C6A"/>
    <w:rsid w:val="00E16D5D"/>
    <w:rsid w:val="00E16D69"/>
    <w:rsid w:val="00E16DDB"/>
    <w:rsid w:val="00E16F64"/>
    <w:rsid w:val="00E170AF"/>
    <w:rsid w:val="00E1715D"/>
    <w:rsid w:val="00E172F9"/>
    <w:rsid w:val="00E172FC"/>
    <w:rsid w:val="00E1739C"/>
    <w:rsid w:val="00E1739F"/>
    <w:rsid w:val="00E17613"/>
    <w:rsid w:val="00E1789C"/>
    <w:rsid w:val="00E179E6"/>
    <w:rsid w:val="00E17A67"/>
    <w:rsid w:val="00E17AC0"/>
    <w:rsid w:val="00E17BCB"/>
    <w:rsid w:val="00E17CDA"/>
    <w:rsid w:val="00E17F16"/>
    <w:rsid w:val="00E2011E"/>
    <w:rsid w:val="00E2013E"/>
    <w:rsid w:val="00E20375"/>
    <w:rsid w:val="00E203B9"/>
    <w:rsid w:val="00E204AE"/>
    <w:rsid w:val="00E204D5"/>
    <w:rsid w:val="00E20822"/>
    <w:rsid w:val="00E20A64"/>
    <w:rsid w:val="00E20B8B"/>
    <w:rsid w:val="00E20C9C"/>
    <w:rsid w:val="00E20CA4"/>
    <w:rsid w:val="00E20D8B"/>
    <w:rsid w:val="00E20DEF"/>
    <w:rsid w:val="00E20EDB"/>
    <w:rsid w:val="00E21002"/>
    <w:rsid w:val="00E21046"/>
    <w:rsid w:val="00E21063"/>
    <w:rsid w:val="00E2125F"/>
    <w:rsid w:val="00E213EF"/>
    <w:rsid w:val="00E21452"/>
    <w:rsid w:val="00E214E4"/>
    <w:rsid w:val="00E215B5"/>
    <w:rsid w:val="00E2176B"/>
    <w:rsid w:val="00E218C7"/>
    <w:rsid w:val="00E218FA"/>
    <w:rsid w:val="00E21B22"/>
    <w:rsid w:val="00E21C30"/>
    <w:rsid w:val="00E21DE2"/>
    <w:rsid w:val="00E21F02"/>
    <w:rsid w:val="00E22006"/>
    <w:rsid w:val="00E22026"/>
    <w:rsid w:val="00E22040"/>
    <w:rsid w:val="00E221F7"/>
    <w:rsid w:val="00E22458"/>
    <w:rsid w:val="00E224F1"/>
    <w:rsid w:val="00E22715"/>
    <w:rsid w:val="00E22837"/>
    <w:rsid w:val="00E22908"/>
    <w:rsid w:val="00E22977"/>
    <w:rsid w:val="00E22AB7"/>
    <w:rsid w:val="00E22B9E"/>
    <w:rsid w:val="00E22BCE"/>
    <w:rsid w:val="00E22DC9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42"/>
    <w:rsid w:val="00E23CE8"/>
    <w:rsid w:val="00E23DA0"/>
    <w:rsid w:val="00E23E0A"/>
    <w:rsid w:val="00E23E8D"/>
    <w:rsid w:val="00E2400B"/>
    <w:rsid w:val="00E245DB"/>
    <w:rsid w:val="00E246C1"/>
    <w:rsid w:val="00E246EF"/>
    <w:rsid w:val="00E249C2"/>
    <w:rsid w:val="00E249E4"/>
    <w:rsid w:val="00E24B56"/>
    <w:rsid w:val="00E24B9E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078"/>
    <w:rsid w:val="00E2621F"/>
    <w:rsid w:val="00E262A4"/>
    <w:rsid w:val="00E2639E"/>
    <w:rsid w:val="00E264FF"/>
    <w:rsid w:val="00E265D7"/>
    <w:rsid w:val="00E2678B"/>
    <w:rsid w:val="00E267B5"/>
    <w:rsid w:val="00E268EA"/>
    <w:rsid w:val="00E26955"/>
    <w:rsid w:val="00E26962"/>
    <w:rsid w:val="00E26A09"/>
    <w:rsid w:val="00E26B72"/>
    <w:rsid w:val="00E26C00"/>
    <w:rsid w:val="00E2758D"/>
    <w:rsid w:val="00E275B3"/>
    <w:rsid w:val="00E276C7"/>
    <w:rsid w:val="00E277B0"/>
    <w:rsid w:val="00E27847"/>
    <w:rsid w:val="00E27933"/>
    <w:rsid w:val="00E27955"/>
    <w:rsid w:val="00E27A24"/>
    <w:rsid w:val="00E27ACA"/>
    <w:rsid w:val="00E27B40"/>
    <w:rsid w:val="00E27D23"/>
    <w:rsid w:val="00E27E2B"/>
    <w:rsid w:val="00E27F25"/>
    <w:rsid w:val="00E301B3"/>
    <w:rsid w:val="00E30351"/>
    <w:rsid w:val="00E30368"/>
    <w:rsid w:val="00E30492"/>
    <w:rsid w:val="00E306AA"/>
    <w:rsid w:val="00E30858"/>
    <w:rsid w:val="00E30AC7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436"/>
    <w:rsid w:val="00E3170F"/>
    <w:rsid w:val="00E3181C"/>
    <w:rsid w:val="00E31974"/>
    <w:rsid w:val="00E31ACF"/>
    <w:rsid w:val="00E31BB9"/>
    <w:rsid w:val="00E31CE4"/>
    <w:rsid w:val="00E31DFC"/>
    <w:rsid w:val="00E31E79"/>
    <w:rsid w:val="00E31EFE"/>
    <w:rsid w:val="00E320B0"/>
    <w:rsid w:val="00E3220B"/>
    <w:rsid w:val="00E3222A"/>
    <w:rsid w:val="00E323F4"/>
    <w:rsid w:val="00E324B8"/>
    <w:rsid w:val="00E32609"/>
    <w:rsid w:val="00E32633"/>
    <w:rsid w:val="00E32743"/>
    <w:rsid w:val="00E32773"/>
    <w:rsid w:val="00E32796"/>
    <w:rsid w:val="00E327DC"/>
    <w:rsid w:val="00E327F4"/>
    <w:rsid w:val="00E328F5"/>
    <w:rsid w:val="00E32B27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C60"/>
    <w:rsid w:val="00E33C90"/>
    <w:rsid w:val="00E33DED"/>
    <w:rsid w:val="00E33FA1"/>
    <w:rsid w:val="00E3413D"/>
    <w:rsid w:val="00E34184"/>
    <w:rsid w:val="00E34240"/>
    <w:rsid w:val="00E342E5"/>
    <w:rsid w:val="00E345E4"/>
    <w:rsid w:val="00E3461E"/>
    <w:rsid w:val="00E3489C"/>
    <w:rsid w:val="00E34901"/>
    <w:rsid w:val="00E349D5"/>
    <w:rsid w:val="00E34CAC"/>
    <w:rsid w:val="00E34D7A"/>
    <w:rsid w:val="00E34F43"/>
    <w:rsid w:val="00E34F99"/>
    <w:rsid w:val="00E35005"/>
    <w:rsid w:val="00E3505B"/>
    <w:rsid w:val="00E350FE"/>
    <w:rsid w:val="00E35164"/>
    <w:rsid w:val="00E353D0"/>
    <w:rsid w:val="00E3547A"/>
    <w:rsid w:val="00E35602"/>
    <w:rsid w:val="00E35628"/>
    <w:rsid w:val="00E356F5"/>
    <w:rsid w:val="00E3597A"/>
    <w:rsid w:val="00E35990"/>
    <w:rsid w:val="00E35AA5"/>
    <w:rsid w:val="00E35B45"/>
    <w:rsid w:val="00E35F9F"/>
    <w:rsid w:val="00E36189"/>
    <w:rsid w:val="00E362BD"/>
    <w:rsid w:val="00E36302"/>
    <w:rsid w:val="00E364F3"/>
    <w:rsid w:val="00E3669A"/>
    <w:rsid w:val="00E36814"/>
    <w:rsid w:val="00E3681B"/>
    <w:rsid w:val="00E36978"/>
    <w:rsid w:val="00E36A01"/>
    <w:rsid w:val="00E36A2E"/>
    <w:rsid w:val="00E36A73"/>
    <w:rsid w:val="00E36AB9"/>
    <w:rsid w:val="00E36F74"/>
    <w:rsid w:val="00E36FCD"/>
    <w:rsid w:val="00E36FEC"/>
    <w:rsid w:val="00E371A5"/>
    <w:rsid w:val="00E3721F"/>
    <w:rsid w:val="00E37292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9A"/>
    <w:rsid w:val="00E37BCD"/>
    <w:rsid w:val="00E37BE1"/>
    <w:rsid w:val="00E37C0E"/>
    <w:rsid w:val="00E37D4B"/>
    <w:rsid w:val="00E37E9B"/>
    <w:rsid w:val="00E37ECE"/>
    <w:rsid w:val="00E37ED5"/>
    <w:rsid w:val="00E37FAA"/>
    <w:rsid w:val="00E37FFA"/>
    <w:rsid w:val="00E40132"/>
    <w:rsid w:val="00E40281"/>
    <w:rsid w:val="00E40293"/>
    <w:rsid w:val="00E403F9"/>
    <w:rsid w:val="00E4076B"/>
    <w:rsid w:val="00E408FC"/>
    <w:rsid w:val="00E40A49"/>
    <w:rsid w:val="00E40B55"/>
    <w:rsid w:val="00E40C56"/>
    <w:rsid w:val="00E40CE7"/>
    <w:rsid w:val="00E40D3B"/>
    <w:rsid w:val="00E40FDB"/>
    <w:rsid w:val="00E40FDF"/>
    <w:rsid w:val="00E41084"/>
    <w:rsid w:val="00E4123F"/>
    <w:rsid w:val="00E41251"/>
    <w:rsid w:val="00E41649"/>
    <w:rsid w:val="00E416EF"/>
    <w:rsid w:val="00E41875"/>
    <w:rsid w:val="00E418FA"/>
    <w:rsid w:val="00E41C38"/>
    <w:rsid w:val="00E41CF4"/>
    <w:rsid w:val="00E41E3C"/>
    <w:rsid w:val="00E41E4A"/>
    <w:rsid w:val="00E41E77"/>
    <w:rsid w:val="00E41E7B"/>
    <w:rsid w:val="00E41E95"/>
    <w:rsid w:val="00E4206E"/>
    <w:rsid w:val="00E42100"/>
    <w:rsid w:val="00E423E9"/>
    <w:rsid w:val="00E42579"/>
    <w:rsid w:val="00E42830"/>
    <w:rsid w:val="00E42840"/>
    <w:rsid w:val="00E428E6"/>
    <w:rsid w:val="00E42972"/>
    <w:rsid w:val="00E42A3E"/>
    <w:rsid w:val="00E42BE0"/>
    <w:rsid w:val="00E42D11"/>
    <w:rsid w:val="00E42EC3"/>
    <w:rsid w:val="00E43006"/>
    <w:rsid w:val="00E43027"/>
    <w:rsid w:val="00E43079"/>
    <w:rsid w:val="00E43136"/>
    <w:rsid w:val="00E43150"/>
    <w:rsid w:val="00E4323F"/>
    <w:rsid w:val="00E43311"/>
    <w:rsid w:val="00E43332"/>
    <w:rsid w:val="00E4357D"/>
    <w:rsid w:val="00E4368B"/>
    <w:rsid w:val="00E4371A"/>
    <w:rsid w:val="00E4373F"/>
    <w:rsid w:val="00E438AB"/>
    <w:rsid w:val="00E438CB"/>
    <w:rsid w:val="00E43BF7"/>
    <w:rsid w:val="00E43D98"/>
    <w:rsid w:val="00E43ED6"/>
    <w:rsid w:val="00E4403D"/>
    <w:rsid w:val="00E440F9"/>
    <w:rsid w:val="00E44215"/>
    <w:rsid w:val="00E44385"/>
    <w:rsid w:val="00E444D3"/>
    <w:rsid w:val="00E44502"/>
    <w:rsid w:val="00E44548"/>
    <w:rsid w:val="00E44712"/>
    <w:rsid w:val="00E44802"/>
    <w:rsid w:val="00E44C0A"/>
    <w:rsid w:val="00E44C1D"/>
    <w:rsid w:val="00E44DFA"/>
    <w:rsid w:val="00E44EAB"/>
    <w:rsid w:val="00E450C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99"/>
    <w:rsid w:val="00E45DF1"/>
    <w:rsid w:val="00E460CC"/>
    <w:rsid w:val="00E46159"/>
    <w:rsid w:val="00E462AC"/>
    <w:rsid w:val="00E464C1"/>
    <w:rsid w:val="00E46554"/>
    <w:rsid w:val="00E46681"/>
    <w:rsid w:val="00E466D2"/>
    <w:rsid w:val="00E467BF"/>
    <w:rsid w:val="00E468ED"/>
    <w:rsid w:val="00E46915"/>
    <w:rsid w:val="00E46996"/>
    <w:rsid w:val="00E46CD6"/>
    <w:rsid w:val="00E46E18"/>
    <w:rsid w:val="00E46E8E"/>
    <w:rsid w:val="00E47090"/>
    <w:rsid w:val="00E470DE"/>
    <w:rsid w:val="00E471F8"/>
    <w:rsid w:val="00E472C4"/>
    <w:rsid w:val="00E47542"/>
    <w:rsid w:val="00E477BC"/>
    <w:rsid w:val="00E47A36"/>
    <w:rsid w:val="00E47C7A"/>
    <w:rsid w:val="00E50284"/>
    <w:rsid w:val="00E505CE"/>
    <w:rsid w:val="00E5061A"/>
    <w:rsid w:val="00E5070B"/>
    <w:rsid w:val="00E50864"/>
    <w:rsid w:val="00E50996"/>
    <w:rsid w:val="00E50A99"/>
    <w:rsid w:val="00E50BBC"/>
    <w:rsid w:val="00E50C49"/>
    <w:rsid w:val="00E50EBF"/>
    <w:rsid w:val="00E510E5"/>
    <w:rsid w:val="00E51138"/>
    <w:rsid w:val="00E5118C"/>
    <w:rsid w:val="00E512F7"/>
    <w:rsid w:val="00E5135D"/>
    <w:rsid w:val="00E515D6"/>
    <w:rsid w:val="00E51940"/>
    <w:rsid w:val="00E51A77"/>
    <w:rsid w:val="00E51BBC"/>
    <w:rsid w:val="00E51C16"/>
    <w:rsid w:val="00E51DB4"/>
    <w:rsid w:val="00E51E93"/>
    <w:rsid w:val="00E51FDA"/>
    <w:rsid w:val="00E52120"/>
    <w:rsid w:val="00E52193"/>
    <w:rsid w:val="00E521D3"/>
    <w:rsid w:val="00E522A6"/>
    <w:rsid w:val="00E52554"/>
    <w:rsid w:val="00E526A6"/>
    <w:rsid w:val="00E5275B"/>
    <w:rsid w:val="00E52875"/>
    <w:rsid w:val="00E5288B"/>
    <w:rsid w:val="00E52A05"/>
    <w:rsid w:val="00E52A39"/>
    <w:rsid w:val="00E52A9F"/>
    <w:rsid w:val="00E52B23"/>
    <w:rsid w:val="00E52BF4"/>
    <w:rsid w:val="00E52E44"/>
    <w:rsid w:val="00E52E76"/>
    <w:rsid w:val="00E52F40"/>
    <w:rsid w:val="00E52FCD"/>
    <w:rsid w:val="00E53040"/>
    <w:rsid w:val="00E53095"/>
    <w:rsid w:val="00E531A1"/>
    <w:rsid w:val="00E532D2"/>
    <w:rsid w:val="00E533D7"/>
    <w:rsid w:val="00E5347D"/>
    <w:rsid w:val="00E53485"/>
    <w:rsid w:val="00E5349F"/>
    <w:rsid w:val="00E534AF"/>
    <w:rsid w:val="00E5359F"/>
    <w:rsid w:val="00E53801"/>
    <w:rsid w:val="00E53811"/>
    <w:rsid w:val="00E538BB"/>
    <w:rsid w:val="00E53929"/>
    <w:rsid w:val="00E5394A"/>
    <w:rsid w:val="00E53976"/>
    <w:rsid w:val="00E53B28"/>
    <w:rsid w:val="00E53BE6"/>
    <w:rsid w:val="00E53D33"/>
    <w:rsid w:val="00E53E9D"/>
    <w:rsid w:val="00E5432E"/>
    <w:rsid w:val="00E547B6"/>
    <w:rsid w:val="00E548C3"/>
    <w:rsid w:val="00E54AFE"/>
    <w:rsid w:val="00E54B37"/>
    <w:rsid w:val="00E54CD3"/>
    <w:rsid w:val="00E54F47"/>
    <w:rsid w:val="00E54F6D"/>
    <w:rsid w:val="00E5503D"/>
    <w:rsid w:val="00E55097"/>
    <w:rsid w:val="00E55151"/>
    <w:rsid w:val="00E5515E"/>
    <w:rsid w:val="00E5519E"/>
    <w:rsid w:val="00E5523F"/>
    <w:rsid w:val="00E553E6"/>
    <w:rsid w:val="00E55596"/>
    <w:rsid w:val="00E55738"/>
    <w:rsid w:val="00E5594F"/>
    <w:rsid w:val="00E55B8E"/>
    <w:rsid w:val="00E55FB8"/>
    <w:rsid w:val="00E5611F"/>
    <w:rsid w:val="00E563B6"/>
    <w:rsid w:val="00E563FB"/>
    <w:rsid w:val="00E56625"/>
    <w:rsid w:val="00E5675B"/>
    <w:rsid w:val="00E56835"/>
    <w:rsid w:val="00E56884"/>
    <w:rsid w:val="00E5691B"/>
    <w:rsid w:val="00E569F7"/>
    <w:rsid w:val="00E56C1D"/>
    <w:rsid w:val="00E56D62"/>
    <w:rsid w:val="00E56E02"/>
    <w:rsid w:val="00E56FE4"/>
    <w:rsid w:val="00E56FFC"/>
    <w:rsid w:val="00E57028"/>
    <w:rsid w:val="00E570B6"/>
    <w:rsid w:val="00E57358"/>
    <w:rsid w:val="00E57439"/>
    <w:rsid w:val="00E574E9"/>
    <w:rsid w:val="00E57531"/>
    <w:rsid w:val="00E576FB"/>
    <w:rsid w:val="00E579F0"/>
    <w:rsid w:val="00E57AB4"/>
    <w:rsid w:val="00E57E77"/>
    <w:rsid w:val="00E6007A"/>
    <w:rsid w:val="00E60389"/>
    <w:rsid w:val="00E603C5"/>
    <w:rsid w:val="00E6043A"/>
    <w:rsid w:val="00E604E0"/>
    <w:rsid w:val="00E60A05"/>
    <w:rsid w:val="00E60A88"/>
    <w:rsid w:val="00E60BFD"/>
    <w:rsid w:val="00E61084"/>
    <w:rsid w:val="00E61417"/>
    <w:rsid w:val="00E614C6"/>
    <w:rsid w:val="00E61659"/>
    <w:rsid w:val="00E6192D"/>
    <w:rsid w:val="00E61C8A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5C"/>
    <w:rsid w:val="00E622BF"/>
    <w:rsid w:val="00E62395"/>
    <w:rsid w:val="00E6245D"/>
    <w:rsid w:val="00E62609"/>
    <w:rsid w:val="00E6265C"/>
    <w:rsid w:val="00E62725"/>
    <w:rsid w:val="00E62AA3"/>
    <w:rsid w:val="00E62AEE"/>
    <w:rsid w:val="00E62B54"/>
    <w:rsid w:val="00E62CDC"/>
    <w:rsid w:val="00E62DD9"/>
    <w:rsid w:val="00E62DF7"/>
    <w:rsid w:val="00E62E94"/>
    <w:rsid w:val="00E62EC9"/>
    <w:rsid w:val="00E62F98"/>
    <w:rsid w:val="00E63071"/>
    <w:rsid w:val="00E63430"/>
    <w:rsid w:val="00E634DD"/>
    <w:rsid w:val="00E634E5"/>
    <w:rsid w:val="00E636F8"/>
    <w:rsid w:val="00E63844"/>
    <w:rsid w:val="00E6390F"/>
    <w:rsid w:val="00E63948"/>
    <w:rsid w:val="00E639F5"/>
    <w:rsid w:val="00E63A17"/>
    <w:rsid w:val="00E63A38"/>
    <w:rsid w:val="00E63BA5"/>
    <w:rsid w:val="00E63CA0"/>
    <w:rsid w:val="00E63CCD"/>
    <w:rsid w:val="00E64047"/>
    <w:rsid w:val="00E640BC"/>
    <w:rsid w:val="00E6416F"/>
    <w:rsid w:val="00E641B1"/>
    <w:rsid w:val="00E6429C"/>
    <w:rsid w:val="00E642D5"/>
    <w:rsid w:val="00E6431C"/>
    <w:rsid w:val="00E64332"/>
    <w:rsid w:val="00E64408"/>
    <w:rsid w:val="00E644FC"/>
    <w:rsid w:val="00E644FD"/>
    <w:rsid w:val="00E64618"/>
    <w:rsid w:val="00E64A4F"/>
    <w:rsid w:val="00E64D04"/>
    <w:rsid w:val="00E6510D"/>
    <w:rsid w:val="00E6512D"/>
    <w:rsid w:val="00E65188"/>
    <w:rsid w:val="00E651D0"/>
    <w:rsid w:val="00E651D7"/>
    <w:rsid w:val="00E6535A"/>
    <w:rsid w:val="00E65574"/>
    <w:rsid w:val="00E65929"/>
    <w:rsid w:val="00E65970"/>
    <w:rsid w:val="00E65BDB"/>
    <w:rsid w:val="00E65C6E"/>
    <w:rsid w:val="00E65D6D"/>
    <w:rsid w:val="00E65F70"/>
    <w:rsid w:val="00E66054"/>
    <w:rsid w:val="00E66330"/>
    <w:rsid w:val="00E66463"/>
    <w:rsid w:val="00E66778"/>
    <w:rsid w:val="00E66795"/>
    <w:rsid w:val="00E66834"/>
    <w:rsid w:val="00E66A86"/>
    <w:rsid w:val="00E66AFF"/>
    <w:rsid w:val="00E66BDD"/>
    <w:rsid w:val="00E66BFD"/>
    <w:rsid w:val="00E66D92"/>
    <w:rsid w:val="00E66EC4"/>
    <w:rsid w:val="00E66F11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752"/>
    <w:rsid w:val="00E6798E"/>
    <w:rsid w:val="00E679C7"/>
    <w:rsid w:val="00E679FE"/>
    <w:rsid w:val="00E67A51"/>
    <w:rsid w:val="00E67BE5"/>
    <w:rsid w:val="00E67D50"/>
    <w:rsid w:val="00E67E02"/>
    <w:rsid w:val="00E7024D"/>
    <w:rsid w:val="00E70314"/>
    <w:rsid w:val="00E7044D"/>
    <w:rsid w:val="00E70667"/>
    <w:rsid w:val="00E7085A"/>
    <w:rsid w:val="00E70A5E"/>
    <w:rsid w:val="00E70E4C"/>
    <w:rsid w:val="00E70F43"/>
    <w:rsid w:val="00E70F58"/>
    <w:rsid w:val="00E70FA4"/>
    <w:rsid w:val="00E71031"/>
    <w:rsid w:val="00E71042"/>
    <w:rsid w:val="00E71063"/>
    <w:rsid w:val="00E7107D"/>
    <w:rsid w:val="00E71293"/>
    <w:rsid w:val="00E71378"/>
    <w:rsid w:val="00E71441"/>
    <w:rsid w:val="00E7188C"/>
    <w:rsid w:val="00E71977"/>
    <w:rsid w:val="00E719A7"/>
    <w:rsid w:val="00E71A73"/>
    <w:rsid w:val="00E71A9E"/>
    <w:rsid w:val="00E71DC8"/>
    <w:rsid w:val="00E71E22"/>
    <w:rsid w:val="00E71FD8"/>
    <w:rsid w:val="00E72018"/>
    <w:rsid w:val="00E7201B"/>
    <w:rsid w:val="00E727F5"/>
    <w:rsid w:val="00E72A86"/>
    <w:rsid w:val="00E72B23"/>
    <w:rsid w:val="00E72BEE"/>
    <w:rsid w:val="00E72C90"/>
    <w:rsid w:val="00E72F24"/>
    <w:rsid w:val="00E73172"/>
    <w:rsid w:val="00E7345D"/>
    <w:rsid w:val="00E7359A"/>
    <w:rsid w:val="00E7359C"/>
    <w:rsid w:val="00E735F7"/>
    <w:rsid w:val="00E73802"/>
    <w:rsid w:val="00E73833"/>
    <w:rsid w:val="00E73846"/>
    <w:rsid w:val="00E738BE"/>
    <w:rsid w:val="00E7390B"/>
    <w:rsid w:val="00E73A62"/>
    <w:rsid w:val="00E73C57"/>
    <w:rsid w:val="00E73E1D"/>
    <w:rsid w:val="00E73E96"/>
    <w:rsid w:val="00E73F45"/>
    <w:rsid w:val="00E7405C"/>
    <w:rsid w:val="00E7410F"/>
    <w:rsid w:val="00E74273"/>
    <w:rsid w:val="00E74387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25E"/>
    <w:rsid w:val="00E75314"/>
    <w:rsid w:val="00E753B7"/>
    <w:rsid w:val="00E75695"/>
    <w:rsid w:val="00E75A0F"/>
    <w:rsid w:val="00E75A6A"/>
    <w:rsid w:val="00E75AD8"/>
    <w:rsid w:val="00E75B16"/>
    <w:rsid w:val="00E75B41"/>
    <w:rsid w:val="00E75B96"/>
    <w:rsid w:val="00E75BEE"/>
    <w:rsid w:val="00E75C37"/>
    <w:rsid w:val="00E75CD1"/>
    <w:rsid w:val="00E75D47"/>
    <w:rsid w:val="00E75F99"/>
    <w:rsid w:val="00E75FF5"/>
    <w:rsid w:val="00E761D6"/>
    <w:rsid w:val="00E76231"/>
    <w:rsid w:val="00E76243"/>
    <w:rsid w:val="00E762BB"/>
    <w:rsid w:val="00E763CE"/>
    <w:rsid w:val="00E7650F"/>
    <w:rsid w:val="00E76518"/>
    <w:rsid w:val="00E76553"/>
    <w:rsid w:val="00E765BA"/>
    <w:rsid w:val="00E76968"/>
    <w:rsid w:val="00E769CD"/>
    <w:rsid w:val="00E769D7"/>
    <w:rsid w:val="00E76A6C"/>
    <w:rsid w:val="00E76B6F"/>
    <w:rsid w:val="00E76D0C"/>
    <w:rsid w:val="00E76DA1"/>
    <w:rsid w:val="00E76E3A"/>
    <w:rsid w:val="00E76EAD"/>
    <w:rsid w:val="00E76EBF"/>
    <w:rsid w:val="00E76F82"/>
    <w:rsid w:val="00E77218"/>
    <w:rsid w:val="00E775B3"/>
    <w:rsid w:val="00E77817"/>
    <w:rsid w:val="00E77BDE"/>
    <w:rsid w:val="00E77D4A"/>
    <w:rsid w:val="00E77EA7"/>
    <w:rsid w:val="00E77EB1"/>
    <w:rsid w:val="00E77ED3"/>
    <w:rsid w:val="00E8011C"/>
    <w:rsid w:val="00E80179"/>
    <w:rsid w:val="00E803C3"/>
    <w:rsid w:val="00E804E5"/>
    <w:rsid w:val="00E80732"/>
    <w:rsid w:val="00E807E4"/>
    <w:rsid w:val="00E80E5F"/>
    <w:rsid w:val="00E8109B"/>
    <w:rsid w:val="00E81185"/>
    <w:rsid w:val="00E811B9"/>
    <w:rsid w:val="00E81277"/>
    <w:rsid w:val="00E812EE"/>
    <w:rsid w:val="00E81429"/>
    <w:rsid w:val="00E815C3"/>
    <w:rsid w:val="00E819DE"/>
    <w:rsid w:val="00E81B8A"/>
    <w:rsid w:val="00E81B90"/>
    <w:rsid w:val="00E81BE1"/>
    <w:rsid w:val="00E81C49"/>
    <w:rsid w:val="00E81D4B"/>
    <w:rsid w:val="00E81DC7"/>
    <w:rsid w:val="00E81E02"/>
    <w:rsid w:val="00E81F3B"/>
    <w:rsid w:val="00E8205D"/>
    <w:rsid w:val="00E8215E"/>
    <w:rsid w:val="00E822AB"/>
    <w:rsid w:val="00E82312"/>
    <w:rsid w:val="00E82606"/>
    <w:rsid w:val="00E82623"/>
    <w:rsid w:val="00E8274D"/>
    <w:rsid w:val="00E828BC"/>
    <w:rsid w:val="00E829A6"/>
    <w:rsid w:val="00E82ACA"/>
    <w:rsid w:val="00E82C19"/>
    <w:rsid w:val="00E82DBC"/>
    <w:rsid w:val="00E82F82"/>
    <w:rsid w:val="00E83202"/>
    <w:rsid w:val="00E83308"/>
    <w:rsid w:val="00E833B5"/>
    <w:rsid w:val="00E83575"/>
    <w:rsid w:val="00E83678"/>
    <w:rsid w:val="00E83700"/>
    <w:rsid w:val="00E8386D"/>
    <w:rsid w:val="00E83952"/>
    <w:rsid w:val="00E8399B"/>
    <w:rsid w:val="00E83B29"/>
    <w:rsid w:val="00E83B2B"/>
    <w:rsid w:val="00E83C09"/>
    <w:rsid w:val="00E83D05"/>
    <w:rsid w:val="00E8400A"/>
    <w:rsid w:val="00E8407E"/>
    <w:rsid w:val="00E84226"/>
    <w:rsid w:val="00E84253"/>
    <w:rsid w:val="00E84430"/>
    <w:rsid w:val="00E84676"/>
    <w:rsid w:val="00E84956"/>
    <w:rsid w:val="00E84C2A"/>
    <w:rsid w:val="00E84C71"/>
    <w:rsid w:val="00E84C86"/>
    <w:rsid w:val="00E84CDD"/>
    <w:rsid w:val="00E84E1E"/>
    <w:rsid w:val="00E84F42"/>
    <w:rsid w:val="00E84FB4"/>
    <w:rsid w:val="00E85095"/>
    <w:rsid w:val="00E85116"/>
    <w:rsid w:val="00E85169"/>
    <w:rsid w:val="00E85245"/>
    <w:rsid w:val="00E8526C"/>
    <w:rsid w:val="00E854FA"/>
    <w:rsid w:val="00E85882"/>
    <w:rsid w:val="00E859F2"/>
    <w:rsid w:val="00E85B2D"/>
    <w:rsid w:val="00E85B73"/>
    <w:rsid w:val="00E85BA9"/>
    <w:rsid w:val="00E85C5F"/>
    <w:rsid w:val="00E85D3A"/>
    <w:rsid w:val="00E85D7A"/>
    <w:rsid w:val="00E85EE6"/>
    <w:rsid w:val="00E8603C"/>
    <w:rsid w:val="00E8612B"/>
    <w:rsid w:val="00E86181"/>
    <w:rsid w:val="00E861E0"/>
    <w:rsid w:val="00E86379"/>
    <w:rsid w:val="00E86420"/>
    <w:rsid w:val="00E86530"/>
    <w:rsid w:val="00E865B2"/>
    <w:rsid w:val="00E866E6"/>
    <w:rsid w:val="00E8680B"/>
    <w:rsid w:val="00E869F3"/>
    <w:rsid w:val="00E86A88"/>
    <w:rsid w:val="00E86BDC"/>
    <w:rsid w:val="00E86C5E"/>
    <w:rsid w:val="00E86D0E"/>
    <w:rsid w:val="00E86E3B"/>
    <w:rsid w:val="00E86EE2"/>
    <w:rsid w:val="00E86FE4"/>
    <w:rsid w:val="00E8707A"/>
    <w:rsid w:val="00E8707E"/>
    <w:rsid w:val="00E8718E"/>
    <w:rsid w:val="00E8729D"/>
    <w:rsid w:val="00E8758C"/>
    <w:rsid w:val="00E877B1"/>
    <w:rsid w:val="00E877E0"/>
    <w:rsid w:val="00E878CD"/>
    <w:rsid w:val="00E87A68"/>
    <w:rsid w:val="00E87AE9"/>
    <w:rsid w:val="00E87F94"/>
    <w:rsid w:val="00E90089"/>
    <w:rsid w:val="00E90093"/>
    <w:rsid w:val="00E900AC"/>
    <w:rsid w:val="00E900E4"/>
    <w:rsid w:val="00E902E4"/>
    <w:rsid w:val="00E906F3"/>
    <w:rsid w:val="00E907BA"/>
    <w:rsid w:val="00E9086F"/>
    <w:rsid w:val="00E90998"/>
    <w:rsid w:val="00E90A02"/>
    <w:rsid w:val="00E90EEF"/>
    <w:rsid w:val="00E9115A"/>
    <w:rsid w:val="00E91221"/>
    <w:rsid w:val="00E9123C"/>
    <w:rsid w:val="00E91647"/>
    <w:rsid w:val="00E9173A"/>
    <w:rsid w:val="00E9176D"/>
    <w:rsid w:val="00E9176F"/>
    <w:rsid w:val="00E919B9"/>
    <w:rsid w:val="00E91C5F"/>
    <w:rsid w:val="00E91D94"/>
    <w:rsid w:val="00E91E5E"/>
    <w:rsid w:val="00E9200B"/>
    <w:rsid w:val="00E92403"/>
    <w:rsid w:val="00E92433"/>
    <w:rsid w:val="00E92536"/>
    <w:rsid w:val="00E9254A"/>
    <w:rsid w:val="00E9266A"/>
    <w:rsid w:val="00E92873"/>
    <w:rsid w:val="00E92A5B"/>
    <w:rsid w:val="00E92A98"/>
    <w:rsid w:val="00E92A9F"/>
    <w:rsid w:val="00E92ADB"/>
    <w:rsid w:val="00E92AE7"/>
    <w:rsid w:val="00E92CCC"/>
    <w:rsid w:val="00E92DB1"/>
    <w:rsid w:val="00E92F56"/>
    <w:rsid w:val="00E9309B"/>
    <w:rsid w:val="00E930DE"/>
    <w:rsid w:val="00E932DA"/>
    <w:rsid w:val="00E932F2"/>
    <w:rsid w:val="00E9332E"/>
    <w:rsid w:val="00E933B8"/>
    <w:rsid w:val="00E93528"/>
    <w:rsid w:val="00E9370A"/>
    <w:rsid w:val="00E9377D"/>
    <w:rsid w:val="00E9392F"/>
    <w:rsid w:val="00E93B8D"/>
    <w:rsid w:val="00E93D75"/>
    <w:rsid w:val="00E940F6"/>
    <w:rsid w:val="00E94294"/>
    <w:rsid w:val="00E9434C"/>
    <w:rsid w:val="00E9441F"/>
    <w:rsid w:val="00E9466B"/>
    <w:rsid w:val="00E947B4"/>
    <w:rsid w:val="00E947E3"/>
    <w:rsid w:val="00E9486A"/>
    <w:rsid w:val="00E94AEB"/>
    <w:rsid w:val="00E94CE5"/>
    <w:rsid w:val="00E95053"/>
    <w:rsid w:val="00E95161"/>
    <w:rsid w:val="00E9517C"/>
    <w:rsid w:val="00E9541B"/>
    <w:rsid w:val="00E95444"/>
    <w:rsid w:val="00E954FE"/>
    <w:rsid w:val="00E9557F"/>
    <w:rsid w:val="00E95648"/>
    <w:rsid w:val="00E957C0"/>
    <w:rsid w:val="00E9590E"/>
    <w:rsid w:val="00E95928"/>
    <w:rsid w:val="00E9594E"/>
    <w:rsid w:val="00E9598E"/>
    <w:rsid w:val="00E95AB9"/>
    <w:rsid w:val="00E95C45"/>
    <w:rsid w:val="00E95E5E"/>
    <w:rsid w:val="00E95E64"/>
    <w:rsid w:val="00E95F7D"/>
    <w:rsid w:val="00E96362"/>
    <w:rsid w:val="00E967C4"/>
    <w:rsid w:val="00E96929"/>
    <w:rsid w:val="00E96A0E"/>
    <w:rsid w:val="00E96A3F"/>
    <w:rsid w:val="00E96A56"/>
    <w:rsid w:val="00E96AEB"/>
    <w:rsid w:val="00E96CE2"/>
    <w:rsid w:val="00E96CF0"/>
    <w:rsid w:val="00E96D11"/>
    <w:rsid w:val="00E96F1E"/>
    <w:rsid w:val="00E96FE2"/>
    <w:rsid w:val="00E97042"/>
    <w:rsid w:val="00E972BB"/>
    <w:rsid w:val="00E97362"/>
    <w:rsid w:val="00E97522"/>
    <w:rsid w:val="00E975DF"/>
    <w:rsid w:val="00E9762E"/>
    <w:rsid w:val="00E97936"/>
    <w:rsid w:val="00E97AC6"/>
    <w:rsid w:val="00E97B1F"/>
    <w:rsid w:val="00E97C1E"/>
    <w:rsid w:val="00E97C2F"/>
    <w:rsid w:val="00E97C87"/>
    <w:rsid w:val="00E97D4F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8D7"/>
    <w:rsid w:val="00EA0A78"/>
    <w:rsid w:val="00EA0AEA"/>
    <w:rsid w:val="00EA0C5E"/>
    <w:rsid w:val="00EA0CC2"/>
    <w:rsid w:val="00EA0F7B"/>
    <w:rsid w:val="00EA0FD8"/>
    <w:rsid w:val="00EA1107"/>
    <w:rsid w:val="00EA11A6"/>
    <w:rsid w:val="00EA13EF"/>
    <w:rsid w:val="00EA143E"/>
    <w:rsid w:val="00EA14BB"/>
    <w:rsid w:val="00EA14CD"/>
    <w:rsid w:val="00EA1507"/>
    <w:rsid w:val="00EA1713"/>
    <w:rsid w:val="00EA185E"/>
    <w:rsid w:val="00EA1AA5"/>
    <w:rsid w:val="00EA1B19"/>
    <w:rsid w:val="00EA1C2C"/>
    <w:rsid w:val="00EA1C85"/>
    <w:rsid w:val="00EA1CF6"/>
    <w:rsid w:val="00EA1F98"/>
    <w:rsid w:val="00EA203C"/>
    <w:rsid w:val="00EA20DE"/>
    <w:rsid w:val="00EA2102"/>
    <w:rsid w:val="00EA2541"/>
    <w:rsid w:val="00EA2574"/>
    <w:rsid w:val="00EA25E8"/>
    <w:rsid w:val="00EA2634"/>
    <w:rsid w:val="00EA269D"/>
    <w:rsid w:val="00EA279D"/>
    <w:rsid w:val="00EA28D4"/>
    <w:rsid w:val="00EA2A8A"/>
    <w:rsid w:val="00EA2B23"/>
    <w:rsid w:val="00EA2C37"/>
    <w:rsid w:val="00EA2C6B"/>
    <w:rsid w:val="00EA2DD7"/>
    <w:rsid w:val="00EA2E61"/>
    <w:rsid w:val="00EA30CB"/>
    <w:rsid w:val="00EA31E4"/>
    <w:rsid w:val="00EA32F6"/>
    <w:rsid w:val="00EA347D"/>
    <w:rsid w:val="00EA34B3"/>
    <w:rsid w:val="00EA35F3"/>
    <w:rsid w:val="00EA38A3"/>
    <w:rsid w:val="00EA396F"/>
    <w:rsid w:val="00EA399A"/>
    <w:rsid w:val="00EA39A0"/>
    <w:rsid w:val="00EA3A6B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B02"/>
    <w:rsid w:val="00EA4B0E"/>
    <w:rsid w:val="00EA4C05"/>
    <w:rsid w:val="00EA4D24"/>
    <w:rsid w:val="00EA4E50"/>
    <w:rsid w:val="00EA4E55"/>
    <w:rsid w:val="00EA5032"/>
    <w:rsid w:val="00EA50F5"/>
    <w:rsid w:val="00EA5125"/>
    <w:rsid w:val="00EA5141"/>
    <w:rsid w:val="00EA5175"/>
    <w:rsid w:val="00EA5290"/>
    <w:rsid w:val="00EA5352"/>
    <w:rsid w:val="00EA53AE"/>
    <w:rsid w:val="00EA53FF"/>
    <w:rsid w:val="00EA54B6"/>
    <w:rsid w:val="00EA54DB"/>
    <w:rsid w:val="00EA5612"/>
    <w:rsid w:val="00EA568F"/>
    <w:rsid w:val="00EA56D3"/>
    <w:rsid w:val="00EA574F"/>
    <w:rsid w:val="00EA5949"/>
    <w:rsid w:val="00EA5954"/>
    <w:rsid w:val="00EA5A86"/>
    <w:rsid w:val="00EA5BC8"/>
    <w:rsid w:val="00EA5C72"/>
    <w:rsid w:val="00EA5E14"/>
    <w:rsid w:val="00EA5E1A"/>
    <w:rsid w:val="00EA5E38"/>
    <w:rsid w:val="00EA5E83"/>
    <w:rsid w:val="00EA6304"/>
    <w:rsid w:val="00EA64F5"/>
    <w:rsid w:val="00EA6540"/>
    <w:rsid w:val="00EA68A9"/>
    <w:rsid w:val="00EA6B7C"/>
    <w:rsid w:val="00EA6C88"/>
    <w:rsid w:val="00EA6CD2"/>
    <w:rsid w:val="00EA7022"/>
    <w:rsid w:val="00EA705F"/>
    <w:rsid w:val="00EA7102"/>
    <w:rsid w:val="00EA710F"/>
    <w:rsid w:val="00EA7280"/>
    <w:rsid w:val="00EA72C5"/>
    <w:rsid w:val="00EA7354"/>
    <w:rsid w:val="00EA7382"/>
    <w:rsid w:val="00EA782B"/>
    <w:rsid w:val="00EA7900"/>
    <w:rsid w:val="00EA7A1C"/>
    <w:rsid w:val="00EA7A35"/>
    <w:rsid w:val="00EA7A49"/>
    <w:rsid w:val="00EA7B0F"/>
    <w:rsid w:val="00EA7B8D"/>
    <w:rsid w:val="00EA7BBA"/>
    <w:rsid w:val="00EA7C84"/>
    <w:rsid w:val="00EA7D06"/>
    <w:rsid w:val="00EA7DD2"/>
    <w:rsid w:val="00EB018A"/>
    <w:rsid w:val="00EB0321"/>
    <w:rsid w:val="00EB0338"/>
    <w:rsid w:val="00EB0353"/>
    <w:rsid w:val="00EB0416"/>
    <w:rsid w:val="00EB046E"/>
    <w:rsid w:val="00EB0496"/>
    <w:rsid w:val="00EB0500"/>
    <w:rsid w:val="00EB062B"/>
    <w:rsid w:val="00EB08AD"/>
    <w:rsid w:val="00EB090B"/>
    <w:rsid w:val="00EB0A66"/>
    <w:rsid w:val="00EB0B55"/>
    <w:rsid w:val="00EB0C50"/>
    <w:rsid w:val="00EB0D4E"/>
    <w:rsid w:val="00EB0E85"/>
    <w:rsid w:val="00EB0F97"/>
    <w:rsid w:val="00EB0FCB"/>
    <w:rsid w:val="00EB1168"/>
    <w:rsid w:val="00EB1405"/>
    <w:rsid w:val="00EB14E7"/>
    <w:rsid w:val="00EB17EB"/>
    <w:rsid w:val="00EB1AED"/>
    <w:rsid w:val="00EB1BBB"/>
    <w:rsid w:val="00EB1D23"/>
    <w:rsid w:val="00EB1D4F"/>
    <w:rsid w:val="00EB1EE2"/>
    <w:rsid w:val="00EB1F50"/>
    <w:rsid w:val="00EB1F80"/>
    <w:rsid w:val="00EB206B"/>
    <w:rsid w:val="00EB20A0"/>
    <w:rsid w:val="00EB21CD"/>
    <w:rsid w:val="00EB232E"/>
    <w:rsid w:val="00EB241A"/>
    <w:rsid w:val="00EB2505"/>
    <w:rsid w:val="00EB2675"/>
    <w:rsid w:val="00EB29EB"/>
    <w:rsid w:val="00EB2A15"/>
    <w:rsid w:val="00EB2A1E"/>
    <w:rsid w:val="00EB2B29"/>
    <w:rsid w:val="00EB2D6B"/>
    <w:rsid w:val="00EB2E08"/>
    <w:rsid w:val="00EB2FBF"/>
    <w:rsid w:val="00EB30EF"/>
    <w:rsid w:val="00EB312F"/>
    <w:rsid w:val="00EB31E9"/>
    <w:rsid w:val="00EB32A3"/>
    <w:rsid w:val="00EB33B7"/>
    <w:rsid w:val="00EB3546"/>
    <w:rsid w:val="00EB3691"/>
    <w:rsid w:val="00EB36A7"/>
    <w:rsid w:val="00EB3767"/>
    <w:rsid w:val="00EB3800"/>
    <w:rsid w:val="00EB3845"/>
    <w:rsid w:val="00EB3D06"/>
    <w:rsid w:val="00EB3D68"/>
    <w:rsid w:val="00EB3DAF"/>
    <w:rsid w:val="00EB3E17"/>
    <w:rsid w:val="00EB3E5F"/>
    <w:rsid w:val="00EB3EEC"/>
    <w:rsid w:val="00EB3FB3"/>
    <w:rsid w:val="00EB4281"/>
    <w:rsid w:val="00EB42FD"/>
    <w:rsid w:val="00EB43F3"/>
    <w:rsid w:val="00EB44F2"/>
    <w:rsid w:val="00EB46F3"/>
    <w:rsid w:val="00EB47D8"/>
    <w:rsid w:val="00EB492C"/>
    <w:rsid w:val="00EB4B96"/>
    <w:rsid w:val="00EB4CDE"/>
    <w:rsid w:val="00EB4DED"/>
    <w:rsid w:val="00EB4E3D"/>
    <w:rsid w:val="00EB4FDC"/>
    <w:rsid w:val="00EB5029"/>
    <w:rsid w:val="00EB5258"/>
    <w:rsid w:val="00EB52B9"/>
    <w:rsid w:val="00EB535A"/>
    <w:rsid w:val="00EB5424"/>
    <w:rsid w:val="00EB5637"/>
    <w:rsid w:val="00EB57F2"/>
    <w:rsid w:val="00EB5851"/>
    <w:rsid w:val="00EB585E"/>
    <w:rsid w:val="00EB58F0"/>
    <w:rsid w:val="00EB59F7"/>
    <w:rsid w:val="00EB5C55"/>
    <w:rsid w:val="00EB5C9B"/>
    <w:rsid w:val="00EB5D22"/>
    <w:rsid w:val="00EB5DA7"/>
    <w:rsid w:val="00EB5E8B"/>
    <w:rsid w:val="00EB5F31"/>
    <w:rsid w:val="00EB608E"/>
    <w:rsid w:val="00EB62F8"/>
    <w:rsid w:val="00EB637B"/>
    <w:rsid w:val="00EB648E"/>
    <w:rsid w:val="00EB6501"/>
    <w:rsid w:val="00EB654C"/>
    <w:rsid w:val="00EB675D"/>
    <w:rsid w:val="00EB6825"/>
    <w:rsid w:val="00EB689E"/>
    <w:rsid w:val="00EB6950"/>
    <w:rsid w:val="00EB697A"/>
    <w:rsid w:val="00EB6C2C"/>
    <w:rsid w:val="00EB6C76"/>
    <w:rsid w:val="00EB6F3B"/>
    <w:rsid w:val="00EB6FF2"/>
    <w:rsid w:val="00EB704D"/>
    <w:rsid w:val="00EB712E"/>
    <w:rsid w:val="00EB721D"/>
    <w:rsid w:val="00EB7483"/>
    <w:rsid w:val="00EB76A1"/>
    <w:rsid w:val="00EB77F0"/>
    <w:rsid w:val="00EB7953"/>
    <w:rsid w:val="00EB7B3C"/>
    <w:rsid w:val="00EB7C34"/>
    <w:rsid w:val="00EB7ED0"/>
    <w:rsid w:val="00EC0006"/>
    <w:rsid w:val="00EC0099"/>
    <w:rsid w:val="00EC027C"/>
    <w:rsid w:val="00EC03EB"/>
    <w:rsid w:val="00EC0622"/>
    <w:rsid w:val="00EC0627"/>
    <w:rsid w:val="00EC0696"/>
    <w:rsid w:val="00EC07E5"/>
    <w:rsid w:val="00EC07E9"/>
    <w:rsid w:val="00EC08C1"/>
    <w:rsid w:val="00EC0B1D"/>
    <w:rsid w:val="00EC0B47"/>
    <w:rsid w:val="00EC0F6F"/>
    <w:rsid w:val="00EC1007"/>
    <w:rsid w:val="00EC1184"/>
    <w:rsid w:val="00EC11D0"/>
    <w:rsid w:val="00EC14F6"/>
    <w:rsid w:val="00EC17E1"/>
    <w:rsid w:val="00EC1A70"/>
    <w:rsid w:val="00EC1B51"/>
    <w:rsid w:val="00EC1D44"/>
    <w:rsid w:val="00EC1F5E"/>
    <w:rsid w:val="00EC2041"/>
    <w:rsid w:val="00EC2058"/>
    <w:rsid w:val="00EC222F"/>
    <w:rsid w:val="00EC2288"/>
    <w:rsid w:val="00EC2387"/>
    <w:rsid w:val="00EC2400"/>
    <w:rsid w:val="00EC2406"/>
    <w:rsid w:val="00EC247B"/>
    <w:rsid w:val="00EC2485"/>
    <w:rsid w:val="00EC248A"/>
    <w:rsid w:val="00EC24CC"/>
    <w:rsid w:val="00EC24D9"/>
    <w:rsid w:val="00EC2603"/>
    <w:rsid w:val="00EC26BD"/>
    <w:rsid w:val="00EC2ABC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736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6DC"/>
    <w:rsid w:val="00EC48DC"/>
    <w:rsid w:val="00EC48E8"/>
    <w:rsid w:val="00EC4A9C"/>
    <w:rsid w:val="00EC4BBB"/>
    <w:rsid w:val="00EC4C76"/>
    <w:rsid w:val="00EC4CF4"/>
    <w:rsid w:val="00EC4E23"/>
    <w:rsid w:val="00EC4E38"/>
    <w:rsid w:val="00EC4ED6"/>
    <w:rsid w:val="00EC4F8D"/>
    <w:rsid w:val="00EC4F93"/>
    <w:rsid w:val="00EC534F"/>
    <w:rsid w:val="00EC548E"/>
    <w:rsid w:val="00EC561C"/>
    <w:rsid w:val="00EC569A"/>
    <w:rsid w:val="00EC57F5"/>
    <w:rsid w:val="00EC5970"/>
    <w:rsid w:val="00EC59DB"/>
    <w:rsid w:val="00EC5B08"/>
    <w:rsid w:val="00EC5CCE"/>
    <w:rsid w:val="00EC5CFF"/>
    <w:rsid w:val="00EC5E80"/>
    <w:rsid w:val="00EC5EC0"/>
    <w:rsid w:val="00EC600F"/>
    <w:rsid w:val="00EC60D9"/>
    <w:rsid w:val="00EC61B1"/>
    <w:rsid w:val="00EC6253"/>
    <w:rsid w:val="00EC6318"/>
    <w:rsid w:val="00EC6573"/>
    <w:rsid w:val="00EC6646"/>
    <w:rsid w:val="00EC66EC"/>
    <w:rsid w:val="00EC6761"/>
    <w:rsid w:val="00EC685B"/>
    <w:rsid w:val="00EC6B6F"/>
    <w:rsid w:val="00EC70CD"/>
    <w:rsid w:val="00EC7143"/>
    <w:rsid w:val="00EC7217"/>
    <w:rsid w:val="00EC7467"/>
    <w:rsid w:val="00EC7470"/>
    <w:rsid w:val="00EC7557"/>
    <w:rsid w:val="00EC7752"/>
    <w:rsid w:val="00EC78A8"/>
    <w:rsid w:val="00EC7CCD"/>
    <w:rsid w:val="00EC7CCE"/>
    <w:rsid w:val="00EC7FB1"/>
    <w:rsid w:val="00ED010C"/>
    <w:rsid w:val="00ED02E6"/>
    <w:rsid w:val="00ED0328"/>
    <w:rsid w:val="00ED0403"/>
    <w:rsid w:val="00ED0825"/>
    <w:rsid w:val="00ED0977"/>
    <w:rsid w:val="00ED0AE6"/>
    <w:rsid w:val="00ED0C07"/>
    <w:rsid w:val="00ED0E05"/>
    <w:rsid w:val="00ED0E7F"/>
    <w:rsid w:val="00ED0F7B"/>
    <w:rsid w:val="00ED1046"/>
    <w:rsid w:val="00ED1112"/>
    <w:rsid w:val="00ED13F9"/>
    <w:rsid w:val="00ED186C"/>
    <w:rsid w:val="00ED186F"/>
    <w:rsid w:val="00ED18BF"/>
    <w:rsid w:val="00ED1BAA"/>
    <w:rsid w:val="00ED1BF6"/>
    <w:rsid w:val="00ED201C"/>
    <w:rsid w:val="00ED249F"/>
    <w:rsid w:val="00ED274B"/>
    <w:rsid w:val="00ED29E9"/>
    <w:rsid w:val="00ED2BB7"/>
    <w:rsid w:val="00ED2BFB"/>
    <w:rsid w:val="00ED2DA7"/>
    <w:rsid w:val="00ED2DB9"/>
    <w:rsid w:val="00ED3117"/>
    <w:rsid w:val="00ED32E3"/>
    <w:rsid w:val="00ED3427"/>
    <w:rsid w:val="00ED368C"/>
    <w:rsid w:val="00ED37A3"/>
    <w:rsid w:val="00ED383A"/>
    <w:rsid w:val="00ED39E8"/>
    <w:rsid w:val="00ED3B42"/>
    <w:rsid w:val="00ED3CF5"/>
    <w:rsid w:val="00ED402C"/>
    <w:rsid w:val="00ED4146"/>
    <w:rsid w:val="00ED4325"/>
    <w:rsid w:val="00ED43CA"/>
    <w:rsid w:val="00ED43E7"/>
    <w:rsid w:val="00ED47D0"/>
    <w:rsid w:val="00ED48FE"/>
    <w:rsid w:val="00ED4A68"/>
    <w:rsid w:val="00ED4B16"/>
    <w:rsid w:val="00ED4BD5"/>
    <w:rsid w:val="00ED4C9A"/>
    <w:rsid w:val="00ED4CCD"/>
    <w:rsid w:val="00ED4DE9"/>
    <w:rsid w:val="00ED4F27"/>
    <w:rsid w:val="00ED53B6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5F9E"/>
    <w:rsid w:val="00ED6096"/>
    <w:rsid w:val="00ED618B"/>
    <w:rsid w:val="00ED6284"/>
    <w:rsid w:val="00ED6557"/>
    <w:rsid w:val="00ED65EB"/>
    <w:rsid w:val="00ED677F"/>
    <w:rsid w:val="00ED6785"/>
    <w:rsid w:val="00ED687B"/>
    <w:rsid w:val="00ED6C0A"/>
    <w:rsid w:val="00ED6F12"/>
    <w:rsid w:val="00ED73BD"/>
    <w:rsid w:val="00ED74C8"/>
    <w:rsid w:val="00ED762C"/>
    <w:rsid w:val="00ED7667"/>
    <w:rsid w:val="00ED781C"/>
    <w:rsid w:val="00ED7B23"/>
    <w:rsid w:val="00ED7B38"/>
    <w:rsid w:val="00EE0068"/>
    <w:rsid w:val="00EE0078"/>
    <w:rsid w:val="00EE020F"/>
    <w:rsid w:val="00EE023B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19"/>
    <w:rsid w:val="00EE19B0"/>
    <w:rsid w:val="00EE1C0D"/>
    <w:rsid w:val="00EE1E45"/>
    <w:rsid w:val="00EE1E48"/>
    <w:rsid w:val="00EE1EA7"/>
    <w:rsid w:val="00EE1F15"/>
    <w:rsid w:val="00EE1F2F"/>
    <w:rsid w:val="00EE1FAF"/>
    <w:rsid w:val="00EE20B9"/>
    <w:rsid w:val="00EE239F"/>
    <w:rsid w:val="00EE27F2"/>
    <w:rsid w:val="00EE293D"/>
    <w:rsid w:val="00EE2C42"/>
    <w:rsid w:val="00EE2CC3"/>
    <w:rsid w:val="00EE2D0C"/>
    <w:rsid w:val="00EE2D53"/>
    <w:rsid w:val="00EE2DC5"/>
    <w:rsid w:val="00EE2E6D"/>
    <w:rsid w:val="00EE303F"/>
    <w:rsid w:val="00EE319A"/>
    <w:rsid w:val="00EE32A2"/>
    <w:rsid w:val="00EE33CC"/>
    <w:rsid w:val="00EE352D"/>
    <w:rsid w:val="00EE38FF"/>
    <w:rsid w:val="00EE39B1"/>
    <w:rsid w:val="00EE3C1A"/>
    <w:rsid w:val="00EE3D24"/>
    <w:rsid w:val="00EE3D3B"/>
    <w:rsid w:val="00EE3D94"/>
    <w:rsid w:val="00EE4331"/>
    <w:rsid w:val="00EE45A3"/>
    <w:rsid w:val="00EE4711"/>
    <w:rsid w:val="00EE47FF"/>
    <w:rsid w:val="00EE49E7"/>
    <w:rsid w:val="00EE4A32"/>
    <w:rsid w:val="00EE4AA2"/>
    <w:rsid w:val="00EE4BCE"/>
    <w:rsid w:val="00EE4ED7"/>
    <w:rsid w:val="00EE51A8"/>
    <w:rsid w:val="00EE5355"/>
    <w:rsid w:val="00EE544D"/>
    <w:rsid w:val="00EE57C6"/>
    <w:rsid w:val="00EE5811"/>
    <w:rsid w:val="00EE5939"/>
    <w:rsid w:val="00EE5CD5"/>
    <w:rsid w:val="00EE5EF8"/>
    <w:rsid w:val="00EE60A8"/>
    <w:rsid w:val="00EE60D5"/>
    <w:rsid w:val="00EE621B"/>
    <w:rsid w:val="00EE6303"/>
    <w:rsid w:val="00EE63C6"/>
    <w:rsid w:val="00EE65C0"/>
    <w:rsid w:val="00EE6865"/>
    <w:rsid w:val="00EE6872"/>
    <w:rsid w:val="00EE68A0"/>
    <w:rsid w:val="00EE68AA"/>
    <w:rsid w:val="00EE6BEF"/>
    <w:rsid w:val="00EE6DC9"/>
    <w:rsid w:val="00EE6E56"/>
    <w:rsid w:val="00EE6EE0"/>
    <w:rsid w:val="00EE7128"/>
    <w:rsid w:val="00EE7315"/>
    <w:rsid w:val="00EE734C"/>
    <w:rsid w:val="00EE7350"/>
    <w:rsid w:val="00EE7392"/>
    <w:rsid w:val="00EE73F9"/>
    <w:rsid w:val="00EE7C38"/>
    <w:rsid w:val="00EE7C57"/>
    <w:rsid w:val="00EF002A"/>
    <w:rsid w:val="00EF0033"/>
    <w:rsid w:val="00EF0050"/>
    <w:rsid w:val="00EF028B"/>
    <w:rsid w:val="00EF02A2"/>
    <w:rsid w:val="00EF02CF"/>
    <w:rsid w:val="00EF04E7"/>
    <w:rsid w:val="00EF0780"/>
    <w:rsid w:val="00EF07CC"/>
    <w:rsid w:val="00EF08B1"/>
    <w:rsid w:val="00EF094E"/>
    <w:rsid w:val="00EF0B30"/>
    <w:rsid w:val="00EF0B8F"/>
    <w:rsid w:val="00EF0D72"/>
    <w:rsid w:val="00EF1058"/>
    <w:rsid w:val="00EF1232"/>
    <w:rsid w:val="00EF1386"/>
    <w:rsid w:val="00EF1467"/>
    <w:rsid w:val="00EF1751"/>
    <w:rsid w:val="00EF1A02"/>
    <w:rsid w:val="00EF1C02"/>
    <w:rsid w:val="00EF1D38"/>
    <w:rsid w:val="00EF1F5F"/>
    <w:rsid w:val="00EF20FE"/>
    <w:rsid w:val="00EF234F"/>
    <w:rsid w:val="00EF239B"/>
    <w:rsid w:val="00EF2486"/>
    <w:rsid w:val="00EF24CB"/>
    <w:rsid w:val="00EF2533"/>
    <w:rsid w:val="00EF270D"/>
    <w:rsid w:val="00EF281E"/>
    <w:rsid w:val="00EF28D8"/>
    <w:rsid w:val="00EF2A2F"/>
    <w:rsid w:val="00EF2AA0"/>
    <w:rsid w:val="00EF2AE1"/>
    <w:rsid w:val="00EF2B43"/>
    <w:rsid w:val="00EF2BB4"/>
    <w:rsid w:val="00EF2ECB"/>
    <w:rsid w:val="00EF2FA1"/>
    <w:rsid w:val="00EF2FB2"/>
    <w:rsid w:val="00EF3357"/>
    <w:rsid w:val="00EF3367"/>
    <w:rsid w:val="00EF3489"/>
    <w:rsid w:val="00EF3739"/>
    <w:rsid w:val="00EF37DE"/>
    <w:rsid w:val="00EF384A"/>
    <w:rsid w:val="00EF3866"/>
    <w:rsid w:val="00EF3C4C"/>
    <w:rsid w:val="00EF3D52"/>
    <w:rsid w:val="00EF3D91"/>
    <w:rsid w:val="00EF3F26"/>
    <w:rsid w:val="00EF4022"/>
    <w:rsid w:val="00EF40B1"/>
    <w:rsid w:val="00EF42F5"/>
    <w:rsid w:val="00EF4428"/>
    <w:rsid w:val="00EF44D7"/>
    <w:rsid w:val="00EF45B8"/>
    <w:rsid w:val="00EF469B"/>
    <w:rsid w:val="00EF47E8"/>
    <w:rsid w:val="00EF490F"/>
    <w:rsid w:val="00EF4B9A"/>
    <w:rsid w:val="00EF4BB5"/>
    <w:rsid w:val="00EF4BC9"/>
    <w:rsid w:val="00EF4CE3"/>
    <w:rsid w:val="00EF4F0F"/>
    <w:rsid w:val="00EF4F3B"/>
    <w:rsid w:val="00EF5066"/>
    <w:rsid w:val="00EF50D1"/>
    <w:rsid w:val="00EF51AD"/>
    <w:rsid w:val="00EF5733"/>
    <w:rsid w:val="00EF5739"/>
    <w:rsid w:val="00EF5866"/>
    <w:rsid w:val="00EF5B08"/>
    <w:rsid w:val="00EF5C09"/>
    <w:rsid w:val="00EF5C17"/>
    <w:rsid w:val="00EF5FE3"/>
    <w:rsid w:val="00EF60B1"/>
    <w:rsid w:val="00EF60D1"/>
    <w:rsid w:val="00EF61F5"/>
    <w:rsid w:val="00EF6200"/>
    <w:rsid w:val="00EF6263"/>
    <w:rsid w:val="00EF62DA"/>
    <w:rsid w:val="00EF65E6"/>
    <w:rsid w:val="00EF6740"/>
    <w:rsid w:val="00EF67D3"/>
    <w:rsid w:val="00EF6A6A"/>
    <w:rsid w:val="00EF6A7E"/>
    <w:rsid w:val="00EF6BA4"/>
    <w:rsid w:val="00EF6CB2"/>
    <w:rsid w:val="00EF6D4F"/>
    <w:rsid w:val="00EF6D9D"/>
    <w:rsid w:val="00EF6DDB"/>
    <w:rsid w:val="00EF6F64"/>
    <w:rsid w:val="00EF7048"/>
    <w:rsid w:val="00EF7050"/>
    <w:rsid w:val="00EF70C8"/>
    <w:rsid w:val="00EF716D"/>
    <w:rsid w:val="00EF71A7"/>
    <w:rsid w:val="00EF71AC"/>
    <w:rsid w:val="00EF7207"/>
    <w:rsid w:val="00EF728C"/>
    <w:rsid w:val="00EF74E6"/>
    <w:rsid w:val="00EF74F1"/>
    <w:rsid w:val="00EF750A"/>
    <w:rsid w:val="00EF7611"/>
    <w:rsid w:val="00EF761A"/>
    <w:rsid w:val="00EF7630"/>
    <w:rsid w:val="00EF76F1"/>
    <w:rsid w:val="00EF7857"/>
    <w:rsid w:val="00EF79D9"/>
    <w:rsid w:val="00EF7B73"/>
    <w:rsid w:val="00EF7BB5"/>
    <w:rsid w:val="00EF7D98"/>
    <w:rsid w:val="00EF7FDB"/>
    <w:rsid w:val="00F00072"/>
    <w:rsid w:val="00F000AB"/>
    <w:rsid w:val="00F003C4"/>
    <w:rsid w:val="00F00662"/>
    <w:rsid w:val="00F00734"/>
    <w:rsid w:val="00F00875"/>
    <w:rsid w:val="00F00876"/>
    <w:rsid w:val="00F008BB"/>
    <w:rsid w:val="00F009B9"/>
    <w:rsid w:val="00F00AED"/>
    <w:rsid w:val="00F00C88"/>
    <w:rsid w:val="00F00D69"/>
    <w:rsid w:val="00F00E2A"/>
    <w:rsid w:val="00F00E47"/>
    <w:rsid w:val="00F011C4"/>
    <w:rsid w:val="00F01298"/>
    <w:rsid w:val="00F01581"/>
    <w:rsid w:val="00F015CE"/>
    <w:rsid w:val="00F017E4"/>
    <w:rsid w:val="00F01824"/>
    <w:rsid w:val="00F01C77"/>
    <w:rsid w:val="00F01DC7"/>
    <w:rsid w:val="00F01EB6"/>
    <w:rsid w:val="00F01FA4"/>
    <w:rsid w:val="00F02157"/>
    <w:rsid w:val="00F022FA"/>
    <w:rsid w:val="00F024EF"/>
    <w:rsid w:val="00F0258A"/>
    <w:rsid w:val="00F02591"/>
    <w:rsid w:val="00F025F9"/>
    <w:rsid w:val="00F02705"/>
    <w:rsid w:val="00F02B0B"/>
    <w:rsid w:val="00F02BCC"/>
    <w:rsid w:val="00F02D8F"/>
    <w:rsid w:val="00F02E6C"/>
    <w:rsid w:val="00F02F0E"/>
    <w:rsid w:val="00F03053"/>
    <w:rsid w:val="00F03122"/>
    <w:rsid w:val="00F03207"/>
    <w:rsid w:val="00F0343A"/>
    <w:rsid w:val="00F034FF"/>
    <w:rsid w:val="00F03712"/>
    <w:rsid w:val="00F038EE"/>
    <w:rsid w:val="00F039A9"/>
    <w:rsid w:val="00F03C3E"/>
    <w:rsid w:val="00F03D1F"/>
    <w:rsid w:val="00F03FDB"/>
    <w:rsid w:val="00F0406F"/>
    <w:rsid w:val="00F041C1"/>
    <w:rsid w:val="00F042EC"/>
    <w:rsid w:val="00F04397"/>
    <w:rsid w:val="00F044C7"/>
    <w:rsid w:val="00F044EA"/>
    <w:rsid w:val="00F04501"/>
    <w:rsid w:val="00F04503"/>
    <w:rsid w:val="00F04540"/>
    <w:rsid w:val="00F045B8"/>
    <w:rsid w:val="00F0482B"/>
    <w:rsid w:val="00F04B28"/>
    <w:rsid w:val="00F04B7C"/>
    <w:rsid w:val="00F04CA4"/>
    <w:rsid w:val="00F04CC6"/>
    <w:rsid w:val="00F04E1E"/>
    <w:rsid w:val="00F04EB8"/>
    <w:rsid w:val="00F04EFF"/>
    <w:rsid w:val="00F04F56"/>
    <w:rsid w:val="00F04F6C"/>
    <w:rsid w:val="00F05126"/>
    <w:rsid w:val="00F05418"/>
    <w:rsid w:val="00F0549B"/>
    <w:rsid w:val="00F05505"/>
    <w:rsid w:val="00F0574A"/>
    <w:rsid w:val="00F0574F"/>
    <w:rsid w:val="00F058BF"/>
    <w:rsid w:val="00F05B22"/>
    <w:rsid w:val="00F05B4A"/>
    <w:rsid w:val="00F05B4B"/>
    <w:rsid w:val="00F05C49"/>
    <w:rsid w:val="00F05CF3"/>
    <w:rsid w:val="00F05FC7"/>
    <w:rsid w:val="00F0604B"/>
    <w:rsid w:val="00F06186"/>
    <w:rsid w:val="00F06246"/>
    <w:rsid w:val="00F06389"/>
    <w:rsid w:val="00F063B3"/>
    <w:rsid w:val="00F06402"/>
    <w:rsid w:val="00F06489"/>
    <w:rsid w:val="00F06615"/>
    <w:rsid w:val="00F066D6"/>
    <w:rsid w:val="00F06730"/>
    <w:rsid w:val="00F0674B"/>
    <w:rsid w:val="00F0695E"/>
    <w:rsid w:val="00F069D8"/>
    <w:rsid w:val="00F06BB4"/>
    <w:rsid w:val="00F06CEB"/>
    <w:rsid w:val="00F06E52"/>
    <w:rsid w:val="00F0705E"/>
    <w:rsid w:val="00F07086"/>
    <w:rsid w:val="00F070AA"/>
    <w:rsid w:val="00F07119"/>
    <w:rsid w:val="00F07231"/>
    <w:rsid w:val="00F07538"/>
    <w:rsid w:val="00F07574"/>
    <w:rsid w:val="00F075B8"/>
    <w:rsid w:val="00F07603"/>
    <w:rsid w:val="00F07782"/>
    <w:rsid w:val="00F07794"/>
    <w:rsid w:val="00F0789A"/>
    <w:rsid w:val="00F078FB"/>
    <w:rsid w:val="00F07A98"/>
    <w:rsid w:val="00F07C0A"/>
    <w:rsid w:val="00F07CD7"/>
    <w:rsid w:val="00F07E99"/>
    <w:rsid w:val="00F1009B"/>
    <w:rsid w:val="00F1023D"/>
    <w:rsid w:val="00F103FE"/>
    <w:rsid w:val="00F10420"/>
    <w:rsid w:val="00F105A0"/>
    <w:rsid w:val="00F10610"/>
    <w:rsid w:val="00F10699"/>
    <w:rsid w:val="00F10978"/>
    <w:rsid w:val="00F10CD1"/>
    <w:rsid w:val="00F10EC9"/>
    <w:rsid w:val="00F1122B"/>
    <w:rsid w:val="00F112BA"/>
    <w:rsid w:val="00F114AD"/>
    <w:rsid w:val="00F11532"/>
    <w:rsid w:val="00F1175D"/>
    <w:rsid w:val="00F1192B"/>
    <w:rsid w:val="00F1192E"/>
    <w:rsid w:val="00F11938"/>
    <w:rsid w:val="00F119F2"/>
    <w:rsid w:val="00F11A37"/>
    <w:rsid w:val="00F11A9C"/>
    <w:rsid w:val="00F11B2B"/>
    <w:rsid w:val="00F11BF8"/>
    <w:rsid w:val="00F11D3E"/>
    <w:rsid w:val="00F11EA3"/>
    <w:rsid w:val="00F12010"/>
    <w:rsid w:val="00F12273"/>
    <w:rsid w:val="00F125E9"/>
    <w:rsid w:val="00F126CA"/>
    <w:rsid w:val="00F12732"/>
    <w:rsid w:val="00F12755"/>
    <w:rsid w:val="00F127BC"/>
    <w:rsid w:val="00F129A6"/>
    <w:rsid w:val="00F12A00"/>
    <w:rsid w:val="00F12B30"/>
    <w:rsid w:val="00F12BC6"/>
    <w:rsid w:val="00F12DA0"/>
    <w:rsid w:val="00F12EEB"/>
    <w:rsid w:val="00F12F3E"/>
    <w:rsid w:val="00F1303A"/>
    <w:rsid w:val="00F13068"/>
    <w:rsid w:val="00F130B0"/>
    <w:rsid w:val="00F131C6"/>
    <w:rsid w:val="00F133E8"/>
    <w:rsid w:val="00F1355B"/>
    <w:rsid w:val="00F1372B"/>
    <w:rsid w:val="00F13741"/>
    <w:rsid w:val="00F13AD2"/>
    <w:rsid w:val="00F13C0C"/>
    <w:rsid w:val="00F13C58"/>
    <w:rsid w:val="00F13C72"/>
    <w:rsid w:val="00F13D2E"/>
    <w:rsid w:val="00F13DA9"/>
    <w:rsid w:val="00F13E68"/>
    <w:rsid w:val="00F13F91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2E2"/>
    <w:rsid w:val="00F152F2"/>
    <w:rsid w:val="00F153D3"/>
    <w:rsid w:val="00F1551B"/>
    <w:rsid w:val="00F1567B"/>
    <w:rsid w:val="00F156F0"/>
    <w:rsid w:val="00F1572E"/>
    <w:rsid w:val="00F15869"/>
    <w:rsid w:val="00F158F0"/>
    <w:rsid w:val="00F1590B"/>
    <w:rsid w:val="00F1598F"/>
    <w:rsid w:val="00F15993"/>
    <w:rsid w:val="00F15AB5"/>
    <w:rsid w:val="00F15B01"/>
    <w:rsid w:val="00F15B64"/>
    <w:rsid w:val="00F15DAD"/>
    <w:rsid w:val="00F15E87"/>
    <w:rsid w:val="00F16095"/>
    <w:rsid w:val="00F161E8"/>
    <w:rsid w:val="00F163C2"/>
    <w:rsid w:val="00F163EF"/>
    <w:rsid w:val="00F1641D"/>
    <w:rsid w:val="00F16606"/>
    <w:rsid w:val="00F168A7"/>
    <w:rsid w:val="00F16975"/>
    <w:rsid w:val="00F16CF6"/>
    <w:rsid w:val="00F16DAC"/>
    <w:rsid w:val="00F16F77"/>
    <w:rsid w:val="00F16F8C"/>
    <w:rsid w:val="00F1702B"/>
    <w:rsid w:val="00F170A1"/>
    <w:rsid w:val="00F1721F"/>
    <w:rsid w:val="00F17279"/>
    <w:rsid w:val="00F172EF"/>
    <w:rsid w:val="00F173D5"/>
    <w:rsid w:val="00F174BD"/>
    <w:rsid w:val="00F17521"/>
    <w:rsid w:val="00F175E6"/>
    <w:rsid w:val="00F1773C"/>
    <w:rsid w:val="00F17C1E"/>
    <w:rsid w:val="00F17FF5"/>
    <w:rsid w:val="00F2011A"/>
    <w:rsid w:val="00F201F0"/>
    <w:rsid w:val="00F203DD"/>
    <w:rsid w:val="00F20500"/>
    <w:rsid w:val="00F205D3"/>
    <w:rsid w:val="00F20856"/>
    <w:rsid w:val="00F20A04"/>
    <w:rsid w:val="00F20B91"/>
    <w:rsid w:val="00F20BF5"/>
    <w:rsid w:val="00F20C95"/>
    <w:rsid w:val="00F20D2D"/>
    <w:rsid w:val="00F20E43"/>
    <w:rsid w:val="00F20F10"/>
    <w:rsid w:val="00F2101C"/>
    <w:rsid w:val="00F210D7"/>
    <w:rsid w:val="00F210DD"/>
    <w:rsid w:val="00F212CE"/>
    <w:rsid w:val="00F2159E"/>
    <w:rsid w:val="00F2164E"/>
    <w:rsid w:val="00F216DD"/>
    <w:rsid w:val="00F216FE"/>
    <w:rsid w:val="00F21863"/>
    <w:rsid w:val="00F2190D"/>
    <w:rsid w:val="00F21DE5"/>
    <w:rsid w:val="00F21E38"/>
    <w:rsid w:val="00F21EF4"/>
    <w:rsid w:val="00F22328"/>
    <w:rsid w:val="00F2239A"/>
    <w:rsid w:val="00F223D9"/>
    <w:rsid w:val="00F225FC"/>
    <w:rsid w:val="00F22903"/>
    <w:rsid w:val="00F22934"/>
    <w:rsid w:val="00F22975"/>
    <w:rsid w:val="00F22A68"/>
    <w:rsid w:val="00F23102"/>
    <w:rsid w:val="00F2316D"/>
    <w:rsid w:val="00F23248"/>
    <w:rsid w:val="00F23606"/>
    <w:rsid w:val="00F2366D"/>
    <w:rsid w:val="00F236A4"/>
    <w:rsid w:val="00F2372D"/>
    <w:rsid w:val="00F23772"/>
    <w:rsid w:val="00F237C3"/>
    <w:rsid w:val="00F23950"/>
    <w:rsid w:val="00F23A9D"/>
    <w:rsid w:val="00F23C2B"/>
    <w:rsid w:val="00F2408E"/>
    <w:rsid w:val="00F242E0"/>
    <w:rsid w:val="00F24461"/>
    <w:rsid w:val="00F245E8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3C0"/>
    <w:rsid w:val="00F253D1"/>
    <w:rsid w:val="00F255D7"/>
    <w:rsid w:val="00F25BFB"/>
    <w:rsid w:val="00F25C7B"/>
    <w:rsid w:val="00F25D35"/>
    <w:rsid w:val="00F25F61"/>
    <w:rsid w:val="00F26221"/>
    <w:rsid w:val="00F263CF"/>
    <w:rsid w:val="00F263FF"/>
    <w:rsid w:val="00F264E5"/>
    <w:rsid w:val="00F268B8"/>
    <w:rsid w:val="00F268DB"/>
    <w:rsid w:val="00F26AA8"/>
    <w:rsid w:val="00F26D43"/>
    <w:rsid w:val="00F26DB1"/>
    <w:rsid w:val="00F26ECC"/>
    <w:rsid w:val="00F26FA0"/>
    <w:rsid w:val="00F27092"/>
    <w:rsid w:val="00F270D0"/>
    <w:rsid w:val="00F27107"/>
    <w:rsid w:val="00F2727B"/>
    <w:rsid w:val="00F27394"/>
    <w:rsid w:val="00F2742B"/>
    <w:rsid w:val="00F274FB"/>
    <w:rsid w:val="00F2756B"/>
    <w:rsid w:val="00F275AE"/>
    <w:rsid w:val="00F275E5"/>
    <w:rsid w:val="00F27695"/>
    <w:rsid w:val="00F277AD"/>
    <w:rsid w:val="00F2786F"/>
    <w:rsid w:val="00F27938"/>
    <w:rsid w:val="00F27970"/>
    <w:rsid w:val="00F27B69"/>
    <w:rsid w:val="00F27C83"/>
    <w:rsid w:val="00F27F6C"/>
    <w:rsid w:val="00F3024D"/>
    <w:rsid w:val="00F302ED"/>
    <w:rsid w:val="00F305D1"/>
    <w:rsid w:val="00F30878"/>
    <w:rsid w:val="00F30962"/>
    <w:rsid w:val="00F30CE7"/>
    <w:rsid w:val="00F30D31"/>
    <w:rsid w:val="00F30DCC"/>
    <w:rsid w:val="00F30E09"/>
    <w:rsid w:val="00F30EA7"/>
    <w:rsid w:val="00F3117C"/>
    <w:rsid w:val="00F31245"/>
    <w:rsid w:val="00F31262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29"/>
    <w:rsid w:val="00F32078"/>
    <w:rsid w:val="00F3207A"/>
    <w:rsid w:val="00F32195"/>
    <w:rsid w:val="00F3227A"/>
    <w:rsid w:val="00F32676"/>
    <w:rsid w:val="00F32812"/>
    <w:rsid w:val="00F32913"/>
    <w:rsid w:val="00F329F9"/>
    <w:rsid w:val="00F32B68"/>
    <w:rsid w:val="00F32CCD"/>
    <w:rsid w:val="00F33087"/>
    <w:rsid w:val="00F3308F"/>
    <w:rsid w:val="00F331A6"/>
    <w:rsid w:val="00F33299"/>
    <w:rsid w:val="00F332DD"/>
    <w:rsid w:val="00F334DC"/>
    <w:rsid w:val="00F335B5"/>
    <w:rsid w:val="00F33621"/>
    <w:rsid w:val="00F3369E"/>
    <w:rsid w:val="00F336A0"/>
    <w:rsid w:val="00F3380A"/>
    <w:rsid w:val="00F33850"/>
    <w:rsid w:val="00F33A88"/>
    <w:rsid w:val="00F33BAB"/>
    <w:rsid w:val="00F33DBC"/>
    <w:rsid w:val="00F33DD4"/>
    <w:rsid w:val="00F33ECB"/>
    <w:rsid w:val="00F33EF1"/>
    <w:rsid w:val="00F33F65"/>
    <w:rsid w:val="00F33FE9"/>
    <w:rsid w:val="00F3400D"/>
    <w:rsid w:val="00F34059"/>
    <w:rsid w:val="00F3450E"/>
    <w:rsid w:val="00F346F7"/>
    <w:rsid w:val="00F347BA"/>
    <w:rsid w:val="00F3480B"/>
    <w:rsid w:val="00F3485C"/>
    <w:rsid w:val="00F348C7"/>
    <w:rsid w:val="00F34981"/>
    <w:rsid w:val="00F349F7"/>
    <w:rsid w:val="00F34A00"/>
    <w:rsid w:val="00F34A30"/>
    <w:rsid w:val="00F34BEC"/>
    <w:rsid w:val="00F34F57"/>
    <w:rsid w:val="00F34FE2"/>
    <w:rsid w:val="00F35676"/>
    <w:rsid w:val="00F356A6"/>
    <w:rsid w:val="00F356B3"/>
    <w:rsid w:val="00F3586D"/>
    <w:rsid w:val="00F358B5"/>
    <w:rsid w:val="00F35C6C"/>
    <w:rsid w:val="00F35DE1"/>
    <w:rsid w:val="00F35DF2"/>
    <w:rsid w:val="00F35E81"/>
    <w:rsid w:val="00F35EB2"/>
    <w:rsid w:val="00F35F45"/>
    <w:rsid w:val="00F35FC3"/>
    <w:rsid w:val="00F36043"/>
    <w:rsid w:val="00F3615B"/>
    <w:rsid w:val="00F3616E"/>
    <w:rsid w:val="00F3637C"/>
    <w:rsid w:val="00F36403"/>
    <w:rsid w:val="00F36415"/>
    <w:rsid w:val="00F36755"/>
    <w:rsid w:val="00F36882"/>
    <w:rsid w:val="00F36887"/>
    <w:rsid w:val="00F36B16"/>
    <w:rsid w:val="00F36B56"/>
    <w:rsid w:val="00F36D43"/>
    <w:rsid w:val="00F36D96"/>
    <w:rsid w:val="00F36DAF"/>
    <w:rsid w:val="00F36E4D"/>
    <w:rsid w:val="00F37020"/>
    <w:rsid w:val="00F372D2"/>
    <w:rsid w:val="00F3730E"/>
    <w:rsid w:val="00F373CD"/>
    <w:rsid w:val="00F37712"/>
    <w:rsid w:val="00F378D6"/>
    <w:rsid w:val="00F3794F"/>
    <w:rsid w:val="00F379BB"/>
    <w:rsid w:val="00F37B10"/>
    <w:rsid w:val="00F37BE2"/>
    <w:rsid w:val="00F37BEE"/>
    <w:rsid w:val="00F37C94"/>
    <w:rsid w:val="00F37EF6"/>
    <w:rsid w:val="00F400BC"/>
    <w:rsid w:val="00F402B6"/>
    <w:rsid w:val="00F405C2"/>
    <w:rsid w:val="00F407D3"/>
    <w:rsid w:val="00F407FC"/>
    <w:rsid w:val="00F40A06"/>
    <w:rsid w:val="00F40B51"/>
    <w:rsid w:val="00F40C82"/>
    <w:rsid w:val="00F40D4F"/>
    <w:rsid w:val="00F40DA0"/>
    <w:rsid w:val="00F40EF4"/>
    <w:rsid w:val="00F40FFA"/>
    <w:rsid w:val="00F4102C"/>
    <w:rsid w:val="00F41128"/>
    <w:rsid w:val="00F4129C"/>
    <w:rsid w:val="00F41317"/>
    <w:rsid w:val="00F41401"/>
    <w:rsid w:val="00F41532"/>
    <w:rsid w:val="00F415BC"/>
    <w:rsid w:val="00F415E4"/>
    <w:rsid w:val="00F4178C"/>
    <w:rsid w:val="00F418CF"/>
    <w:rsid w:val="00F41922"/>
    <w:rsid w:val="00F41995"/>
    <w:rsid w:val="00F41A61"/>
    <w:rsid w:val="00F41A86"/>
    <w:rsid w:val="00F41B0B"/>
    <w:rsid w:val="00F41C35"/>
    <w:rsid w:val="00F41C57"/>
    <w:rsid w:val="00F41DCB"/>
    <w:rsid w:val="00F41EC8"/>
    <w:rsid w:val="00F420E5"/>
    <w:rsid w:val="00F42234"/>
    <w:rsid w:val="00F424C9"/>
    <w:rsid w:val="00F42576"/>
    <w:rsid w:val="00F42578"/>
    <w:rsid w:val="00F42597"/>
    <w:rsid w:val="00F42626"/>
    <w:rsid w:val="00F4263D"/>
    <w:rsid w:val="00F42840"/>
    <w:rsid w:val="00F428FA"/>
    <w:rsid w:val="00F42DE3"/>
    <w:rsid w:val="00F42F23"/>
    <w:rsid w:val="00F42FDD"/>
    <w:rsid w:val="00F43089"/>
    <w:rsid w:val="00F43131"/>
    <w:rsid w:val="00F431F7"/>
    <w:rsid w:val="00F4349C"/>
    <w:rsid w:val="00F43617"/>
    <w:rsid w:val="00F4364D"/>
    <w:rsid w:val="00F43885"/>
    <w:rsid w:val="00F43935"/>
    <w:rsid w:val="00F43B63"/>
    <w:rsid w:val="00F43BE5"/>
    <w:rsid w:val="00F43DD0"/>
    <w:rsid w:val="00F43E20"/>
    <w:rsid w:val="00F43F7A"/>
    <w:rsid w:val="00F440A2"/>
    <w:rsid w:val="00F440AA"/>
    <w:rsid w:val="00F440D4"/>
    <w:rsid w:val="00F44100"/>
    <w:rsid w:val="00F44287"/>
    <w:rsid w:val="00F443D9"/>
    <w:rsid w:val="00F443DF"/>
    <w:rsid w:val="00F444AA"/>
    <w:rsid w:val="00F44624"/>
    <w:rsid w:val="00F44692"/>
    <w:rsid w:val="00F44768"/>
    <w:rsid w:val="00F44867"/>
    <w:rsid w:val="00F448A1"/>
    <w:rsid w:val="00F448C9"/>
    <w:rsid w:val="00F44A59"/>
    <w:rsid w:val="00F44B82"/>
    <w:rsid w:val="00F44BF1"/>
    <w:rsid w:val="00F44E5A"/>
    <w:rsid w:val="00F44E8D"/>
    <w:rsid w:val="00F44EBB"/>
    <w:rsid w:val="00F44F18"/>
    <w:rsid w:val="00F45161"/>
    <w:rsid w:val="00F45269"/>
    <w:rsid w:val="00F45570"/>
    <w:rsid w:val="00F45795"/>
    <w:rsid w:val="00F457C1"/>
    <w:rsid w:val="00F458AF"/>
    <w:rsid w:val="00F458F5"/>
    <w:rsid w:val="00F458FB"/>
    <w:rsid w:val="00F459EA"/>
    <w:rsid w:val="00F45AB8"/>
    <w:rsid w:val="00F46058"/>
    <w:rsid w:val="00F4636E"/>
    <w:rsid w:val="00F46521"/>
    <w:rsid w:val="00F46693"/>
    <w:rsid w:val="00F466B3"/>
    <w:rsid w:val="00F46709"/>
    <w:rsid w:val="00F467A0"/>
    <w:rsid w:val="00F46990"/>
    <w:rsid w:val="00F46C54"/>
    <w:rsid w:val="00F46C56"/>
    <w:rsid w:val="00F46F4D"/>
    <w:rsid w:val="00F470DE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27"/>
    <w:rsid w:val="00F50050"/>
    <w:rsid w:val="00F50082"/>
    <w:rsid w:val="00F50120"/>
    <w:rsid w:val="00F501A9"/>
    <w:rsid w:val="00F506E8"/>
    <w:rsid w:val="00F5072D"/>
    <w:rsid w:val="00F5095D"/>
    <w:rsid w:val="00F50A7F"/>
    <w:rsid w:val="00F50A88"/>
    <w:rsid w:val="00F50DC5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38"/>
    <w:rsid w:val="00F51CFE"/>
    <w:rsid w:val="00F520A0"/>
    <w:rsid w:val="00F520C1"/>
    <w:rsid w:val="00F5210A"/>
    <w:rsid w:val="00F522A4"/>
    <w:rsid w:val="00F522FC"/>
    <w:rsid w:val="00F524DA"/>
    <w:rsid w:val="00F525C8"/>
    <w:rsid w:val="00F52604"/>
    <w:rsid w:val="00F527E9"/>
    <w:rsid w:val="00F5287A"/>
    <w:rsid w:val="00F5289D"/>
    <w:rsid w:val="00F52911"/>
    <w:rsid w:val="00F52914"/>
    <w:rsid w:val="00F52A61"/>
    <w:rsid w:val="00F52BEF"/>
    <w:rsid w:val="00F52CCB"/>
    <w:rsid w:val="00F53202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DCD"/>
    <w:rsid w:val="00F53E3E"/>
    <w:rsid w:val="00F53E58"/>
    <w:rsid w:val="00F53E62"/>
    <w:rsid w:val="00F53E9D"/>
    <w:rsid w:val="00F53ECA"/>
    <w:rsid w:val="00F54091"/>
    <w:rsid w:val="00F54238"/>
    <w:rsid w:val="00F542A4"/>
    <w:rsid w:val="00F542CC"/>
    <w:rsid w:val="00F54523"/>
    <w:rsid w:val="00F54614"/>
    <w:rsid w:val="00F5465C"/>
    <w:rsid w:val="00F547FC"/>
    <w:rsid w:val="00F54A2B"/>
    <w:rsid w:val="00F54B61"/>
    <w:rsid w:val="00F54D9E"/>
    <w:rsid w:val="00F54E4F"/>
    <w:rsid w:val="00F54ED6"/>
    <w:rsid w:val="00F54F16"/>
    <w:rsid w:val="00F54F23"/>
    <w:rsid w:val="00F54F56"/>
    <w:rsid w:val="00F5504C"/>
    <w:rsid w:val="00F5508D"/>
    <w:rsid w:val="00F550DC"/>
    <w:rsid w:val="00F551CC"/>
    <w:rsid w:val="00F55272"/>
    <w:rsid w:val="00F55352"/>
    <w:rsid w:val="00F553B0"/>
    <w:rsid w:val="00F553E0"/>
    <w:rsid w:val="00F5552F"/>
    <w:rsid w:val="00F55642"/>
    <w:rsid w:val="00F55766"/>
    <w:rsid w:val="00F5578C"/>
    <w:rsid w:val="00F55816"/>
    <w:rsid w:val="00F558C4"/>
    <w:rsid w:val="00F5595A"/>
    <w:rsid w:val="00F5596E"/>
    <w:rsid w:val="00F559AE"/>
    <w:rsid w:val="00F55A6C"/>
    <w:rsid w:val="00F55B3A"/>
    <w:rsid w:val="00F55B4A"/>
    <w:rsid w:val="00F55B92"/>
    <w:rsid w:val="00F55C18"/>
    <w:rsid w:val="00F55C74"/>
    <w:rsid w:val="00F55D7A"/>
    <w:rsid w:val="00F55E5C"/>
    <w:rsid w:val="00F55F90"/>
    <w:rsid w:val="00F5605D"/>
    <w:rsid w:val="00F56078"/>
    <w:rsid w:val="00F561E3"/>
    <w:rsid w:val="00F5623A"/>
    <w:rsid w:val="00F56436"/>
    <w:rsid w:val="00F564C2"/>
    <w:rsid w:val="00F566C9"/>
    <w:rsid w:val="00F566FB"/>
    <w:rsid w:val="00F568EB"/>
    <w:rsid w:val="00F56913"/>
    <w:rsid w:val="00F56959"/>
    <w:rsid w:val="00F569D6"/>
    <w:rsid w:val="00F56A62"/>
    <w:rsid w:val="00F56AD5"/>
    <w:rsid w:val="00F56C78"/>
    <w:rsid w:val="00F56CFF"/>
    <w:rsid w:val="00F56DD2"/>
    <w:rsid w:val="00F56FC6"/>
    <w:rsid w:val="00F56FDC"/>
    <w:rsid w:val="00F56FF1"/>
    <w:rsid w:val="00F5764B"/>
    <w:rsid w:val="00F57BAC"/>
    <w:rsid w:val="00F600AE"/>
    <w:rsid w:val="00F60245"/>
    <w:rsid w:val="00F603D2"/>
    <w:rsid w:val="00F6058D"/>
    <w:rsid w:val="00F60622"/>
    <w:rsid w:val="00F606E1"/>
    <w:rsid w:val="00F607AF"/>
    <w:rsid w:val="00F60977"/>
    <w:rsid w:val="00F609CD"/>
    <w:rsid w:val="00F60A43"/>
    <w:rsid w:val="00F60A8C"/>
    <w:rsid w:val="00F60DFB"/>
    <w:rsid w:val="00F60EF7"/>
    <w:rsid w:val="00F6100E"/>
    <w:rsid w:val="00F6108B"/>
    <w:rsid w:val="00F61369"/>
    <w:rsid w:val="00F6136A"/>
    <w:rsid w:val="00F6155A"/>
    <w:rsid w:val="00F616EF"/>
    <w:rsid w:val="00F617DA"/>
    <w:rsid w:val="00F618AD"/>
    <w:rsid w:val="00F61A28"/>
    <w:rsid w:val="00F61ABF"/>
    <w:rsid w:val="00F61B39"/>
    <w:rsid w:val="00F61BBA"/>
    <w:rsid w:val="00F61BDB"/>
    <w:rsid w:val="00F61C62"/>
    <w:rsid w:val="00F6209B"/>
    <w:rsid w:val="00F622A9"/>
    <w:rsid w:val="00F6230E"/>
    <w:rsid w:val="00F6259B"/>
    <w:rsid w:val="00F62622"/>
    <w:rsid w:val="00F6282A"/>
    <w:rsid w:val="00F629B9"/>
    <w:rsid w:val="00F62A30"/>
    <w:rsid w:val="00F62B86"/>
    <w:rsid w:val="00F62C26"/>
    <w:rsid w:val="00F62C3C"/>
    <w:rsid w:val="00F62C47"/>
    <w:rsid w:val="00F62C52"/>
    <w:rsid w:val="00F62CBA"/>
    <w:rsid w:val="00F62DDB"/>
    <w:rsid w:val="00F62E0D"/>
    <w:rsid w:val="00F62F21"/>
    <w:rsid w:val="00F62F89"/>
    <w:rsid w:val="00F631C9"/>
    <w:rsid w:val="00F6354A"/>
    <w:rsid w:val="00F6356E"/>
    <w:rsid w:val="00F6366E"/>
    <w:rsid w:val="00F63A67"/>
    <w:rsid w:val="00F63A7A"/>
    <w:rsid w:val="00F63AAD"/>
    <w:rsid w:val="00F63AAF"/>
    <w:rsid w:val="00F63AE4"/>
    <w:rsid w:val="00F63B0F"/>
    <w:rsid w:val="00F63B39"/>
    <w:rsid w:val="00F63C49"/>
    <w:rsid w:val="00F63DAC"/>
    <w:rsid w:val="00F6404E"/>
    <w:rsid w:val="00F640E1"/>
    <w:rsid w:val="00F6411A"/>
    <w:rsid w:val="00F64289"/>
    <w:rsid w:val="00F645B4"/>
    <w:rsid w:val="00F646BC"/>
    <w:rsid w:val="00F646DD"/>
    <w:rsid w:val="00F648EE"/>
    <w:rsid w:val="00F648FF"/>
    <w:rsid w:val="00F64C95"/>
    <w:rsid w:val="00F64CA8"/>
    <w:rsid w:val="00F64E49"/>
    <w:rsid w:val="00F64E64"/>
    <w:rsid w:val="00F65040"/>
    <w:rsid w:val="00F650BF"/>
    <w:rsid w:val="00F6513C"/>
    <w:rsid w:val="00F65164"/>
    <w:rsid w:val="00F65537"/>
    <w:rsid w:val="00F6588B"/>
    <w:rsid w:val="00F658B3"/>
    <w:rsid w:val="00F65953"/>
    <w:rsid w:val="00F65A61"/>
    <w:rsid w:val="00F65B01"/>
    <w:rsid w:val="00F65D95"/>
    <w:rsid w:val="00F65EB5"/>
    <w:rsid w:val="00F66081"/>
    <w:rsid w:val="00F6618D"/>
    <w:rsid w:val="00F663B8"/>
    <w:rsid w:val="00F66417"/>
    <w:rsid w:val="00F66420"/>
    <w:rsid w:val="00F66465"/>
    <w:rsid w:val="00F66640"/>
    <w:rsid w:val="00F6664F"/>
    <w:rsid w:val="00F66752"/>
    <w:rsid w:val="00F66C79"/>
    <w:rsid w:val="00F66F18"/>
    <w:rsid w:val="00F66F70"/>
    <w:rsid w:val="00F66F80"/>
    <w:rsid w:val="00F67072"/>
    <w:rsid w:val="00F6716F"/>
    <w:rsid w:val="00F67177"/>
    <w:rsid w:val="00F6718D"/>
    <w:rsid w:val="00F67353"/>
    <w:rsid w:val="00F67366"/>
    <w:rsid w:val="00F673AA"/>
    <w:rsid w:val="00F674FA"/>
    <w:rsid w:val="00F67538"/>
    <w:rsid w:val="00F67558"/>
    <w:rsid w:val="00F67580"/>
    <w:rsid w:val="00F677BB"/>
    <w:rsid w:val="00F677F0"/>
    <w:rsid w:val="00F6785B"/>
    <w:rsid w:val="00F678A3"/>
    <w:rsid w:val="00F678E7"/>
    <w:rsid w:val="00F6790B"/>
    <w:rsid w:val="00F679DD"/>
    <w:rsid w:val="00F67E63"/>
    <w:rsid w:val="00F67FC1"/>
    <w:rsid w:val="00F7010E"/>
    <w:rsid w:val="00F7023C"/>
    <w:rsid w:val="00F7031C"/>
    <w:rsid w:val="00F7031F"/>
    <w:rsid w:val="00F704FC"/>
    <w:rsid w:val="00F705A9"/>
    <w:rsid w:val="00F705FD"/>
    <w:rsid w:val="00F7068F"/>
    <w:rsid w:val="00F70818"/>
    <w:rsid w:val="00F70861"/>
    <w:rsid w:val="00F708A2"/>
    <w:rsid w:val="00F70B0A"/>
    <w:rsid w:val="00F70BB3"/>
    <w:rsid w:val="00F70D00"/>
    <w:rsid w:val="00F70D80"/>
    <w:rsid w:val="00F7102E"/>
    <w:rsid w:val="00F710B2"/>
    <w:rsid w:val="00F7129B"/>
    <w:rsid w:val="00F7146D"/>
    <w:rsid w:val="00F715B6"/>
    <w:rsid w:val="00F71678"/>
    <w:rsid w:val="00F716AE"/>
    <w:rsid w:val="00F716F6"/>
    <w:rsid w:val="00F71A67"/>
    <w:rsid w:val="00F71ABE"/>
    <w:rsid w:val="00F71AE9"/>
    <w:rsid w:val="00F71ECA"/>
    <w:rsid w:val="00F71FE0"/>
    <w:rsid w:val="00F71FF7"/>
    <w:rsid w:val="00F720D9"/>
    <w:rsid w:val="00F7214D"/>
    <w:rsid w:val="00F722EA"/>
    <w:rsid w:val="00F723C6"/>
    <w:rsid w:val="00F72665"/>
    <w:rsid w:val="00F726A3"/>
    <w:rsid w:val="00F72BAB"/>
    <w:rsid w:val="00F72DB8"/>
    <w:rsid w:val="00F72EC2"/>
    <w:rsid w:val="00F72FA0"/>
    <w:rsid w:val="00F73220"/>
    <w:rsid w:val="00F73304"/>
    <w:rsid w:val="00F73385"/>
    <w:rsid w:val="00F73515"/>
    <w:rsid w:val="00F738F0"/>
    <w:rsid w:val="00F73988"/>
    <w:rsid w:val="00F739E8"/>
    <w:rsid w:val="00F73BB1"/>
    <w:rsid w:val="00F73C88"/>
    <w:rsid w:val="00F73F2D"/>
    <w:rsid w:val="00F73F5E"/>
    <w:rsid w:val="00F74136"/>
    <w:rsid w:val="00F741B7"/>
    <w:rsid w:val="00F7431B"/>
    <w:rsid w:val="00F74356"/>
    <w:rsid w:val="00F74477"/>
    <w:rsid w:val="00F744B4"/>
    <w:rsid w:val="00F7467B"/>
    <w:rsid w:val="00F74AA0"/>
    <w:rsid w:val="00F74AC0"/>
    <w:rsid w:val="00F74C55"/>
    <w:rsid w:val="00F74D28"/>
    <w:rsid w:val="00F74FDB"/>
    <w:rsid w:val="00F753B9"/>
    <w:rsid w:val="00F754FA"/>
    <w:rsid w:val="00F75692"/>
    <w:rsid w:val="00F75A36"/>
    <w:rsid w:val="00F75A7A"/>
    <w:rsid w:val="00F75B45"/>
    <w:rsid w:val="00F75CB9"/>
    <w:rsid w:val="00F75D7A"/>
    <w:rsid w:val="00F75DC0"/>
    <w:rsid w:val="00F75F08"/>
    <w:rsid w:val="00F76021"/>
    <w:rsid w:val="00F76356"/>
    <w:rsid w:val="00F763B9"/>
    <w:rsid w:val="00F76488"/>
    <w:rsid w:val="00F765A1"/>
    <w:rsid w:val="00F7663C"/>
    <w:rsid w:val="00F768A7"/>
    <w:rsid w:val="00F769EA"/>
    <w:rsid w:val="00F76AC3"/>
    <w:rsid w:val="00F76B2A"/>
    <w:rsid w:val="00F76D53"/>
    <w:rsid w:val="00F76E5C"/>
    <w:rsid w:val="00F76E8E"/>
    <w:rsid w:val="00F76E95"/>
    <w:rsid w:val="00F772E7"/>
    <w:rsid w:val="00F773DA"/>
    <w:rsid w:val="00F774EC"/>
    <w:rsid w:val="00F77593"/>
    <w:rsid w:val="00F77604"/>
    <w:rsid w:val="00F77790"/>
    <w:rsid w:val="00F777A7"/>
    <w:rsid w:val="00F77C0D"/>
    <w:rsid w:val="00F77D7A"/>
    <w:rsid w:val="00F77D8E"/>
    <w:rsid w:val="00F77D96"/>
    <w:rsid w:val="00F77EE3"/>
    <w:rsid w:val="00F77F7B"/>
    <w:rsid w:val="00F80043"/>
    <w:rsid w:val="00F8009B"/>
    <w:rsid w:val="00F802C9"/>
    <w:rsid w:val="00F80357"/>
    <w:rsid w:val="00F803F1"/>
    <w:rsid w:val="00F80428"/>
    <w:rsid w:val="00F80462"/>
    <w:rsid w:val="00F8051E"/>
    <w:rsid w:val="00F80558"/>
    <w:rsid w:val="00F807D6"/>
    <w:rsid w:val="00F80817"/>
    <w:rsid w:val="00F80820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27C"/>
    <w:rsid w:val="00F82587"/>
    <w:rsid w:val="00F827ED"/>
    <w:rsid w:val="00F82828"/>
    <w:rsid w:val="00F82849"/>
    <w:rsid w:val="00F8285E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64"/>
    <w:rsid w:val="00F836B2"/>
    <w:rsid w:val="00F836E5"/>
    <w:rsid w:val="00F836F4"/>
    <w:rsid w:val="00F839C7"/>
    <w:rsid w:val="00F839EF"/>
    <w:rsid w:val="00F83C6D"/>
    <w:rsid w:val="00F83F59"/>
    <w:rsid w:val="00F84124"/>
    <w:rsid w:val="00F8416B"/>
    <w:rsid w:val="00F841F3"/>
    <w:rsid w:val="00F8443A"/>
    <w:rsid w:val="00F84732"/>
    <w:rsid w:val="00F84808"/>
    <w:rsid w:val="00F849AC"/>
    <w:rsid w:val="00F84CCE"/>
    <w:rsid w:val="00F84D34"/>
    <w:rsid w:val="00F84E55"/>
    <w:rsid w:val="00F8505B"/>
    <w:rsid w:val="00F850DE"/>
    <w:rsid w:val="00F851CA"/>
    <w:rsid w:val="00F85225"/>
    <w:rsid w:val="00F8523F"/>
    <w:rsid w:val="00F852E2"/>
    <w:rsid w:val="00F85458"/>
    <w:rsid w:val="00F85475"/>
    <w:rsid w:val="00F855B6"/>
    <w:rsid w:val="00F8561F"/>
    <w:rsid w:val="00F8570C"/>
    <w:rsid w:val="00F857A5"/>
    <w:rsid w:val="00F857B1"/>
    <w:rsid w:val="00F857B2"/>
    <w:rsid w:val="00F85AB1"/>
    <w:rsid w:val="00F85B41"/>
    <w:rsid w:val="00F85BC5"/>
    <w:rsid w:val="00F85EC4"/>
    <w:rsid w:val="00F86055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E9D"/>
    <w:rsid w:val="00F86FD7"/>
    <w:rsid w:val="00F87067"/>
    <w:rsid w:val="00F8713E"/>
    <w:rsid w:val="00F87352"/>
    <w:rsid w:val="00F8760D"/>
    <w:rsid w:val="00F8762F"/>
    <w:rsid w:val="00F87852"/>
    <w:rsid w:val="00F87A05"/>
    <w:rsid w:val="00F87A14"/>
    <w:rsid w:val="00F87B37"/>
    <w:rsid w:val="00F87D03"/>
    <w:rsid w:val="00F87F38"/>
    <w:rsid w:val="00F900B3"/>
    <w:rsid w:val="00F900FD"/>
    <w:rsid w:val="00F902AD"/>
    <w:rsid w:val="00F90683"/>
    <w:rsid w:val="00F90692"/>
    <w:rsid w:val="00F906DC"/>
    <w:rsid w:val="00F909C2"/>
    <w:rsid w:val="00F909DD"/>
    <w:rsid w:val="00F90B38"/>
    <w:rsid w:val="00F90C45"/>
    <w:rsid w:val="00F90D22"/>
    <w:rsid w:val="00F9108D"/>
    <w:rsid w:val="00F9112C"/>
    <w:rsid w:val="00F912A0"/>
    <w:rsid w:val="00F915EA"/>
    <w:rsid w:val="00F9165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06"/>
    <w:rsid w:val="00F9265D"/>
    <w:rsid w:val="00F928F0"/>
    <w:rsid w:val="00F9299E"/>
    <w:rsid w:val="00F92A49"/>
    <w:rsid w:val="00F92B39"/>
    <w:rsid w:val="00F92B97"/>
    <w:rsid w:val="00F92D18"/>
    <w:rsid w:val="00F92DD8"/>
    <w:rsid w:val="00F92E66"/>
    <w:rsid w:val="00F92F24"/>
    <w:rsid w:val="00F93000"/>
    <w:rsid w:val="00F9308D"/>
    <w:rsid w:val="00F93122"/>
    <w:rsid w:val="00F937DC"/>
    <w:rsid w:val="00F9390C"/>
    <w:rsid w:val="00F93AB1"/>
    <w:rsid w:val="00F93AD5"/>
    <w:rsid w:val="00F93BA2"/>
    <w:rsid w:val="00F93C72"/>
    <w:rsid w:val="00F93CF5"/>
    <w:rsid w:val="00F94000"/>
    <w:rsid w:val="00F940B5"/>
    <w:rsid w:val="00F94160"/>
    <w:rsid w:val="00F9418A"/>
    <w:rsid w:val="00F941F9"/>
    <w:rsid w:val="00F9425E"/>
    <w:rsid w:val="00F94284"/>
    <w:rsid w:val="00F94605"/>
    <w:rsid w:val="00F94AF7"/>
    <w:rsid w:val="00F94AFD"/>
    <w:rsid w:val="00F94B32"/>
    <w:rsid w:val="00F94DC3"/>
    <w:rsid w:val="00F94DD5"/>
    <w:rsid w:val="00F950F3"/>
    <w:rsid w:val="00F951B1"/>
    <w:rsid w:val="00F955BD"/>
    <w:rsid w:val="00F9565C"/>
    <w:rsid w:val="00F95873"/>
    <w:rsid w:val="00F9591A"/>
    <w:rsid w:val="00F95B09"/>
    <w:rsid w:val="00F95B97"/>
    <w:rsid w:val="00F95BE6"/>
    <w:rsid w:val="00F95C1A"/>
    <w:rsid w:val="00F95C7A"/>
    <w:rsid w:val="00F95DDA"/>
    <w:rsid w:val="00F95F0F"/>
    <w:rsid w:val="00F95F85"/>
    <w:rsid w:val="00F96156"/>
    <w:rsid w:val="00F9641A"/>
    <w:rsid w:val="00F9654F"/>
    <w:rsid w:val="00F96688"/>
    <w:rsid w:val="00F967D9"/>
    <w:rsid w:val="00F967ED"/>
    <w:rsid w:val="00F968E6"/>
    <w:rsid w:val="00F969B9"/>
    <w:rsid w:val="00F96EB1"/>
    <w:rsid w:val="00F9724D"/>
    <w:rsid w:val="00F9733D"/>
    <w:rsid w:val="00F9751D"/>
    <w:rsid w:val="00F975A0"/>
    <w:rsid w:val="00F97983"/>
    <w:rsid w:val="00F979A7"/>
    <w:rsid w:val="00F97AC7"/>
    <w:rsid w:val="00F97D90"/>
    <w:rsid w:val="00F97E57"/>
    <w:rsid w:val="00F97EBA"/>
    <w:rsid w:val="00F97FAD"/>
    <w:rsid w:val="00FA0033"/>
    <w:rsid w:val="00FA0132"/>
    <w:rsid w:val="00FA0304"/>
    <w:rsid w:val="00FA0463"/>
    <w:rsid w:val="00FA0567"/>
    <w:rsid w:val="00FA05E2"/>
    <w:rsid w:val="00FA0746"/>
    <w:rsid w:val="00FA0925"/>
    <w:rsid w:val="00FA0A60"/>
    <w:rsid w:val="00FA0D7D"/>
    <w:rsid w:val="00FA0EB7"/>
    <w:rsid w:val="00FA0F17"/>
    <w:rsid w:val="00FA0F2D"/>
    <w:rsid w:val="00FA1049"/>
    <w:rsid w:val="00FA1087"/>
    <w:rsid w:val="00FA10A6"/>
    <w:rsid w:val="00FA11DB"/>
    <w:rsid w:val="00FA1248"/>
    <w:rsid w:val="00FA139A"/>
    <w:rsid w:val="00FA1598"/>
    <w:rsid w:val="00FA1623"/>
    <w:rsid w:val="00FA18E7"/>
    <w:rsid w:val="00FA196E"/>
    <w:rsid w:val="00FA19DD"/>
    <w:rsid w:val="00FA19DF"/>
    <w:rsid w:val="00FA1C1E"/>
    <w:rsid w:val="00FA1CD9"/>
    <w:rsid w:val="00FA1FA2"/>
    <w:rsid w:val="00FA2034"/>
    <w:rsid w:val="00FA205A"/>
    <w:rsid w:val="00FA2080"/>
    <w:rsid w:val="00FA2226"/>
    <w:rsid w:val="00FA239E"/>
    <w:rsid w:val="00FA24BD"/>
    <w:rsid w:val="00FA2584"/>
    <w:rsid w:val="00FA25D5"/>
    <w:rsid w:val="00FA280A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145"/>
    <w:rsid w:val="00FA32A1"/>
    <w:rsid w:val="00FA32EC"/>
    <w:rsid w:val="00FA361B"/>
    <w:rsid w:val="00FA37D4"/>
    <w:rsid w:val="00FA39D0"/>
    <w:rsid w:val="00FA3A52"/>
    <w:rsid w:val="00FA3CF4"/>
    <w:rsid w:val="00FA3E32"/>
    <w:rsid w:val="00FA3EAD"/>
    <w:rsid w:val="00FA4168"/>
    <w:rsid w:val="00FA4300"/>
    <w:rsid w:val="00FA4341"/>
    <w:rsid w:val="00FA4452"/>
    <w:rsid w:val="00FA453C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4FF9"/>
    <w:rsid w:val="00FA502B"/>
    <w:rsid w:val="00FA52D8"/>
    <w:rsid w:val="00FA532E"/>
    <w:rsid w:val="00FA5335"/>
    <w:rsid w:val="00FA5485"/>
    <w:rsid w:val="00FA558B"/>
    <w:rsid w:val="00FA570B"/>
    <w:rsid w:val="00FA58B1"/>
    <w:rsid w:val="00FA58E5"/>
    <w:rsid w:val="00FA5917"/>
    <w:rsid w:val="00FA59E7"/>
    <w:rsid w:val="00FA5B35"/>
    <w:rsid w:val="00FA5CC8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12"/>
    <w:rsid w:val="00FA666D"/>
    <w:rsid w:val="00FA66D6"/>
    <w:rsid w:val="00FA68DC"/>
    <w:rsid w:val="00FA693E"/>
    <w:rsid w:val="00FA6964"/>
    <w:rsid w:val="00FA6A48"/>
    <w:rsid w:val="00FA6C55"/>
    <w:rsid w:val="00FA6E1B"/>
    <w:rsid w:val="00FA6E67"/>
    <w:rsid w:val="00FA7286"/>
    <w:rsid w:val="00FA736E"/>
    <w:rsid w:val="00FA742B"/>
    <w:rsid w:val="00FA7490"/>
    <w:rsid w:val="00FA7492"/>
    <w:rsid w:val="00FA7610"/>
    <w:rsid w:val="00FA76F6"/>
    <w:rsid w:val="00FA771C"/>
    <w:rsid w:val="00FA775E"/>
    <w:rsid w:val="00FA77BF"/>
    <w:rsid w:val="00FA77E6"/>
    <w:rsid w:val="00FA7878"/>
    <w:rsid w:val="00FA79B4"/>
    <w:rsid w:val="00FA7AB2"/>
    <w:rsid w:val="00FA7C0E"/>
    <w:rsid w:val="00FA7C4F"/>
    <w:rsid w:val="00FA7D4A"/>
    <w:rsid w:val="00FA7F25"/>
    <w:rsid w:val="00FA7F57"/>
    <w:rsid w:val="00FA7F5C"/>
    <w:rsid w:val="00FA7F99"/>
    <w:rsid w:val="00FB0009"/>
    <w:rsid w:val="00FB0158"/>
    <w:rsid w:val="00FB05C7"/>
    <w:rsid w:val="00FB07C6"/>
    <w:rsid w:val="00FB0A58"/>
    <w:rsid w:val="00FB0B7C"/>
    <w:rsid w:val="00FB0BE3"/>
    <w:rsid w:val="00FB0D21"/>
    <w:rsid w:val="00FB0DE8"/>
    <w:rsid w:val="00FB10F3"/>
    <w:rsid w:val="00FB123A"/>
    <w:rsid w:val="00FB12AE"/>
    <w:rsid w:val="00FB1361"/>
    <w:rsid w:val="00FB14BA"/>
    <w:rsid w:val="00FB14C7"/>
    <w:rsid w:val="00FB162F"/>
    <w:rsid w:val="00FB1790"/>
    <w:rsid w:val="00FB1AA3"/>
    <w:rsid w:val="00FB1ACA"/>
    <w:rsid w:val="00FB1CA9"/>
    <w:rsid w:val="00FB1CB9"/>
    <w:rsid w:val="00FB1D9F"/>
    <w:rsid w:val="00FB1E62"/>
    <w:rsid w:val="00FB1E7D"/>
    <w:rsid w:val="00FB2060"/>
    <w:rsid w:val="00FB20E9"/>
    <w:rsid w:val="00FB21C1"/>
    <w:rsid w:val="00FB232E"/>
    <w:rsid w:val="00FB2794"/>
    <w:rsid w:val="00FB284E"/>
    <w:rsid w:val="00FB291F"/>
    <w:rsid w:val="00FB2956"/>
    <w:rsid w:val="00FB2B5E"/>
    <w:rsid w:val="00FB2B7F"/>
    <w:rsid w:val="00FB2D3E"/>
    <w:rsid w:val="00FB2D75"/>
    <w:rsid w:val="00FB2E3A"/>
    <w:rsid w:val="00FB30F1"/>
    <w:rsid w:val="00FB31C4"/>
    <w:rsid w:val="00FB3420"/>
    <w:rsid w:val="00FB3476"/>
    <w:rsid w:val="00FB34BB"/>
    <w:rsid w:val="00FB34D4"/>
    <w:rsid w:val="00FB3575"/>
    <w:rsid w:val="00FB3610"/>
    <w:rsid w:val="00FB376B"/>
    <w:rsid w:val="00FB3BE8"/>
    <w:rsid w:val="00FB3BF1"/>
    <w:rsid w:val="00FB3C27"/>
    <w:rsid w:val="00FB3CC3"/>
    <w:rsid w:val="00FB3DE7"/>
    <w:rsid w:val="00FB3E56"/>
    <w:rsid w:val="00FB411F"/>
    <w:rsid w:val="00FB41EC"/>
    <w:rsid w:val="00FB4306"/>
    <w:rsid w:val="00FB4515"/>
    <w:rsid w:val="00FB4546"/>
    <w:rsid w:val="00FB45AA"/>
    <w:rsid w:val="00FB46BF"/>
    <w:rsid w:val="00FB4734"/>
    <w:rsid w:val="00FB482C"/>
    <w:rsid w:val="00FB48E2"/>
    <w:rsid w:val="00FB4940"/>
    <w:rsid w:val="00FB49B1"/>
    <w:rsid w:val="00FB4A35"/>
    <w:rsid w:val="00FB4CA9"/>
    <w:rsid w:val="00FB4E6C"/>
    <w:rsid w:val="00FB4EFB"/>
    <w:rsid w:val="00FB4FB8"/>
    <w:rsid w:val="00FB5002"/>
    <w:rsid w:val="00FB5096"/>
    <w:rsid w:val="00FB50B3"/>
    <w:rsid w:val="00FB51DF"/>
    <w:rsid w:val="00FB522E"/>
    <w:rsid w:val="00FB525D"/>
    <w:rsid w:val="00FB544D"/>
    <w:rsid w:val="00FB5AA1"/>
    <w:rsid w:val="00FB5C3E"/>
    <w:rsid w:val="00FB5C74"/>
    <w:rsid w:val="00FB5DF7"/>
    <w:rsid w:val="00FB5F2F"/>
    <w:rsid w:val="00FB606E"/>
    <w:rsid w:val="00FB60F6"/>
    <w:rsid w:val="00FB6361"/>
    <w:rsid w:val="00FB667C"/>
    <w:rsid w:val="00FB6888"/>
    <w:rsid w:val="00FB6A75"/>
    <w:rsid w:val="00FB6BFC"/>
    <w:rsid w:val="00FB6C1C"/>
    <w:rsid w:val="00FB703A"/>
    <w:rsid w:val="00FB704A"/>
    <w:rsid w:val="00FB705D"/>
    <w:rsid w:val="00FB7329"/>
    <w:rsid w:val="00FB74BB"/>
    <w:rsid w:val="00FB7537"/>
    <w:rsid w:val="00FB77A6"/>
    <w:rsid w:val="00FB7869"/>
    <w:rsid w:val="00FB787C"/>
    <w:rsid w:val="00FB78FF"/>
    <w:rsid w:val="00FB7964"/>
    <w:rsid w:val="00FB7E5C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34E"/>
    <w:rsid w:val="00FC1418"/>
    <w:rsid w:val="00FC1590"/>
    <w:rsid w:val="00FC16BF"/>
    <w:rsid w:val="00FC16EC"/>
    <w:rsid w:val="00FC17B4"/>
    <w:rsid w:val="00FC17F8"/>
    <w:rsid w:val="00FC1870"/>
    <w:rsid w:val="00FC18AF"/>
    <w:rsid w:val="00FC18EF"/>
    <w:rsid w:val="00FC1945"/>
    <w:rsid w:val="00FC1BA3"/>
    <w:rsid w:val="00FC1E79"/>
    <w:rsid w:val="00FC23B1"/>
    <w:rsid w:val="00FC23BC"/>
    <w:rsid w:val="00FC23C0"/>
    <w:rsid w:val="00FC2543"/>
    <w:rsid w:val="00FC26F5"/>
    <w:rsid w:val="00FC27CC"/>
    <w:rsid w:val="00FC28B1"/>
    <w:rsid w:val="00FC2A3A"/>
    <w:rsid w:val="00FC2AB0"/>
    <w:rsid w:val="00FC2B1B"/>
    <w:rsid w:val="00FC2B9E"/>
    <w:rsid w:val="00FC2BA9"/>
    <w:rsid w:val="00FC2C01"/>
    <w:rsid w:val="00FC2C05"/>
    <w:rsid w:val="00FC2DF5"/>
    <w:rsid w:val="00FC2FE5"/>
    <w:rsid w:val="00FC356D"/>
    <w:rsid w:val="00FC3578"/>
    <w:rsid w:val="00FC35BE"/>
    <w:rsid w:val="00FC366A"/>
    <w:rsid w:val="00FC3751"/>
    <w:rsid w:val="00FC3862"/>
    <w:rsid w:val="00FC388F"/>
    <w:rsid w:val="00FC3922"/>
    <w:rsid w:val="00FC3AA6"/>
    <w:rsid w:val="00FC3ADC"/>
    <w:rsid w:val="00FC3B4A"/>
    <w:rsid w:val="00FC3F82"/>
    <w:rsid w:val="00FC40C3"/>
    <w:rsid w:val="00FC40C5"/>
    <w:rsid w:val="00FC4340"/>
    <w:rsid w:val="00FC43EC"/>
    <w:rsid w:val="00FC4441"/>
    <w:rsid w:val="00FC4778"/>
    <w:rsid w:val="00FC4876"/>
    <w:rsid w:val="00FC4BD3"/>
    <w:rsid w:val="00FC4E4D"/>
    <w:rsid w:val="00FC4E7D"/>
    <w:rsid w:val="00FC504E"/>
    <w:rsid w:val="00FC50B8"/>
    <w:rsid w:val="00FC52D6"/>
    <w:rsid w:val="00FC54B7"/>
    <w:rsid w:val="00FC571A"/>
    <w:rsid w:val="00FC5EF5"/>
    <w:rsid w:val="00FC5FB2"/>
    <w:rsid w:val="00FC60DF"/>
    <w:rsid w:val="00FC6323"/>
    <w:rsid w:val="00FC64B0"/>
    <w:rsid w:val="00FC68B2"/>
    <w:rsid w:val="00FC69B3"/>
    <w:rsid w:val="00FC69BE"/>
    <w:rsid w:val="00FC6A20"/>
    <w:rsid w:val="00FC6AF1"/>
    <w:rsid w:val="00FC6C6B"/>
    <w:rsid w:val="00FC6CEE"/>
    <w:rsid w:val="00FC6CF9"/>
    <w:rsid w:val="00FC6D1D"/>
    <w:rsid w:val="00FC6DD4"/>
    <w:rsid w:val="00FC6DEF"/>
    <w:rsid w:val="00FC6FD6"/>
    <w:rsid w:val="00FC7026"/>
    <w:rsid w:val="00FC702A"/>
    <w:rsid w:val="00FC7476"/>
    <w:rsid w:val="00FC74D4"/>
    <w:rsid w:val="00FC754B"/>
    <w:rsid w:val="00FC787F"/>
    <w:rsid w:val="00FC7A51"/>
    <w:rsid w:val="00FC7DB5"/>
    <w:rsid w:val="00FC7E8D"/>
    <w:rsid w:val="00FC7EE4"/>
    <w:rsid w:val="00FC7F5B"/>
    <w:rsid w:val="00FD004A"/>
    <w:rsid w:val="00FD00DC"/>
    <w:rsid w:val="00FD0314"/>
    <w:rsid w:val="00FD0342"/>
    <w:rsid w:val="00FD05F9"/>
    <w:rsid w:val="00FD07C6"/>
    <w:rsid w:val="00FD088D"/>
    <w:rsid w:val="00FD0A70"/>
    <w:rsid w:val="00FD0B33"/>
    <w:rsid w:val="00FD0BCC"/>
    <w:rsid w:val="00FD0C23"/>
    <w:rsid w:val="00FD0C33"/>
    <w:rsid w:val="00FD0EAE"/>
    <w:rsid w:val="00FD127B"/>
    <w:rsid w:val="00FD161F"/>
    <w:rsid w:val="00FD1785"/>
    <w:rsid w:val="00FD17D5"/>
    <w:rsid w:val="00FD17DD"/>
    <w:rsid w:val="00FD17FD"/>
    <w:rsid w:val="00FD187D"/>
    <w:rsid w:val="00FD1991"/>
    <w:rsid w:val="00FD1A53"/>
    <w:rsid w:val="00FD1B20"/>
    <w:rsid w:val="00FD1BAF"/>
    <w:rsid w:val="00FD1BD7"/>
    <w:rsid w:val="00FD1BF5"/>
    <w:rsid w:val="00FD1C72"/>
    <w:rsid w:val="00FD1DF2"/>
    <w:rsid w:val="00FD1F74"/>
    <w:rsid w:val="00FD1FB2"/>
    <w:rsid w:val="00FD2026"/>
    <w:rsid w:val="00FD2064"/>
    <w:rsid w:val="00FD2181"/>
    <w:rsid w:val="00FD219C"/>
    <w:rsid w:val="00FD21AE"/>
    <w:rsid w:val="00FD2245"/>
    <w:rsid w:val="00FD232A"/>
    <w:rsid w:val="00FD232F"/>
    <w:rsid w:val="00FD27DD"/>
    <w:rsid w:val="00FD2807"/>
    <w:rsid w:val="00FD2854"/>
    <w:rsid w:val="00FD2897"/>
    <w:rsid w:val="00FD29F4"/>
    <w:rsid w:val="00FD2A65"/>
    <w:rsid w:val="00FD2B00"/>
    <w:rsid w:val="00FD2B5B"/>
    <w:rsid w:val="00FD2DF4"/>
    <w:rsid w:val="00FD2E64"/>
    <w:rsid w:val="00FD31DA"/>
    <w:rsid w:val="00FD3362"/>
    <w:rsid w:val="00FD33CB"/>
    <w:rsid w:val="00FD3410"/>
    <w:rsid w:val="00FD365B"/>
    <w:rsid w:val="00FD36C7"/>
    <w:rsid w:val="00FD3840"/>
    <w:rsid w:val="00FD3EA3"/>
    <w:rsid w:val="00FD404A"/>
    <w:rsid w:val="00FD4136"/>
    <w:rsid w:val="00FD4145"/>
    <w:rsid w:val="00FD43F0"/>
    <w:rsid w:val="00FD4593"/>
    <w:rsid w:val="00FD45B4"/>
    <w:rsid w:val="00FD482F"/>
    <w:rsid w:val="00FD48EE"/>
    <w:rsid w:val="00FD496C"/>
    <w:rsid w:val="00FD4AD5"/>
    <w:rsid w:val="00FD4AEF"/>
    <w:rsid w:val="00FD4BDE"/>
    <w:rsid w:val="00FD4C49"/>
    <w:rsid w:val="00FD4F29"/>
    <w:rsid w:val="00FD5099"/>
    <w:rsid w:val="00FD50F6"/>
    <w:rsid w:val="00FD528B"/>
    <w:rsid w:val="00FD53A0"/>
    <w:rsid w:val="00FD5414"/>
    <w:rsid w:val="00FD54C2"/>
    <w:rsid w:val="00FD54C8"/>
    <w:rsid w:val="00FD559E"/>
    <w:rsid w:val="00FD55D3"/>
    <w:rsid w:val="00FD5633"/>
    <w:rsid w:val="00FD5651"/>
    <w:rsid w:val="00FD5787"/>
    <w:rsid w:val="00FD57EF"/>
    <w:rsid w:val="00FD5841"/>
    <w:rsid w:val="00FD594B"/>
    <w:rsid w:val="00FD5999"/>
    <w:rsid w:val="00FD5A84"/>
    <w:rsid w:val="00FD5ADC"/>
    <w:rsid w:val="00FD5B47"/>
    <w:rsid w:val="00FD5B95"/>
    <w:rsid w:val="00FD5CA2"/>
    <w:rsid w:val="00FD5E06"/>
    <w:rsid w:val="00FD5F7A"/>
    <w:rsid w:val="00FD6020"/>
    <w:rsid w:val="00FD6179"/>
    <w:rsid w:val="00FD636F"/>
    <w:rsid w:val="00FD638E"/>
    <w:rsid w:val="00FD654F"/>
    <w:rsid w:val="00FD6617"/>
    <w:rsid w:val="00FD663F"/>
    <w:rsid w:val="00FD6896"/>
    <w:rsid w:val="00FD6899"/>
    <w:rsid w:val="00FD6994"/>
    <w:rsid w:val="00FD69C1"/>
    <w:rsid w:val="00FD6A71"/>
    <w:rsid w:val="00FD6B29"/>
    <w:rsid w:val="00FD6B38"/>
    <w:rsid w:val="00FD6C8F"/>
    <w:rsid w:val="00FD6CBF"/>
    <w:rsid w:val="00FD6E21"/>
    <w:rsid w:val="00FD7063"/>
    <w:rsid w:val="00FD73E0"/>
    <w:rsid w:val="00FD7427"/>
    <w:rsid w:val="00FD74B7"/>
    <w:rsid w:val="00FD761B"/>
    <w:rsid w:val="00FD7652"/>
    <w:rsid w:val="00FD77B6"/>
    <w:rsid w:val="00FD7806"/>
    <w:rsid w:val="00FD788F"/>
    <w:rsid w:val="00FD7C63"/>
    <w:rsid w:val="00FD7CAD"/>
    <w:rsid w:val="00FD7D2E"/>
    <w:rsid w:val="00FE00AA"/>
    <w:rsid w:val="00FE03F1"/>
    <w:rsid w:val="00FE0526"/>
    <w:rsid w:val="00FE070F"/>
    <w:rsid w:val="00FE0A66"/>
    <w:rsid w:val="00FE0AE1"/>
    <w:rsid w:val="00FE0D1D"/>
    <w:rsid w:val="00FE0DD4"/>
    <w:rsid w:val="00FE1047"/>
    <w:rsid w:val="00FE109C"/>
    <w:rsid w:val="00FE1154"/>
    <w:rsid w:val="00FE116D"/>
    <w:rsid w:val="00FE11DA"/>
    <w:rsid w:val="00FE1319"/>
    <w:rsid w:val="00FE1376"/>
    <w:rsid w:val="00FE13E6"/>
    <w:rsid w:val="00FE1650"/>
    <w:rsid w:val="00FE1680"/>
    <w:rsid w:val="00FE176E"/>
    <w:rsid w:val="00FE196B"/>
    <w:rsid w:val="00FE1B8F"/>
    <w:rsid w:val="00FE1B9E"/>
    <w:rsid w:val="00FE1D34"/>
    <w:rsid w:val="00FE1DCD"/>
    <w:rsid w:val="00FE1DED"/>
    <w:rsid w:val="00FE1EC4"/>
    <w:rsid w:val="00FE223B"/>
    <w:rsid w:val="00FE22FA"/>
    <w:rsid w:val="00FE24FC"/>
    <w:rsid w:val="00FE2699"/>
    <w:rsid w:val="00FE26D6"/>
    <w:rsid w:val="00FE2764"/>
    <w:rsid w:val="00FE290C"/>
    <w:rsid w:val="00FE2A07"/>
    <w:rsid w:val="00FE2AEF"/>
    <w:rsid w:val="00FE2BA7"/>
    <w:rsid w:val="00FE2DE6"/>
    <w:rsid w:val="00FE2EC6"/>
    <w:rsid w:val="00FE2FA0"/>
    <w:rsid w:val="00FE2FB2"/>
    <w:rsid w:val="00FE3261"/>
    <w:rsid w:val="00FE33E6"/>
    <w:rsid w:val="00FE34FB"/>
    <w:rsid w:val="00FE3577"/>
    <w:rsid w:val="00FE35BE"/>
    <w:rsid w:val="00FE36D8"/>
    <w:rsid w:val="00FE3768"/>
    <w:rsid w:val="00FE3CE2"/>
    <w:rsid w:val="00FE3D6C"/>
    <w:rsid w:val="00FE3DD4"/>
    <w:rsid w:val="00FE403D"/>
    <w:rsid w:val="00FE44C0"/>
    <w:rsid w:val="00FE461C"/>
    <w:rsid w:val="00FE4906"/>
    <w:rsid w:val="00FE4964"/>
    <w:rsid w:val="00FE4991"/>
    <w:rsid w:val="00FE4ADD"/>
    <w:rsid w:val="00FE4CC8"/>
    <w:rsid w:val="00FE4E4E"/>
    <w:rsid w:val="00FE50F9"/>
    <w:rsid w:val="00FE5318"/>
    <w:rsid w:val="00FE53EA"/>
    <w:rsid w:val="00FE54F8"/>
    <w:rsid w:val="00FE5540"/>
    <w:rsid w:val="00FE5755"/>
    <w:rsid w:val="00FE57C3"/>
    <w:rsid w:val="00FE5854"/>
    <w:rsid w:val="00FE59F7"/>
    <w:rsid w:val="00FE5A58"/>
    <w:rsid w:val="00FE5BC6"/>
    <w:rsid w:val="00FE5EFA"/>
    <w:rsid w:val="00FE5F2B"/>
    <w:rsid w:val="00FE61ED"/>
    <w:rsid w:val="00FE6345"/>
    <w:rsid w:val="00FE6537"/>
    <w:rsid w:val="00FE680D"/>
    <w:rsid w:val="00FE68AC"/>
    <w:rsid w:val="00FE6B72"/>
    <w:rsid w:val="00FE6BC9"/>
    <w:rsid w:val="00FE6C0B"/>
    <w:rsid w:val="00FE6D5C"/>
    <w:rsid w:val="00FE6E62"/>
    <w:rsid w:val="00FE6F49"/>
    <w:rsid w:val="00FE7038"/>
    <w:rsid w:val="00FE7090"/>
    <w:rsid w:val="00FE70B8"/>
    <w:rsid w:val="00FE70F5"/>
    <w:rsid w:val="00FE71E0"/>
    <w:rsid w:val="00FE71FD"/>
    <w:rsid w:val="00FE731A"/>
    <w:rsid w:val="00FE7503"/>
    <w:rsid w:val="00FE760E"/>
    <w:rsid w:val="00FE767F"/>
    <w:rsid w:val="00FE768C"/>
    <w:rsid w:val="00FE7714"/>
    <w:rsid w:val="00FE7777"/>
    <w:rsid w:val="00FE7850"/>
    <w:rsid w:val="00FE79AC"/>
    <w:rsid w:val="00FE7B7D"/>
    <w:rsid w:val="00FF001F"/>
    <w:rsid w:val="00FF044D"/>
    <w:rsid w:val="00FF064F"/>
    <w:rsid w:val="00FF074A"/>
    <w:rsid w:val="00FF07BA"/>
    <w:rsid w:val="00FF07F3"/>
    <w:rsid w:val="00FF08E0"/>
    <w:rsid w:val="00FF09BD"/>
    <w:rsid w:val="00FF0B4D"/>
    <w:rsid w:val="00FF0CC8"/>
    <w:rsid w:val="00FF0FE2"/>
    <w:rsid w:val="00FF10D9"/>
    <w:rsid w:val="00FF1282"/>
    <w:rsid w:val="00FF13CE"/>
    <w:rsid w:val="00FF14FD"/>
    <w:rsid w:val="00FF1578"/>
    <w:rsid w:val="00FF15FE"/>
    <w:rsid w:val="00FF163B"/>
    <w:rsid w:val="00FF1828"/>
    <w:rsid w:val="00FF1956"/>
    <w:rsid w:val="00FF1BAB"/>
    <w:rsid w:val="00FF1CEF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C2F"/>
    <w:rsid w:val="00FF2C99"/>
    <w:rsid w:val="00FF2DBC"/>
    <w:rsid w:val="00FF2E1F"/>
    <w:rsid w:val="00FF2EDA"/>
    <w:rsid w:val="00FF3020"/>
    <w:rsid w:val="00FF303C"/>
    <w:rsid w:val="00FF3194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094"/>
    <w:rsid w:val="00FF41CB"/>
    <w:rsid w:val="00FF4235"/>
    <w:rsid w:val="00FF46A2"/>
    <w:rsid w:val="00FF46BF"/>
    <w:rsid w:val="00FF487C"/>
    <w:rsid w:val="00FF49AC"/>
    <w:rsid w:val="00FF4B03"/>
    <w:rsid w:val="00FF4B5A"/>
    <w:rsid w:val="00FF4CB2"/>
    <w:rsid w:val="00FF4EAC"/>
    <w:rsid w:val="00FF5021"/>
    <w:rsid w:val="00FF5123"/>
    <w:rsid w:val="00FF5630"/>
    <w:rsid w:val="00FF5789"/>
    <w:rsid w:val="00FF5898"/>
    <w:rsid w:val="00FF589C"/>
    <w:rsid w:val="00FF58AE"/>
    <w:rsid w:val="00FF5A1A"/>
    <w:rsid w:val="00FF5A61"/>
    <w:rsid w:val="00FF5B99"/>
    <w:rsid w:val="00FF5C45"/>
    <w:rsid w:val="00FF5C87"/>
    <w:rsid w:val="00FF5D50"/>
    <w:rsid w:val="00FF5E4C"/>
    <w:rsid w:val="00FF5E85"/>
    <w:rsid w:val="00FF5F05"/>
    <w:rsid w:val="00FF5F14"/>
    <w:rsid w:val="00FF5FAE"/>
    <w:rsid w:val="00FF61D1"/>
    <w:rsid w:val="00FF6201"/>
    <w:rsid w:val="00FF6461"/>
    <w:rsid w:val="00FF6486"/>
    <w:rsid w:val="00FF6533"/>
    <w:rsid w:val="00FF65E2"/>
    <w:rsid w:val="00FF6749"/>
    <w:rsid w:val="00FF6868"/>
    <w:rsid w:val="00FF694F"/>
    <w:rsid w:val="00FF69F9"/>
    <w:rsid w:val="00FF6CE2"/>
    <w:rsid w:val="00FF6CE5"/>
    <w:rsid w:val="00FF6D42"/>
    <w:rsid w:val="00FF6E0E"/>
    <w:rsid w:val="00FF6F0B"/>
    <w:rsid w:val="00FF6FC6"/>
    <w:rsid w:val="00FF6FE9"/>
    <w:rsid w:val="00FF6FF5"/>
    <w:rsid w:val="00FF724C"/>
    <w:rsid w:val="00FF7371"/>
    <w:rsid w:val="00FF7440"/>
    <w:rsid w:val="00FF7455"/>
    <w:rsid w:val="00FF75A7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BA6BD9E"/>
  <w15:chartTrackingRefBased/>
  <w15:docId w15:val="{14F5F8C1-C1AF-4529-B1C3-1FB31A74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3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  <w:style w:type="character" w:customStyle="1" w:styleId="cf01">
    <w:name w:val="cf01"/>
    <w:basedOn w:val="DefaultParagraphFont"/>
    <w:rsid w:val="00734325"/>
    <w:rPr>
      <w:rFonts w:ascii="Tahoma" w:hAnsi="Tahoma" w:cs="Tahoma" w:hint="default"/>
      <w:sz w:val="18"/>
      <w:szCs w:val="18"/>
    </w:rPr>
  </w:style>
  <w:style w:type="character" w:customStyle="1" w:styleId="cf11">
    <w:name w:val="cf11"/>
    <w:basedOn w:val="DefaultParagraphFont"/>
    <w:rsid w:val="0073432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17F89B-331A-41EF-8EF2-D563187CF6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255B92-1751-497F-B038-3CEFB3AFC54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455E762-99FC-42F7-BFDD-D089B0C7D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7248</TotalTime>
  <Pages>33</Pages>
  <Words>6672</Words>
  <Characters>38031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Treerawat, Witthayaphalert</cp:lastModifiedBy>
  <cp:revision>2416</cp:revision>
  <cp:lastPrinted>2024-11-14T09:33:00Z</cp:lastPrinted>
  <dcterms:created xsi:type="dcterms:W3CDTF">2023-08-27T13:39:00Z</dcterms:created>
  <dcterms:modified xsi:type="dcterms:W3CDTF">2024-11-14T14:10:00Z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