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7E185E">
      <w:pPr>
        <w:pStyle w:val="IndexHeading1"/>
        <w:tabs>
          <w:tab w:val="left" w:pos="522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1277934" w14:textId="77777777" w:rsidR="00F60056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236A1B73" w14:textId="42A2EDB9" w:rsidR="003C0ABC" w:rsidRPr="00712347" w:rsidRDefault="00CD2E49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3C0ABC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6BD981A9" w:rsidR="00C43DDE" w:rsidRPr="00712347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C43DDE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F15A846" w14:textId="7B373F7B" w:rsidR="00F60056" w:rsidRPr="006A5DCA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F60056" w:rsidRPr="00712347">
        <w:rPr>
          <w:rFonts w:asciiTheme="majorBidi" w:hAnsiTheme="majorBidi" w:cstheme="majorBidi"/>
          <w:sz w:val="30"/>
          <w:szCs w:val="30"/>
        </w:rPr>
        <w:tab/>
      </w:r>
      <w:r w:rsidR="00F60056" w:rsidRPr="00712347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4257553A" w14:textId="00614C9C" w:rsidR="00CE145B" w:rsidRDefault="00CD2E49" w:rsidP="0096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</w:t>
      </w:r>
      <w:r w:rsidR="00963726">
        <w:rPr>
          <w:rFonts w:asciiTheme="majorBidi" w:hAnsiTheme="majorBidi" w:cstheme="majorBidi" w:hint="cs"/>
          <w:sz w:val="30"/>
          <w:szCs w:val="30"/>
          <w:cs/>
        </w:rPr>
        <w:t>ัน</w:t>
      </w:r>
    </w:p>
    <w:p w14:paraId="7621E248" w14:textId="7C2F4320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F6048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1C781F4F" w14:textId="77777777" w:rsidR="009F2180" w:rsidRPr="006A5DCA" w:rsidRDefault="009F2180" w:rsidP="00A4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21E8" w14:textId="552BC56B" w:rsidR="009F2180" w:rsidRPr="006A5DCA" w:rsidRDefault="009F2180" w:rsidP="0096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9253C" w:rsidRPr="006A5DCA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0F422B">
        <w:rPr>
          <w:rFonts w:asciiTheme="majorBidi" w:hAnsiTheme="majorBidi" w:cstheme="majorBidi"/>
          <w:sz w:val="30"/>
          <w:szCs w:val="30"/>
        </w:rPr>
        <w:t xml:space="preserve"> </w:t>
      </w:r>
      <w:r w:rsidR="00D27E26">
        <w:rPr>
          <w:rFonts w:asciiTheme="majorBidi" w:hAnsiTheme="majorBidi" w:cstheme="majorBidi"/>
          <w:sz w:val="30"/>
          <w:szCs w:val="30"/>
        </w:rPr>
        <w:t>1</w:t>
      </w:r>
      <w:r w:rsidR="00963726">
        <w:rPr>
          <w:rFonts w:asciiTheme="majorBidi" w:hAnsiTheme="majorBidi" w:cstheme="majorBidi"/>
          <w:sz w:val="30"/>
          <w:szCs w:val="30"/>
        </w:rPr>
        <w:t>2</w:t>
      </w:r>
      <w:r w:rsidR="00656CB0">
        <w:rPr>
          <w:rFonts w:asciiTheme="majorBidi" w:hAnsiTheme="majorBidi" w:cstheme="majorBidi"/>
          <w:sz w:val="30"/>
          <w:szCs w:val="30"/>
        </w:rPr>
        <w:t xml:space="preserve"> </w:t>
      </w:r>
      <w:r w:rsidR="00656CB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112351">
        <w:rPr>
          <w:rFonts w:ascii="Angsana New" w:hAnsi="Angsana New" w:hint="cs"/>
          <w:sz w:val="30"/>
          <w:szCs w:val="30"/>
          <w:cs/>
        </w:rPr>
        <w:t xml:space="preserve"> </w:t>
      </w:r>
      <w:r w:rsidR="00112351">
        <w:rPr>
          <w:rFonts w:ascii="Angsana New" w:hAnsi="Angsana New"/>
          <w:sz w:val="30"/>
          <w:szCs w:val="30"/>
        </w:rPr>
        <w:t>256</w:t>
      </w:r>
      <w:r w:rsidR="00E73C75">
        <w:rPr>
          <w:rFonts w:ascii="Angsana New" w:hAnsi="Angsana New"/>
          <w:sz w:val="30"/>
          <w:szCs w:val="30"/>
        </w:rPr>
        <w:t>7</w:t>
      </w:r>
    </w:p>
    <w:p w14:paraId="3FBEEA23" w14:textId="77777777" w:rsidR="00A13F31" w:rsidRPr="006A5DCA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90BDF" w14:textId="77777777" w:rsidR="00FC04D5" w:rsidRPr="006A5DCA" w:rsidRDefault="00FC04D5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6A5DCA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1D8FB7F" w14:textId="0B4F4ACA" w:rsidR="009A63BE" w:rsidRPr="006A5DCA" w:rsidRDefault="00472A4E" w:rsidP="00D1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1829C9">
        <w:rPr>
          <w:rFonts w:asciiTheme="majorBidi" w:hAnsiTheme="majorBidi" w:cstheme="majorBidi"/>
          <w:sz w:val="30"/>
          <w:szCs w:val="30"/>
        </w:rPr>
        <w:t>6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6A5DCA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BF59" w14:textId="2329D82F" w:rsidR="009A63BE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B35CF">
        <w:rPr>
          <w:rFonts w:asciiTheme="majorBidi" w:hAnsiTheme="majorBidi" w:cstheme="majorBidi"/>
          <w:sz w:val="30"/>
          <w:szCs w:val="30"/>
        </w:rPr>
        <w:t>256</w:t>
      </w:r>
      <w:r w:rsidR="001829C9" w:rsidRPr="003B35CF">
        <w:rPr>
          <w:rFonts w:asciiTheme="majorBidi" w:hAnsiTheme="majorBidi" w:cstheme="majorBidi"/>
          <w:sz w:val="30"/>
          <w:szCs w:val="30"/>
        </w:rPr>
        <w:t>6</w:t>
      </w:r>
      <w:r w:rsidRPr="003B35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11EA" w:rsidRPr="003B35CF">
        <w:rPr>
          <w:rFonts w:asciiTheme="majorBidi" w:hAnsiTheme="majorBidi" w:cstheme="majorBidi" w:hint="cs"/>
          <w:sz w:val="30"/>
          <w:szCs w:val="30"/>
          <w:cs/>
        </w:rPr>
        <w:t>ยกเว้นตามที่อธิบายด้านล่างนี้</w:t>
      </w:r>
    </w:p>
    <w:p w14:paraId="66376029" w14:textId="7570FC67" w:rsidR="00A60C2C" w:rsidRDefault="00A60C2C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FF0C2" w14:textId="13AE5CA9" w:rsidR="00A60C2C" w:rsidRPr="00A60C2C" w:rsidRDefault="00A60C2C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C2C">
        <w:rPr>
          <w:rFonts w:asciiTheme="majorBidi" w:hAnsiTheme="majorBidi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7D748166" w14:textId="0ACA678B" w:rsidR="002136CF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F393" w14:textId="180414A9" w:rsidR="00A60C2C" w:rsidRDefault="00A60C2C" w:rsidP="008F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0C2C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A60C2C">
        <w:rPr>
          <w:rFonts w:asciiTheme="majorBidi" w:hAnsiTheme="majorBidi" w:cstheme="majorBidi"/>
          <w:sz w:val="30"/>
          <w:szCs w:val="30"/>
        </w:rPr>
        <w:t>12</w:t>
      </w:r>
      <w:r w:rsidRPr="00A60C2C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A60C2C">
        <w:rPr>
          <w:rFonts w:asciiTheme="majorBidi" w:hAnsiTheme="majorBidi" w:cstheme="majorBidi"/>
          <w:sz w:val="30"/>
          <w:szCs w:val="30"/>
        </w:rPr>
        <w:t>1</w:t>
      </w:r>
      <w:r w:rsidRPr="00A60C2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A60C2C">
        <w:rPr>
          <w:rFonts w:asciiTheme="majorBidi" w:hAnsiTheme="majorBidi" w:cstheme="majorBidi"/>
          <w:sz w:val="30"/>
          <w:szCs w:val="30"/>
        </w:rPr>
        <w:t>2567</w:t>
      </w:r>
      <w:r w:rsidRPr="00A60C2C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3672754C" w14:textId="35820846" w:rsidR="00A60C2C" w:rsidRPr="00FC648E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C648E">
        <w:rPr>
          <w:rFonts w:asciiTheme="majorBidi" w:hAnsiTheme="majorBidi"/>
          <w:spacing w:val="-4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</w:t>
      </w:r>
      <w:r w:rsidR="0099044B">
        <w:rPr>
          <w:rFonts w:asciiTheme="majorBidi" w:hAnsiTheme="majorBidi"/>
          <w:spacing w:val="-4"/>
          <w:sz w:val="30"/>
          <w:szCs w:val="30"/>
        </w:rPr>
        <w:br/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การบัญชี ฉบับที่ </w:t>
      </w:r>
      <w:r w:rsidRPr="00FC648E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FC648E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FC648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1B3E8611" w14:textId="77777777" w:rsidR="00A60C2C" w:rsidRPr="006A5DCA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6A5DCA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6A086" w14:textId="73985738" w:rsidR="009601EC" w:rsidRPr="00CD5D8C" w:rsidRDefault="002136CF" w:rsidP="00B63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การร่วมค้า</w:t>
      </w:r>
      <w:r w:rsidR="00C44BE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</w:t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ในระหว่าง</w:t>
      </w:r>
      <w:r w:rsidR="00613C8E">
        <w:rPr>
          <w:rFonts w:asciiTheme="majorBidi" w:hAnsiTheme="majorBidi" w:cstheme="majorBidi" w:hint="cs"/>
          <w:sz w:val="30"/>
          <w:szCs w:val="30"/>
          <w:cs/>
        </w:rPr>
        <w:t xml:space="preserve">งวดเก้าเดือนสิ้นสุดวันที่ </w:t>
      </w:r>
      <w:r w:rsidR="00613C8E">
        <w:rPr>
          <w:rFonts w:asciiTheme="majorBidi" w:hAnsiTheme="majorBidi" w:cstheme="majorBidi"/>
          <w:sz w:val="30"/>
          <w:szCs w:val="30"/>
        </w:rPr>
        <w:t xml:space="preserve">30 </w:t>
      </w:r>
      <w:r w:rsidR="00613C8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D0CF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87A43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</w:p>
    <w:p w14:paraId="01A1BBA7" w14:textId="3C1CC07E" w:rsidR="00112351" w:rsidRPr="009B7E86" w:rsidRDefault="00112351" w:rsidP="009B7E86">
      <w:pPr>
        <w:rPr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112351" w:rsidRPr="008A3FF3" w14:paraId="2D0942C7" w14:textId="77777777" w:rsidTr="005A27FF">
        <w:trPr>
          <w:tblHeader/>
        </w:trPr>
        <w:tc>
          <w:tcPr>
            <w:tcW w:w="4230" w:type="dxa"/>
          </w:tcPr>
          <w:p w14:paraId="34A8A027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414D1A2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BB148B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D10152D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2351" w:rsidRPr="008A3FF3" w14:paraId="232AD556" w14:textId="77777777" w:rsidTr="005A27FF">
        <w:trPr>
          <w:tblHeader/>
        </w:trPr>
        <w:tc>
          <w:tcPr>
            <w:tcW w:w="4230" w:type="dxa"/>
          </w:tcPr>
          <w:p w14:paraId="5753A78E" w14:textId="519EA345" w:rsidR="00112351" w:rsidRPr="008A3FF3" w:rsidRDefault="004B15B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3F4FD591" w14:textId="5D466A02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C0F37D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9FE1E" w14:textId="76B40BD1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A69A8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39194" w14:textId="64517F75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748E6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771EF" w14:textId="2B7A2416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112351" w:rsidRPr="008A3FF3" w14:paraId="46F01C1B" w14:textId="77777777" w:rsidTr="005A27FF">
        <w:trPr>
          <w:tblHeader/>
        </w:trPr>
        <w:tc>
          <w:tcPr>
            <w:tcW w:w="4230" w:type="dxa"/>
          </w:tcPr>
          <w:p w14:paraId="3D47134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ABBEFEC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8A3FF3" w14:paraId="3F8725FF" w14:textId="77777777" w:rsidTr="005A27FF">
        <w:tc>
          <w:tcPr>
            <w:tcW w:w="4230" w:type="dxa"/>
          </w:tcPr>
          <w:p w14:paraId="04731CD1" w14:textId="77777777" w:rsidR="00112351" w:rsidRPr="008A3FF3" w:rsidRDefault="00112351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F252BB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A97E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2F20F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CDB3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224BE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87879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29691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7E26" w:rsidRPr="008A3FF3" w14:paraId="65B316D1" w14:textId="77777777" w:rsidTr="005A27FF">
        <w:tc>
          <w:tcPr>
            <w:tcW w:w="4230" w:type="dxa"/>
          </w:tcPr>
          <w:p w14:paraId="3EC98200" w14:textId="77777777" w:rsidR="00D27E26" w:rsidRPr="008A3FF3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538D1616" w14:textId="75675CB9" w:rsidR="00D27E26" w:rsidRPr="008A3FF3" w:rsidRDefault="00D27E26" w:rsidP="00D1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52CE5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84468" w14:textId="7D58FACC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4FCE3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3F4B" w14:textId="5829489A" w:rsidR="00D27E26" w:rsidRPr="00F74FC7" w:rsidRDefault="00D27E26" w:rsidP="0093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1,973,191</w:t>
            </w:r>
          </w:p>
        </w:tc>
        <w:tc>
          <w:tcPr>
            <w:tcW w:w="270" w:type="dxa"/>
          </w:tcPr>
          <w:p w14:paraId="60A70E3E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A386B" w14:textId="6783C653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1,539,709</w:t>
            </w:r>
          </w:p>
        </w:tc>
      </w:tr>
      <w:tr w:rsidR="00D27E26" w:rsidRPr="008A3FF3" w14:paraId="3D8F57B1" w14:textId="77777777" w:rsidTr="005A27FF">
        <w:tc>
          <w:tcPr>
            <w:tcW w:w="4230" w:type="dxa"/>
          </w:tcPr>
          <w:p w14:paraId="227F47BD" w14:textId="77777777" w:rsidR="00D27E26" w:rsidRPr="008A3FF3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07EFE226" w14:textId="195D2C75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38008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37D8A" w14:textId="599A69EE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3C750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21A08" w14:textId="42D31D6D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136,366</w:t>
            </w:r>
          </w:p>
        </w:tc>
        <w:tc>
          <w:tcPr>
            <w:tcW w:w="270" w:type="dxa"/>
          </w:tcPr>
          <w:p w14:paraId="0F6D9A2C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047CC" w14:textId="013B362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122,084</w:t>
            </w:r>
          </w:p>
        </w:tc>
      </w:tr>
      <w:tr w:rsidR="00D27E26" w:rsidRPr="008A3FF3" w14:paraId="2CDDCD49" w14:textId="77777777" w:rsidTr="005A27FF">
        <w:tc>
          <w:tcPr>
            <w:tcW w:w="4230" w:type="dxa"/>
          </w:tcPr>
          <w:p w14:paraId="3F24016F" w14:textId="4DF0E5FE" w:rsidR="00D27E26" w:rsidRPr="008A3FF3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357DAE2" w14:textId="267F32BD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50EF5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B9455" w14:textId="13DEB930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67E16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98C" w14:textId="381CC480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4,089</w:t>
            </w:r>
          </w:p>
        </w:tc>
        <w:tc>
          <w:tcPr>
            <w:tcW w:w="270" w:type="dxa"/>
          </w:tcPr>
          <w:p w14:paraId="1EE9BB9C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F0ACB" w14:textId="2880C065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2,965</w:t>
            </w:r>
          </w:p>
        </w:tc>
      </w:tr>
      <w:tr w:rsidR="00D27E26" w:rsidRPr="008A3FF3" w14:paraId="441C380F" w14:textId="77777777" w:rsidTr="005A27FF">
        <w:tc>
          <w:tcPr>
            <w:tcW w:w="4230" w:type="dxa"/>
          </w:tcPr>
          <w:p w14:paraId="11CE7608" w14:textId="6C5BAE1C" w:rsidR="00D27E26" w:rsidRPr="008A3FF3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D0CF3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892BEEA" w14:textId="78CA32E8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2DEB6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16E5CE" w14:textId="6273253A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AC2B7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CA6C4" w14:textId="42AB3D8A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978,573</w:t>
            </w:r>
          </w:p>
        </w:tc>
        <w:tc>
          <w:tcPr>
            <w:tcW w:w="270" w:type="dxa"/>
          </w:tcPr>
          <w:p w14:paraId="3CE6A790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70A8A" w14:textId="330C874D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849,939</w:t>
            </w:r>
          </w:p>
        </w:tc>
      </w:tr>
      <w:tr w:rsidR="00D27E26" w:rsidRPr="008A3FF3" w14:paraId="1F82FD87" w14:textId="77777777" w:rsidTr="005A27FF">
        <w:tc>
          <w:tcPr>
            <w:tcW w:w="4230" w:type="dxa"/>
          </w:tcPr>
          <w:p w14:paraId="506A0A18" w14:textId="4C69C1F2" w:rsidR="00D27E26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F121FE0" w14:textId="000FDB9B" w:rsidR="00D27E26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D9018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B9A4" w14:textId="76680426" w:rsidR="00D27E26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7A902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A929" w14:textId="3E64A535" w:rsidR="00D27E26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14B57844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39189" w14:textId="1BC59B12" w:rsidR="00D27E26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</w:tr>
      <w:tr w:rsidR="00D27E26" w:rsidRPr="008A3FF3" w14:paraId="421C0AD0" w14:textId="77777777" w:rsidTr="005A27FF">
        <w:tc>
          <w:tcPr>
            <w:tcW w:w="4230" w:type="dxa"/>
          </w:tcPr>
          <w:p w14:paraId="7F44E5D4" w14:textId="78CBEA2C" w:rsidR="00D27E26" w:rsidRPr="008A3FF3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1131E24A" w14:textId="7B687D61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F67E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70FCB" w14:textId="0F741D18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5DEA6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B628C" w14:textId="3622C66F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77,576</w:t>
            </w:r>
          </w:p>
        </w:tc>
        <w:tc>
          <w:tcPr>
            <w:tcW w:w="270" w:type="dxa"/>
          </w:tcPr>
          <w:p w14:paraId="57E038F9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6976D" w14:textId="0FCC7E38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56,284</w:t>
            </w:r>
          </w:p>
        </w:tc>
      </w:tr>
      <w:tr w:rsidR="00D27E26" w:rsidRPr="008A3FF3" w14:paraId="061FCB9D" w14:textId="77777777" w:rsidTr="005A27FF">
        <w:tc>
          <w:tcPr>
            <w:tcW w:w="4230" w:type="dxa"/>
          </w:tcPr>
          <w:p w14:paraId="48D79BB6" w14:textId="6D69BC83" w:rsidR="00D27E26" w:rsidRPr="008A3FF3" w:rsidRDefault="00D27E26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127D8045" w14:textId="729EFBA8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E80CC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018FC" w14:textId="748CDBC9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B2D3A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2CDF4" w14:textId="6F23648B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11,066</w:t>
            </w:r>
          </w:p>
        </w:tc>
        <w:tc>
          <w:tcPr>
            <w:tcW w:w="270" w:type="dxa"/>
          </w:tcPr>
          <w:p w14:paraId="0CC3F936" w14:textId="77777777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C51ED" w14:textId="73EEC8D0" w:rsidR="00D27E26" w:rsidRPr="008A3FF3" w:rsidRDefault="00D27E26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3,835</w:t>
            </w:r>
          </w:p>
        </w:tc>
      </w:tr>
      <w:tr w:rsidR="00D27E26" w:rsidRPr="008A3FF3" w14:paraId="2E796C59" w14:textId="77777777" w:rsidTr="005A27FF">
        <w:trPr>
          <w:trHeight w:hRule="exact" w:val="288"/>
        </w:trPr>
        <w:tc>
          <w:tcPr>
            <w:tcW w:w="4230" w:type="dxa"/>
          </w:tcPr>
          <w:p w14:paraId="0CD309B3" w14:textId="5EBA809B" w:rsidR="00D27E26" w:rsidRPr="008A3FF3" w:rsidRDefault="00D27E26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27CC55" w14:textId="1909486E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6841C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71EF4" w14:textId="33E491D4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B6F5A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B9B27" w14:textId="05140814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BD746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E6370" w14:textId="62BB427D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7E26" w:rsidRPr="008A3FF3" w14:paraId="73DE5376" w14:textId="77777777" w:rsidTr="005A27FF">
        <w:tc>
          <w:tcPr>
            <w:tcW w:w="4230" w:type="dxa"/>
          </w:tcPr>
          <w:p w14:paraId="033E4FB4" w14:textId="44F29265" w:rsidR="00D27E26" w:rsidRPr="008A3FF3" w:rsidRDefault="00D27E26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8846DCF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4144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5BED6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6ECF0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C7AD2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4096A5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FEEF0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27E26" w:rsidRPr="008A3FF3" w14:paraId="43F60A1D" w14:textId="77777777" w:rsidTr="005A27FF">
        <w:tc>
          <w:tcPr>
            <w:tcW w:w="4230" w:type="dxa"/>
          </w:tcPr>
          <w:p w14:paraId="3334D3BF" w14:textId="4456A588" w:rsidR="00D27E26" w:rsidRPr="00800994" w:rsidRDefault="00D27E26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CAC2639" w14:textId="3F8F425E" w:rsidR="00D27E26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31865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BC3AC" w14:textId="5CC2FDCB" w:rsidR="00D27E26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E3CF4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54192" w14:textId="6EC027C7" w:rsidR="00D27E26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158DA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82BB" w14:textId="0E36FE22" w:rsidR="00D27E26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7E26" w:rsidRPr="008A3FF3" w14:paraId="048CCDE8" w14:textId="77777777" w:rsidTr="005A27FF">
        <w:tc>
          <w:tcPr>
            <w:tcW w:w="4230" w:type="dxa"/>
          </w:tcPr>
          <w:p w14:paraId="50EECDA1" w14:textId="50F29585" w:rsidR="00D27E26" w:rsidRPr="008A3FF3" w:rsidRDefault="00D27E26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    </w:t>
            </w: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453842F" w14:textId="2E147F16" w:rsidR="00D27E26" w:rsidRPr="00891C66" w:rsidRDefault="00D27E26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239,156</w:t>
            </w:r>
          </w:p>
        </w:tc>
        <w:tc>
          <w:tcPr>
            <w:tcW w:w="270" w:type="dxa"/>
          </w:tcPr>
          <w:p w14:paraId="4302F217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E2F4D" w14:textId="7CBF2C23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220,696</w:t>
            </w:r>
          </w:p>
        </w:tc>
        <w:tc>
          <w:tcPr>
            <w:tcW w:w="270" w:type="dxa"/>
          </w:tcPr>
          <w:p w14:paraId="323979BC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FF630" w14:textId="3BD508A1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129,088</w:t>
            </w:r>
          </w:p>
        </w:tc>
        <w:tc>
          <w:tcPr>
            <w:tcW w:w="270" w:type="dxa"/>
          </w:tcPr>
          <w:p w14:paraId="339487EC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F4592" w14:textId="1DBDF110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108,033</w:t>
            </w:r>
          </w:p>
        </w:tc>
      </w:tr>
      <w:tr w:rsidR="00D27E26" w:rsidRPr="008A3FF3" w14:paraId="54EB4D48" w14:textId="77777777" w:rsidTr="005A27FF">
        <w:tc>
          <w:tcPr>
            <w:tcW w:w="4230" w:type="dxa"/>
          </w:tcPr>
          <w:p w14:paraId="28C3E4EC" w14:textId="1E866659" w:rsidR="00D27E26" w:rsidRDefault="00D27E26" w:rsidP="001D0CF3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7E31E894" w14:textId="1381F280" w:rsidR="00D27E26" w:rsidRPr="008A3FF3" w:rsidRDefault="00D27E26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</w:t>
            </w:r>
            <w:r w:rsidR="00A42257">
              <w:rPr>
                <w:rFonts w:ascii="Angsana New" w:eastAsia="MS Mincho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BB47478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4FF6E" w14:textId="04CB918D" w:rsidR="00D27E26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1,745</w:t>
            </w:r>
          </w:p>
        </w:tc>
        <w:tc>
          <w:tcPr>
            <w:tcW w:w="270" w:type="dxa"/>
          </w:tcPr>
          <w:p w14:paraId="5027DEA6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56F48" w14:textId="1A92DFAF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1,12</w:t>
            </w:r>
            <w:r w:rsidR="00A42257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DAE2FE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2E8D7" w14:textId="0CAD2474" w:rsidR="00D27E26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1,637</w:t>
            </w:r>
          </w:p>
        </w:tc>
      </w:tr>
      <w:tr w:rsidR="00D27E26" w:rsidRPr="008A3FF3" w14:paraId="6B3D0A7F" w14:textId="77777777" w:rsidTr="005A27FF">
        <w:trPr>
          <w:trHeight w:hRule="exact" w:val="288"/>
        </w:trPr>
        <w:tc>
          <w:tcPr>
            <w:tcW w:w="4230" w:type="dxa"/>
          </w:tcPr>
          <w:p w14:paraId="6200A071" w14:textId="49665D04" w:rsidR="00D27E26" w:rsidRPr="008A3FF3" w:rsidRDefault="00D27E26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7EE5C" w14:textId="075C303F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01B10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AEDE9" w14:textId="770B2DE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5C6DC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A96C7" w14:textId="00DD345E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A71441" w14:textId="77777777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D1C9" w14:textId="02ECF3C1" w:rsidR="00D27E26" w:rsidRPr="008A3FF3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27E26" w:rsidRPr="000A0940" w14:paraId="4F7EF84F" w14:textId="77777777" w:rsidTr="005A27FF">
        <w:tc>
          <w:tcPr>
            <w:tcW w:w="4230" w:type="dxa"/>
          </w:tcPr>
          <w:p w14:paraId="1FC89B5B" w14:textId="574FD7E7" w:rsidR="00D27E26" w:rsidRPr="000A0940" w:rsidRDefault="00D27E26" w:rsidP="001D0CF3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FCB737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DABEC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8948CA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BA2EDF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A4F169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CE1F29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8E55D0" w14:textId="77777777" w:rsidR="00D27E26" w:rsidRPr="000A0940" w:rsidRDefault="00D27E26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D27E26" w:rsidRPr="008A3FF3" w14:paraId="66559CAF" w14:textId="77777777" w:rsidTr="005A27FF">
        <w:tc>
          <w:tcPr>
            <w:tcW w:w="4230" w:type="dxa"/>
          </w:tcPr>
          <w:p w14:paraId="5508D02E" w14:textId="4BF0E4C7" w:rsidR="00D27E26" w:rsidRPr="008A3FF3" w:rsidRDefault="00D27E26" w:rsidP="00A455F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4E275A9D" w14:textId="63048BD9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5,820</w:t>
            </w:r>
          </w:p>
        </w:tc>
        <w:tc>
          <w:tcPr>
            <w:tcW w:w="270" w:type="dxa"/>
          </w:tcPr>
          <w:p w14:paraId="56CC1412" w14:textId="77777777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EAFA" w14:textId="5097F231" w:rsidR="00D27E26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2,267</w:t>
            </w:r>
          </w:p>
        </w:tc>
        <w:tc>
          <w:tcPr>
            <w:tcW w:w="270" w:type="dxa"/>
          </w:tcPr>
          <w:p w14:paraId="7F855CFF" w14:textId="77777777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D9D4C" w14:textId="060212EF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3,674</w:t>
            </w:r>
          </w:p>
        </w:tc>
        <w:tc>
          <w:tcPr>
            <w:tcW w:w="270" w:type="dxa"/>
          </w:tcPr>
          <w:p w14:paraId="4E982D6C" w14:textId="77777777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366A5" w14:textId="2067662A" w:rsidR="00D27E26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1,166</w:t>
            </w:r>
          </w:p>
        </w:tc>
      </w:tr>
      <w:tr w:rsidR="00D27E26" w:rsidRPr="008A3FF3" w14:paraId="20D736D0" w14:textId="77777777" w:rsidTr="005A27FF">
        <w:tc>
          <w:tcPr>
            <w:tcW w:w="4230" w:type="dxa"/>
          </w:tcPr>
          <w:p w14:paraId="7D68D01E" w14:textId="71C3F2C1" w:rsidR="00D27E26" w:rsidRPr="008A3FF3" w:rsidRDefault="00D27E26" w:rsidP="00A455F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9051A57" w14:textId="4075E5EA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13D056CC" w14:textId="77777777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E85C2" w14:textId="76617599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E7E3F69" w14:textId="77777777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39A79" w14:textId="189D14E5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1390" w14:textId="77777777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D3BAD" w14:textId="2B0FD889" w:rsidR="00D27E26" w:rsidRPr="008A3FF3" w:rsidRDefault="00D27E26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69E2A9" w14:textId="31F5EE87" w:rsidR="00EF47F2" w:rsidRDefault="00EF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4AB8147" w14:textId="77777777" w:rsidR="007102B3" w:rsidRDefault="007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DF0F60" w14:textId="09BE736A" w:rsidR="00E7347E" w:rsidRPr="006A5DCA" w:rsidRDefault="00E7347E" w:rsidP="007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D0CF3">
        <w:rPr>
          <w:rFonts w:asciiTheme="majorBidi" w:hAnsiTheme="majorBidi" w:cstheme="majorBidi"/>
          <w:sz w:val="30"/>
          <w:szCs w:val="30"/>
        </w:rPr>
        <w:t xml:space="preserve">30 </w:t>
      </w:r>
      <w:r w:rsidR="00620CC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D0CF3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CD5D8C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CD5D8C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09EB1F" w14:textId="3E380497" w:rsidR="00A07525" w:rsidRPr="00CE145B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2"/>
      </w:tblGrid>
      <w:tr w:rsidR="00F04897" w:rsidRPr="006A5DCA" w14:paraId="45F48E51" w14:textId="77777777" w:rsidTr="005A27FF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12351" w:rsidRPr="006A5DCA" w14:paraId="1091AD43" w14:textId="77777777" w:rsidTr="005A27FF">
        <w:trPr>
          <w:tblHeader/>
        </w:trPr>
        <w:tc>
          <w:tcPr>
            <w:tcW w:w="4230" w:type="dxa"/>
          </w:tcPr>
          <w:p w14:paraId="0EB07626" w14:textId="77777777" w:rsidR="00112351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16C7EBDF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28FE2642" w14:textId="340EC8CF" w:rsidR="00112351" w:rsidRPr="006A5DCA" w:rsidRDefault="001D0CF3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20CC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90E7B0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1156" w14:textId="6F350F5E" w:rsidR="00112351" w:rsidRPr="006A5DCA" w:rsidRDefault="001D0CF3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20CC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D5BF88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B2A7F" w14:textId="77777777" w:rsidR="003C1097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C5AC058" w14:textId="36F5B55B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61859DD4" w14:textId="77777777" w:rsidTr="005A27FF">
        <w:trPr>
          <w:tblHeader/>
        </w:trPr>
        <w:tc>
          <w:tcPr>
            <w:tcW w:w="4230" w:type="dxa"/>
          </w:tcPr>
          <w:p w14:paraId="52048D6B" w14:textId="088CA5F9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0" w:type="dxa"/>
          </w:tcPr>
          <w:p w14:paraId="13B23377" w14:textId="16F8FF9A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6D1DC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65EADD1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CF466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7DD46DA5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EE1DD7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FB8E0F" w14:textId="0637F21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351" w:rsidRPr="006A5DCA" w14:paraId="204478CE" w14:textId="77777777" w:rsidTr="005A27FF">
        <w:trPr>
          <w:trHeight w:val="281"/>
          <w:tblHeader/>
        </w:trPr>
        <w:tc>
          <w:tcPr>
            <w:tcW w:w="4230" w:type="dxa"/>
          </w:tcPr>
          <w:p w14:paraId="5E04B9B0" w14:textId="77777777" w:rsidR="00112351" w:rsidRPr="006A5DCA" w:rsidRDefault="00112351" w:rsidP="00112351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2" w:type="dxa"/>
            <w:gridSpan w:val="7"/>
          </w:tcPr>
          <w:p w14:paraId="76546F73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00E826A0" w14:textId="77777777" w:rsidTr="005A27FF">
        <w:tc>
          <w:tcPr>
            <w:tcW w:w="4230" w:type="dxa"/>
          </w:tcPr>
          <w:p w14:paraId="7DDB2B35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C158F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81F6D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26" w:rsidRPr="006A5DCA" w14:paraId="3F24B465" w14:textId="77777777" w:rsidTr="005A27FF">
        <w:tc>
          <w:tcPr>
            <w:tcW w:w="4230" w:type="dxa"/>
          </w:tcPr>
          <w:p w14:paraId="651E6D4A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538D51" w14:textId="6BB01005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67B7B7CA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1E7746C4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1,231,352</w:t>
            </w:r>
          </w:p>
        </w:tc>
        <w:tc>
          <w:tcPr>
            <w:tcW w:w="270" w:type="dxa"/>
          </w:tcPr>
          <w:p w14:paraId="60E1943D" w14:textId="285E65B8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00CF7C" w14:textId="5DA68A64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1,351,814</w:t>
            </w:r>
          </w:p>
        </w:tc>
      </w:tr>
      <w:tr w:rsidR="00D27E26" w:rsidRPr="006A5DCA" w14:paraId="071F74CD" w14:textId="77777777" w:rsidTr="005A27FF">
        <w:tc>
          <w:tcPr>
            <w:tcW w:w="4230" w:type="dxa"/>
          </w:tcPr>
          <w:p w14:paraId="4F739045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7297D6" w14:textId="5C637DF6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7F05FC96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EDE2D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7F54AC91" w:rsidR="00D27E26" w:rsidRPr="00050A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1,231,</w:t>
            </w:r>
            <w:r w:rsidR="000E1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0F3A53C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E16AE09" w14:textId="5917FD1C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D27E26" w:rsidRPr="006A5DCA" w14:paraId="47EF0915" w14:textId="77777777" w:rsidTr="005A27FF">
        <w:tc>
          <w:tcPr>
            <w:tcW w:w="4230" w:type="dxa"/>
          </w:tcPr>
          <w:p w14:paraId="5CD094AB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446CD" w14:textId="6FE420CE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12E743FE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6D3B7BB3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2664197" w14:textId="762AB05A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E26" w:rsidRPr="006A5DCA" w14:paraId="280E18CB" w14:textId="77777777" w:rsidTr="005A27FF">
        <w:trPr>
          <w:trHeight w:val="380"/>
        </w:trPr>
        <w:tc>
          <w:tcPr>
            <w:tcW w:w="4230" w:type="dxa"/>
          </w:tcPr>
          <w:p w14:paraId="383C528E" w14:textId="7EEEBB9C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1DCB61E5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4D281BF3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585E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6F636189" w:rsidR="00D27E26" w:rsidRPr="00050A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1,231,</w:t>
            </w:r>
            <w:r w:rsidR="000E1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A38A535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5EBC5F7C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D27E26" w:rsidRPr="006A5DCA" w14:paraId="4FD0F77F" w14:textId="77777777" w:rsidTr="005A27FF">
        <w:trPr>
          <w:trHeight w:hRule="exact" w:val="212"/>
        </w:trPr>
        <w:tc>
          <w:tcPr>
            <w:tcW w:w="4230" w:type="dxa"/>
          </w:tcPr>
          <w:p w14:paraId="2C4C9583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0830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D27E26" w:rsidRPr="00050A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6373AA0" w14:textId="77777777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26" w:rsidRPr="006A5DCA" w14:paraId="27C7C465" w14:textId="77777777" w:rsidTr="005A27FF">
        <w:tc>
          <w:tcPr>
            <w:tcW w:w="4230" w:type="dxa"/>
          </w:tcPr>
          <w:p w14:paraId="673F8DA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C2B479F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51E4E9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26" w:rsidRPr="006A5DCA" w14:paraId="50F05D9C" w14:textId="77777777" w:rsidTr="005A27FF">
        <w:tc>
          <w:tcPr>
            <w:tcW w:w="4230" w:type="dxa"/>
          </w:tcPr>
          <w:p w14:paraId="35C61302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D41609" w14:textId="48DDC329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5E29977D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50B5ED65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64,560</w:t>
            </w:r>
          </w:p>
        </w:tc>
        <w:tc>
          <w:tcPr>
            <w:tcW w:w="270" w:type="dxa"/>
          </w:tcPr>
          <w:p w14:paraId="1C5488AC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0BFCDB" w14:textId="24A5A4CA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57,156</w:t>
            </w:r>
          </w:p>
        </w:tc>
      </w:tr>
      <w:tr w:rsidR="00D27E26" w:rsidRPr="006A5DCA" w14:paraId="006E31BE" w14:textId="77777777" w:rsidTr="005A27FF">
        <w:tc>
          <w:tcPr>
            <w:tcW w:w="4230" w:type="dxa"/>
          </w:tcPr>
          <w:p w14:paraId="304413D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2E12" w14:textId="7E94C6AB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1,930</w:t>
            </w:r>
          </w:p>
        </w:tc>
        <w:tc>
          <w:tcPr>
            <w:tcW w:w="270" w:type="dxa"/>
          </w:tcPr>
          <w:p w14:paraId="078631E6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7CA56F59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041C481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6E6119F3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2C0C71B6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4732563" w14:textId="01AF9F4C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D27E26" w:rsidRPr="006A5DCA" w14:paraId="6AD26A9A" w14:textId="77777777" w:rsidTr="005A27FF">
        <w:tc>
          <w:tcPr>
            <w:tcW w:w="4230" w:type="dxa"/>
          </w:tcPr>
          <w:p w14:paraId="1E76F35C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62BFC7" w14:textId="2C9698F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1,930</w:t>
            </w:r>
          </w:p>
        </w:tc>
        <w:tc>
          <w:tcPr>
            <w:tcW w:w="270" w:type="dxa"/>
          </w:tcPr>
          <w:p w14:paraId="6B6412D7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71AD9A79" w:rsidR="00D27E26" w:rsidRPr="007818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4D8D723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1E2D6C73" w:rsidR="00D27E26" w:rsidRPr="00050A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65,820</w:t>
            </w:r>
          </w:p>
        </w:tc>
        <w:tc>
          <w:tcPr>
            <w:tcW w:w="270" w:type="dxa"/>
          </w:tcPr>
          <w:p w14:paraId="1AAAD7FA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2C5555" w14:textId="497EC5C8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58,966</w:t>
            </w:r>
          </w:p>
        </w:tc>
      </w:tr>
      <w:tr w:rsidR="00D27E26" w:rsidRPr="006A5DCA" w14:paraId="6AF55922" w14:textId="77777777" w:rsidTr="005A27FF">
        <w:tc>
          <w:tcPr>
            <w:tcW w:w="4230" w:type="dxa"/>
          </w:tcPr>
          <w:p w14:paraId="25509626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D018E" w14:textId="28770589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2C0BF896" w:rsidR="00D27E26" w:rsidRPr="007818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7798A763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(38,885)</w:t>
            </w:r>
          </w:p>
        </w:tc>
        <w:tc>
          <w:tcPr>
            <w:tcW w:w="270" w:type="dxa"/>
          </w:tcPr>
          <w:p w14:paraId="5CD4D4F0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BF9D88C" w14:textId="1F7652B7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(41,225)</w:t>
            </w:r>
          </w:p>
        </w:tc>
      </w:tr>
      <w:tr w:rsidR="00D27E26" w:rsidRPr="006A5DCA" w14:paraId="5E5339B7" w14:textId="77777777" w:rsidTr="005A27FF">
        <w:trPr>
          <w:trHeight w:hRule="exact" w:val="380"/>
        </w:trPr>
        <w:tc>
          <w:tcPr>
            <w:tcW w:w="4230" w:type="dxa"/>
          </w:tcPr>
          <w:p w14:paraId="61696B4E" w14:textId="067BB168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791C2F62" w:rsidR="00D27E26" w:rsidRPr="00DF4B83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1,930</w:t>
            </w:r>
          </w:p>
        </w:tc>
        <w:tc>
          <w:tcPr>
            <w:tcW w:w="270" w:type="dxa"/>
          </w:tcPr>
          <w:p w14:paraId="3E31DE84" w14:textId="77777777" w:rsidR="00D27E26" w:rsidRPr="00DF4B83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624C6A3B" w:rsidR="00D27E26" w:rsidRPr="00DF4B83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17ADF4C3" w14:textId="77777777" w:rsidR="00D27E26" w:rsidRPr="00DF4B83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365A7F98" w:rsidR="00D27E26" w:rsidRPr="00050A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26,935</w:t>
            </w:r>
          </w:p>
        </w:tc>
        <w:tc>
          <w:tcPr>
            <w:tcW w:w="270" w:type="dxa"/>
          </w:tcPr>
          <w:p w14:paraId="46DFD963" w14:textId="77777777" w:rsidR="00D27E26" w:rsidRPr="00DF4B83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195004C9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17,741</w:t>
            </w:r>
          </w:p>
        </w:tc>
      </w:tr>
      <w:tr w:rsidR="00D27E26" w:rsidRPr="006A5DCA" w14:paraId="6B0C4F56" w14:textId="77777777" w:rsidTr="005A27FF">
        <w:tc>
          <w:tcPr>
            <w:tcW w:w="4230" w:type="dxa"/>
          </w:tcPr>
          <w:p w14:paraId="0D55A62F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D504C2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5C5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77BF4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0D5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BAA4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5B2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F31228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26" w:rsidRPr="006A5DCA" w14:paraId="6DC9E499" w14:textId="77777777" w:rsidTr="005A27FF">
        <w:tc>
          <w:tcPr>
            <w:tcW w:w="4230" w:type="dxa"/>
          </w:tcPr>
          <w:p w14:paraId="3E9146C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90" w:type="dxa"/>
          </w:tcPr>
          <w:p w14:paraId="66563356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3D393E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26" w:rsidRPr="006A5DCA" w14:paraId="23ECF8A6" w14:textId="77777777" w:rsidTr="005A27FF">
        <w:tc>
          <w:tcPr>
            <w:tcW w:w="4230" w:type="dxa"/>
          </w:tcPr>
          <w:p w14:paraId="7553C30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6EEB7F" w14:textId="4CFEFBE6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7BA6B1DF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302,95</w:t>
            </w:r>
            <w:r w:rsidR="00C450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E5BED1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D62242" w14:textId="5735BFFA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284,522</w:t>
            </w:r>
          </w:p>
        </w:tc>
      </w:tr>
      <w:tr w:rsidR="00D27E26" w:rsidRPr="006A5DCA" w14:paraId="2595C7F5" w14:textId="77777777" w:rsidTr="005A27FF">
        <w:tc>
          <w:tcPr>
            <w:tcW w:w="4230" w:type="dxa"/>
          </w:tcPr>
          <w:p w14:paraId="550BB465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47A75" w14:textId="6D12746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0C6517B9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(282,445)</w:t>
            </w:r>
          </w:p>
        </w:tc>
        <w:tc>
          <w:tcPr>
            <w:tcW w:w="270" w:type="dxa"/>
          </w:tcPr>
          <w:p w14:paraId="5EC3A08A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F2AAF9" w14:textId="4412B9A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(263,464)</w:t>
            </w:r>
          </w:p>
        </w:tc>
      </w:tr>
      <w:tr w:rsidR="00D27E26" w:rsidRPr="006A5DCA" w14:paraId="6B313F6C" w14:textId="77777777" w:rsidTr="005A27FF">
        <w:trPr>
          <w:trHeight w:hRule="exact" w:val="380"/>
        </w:trPr>
        <w:tc>
          <w:tcPr>
            <w:tcW w:w="4230" w:type="dxa"/>
          </w:tcPr>
          <w:p w14:paraId="7E24D000" w14:textId="4233024D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7808890D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D27E26" w:rsidRPr="007818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1D4BD21A" w:rsidR="00D27E26" w:rsidRPr="00050AA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20,512</w:t>
            </w:r>
          </w:p>
        </w:tc>
        <w:tc>
          <w:tcPr>
            <w:tcW w:w="270" w:type="dxa"/>
          </w:tcPr>
          <w:p w14:paraId="507567F0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1D6921B9" w:rsidR="00D27E26" w:rsidRPr="00F765E2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21,058</w:t>
            </w:r>
          </w:p>
        </w:tc>
      </w:tr>
      <w:tr w:rsidR="00D27E26" w:rsidRPr="00144E97" w14:paraId="014B3DC1" w14:textId="77777777" w:rsidTr="005A27FF">
        <w:trPr>
          <w:trHeight w:hRule="exact" w:val="389"/>
        </w:trPr>
        <w:tc>
          <w:tcPr>
            <w:tcW w:w="4230" w:type="dxa"/>
          </w:tcPr>
          <w:p w14:paraId="2113F265" w14:textId="77777777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50" w:type="dxa"/>
            <w:gridSpan w:val="3"/>
          </w:tcPr>
          <w:p w14:paraId="1546BDB3" w14:textId="77777777" w:rsidR="00D27E26" w:rsidRPr="00144E9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D27E26" w:rsidRPr="00144E9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4642873E" w14:textId="77777777" w:rsidR="00D27E26" w:rsidRPr="00144E9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27E26" w:rsidRPr="00144E97" w14:paraId="5424BF65" w14:textId="77777777" w:rsidTr="005A27FF">
        <w:trPr>
          <w:trHeight w:hRule="exact" w:val="389"/>
        </w:trPr>
        <w:tc>
          <w:tcPr>
            <w:tcW w:w="4230" w:type="dxa"/>
          </w:tcPr>
          <w:p w14:paraId="35FD2B9A" w14:textId="77777777" w:rsidR="00D27E26" w:rsidRPr="00BB7831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C7E739C" w14:textId="77777777" w:rsidR="00D27E26" w:rsidRPr="00144E9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D27E26" w:rsidRPr="00144E9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DAD806E" w14:textId="77777777" w:rsidR="00D27E26" w:rsidRPr="00144E9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27E26" w:rsidRPr="00B87F43" w14:paraId="6FE67F7E" w14:textId="77777777" w:rsidTr="005A27FF">
        <w:trPr>
          <w:trHeight w:hRule="exact" w:val="389"/>
        </w:trPr>
        <w:tc>
          <w:tcPr>
            <w:tcW w:w="4230" w:type="dxa"/>
          </w:tcPr>
          <w:p w14:paraId="20CF71D1" w14:textId="66E885DF" w:rsidR="00D27E26" w:rsidRPr="00BB7831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514E1686" w14:textId="2F76EC48" w:rsidR="00D27E26" w:rsidRPr="00B87F43" w:rsidRDefault="00D27E26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BC2E3FA" w14:textId="77777777" w:rsidR="00D27E26" w:rsidRPr="00B87F43" w:rsidRDefault="00D27E26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7C20064" w:rsidR="00D27E26" w:rsidRPr="00B87F43" w:rsidRDefault="00D27E26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F5E4AC4" w14:textId="77777777" w:rsidR="00D27E26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746350E5" w:rsidR="00D27E26" w:rsidRPr="00B87F43" w:rsidRDefault="00D27E26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2F210237" w14:textId="77777777" w:rsidR="00D27E26" w:rsidRPr="00B87F43" w:rsidRDefault="00D27E26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205ECCE0" w14:textId="637E4EE1" w:rsidR="00D27E26" w:rsidRPr="00B87F43" w:rsidRDefault="00D27E26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D27E26" w:rsidRPr="00144E97" w14:paraId="51F472BC" w14:textId="77777777" w:rsidTr="005A27FF">
        <w:trPr>
          <w:trHeight w:hRule="exact" w:val="389"/>
        </w:trPr>
        <w:tc>
          <w:tcPr>
            <w:tcW w:w="4230" w:type="dxa"/>
          </w:tcPr>
          <w:p w14:paraId="78B607F8" w14:textId="77777777" w:rsidR="00D27E26" w:rsidRPr="00144E97" w:rsidRDefault="00D27E26" w:rsidP="009F08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7A5CB764" w14:textId="77777777" w:rsidR="00D27E26" w:rsidRPr="00144E97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E26" w14:paraId="7B186DED" w14:textId="77777777" w:rsidTr="005A27FF">
        <w:trPr>
          <w:trHeight w:hRule="exact" w:val="389"/>
        </w:trPr>
        <w:tc>
          <w:tcPr>
            <w:tcW w:w="4230" w:type="dxa"/>
          </w:tcPr>
          <w:p w14:paraId="529EF8C3" w14:textId="77777777" w:rsidR="00D27E26" w:rsidRPr="00BB7831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</w:tcPr>
          <w:p w14:paraId="37BA3ACA" w14:textId="00C7E446" w:rsidR="00D27E26" w:rsidRPr="00E22D25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D27E26" w:rsidRPr="00E22D25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D27E26" w:rsidRPr="00E22D25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D27E26" w:rsidRPr="00E22D25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0F8D0715" w:rsidR="00D27E26" w:rsidRPr="00ED60A2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18,981</w:t>
            </w:r>
          </w:p>
        </w:tc>
        <w:tc>
          <w:tcPr>
            <w:tcW w:w="270" w:type="dxa"/>
          </w:tcPr>
          <w:p w14:paraId="2A337120" w14:textId="77777777" w:rsidR="00D27E26" w:rsidRPr="00E22D25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87B431" w14:textId="329F270E" w:rsidR="00D27E26" w:rsidRPr="00ED60A2" w:rsidRDefault="00D27E26" w:rsidP="0006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32,227</w:t>
            </w:r>
          </w:p>
        </w:tc>
      </w:tr>
    </w:tbl>
    <w:p w14:paraId="2DE4495D" w14:textId="2D6CD475" w:rsidR="0046662A" w:rsidRDefault="0046662A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1F6A3D" w14:textId="77777777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188"/>
      </w:tblGrid>
      <w:tr w:rsidR="003F14C0" w:rsidRPr="006A5DCA" w14:paraId="71A672B2" w14:textId="77777777" w:rsidTr="005A27FF">
        <w:tc>
          <w:tcPr>
            <w:tcW w:w="4140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08B5" w:rsidRPr="006A5DCA" w14:paraId="1B54D3DF" w14:textId="77777777" w:rsidTr="005A27FF">
        <w:tc>
          <w:tcPr>
            <w:tcW w:w="4140" w:type="dxa"/>
          </w:tcPr>
          <w:p w14:paraId="198B1333" w14:textId="77777777" w:rsidR="009F08B5" w:rsidRPr="006A5DCA" w:rsidRDefault="009F08B5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5430FAD1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7011C884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444B424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F08B5" w:rsidRPr="006A5DCA" w14:paraId="594B13EB" w14:textId="77777777" w:rsidTr="005A27FF">
        <w:tc>
          <w:tcPr>
            <w:tcW w:w="4140" w:type="dxa"/>
          </w:tcPr>
          <w:p w14:paraId="2050D753" w14:textId="10125A5F" w:rsidR="009F08B5" w:rsidRPr="0046662A" w:rsidRDefault="009F08B5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58613F4D" w14:textId="361E7897" w:rsidR="002922F5" w:rsidRPr="006A5DCA" w:rsidRDefault="002922F5" w:rsidP="0029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C65700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7652F060" w:rsidR="009F08B5" w:rsidRPr="006A5DCA" w:rsidRDefault="002922F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678637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68B00E4C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08617E9C" w14:textId="77777777" w:rsidTr="005A27FF">
        <w:tc>
          <w:tcPr>
            <w:tcW w:w="4140" w:type="dxa"/>
          </w:tcPr>
          <w:p w14:paraId="304813EF" w14:textId="107879BF" w:rsidR="00112351" w:rsidRPr="0046662A" w:rsidRDefault="00112351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4DCF335B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0A558D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01F0A4AF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62AF35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4B03BA49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E49AAE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74C99668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12351" w:rsidRPr="006A5DCA" w14:paraId="32F9342D" w14:textId="77777777" w:rsidTr="005A27FF">
        <w:tc>
          <w:tcPr>
            <w:tcW w:w="4140" w:type="dxa"/>
          </w:tcPr>
          <w:p w14:paraId="1F42D667" w14:textId="77777777" w:rsidR="00112351" w:rsidRPr="006A5DCA" w:rsidRDefault="00112351" w:rsidP="008361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483E82BC" w14:textId="77777777" w:rsidTr="005A27FF">
        <w:tc>
          <w:tcPr>
            <w:tcW w:w="4140" w:type="dxa"/>
          </w:tcPr>
          <w:p w14:paraId="7050D40B" w14:textId="23B145D6" w:rsidR="00112351" w:rsidRPr="006A5DCA" w:rsidRDefault="00112351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229F1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26" w:rsidRPr="006A5DCA" w14:paraId="7BD86AFA" w14:textId="77777777" w:rsidTr="005A27FF">
        <w:tc>
          <w:tcPr>
            <w:tcW w:w="4140" w:type="dxa"/>
          </w:tcPr>
          <w:p w14:paraId="1D538435" w14:textId="77777777" w:rsidR="00D27E26" w:rsidRPr="006A5DCA" w:rsidRDefault="00D27E26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1B20F6D3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C154C43" w:rsidR="00D27E26" w:rsidRPr="0046662A" w:rsidRDefault="00D27E26" w:rsidP="009F08B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66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34873044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114,468</w:t>
            </w:r>
          </w:p>
        </w:tc>
        <w:tc>
          <w:tcPr>
            <w:tcW w:w="270" w:type="dxa"/>
          </w:tcPr>
          <w:p w14:paraId="147D7977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6E49BC70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106,330</w:t>
            </w:r>
          </w:p>
        </w:tc>
      </w:tr>
      <w:tr w:rsidR="00D27E26" w:rsidRPr="006A5DCA" w14:paraId="40F1C43C" w14:textId="77777777" w:rsidTr="005A27FF">
        <w:tc>
          <w:tcPr>
            <w:tcW w:w="4140" w:type="dxa"/>
          </w:tcPr>
          <w:p w14:paraId="388CEEFC" w14:textId="77777777" w:rsidR="00D27E26" w:rsidRPr="006A5DCA" w:rsidRDefault="00D27E26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5AA9C64E" w:rsidR="00D27E26" w:rsidRPr="00C45009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50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581B9EF9" w:rsidR="00D27E26" w:rsidRPr="008A72A9" w:rsidRDefault="00D27E26" w:rsidP="009F08B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415365DD" w:rsidR="00D27E26" w:rsidRPr="0053620F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114,468</w:t>
            </w:r>
          </w:p>
        </w:tc>
        <w:tc>
          <w:tcPr>
            <w:tcW w:w="270" w:type="dxa"/>
          </w:tcPr>
          <w:p w14:paraId="414BB441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1DCF1963" w:rsidR="00D27E26" w:rsidRPr="0053620F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106,330</w:t>
            </w:r>
          </w:p>
        </w:tc>
      </w:tr>
      <w:tr w:rsidR="00D27E26" w:rsidRPr="006A5DCA" w14:paraId="7F8D2C19" w14:textId="77777777" w:rsidTr="005A27FF">
        <w:tc>
          <w:tcPr>
            <w:tcW w:w="4140" w:type="dxa"/>
          </w:tcPr>
          <w:p w14:paraId="04170979" w14:textId="77777777" w:rsidR="00D27E26" w:rsidRPr="006A5DCA" w:rsidRDefault="00D27E26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D31A23" w14:textId="77777777" w:rsidR="00D27E26" w:rsidRPr="0046662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D27E26" w:rsidRPr="007B71FD" w:rsidRDefault="00D27E26" w:rsidP="009F08B5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FC6FAB8" w14:textId="77777777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7E26" w:rsidRPr="006A5DCA" w14:paraId="4B63E148" w14:textId="77777777" w:rsidTr="005A27FF">
        <w:tc>
          <w:tcPr>
            <w:tcW w:w="4140" w:type="dxa"/>
          </w:tcPr>
          <w:p w14:paraId="58441C11" w14:textId="2D4B0AB6" w:rsidR="00D27E26" w:rsidRPr="006A5DCA" w:rsidRDefault="00D27E26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47F5AFB0" w14:textId="77777777" w:rsidR="00D27E26" w:rsidRPr="0046662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D27E26" w:rsidRPr="007B71FD" w:rsidRDefault="00D27E26" w:rsidP="009F08B5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99EC7CE" w14:textId="77777777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7E26" w:rsidRPr="006A5DCA" w14:paraId="1F8D5473" w14:textId="77777777" w:rsidTr="005A27FF">
        <w:tc>
          <w:tcPr>
            <w:tcW w:w="4140" w:type="dxa"/>
          </w:tcPr>
          <w:p w14:paraId="043A39F0" w14:textId="32E6A93B" w:rsidR="00D27E26" w:rsidRPr="006A5DCA" w:rsidRDefault="00D27E26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CD6DF9" w14:textId="3E298D61" w:rsidR="00D27E26" w:rsidRPr="00632677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D27E26" w:rsidRPr="0063267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36AEA161" w:rsidR="00D27E26" w:rsidRPr="00632677" w:rsidRDefault="00D27E26" w:rsidP="009F08B5">
            <w:pPr>
              <w:pStyle w:val="Caption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3267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37779BDD" w:rsidR="00D27E26" w:rsidRPr="00CD2E49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36,323</w:t>
            </w:r>
          </w:p>
        </w:tc>
        <w:tc>
          <w:tcPr>
            <w:tcW w:w="270" w:type="dxa"/>
            <w:vAlign w:val="bottom"/>
          </w:tcPr>
          <w:p w14:paraId="499648AB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6E9D17" w14:textId="2D0DB8D1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45,006</w:t>
            </w:r>
          </w:p>
        </w:tc>
      </w:tr>
      <w:tr w:rsidR="00D27E26" w:rsidRPr="006A5DCA" w14:paraId="092A8E45" w14:textId="77777777" w:rsidTr="005A27FF">
        <w:tc>
          <w:tcPr>
            <w:tcW w:w="4140" w:type="dxa"/>
          </w:tcPr>
          <w:p w14:paraId="26667274" w14:textId="4C973156" w:rsidR="00D27E26" w:rsidRPr="006A5DCA" w:rsidRDefault="00D27E26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5B21A36B" w:rsidR="00D27E26" w:rsidRPr="00C45009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0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D27E26" w:rsidRPr="00632677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6471E7CB" w:rsidR="00D27E26" w:rsidRPr="00632677" w:rsidRDefault="00D27E26" w:rsidP="009F08B5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D27E26" w:rsidRPr="006A5DCA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02A33931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36,323</w:t>
            </w:r>
          </w:p>
        </w:tc>
        <w:tc>
          <w:tcPr>
            <w:tcW w:w="270" w:type="dxa"/>
          </w:tcPr>
          <w:p w14:paraId="17DAA9C7" w14:textId="77777777" w:rsidR="00D27E26" w:rsidRPr="006A5DC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0277F934" w:rsidR="00D27E26" w:rsidRDefault="00D27E26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45,006</w:t>
            </w:r>
          </w:p>
        </w:tc>
      </w:tr>
    </w:tbl>
    <w:p w14:paraId="6C5B84F7" w14:textId="3D9D2520" w:rsidR="0088788E" w:rsidRDefault="00887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9908C1" w14:textId="2C87AF44" w:rsidR="00EA3AEC" w:rsidRPr="006A5DCA" w:rsidRDefault="00EA3AEC" w:rsidP="008F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426" w:firstLine="14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21273EE8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A641D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9F08B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A16C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F14C0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D5D8C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7CA2EE4A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="005D34B3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5D34B3" w:rsidRPr="00A66BA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5D34B3" w:rsidRPr="00A66BA9">
        <w:rPr>
          <w:rFonts w:asciiTheme="majorBidi" w:hAnsiTheme="majorBidi" w:cstheme="majorBidi"/>
          <w:sz w:val="30"/>
          <w:szCs w:val="30"/>
        </w:rPr>
        <w:t>2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9F08B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A16C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คงเหลือมีจำนวน</w:t>
      </w:r>
      <w:r w:rsidR="00A16C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7E26">
        <w:rPr>
          <w:rFonts w:asciiTheme="majorBidi" w:hAnsiTheme="majorBidi" w:cstheme="majorBidi"/>
          <w:sz w:val="30"/>
          <w:szCs w:val="30"/>
        </w:rPr>
        <w:t xml:space="preserve">303.0 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D5D8C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87A43"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284.5</w:t>
      </w:r>
      <w:r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202399">
      <w:pPr>
        <w:tabs>
          <w:tab w:val="clear" w:pos="454"/>
          <w:tab w:val="left" w:pos="45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5A72F" w14:textId="05D5D124" w:rsidR="00CE145B" w:rsidRDefault="00CE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085FB562" w:rsidR="00D2285F" w:rsidRPr="006924C6" w:rsidRDefault="00E21ABB" w:rsidP="005A27FF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830A6" w:rsidRPr="006924C6">
        <w:rPr>
          <w:rFonts w:asciiTheme="majorBidi" w:hAnsiTheme="majorBidi" w:cstheme="majorBidi"/>
          <w:sz w:val="30"/>
          <w:szCs w:val="30"/>
        </w:rPr>
        <w:t>1</w:t>
      </w:r>
      <w:r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50EF" w:rsidRPr="006924C6">
        <w:rPr>
          <w:rFonts w:asciiTheme="majorBidi" w:hAnsiTheme="majorBidi" w:cstheme="majorBidi"/>
          <w:sz w:val="30"/>
          <w:szCs w:val="30"/>
        </w:rPr>
        <w:t>2</w:t>
      </w:r>
      <w:r w:rsidR="00D130F3" w:rsidRPr="006924C6">
        <w:rPr>
          <w:rFonts w:asciiTheme="majorBidi" w:hAnsiTheme="majorBidi" w:cstheme="majorBidi"/>
          <w:sz w:val="30"/>
          <w:szCs w:val="30"/>
        </w:rPr>
        <w:t>55</w:t>
      </w:r>
      <w:r w:rsidR="001855F0" w:rsidRPr="006924C6">
        <w:rPr>
          <w:rFonts w:asciiTheme="majorBidi" w:hAnsiTheme="majorBidi" w:cstheme="majorBidi"/>
          <w:sz w:val="30"/>
          <w:szCs w:val="30"/>
        </w:rPr>
        <w:t>8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BD734E" w:rsidRPr="006924C6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="00C56119" w:rsidRPr="006924C6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14 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2566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924C6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924C6">
        <w:rPr>
          <w:rFonts w:asciiTheme="majorBidi" w:hAnsiTheme="majorBidi" w:cstheme="majorBidi"/>
          <w:sz w:val="30"/>
          <w:szCs w:val="30"/>
        </w:rPr>
        <w:t>9</w:t>
      </w:r>
      <w:r w:rsidR="00D830A6" w:rsidRPr="006924C6">
        <w:rPr>
          <w:rFonts w:asciiTheme="majorBidi" w:hAnsiTheme="majorBidi" w:cstheme="majorBidi"/>
          <w:sz w:val="30"/>
          <w:szCs w:val="30"/>
        </w:rPr>
        <w:t>0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0E66BF" w:rsidRPr="006924C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037CCF" w14:textId="7971BD65" w:rsidR="002A641D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1C15984" w14:textId="285C2BA7" w:rsidR="00A144BC" w:rsidRPr="006A5DCA" w:rsidRDefault="00A144BC" w:rsidP="00491D8F">
      <w:pPr>
        <w:pStyle w:val="Heading5"/>
        <w:numPr>
          <w:ilvl w:val="0"/>
          <w:numId w:val="16"/>
        </w:num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65"/>
        <w:gridCol w:w="1080"/>
        <w:gridCol w:w="236"/>
        <w:gridCol w:w="1027"/>
        <w:gridCol w:w="252"/>
        <w:gridCol w:w="1008"/>
        <w:gridCol w:w="252"/>
        <w:gridCol w:w="986"/>
        <w:gridCol w:w="22"/>
      </w:tblGrid>
      <w:tr w:rsidR="00A07525" w:rsidRPr="006A5DCA" w14:paraId="5B18D773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08B5" w:rsidRPr="006A5DCA" w14:paraId="3BA6A0A1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30E4AFD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49243552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49F710C9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134CA560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F08B5" w:rsidRPr="006A5DCA" w14:paraId="476D4238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026D092C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FE3779" w14:textId="77777777" w:rsidR="009F08B5" w:rsidRDefault="009025D4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2C0597CE" w14:textId="0572ECCF" w:rsidR="009025D4" w:rsidRPr="006A5DCA" w:rsidRDefault="009025D4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9D83D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4DAE65" w14:textId="77777777" w:rsidR="009025D4" w:rsidRDefault="009025D4" w:rsidP="0090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6FC7E75E" w14:textId="315FE129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03F94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35224D85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2163FE0C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4592265A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1387" w14:textId="0CB93F6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9B7EAC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FB77C42" w14:textId="3ACBE7A3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D26DC40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DC48C8" w14:textId="0A1813AC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BE110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3286A4" w14:textId="0DB21D54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351" w:rsidRPr="006A5DCA" w14:paraId="42E38D35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1415DC3E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1" w:type="dxa"/>
            <w:gridSpan w:val="7"/>
          </w:tcPr>
          <w:p w14:paraId="25AEEDB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8B5" w:rsidRPr="006A5DCA" w14:paraId="7186A724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EACF569" w14:textId="77777777" w:rsidR="009F08B5" w:rsidRPr="006A5DCA" w:rsidRDefault="009F08B5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bottom"/>
          </w:tcPr>
          <w:p w14:paraId="3C4F77BD" w14:textId="34B91C2D" w:rsidR="009F08B5" w:rsidRPr="006A5DCA" w:rsidRDefault="00D27E26" w:rsidP="006924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884</w:t>
            </w:r>
          </w:p>
        </w:tc>
        <w:tc>
          <w:tcPr>
            <w:tcW w:w="236" w:type="dxa"/>
          </w:tcPr>
          <w:p w14:paraId="4FB16926" w14:textId="29140605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70E13439" w:rsidR="009F08B5" w:rsidRPr="006A5DCA" w:rsidRDefault="009F08B5" w:rsidP="006924C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2,233,468</w:t>
            </w:r>
          </w:p>
        </w:tc>
        <w:tc>
          <w:tcPr>
            <w:tcW w:w="252" w:type="dxa"/>
          </w:tcPr>
          <w:p w14:paraId="141569F9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7A161C42" w:rsidR="009F08B5" w:rsidRPr="006A5DCA" w:rsidRDefault="00D27E26" w:rsidP="006924C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422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52" w:type="dxa"/>
          </w:tcPr>
          <w:p w14:paraId="52A0D051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648671" w14:textId="0AF7728A" w:rsidR="009F08B5" w:rsidRPr="006A5DCA" w:rsidRDefault="009F08B5" w:rsidP="006924C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1,001,908</w:t>
            </w:r>
          </w:p>
        </w:tc>
      </w:tr>
      <w:tr w:rsidR="009F08B5" w:rsidRPr="006A5DCA" w14:paraId="0B08E524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55C7074A" w14:textId="77777777" w:rsidR="009F08B5" w:rsidRPr="006A5DCA" w:rsidRDefault="009F08B5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vAlign w:val="bottom"/>
          </w:tcPr>
          <w:p w14:paraId="4F6F7B6C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776922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08B5" w:rsidRPr="006A5DCA" w14:paraId="0A46C5F7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F4B5ADC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8E9A062" w14:textId="22B3A60D" w:rsidR="009F08B5" w:rsidRPr="006A5DCA" w:rsidRDefault="00D27E26" w:rsidP="005A27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A422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75BAB02E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0A9D6027" w:rsidR="009F08B5" w:rsidRPr="006A5DCA" w:rsidRDefault="009F08B5" w:rsidP="005A27F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500,349</w:t>
            </w:r>
          </w:p>
        </w:tc>
        <w:tc>
          <w:tcPr>
            <w:tcW w:w="252" w:type="dxa"/>
          </w:tcPr>
          <w:p w14:paraId="798C3DC1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3F8377CB" w:rsidR="009F08B5" w:rsidRPr="006A5DCA" w:rsidRDefault="00D27E26" w:rsidP="005A27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52" w:type="dxa"/>
          </w:tcPr>
          <w:p w14:paraId="2B10D250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F6113F0" w14:textId="51F1BDD2" w:rsidR="009F08B5" w:rsidRPr="006A5DCA" w:rsidRDefault="009F08B5" w:rsidP="005A27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339,279</w:t>
            </w:r>
          </w:p>
        </w:tc>
      </w:tr>
      <w:tr w:rsidR="009F08B5" w:rsidRPr="006A5DCA" w14:paraId="3A29E885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58255E29" w14:textId="36F98B2D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2C9A2509" w14:textId="0ED9CA6D" w:rsidR="009F08B5" w:rsidRPr="006A5DCA" w:rsidRDefault="00D27E26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</w:t>
            </w:r>
            <w:r w:rsidR="00A42257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36" w:type="dxa"/>
          </w:tcPr>
          <w:p w14:paraId="308B9174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527E6BF1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440,900</w:t>
            </w:r>
          </w:p>
        </w:tc>
        <w:tc>
          <w:tcPr>
            <w:tcW w:w="252" w:type="dxa"/>
          </w:tcPr>
          <w:p w14:paraId="46081415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7D6BF684" w:rsidR="009F08B5" w:rsidRPr="006A5DCA" w:rsidRDefault="00D27E26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52" w:type="dxa"/>
          </w:tcPr>
          <w:p w14:paraId="306B12AE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6B85F3A" w14:textId="420C0924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527,501</w:t>
            </w:r>
          </w:p>
        </w:tc>
      </w:tr>
      <w:tr w:rsidR="009F08B5" w:rsidRPr="006A5DCA" w14:paraId="06666687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74CA15D9" w14:textId="748E9B43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07B51661" w14:textId="69D95EB8" w:rsidR="009F08B5" w:rsidRPr="006A5DCA" w:rsidRDefault="00D27E26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739</w:t>
            </w:r>
          </w:p>
        </w:tc>
        <w:tc>
          <w:tcPr>
            <w:tcW w:w="236" w:type="dxa"/>
          </w:tcPr>
          <w:p w14:paraId="4928341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56FFEA18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91,618</w:t>
            </w:r>
          </w:p>
        </w:tc>
        <w:tc>
          <w:tcPr>
            <w:tcW w:w="252" w:type="dxa"/>
          </w:tcPr>
          <w:p w14:paraId="73185B2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51461361" w:rsidR="009F08B5" w:rsidRPr="006A5DCA" w:rsidRDefault="00D27E26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52" w:type="dxa"/>
          </w:tcPr>
          <w:p w14:paraId="1CE1D6A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F3B4A8" w14:textId="62C77A79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177,489</w:t>
            </w:r>
          </w:p>
        </w:tc>
      </w:tr>
      <w:tr w:rsidR="009F08B5" w:rsidRPr="006A5DCA" w14:paraId="639D97FD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1780630" w14:textId="7B4EF15F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14921B4F" w14:textId="5AF574BC" w:rsidR="009F08B5" w:rsidRPr="006A5DCA" w:rsidRDefault="00D27E26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746</w:t>
            </w:r>
          </w:p>
        </w:tc>
        <w:tc>
          <w:tcPr>
            <w:tcW w:w="236" w:type="dxa"/>
          </w:tcPr>
          <w:p w14:paraId="442E5E3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32C489FD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92,868</w:t>
            </w:r>
          </w:p>
        </w:tc>
        <w:tc>
          <w:tcPr>
            <w:tcW w:w="252" w:type="dxa"/>
          </w:tcPr>
          <w:p w14:paraId="5C0F80E1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53C532F2" w:rsidR="009F08B5" w:rsidRPr="006A5DCA" w:rsidRDefault="00D27E26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42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52" w:type="dxa"/>
          </w:tcPr>
          <w:p w14:paraId="20449529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21B1267" w14:textId="19B27057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149,819</w:t>
            </w:r>
          </w:p>
        </w:tc>
      </w:tr>
      <w:tr w:rsidR="009F08B5" w:rsidRPr="006A5DCA" w14:paraId="7D33DFA6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FDCA2F3" w14:textId="01BE30DB" w:rsidR="009F08B5" w:rsidRPr="006A5DCA" w:rsidRDefault="009F08B5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48" w:right="-131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36A096D9" w:rsidR="009F08B5" w:rsidRPr="006A5DCA" w:rsidRDefault="00D27E26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3,013,1</w:t>
            </w:r>
            <w:r w:rsidR="00A42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1F5A93C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38EE7EA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3,359,203</w:t>
            </w:r>
          </w:p>
        </w:tc>
        <w:tc>
          <w:tcPr>
            <w:tcW w:w="252" w:type="dxa"/>
          </w:tcPr>
          <w:p w14:paraId="1704745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630B512E" w:rsidR="009F08B5" w:rsidRPr="006A5DCA" w:rsidRDefault="00D27E26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1,769,919</w:t>
            </w:r>
          </w:p>
        </w:tc>
        <w:tc>
          <w:tcPr>
            <w:tcW w:w="252" w:type="dxa"/>
          </w:tcPr>
          <w:p w14:paraId="524C8DAA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DE38A0C" w14:textId="6D8C8129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2,195,996</w:t>
            </w:r>
          </w:p>
        </w:tc>
      </w:tr>
      <w:tr w:rsidR="009F08B5" w:rsidRPr="006A5DCA" w14:paraId="4D830B61" w14:textId="77777777" w:rsidTr="005A27FF">
        <w:trPr>
          <w:gridAfter w:val="1"/>
          <w:wAfter w:w="22" w:type="dxa"/>
          <w:trHeight w:hRule="exact" w:val="443"/>
        </w:trPr>
        <w:tc>
          <w:tcPr>
            <w:tcW w:w="4465" w:type="dxa"/>
          </w:tcPr>
          <w:p w14:paraId="4A17D5B8" w14:textId="77777777" w:rsidR="009F08B5" w:rsidRPr="006A5DCA" w:rsidRDefault="009F08B5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6EDBC6" w14:textId="320BFC00" w:rsidR="009F08B5" w:rsidRPr="006A5DCA" w:rsidRDefault="00D27E26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(43,142)</w:t>
            </w:r>
          </w:p>
        </w:tc>
        <w:tc>
          <w:tcPr>
            <w:tcW w:w="236" w:type="dxa"/>
          </w:tcPr>
          <w:p w14:paraId="2AF1EBE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F501B9" w14:textId="307CF0E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(45,450)</w:t>
            </w:r>
          </w:p>
        </w:tc>
        <w:tc>
          <w:tcPr>
            <w:tcW w:w="252" w:type="dxa"/>
          </w:tcPr>
          <w:p w14:paraId="5B4FDE23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0D5BAEC5" w:rsidR="009F08B5" w:rsidRPr="006A5DCA" w:rsidRDefault="00D27E26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(24,700)</w:t>
            </w:r>
          </w:p>
        </w:tc>
        <w:tc>
          <w:tcPr>
            <w:tcW w:w="252" w:type="dxa"/>
          </w:tcPr>
          <w:p w14:paraId="6D08066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B6B5F" w14:textId="4243EDA4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(25,007)</w:t>
            </w:r>
          </w:p>
        </w:tc>
      </w:tr>
      <w:tr w:rsidR="009F08B5" w:rsidRPr="006A5DCA" w14:paraId="0F886565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37586959" w14:textId="77777777" w:rsidR="009F08B5" w:rsidRPr="006A5DCA" w:rsidRDefault="009F08B5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10CF5C8D" w:rsidR="009F08B5" w:rsidRPr="006A5DCA" w:rsidRDefault="00D27E26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2,970,017</w:t>
            </w:r>
          </w:p>
        </w:tc>
        <w:tc>
          <w:tcPr>
            <w:tcW w:w="236" w:type="dxa"/>
          </w:tcPr>
          <w:p w14:paraId="643C71F8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4431D46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3,313,753</w:t>
            </w:r>
          </w:p>
        </w:tc>
        <w:tc>
          <w:tcPr>
            <w:tcW w:w="252" w:type="dxa"/>
          </w:tcPr>
          <w:p w14:paraId="0E6407D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114C7557" w:rsidR="009F08B5" w:rsidRPr="006A5DCA" w:rsidRDefault="00D27E26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1,745,219</w:t>
            </w:r>
          </w:p>
        </w:tc>
        <w:tc>
          <w:tcPr>
            <w:tcW w:w="252" w:type="dxa"/>
          </w:tcPr>
          <w:p w14:paraId="6A65AB2E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43008E36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2,170,989</w:t>
            </w:r>
          </w:p>
        </w:tc>
      </w:tr>
      <w:tr w:rsidR="009F08B5" w:rsidRPr="00383542" w14:paraId="0E4A1533" w14:textId="77777777" w:rsidTr="005A27FF">
        <w:trPr>
          <w:trHeight w:hRule="exact" w:val="403"/>
        </w:trPr>
        <w:tc>
          <w:tcPr>
            <w:tcW w:w="4465" w:type="dxa"/>
          </w:tcPr>
          <w:p w14:paraId="1F688CA4" w14:textId="77777777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08E820F6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13B7D3EE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9F08B5" w:rsidRPr="00383542" w14:paraId="1C41BAF3" w14:textId="77777777" w:rsidTr="005A27FF">
        <w:trPr>
          <w:trHeight w:hRule="exact" w:val="403"/>
        </w:trPr>
        <w:tc>
          <w:tcPr>
            <w:tcW w:w="4465" w:type="dxa"/>
          </w:tcPr>
          <w:p w14:paraId="6609ECB6" w14:textId="77777777" w:rsidR="009F08B5" w:rsidRPr="00383542" w:rsidRDefault="009F08B5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3" w:type="dxa"/>
            <w:gridSpan w:val="3"/>
          </w:tcPr>
          <w:p w14:paraId="25CAF1EA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61E15333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08B5" w:rsidRPr="00383542" w14:paraId="49725662" w14:textId="77777777" w:rsidTr="005A27FF">
        <w:trPr>
          <w:trHeight w:hRule="exact" w:val="403"/>
        </w:trPr>
        <w:tc>
          <w:tcPr>
            <w:tcW w:w="4465" w:type="dxa"/>
          </w:tcPr>
          <w:p w14:paraId="20ADB394" w14:textId="0A92D2D2" w:rsidR="009F08B5" w:rsidRPr="00383542" w:rsidRDefault="003E11E2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2CEEA31" w14:textId="67D031EE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6FB20D6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76219B10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72825A15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6BEEDF8B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BFD4A0C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0E7A2F" w14:textId="72682153" w:rsidR="009F08B5" w:rsidRPr="00383542" w:rsidRDefault="009F08B5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F08B5" w:rsidRPr="00383542" w14:paraId="2460B356" w14:textId="77777777" w:rsidTr="005A27FF">
        <w:trPr>
          <w:trHeight w:hRule="exact" w:val="403"/>
        </w:trPr>
        <w:tc>
          <w:tcPr>
            <w:tcW w:w="4465" w:type="dxa"/>
          </w:tcPr>
          <w:p w14:paraId="4268CA5D" w14:textId="77777777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8"/>
          </w:tcPr>
          <w:p w14:paraId="492826AE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ADB" w:rsidRPr="00383542" w14:paraId="2B491D0F" w14:textId="77777777" w:rsidTr="005A27FF">
        <w:trPr>
          <w:trHeight w:hRule="exact" w:val="403"/>
        </w:trPr>
        <w:tc>
          <w:tcPr>
            <w:tcW w:w="4465" w:type="dxa"/>
          </w:tcPr>
          <w:p w14:paraId="2CCCA0B7" w14:textId="77777777" w:rsidR="00426ADB" w:rsidRPr="00383542" w:rsidRDefault="00426ADB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3D3E3FCE" w:rsidR="00426ADB" w:rsidRPr="0079053B" w:rsidRDefault="00D27E26" w:rsidP="00426A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4,596</w:t>
            </w:r>
          </w:p>
        </w:tc>
        <w:tc>
          <w:tcPr>
            <w:tcW w:w="236" w:type="dxa"/>
          </w:tcPr>
          <w:p w14:paraId="1235C5F9" w14:textId="77777777" w:rsidR="00426ADB" w:rsidRPr="00383542" w:rsidRDefault="00426ADB" w:rsidP="0042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102A3D1A" w:rsidR="00426ADB" w:rsidRPr="00383542" w:rsidRDefault="00426ADB" w:rsidP="00426AD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3,736</w:t>
            </w:r>
          </w:p>
        </w:tc>
        <w:tc>
          <w:tcPr>
            <w:tcW w:w="252" w:type="dxa"/>
          </w:tcPr>
          <w:p w14:paraId="62F7C0AD" w14:textId="77777777" w:rsidR="00426ADB" w:rsidRPr="00383542" w:rsidRDefault="00426ADB" w:rsidP="0042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78C9B" w14:textId="02874FDA" w:rsidR="00426ADB" w:rsidRPr="00383542" w:rsidRDefault="00D27E26" w:rsidP="00426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52" w:type="dxa"/>
          </w:tcPr>
          <w:p w14:paraId="17C9F565" w14:textId="77777777" w:rsidR="00426ADB" w:rsidRPr="00383542" w:rsidRDefault="00426ADB" w:rsidP="0042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7EA6D" w14:textId="521A987F" w:rsidR="00426ADB" w:rsidRPr="00383542" w:rsidRDefault="00426ADB" w:rsidP="00426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ADB" w:rsidRPr="00383542" w14:paraId="0C3AF2B5" w14:textId="77777777" w:rsidTr="005A27FF">
        <w:trPr>
          <w:trHeight w:hRule="exact" w:val="403"/>
        </w:trPr>
        <w:tc>
          <w:tcPr>
            <w:tcW w:w="4465" w:type="dxa"/>
          </w:tcPr>
          <w:p w14:paraId="23A1DF78" w14:textId="0043A126" w:rsidR="00426ADB" w:rsidRPr="00383542" w:rsidRDefault="00426ADB" w:rsidP="00C4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1406CE78" w14:textId="18229A54" w:rsidR="00426ADB" w:rsidRDefault="00D27E26" w:rsidP="00426A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2B9D32" w14:textId="77777777" w:rsidR="00426ADB" w:rsidRPr="00383542" w:rsidRDefault="00426ADB" w:rsidP="0042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783A6B91" w14:textId="3F76BE66" w:rsidR="00426ADB" w:rsidRDefault="00426ADB" w:rsidP="00426AD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(3,121)</w:t>
            </w:r>
          </w:p>
        </w:tc>
        <w:tc>
          <w:tcPr>
            <w:tcW w:w="252" w:type="dxa"/>
          </w:tcPr>
          <w:p w14:paraId="743D82CC" w14:textId="77777777" w:rsidR="00426ADB" w:rsidRPr="00383542" w:rsidRDefault="00426ADB" w:rsidP="0042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CFC650" w14:textId="1C0F0EAD" w:rsidR="00426ADB" w:rsidRDefault="00D27E26" w:rsidP="00426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BF7F528" w14:textId="77777777" w:rsidR="00426ADB" w:rsidRPr="00383542" w:rsidRDefault="00426ADB" w:rsidP="0042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284D062" w14:textId="61591E2C" w:rsidR="00426ADB" w:rsidRDefault="00426ADB" w:rsidP="00426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6C84613" w14:textId="6A8A0B0D" w:rsidR="00950577" w:rsidRDefault="009F1AB4" w:rsidP="00C45009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0AB1AE0" w14:textId="3110957D" w:rsidR="00823471" w:rsidRPr="006924C6" w:rsidRDefault="009F1AB4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5598D902" w:rsidR="002A641D" w:rsidRPr="00FD6950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797DB21" w14:textId="0DE1C5CC" w:rsidR="00946DD6" w:rsidRPr="006A5DCA" w:rsidRDefault="00946DD6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5"/>
        <w:gridCol w:w="912"/>
        <w:gridCol w:w="270"/>
        <w:gridCol w:w="994"/>
        <w:gridCol w:w="341"/>
        <w:gridCol w:w="990"/>
        <w:gridCol w:w="270"/>
        <w:gridCol w:w="1078"/>
      </w:tblGrid>
      <w:tr w:rsidR="00052F36" w:rsidRPr="004F38D7" w14:paraId="2255CC19" w14:textId="77777777" w:rsidTr="005A27FF">
        <w:trPr>
          <w:trHeight w:hRule="exact" w:val="403"/>
          <w:tblHeader/>
        </w:trPr>
        <w:tc>
          <w:tcPr>
            <w:tcW w:w="2407" w:type="pct"/>
          </w:tcPr>
          <w:p w14:paraId="125265D8" w14:textId="1D39B0BF" w:rsidR="00EA6CF1" w:rsidRPr="0041130A" w:rsidRDefault="00EA6CF1" w:rsidP="00E1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62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82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179" w:rsidRPr="004F38D7" w14:paraId="1D42C072" w14:textId="77777777" w:rsidTr="005A27FF">
        <w:trPr>
          <w:trHeight w:hRule="exact" w:val="403"/>
          <w:tblHeader/>
        </w:trPr>
        <w:tc>
          <w:tcPr>
            <w:tcW w:w="2407" w:type="pct"/>
          </w:tcPr>
          <w:p w14:paraId="65FA67D6" w14:textId="11D3A920" w:rsidR="009F08B5" w:rsidRPr="0041130A" w:rsidRDefault="00E42191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7" w:type="pct"/>
          </w:tcPr>
          <w:p w14:paraId="526E7B72" w14:textId="1B266721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382A42B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5E10B11" w14:textId="1359F55A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" w:type="pct"/>
          </w:tcPr>
          <w:p w14:paraId="5572785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7FBAD6" w14:textId="413E485C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62F68A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CF92E3" w14:textId="5252BA0D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F08B5" w:rsidRPr="004F38D7" w14:paraId="55674310" w14:textId="77777777" w:rsidTr="005A27FF">
        <w:trPr>
          <w:trHeight w:hRule="exact" w:val="403"/>
          <w:tblHeader/>
        </w:trPr>
        <w:tc>
          <w:tcPr>
            <w:tcW w:w="2407" w:type="pct"/>
          </w:tcPr>
          <w:p w14:paraId="73AC0940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29EBC81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6179" w:rsidRPr="004F38D7" w14:paraId="09CAC72C" w14:textId="77777777" w:rsidTr="005A27FF">
        <w:trPr>
          <w:trHeight w:hRule="exact" w:val="403"/>
        </w:trPr>
        <w:tc>
          <w:tcPr>
            <w:tcW w:w="2407" w:type="pct"/>
          </w:tcPr>
          <w:p w14:paraId="607D714F" w14:textId="16325102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87" w:type="pct"/>
          </w:tcPr>
          <w:p w14:paraId="4770DD2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E1323A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D50CE1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FFEF4D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049815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4B105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BF4BC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E26" w:rsidRPr="004F38D7" w14:paraId="09F9B624" w14:textId="77777777" w:rsidTr="005A27FF">
        <w:trPr>
          <w:trHeight w:hRule="exact" w:val="403"/>
        </w:trPr>
        <w:tc>
          <w:tcPr>
            <w:tcW w:w="2407" w:type="pct"/>
          </w:tcPr>
          <w:p w14:paraId="0336FE60" w14:textId="6E35AB6F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14:paraId="6FC95096" w14:textId="594C4B4E" w:rsidR="00D27E26" w:rsidRPr="00025D21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256EAD" w14:textId="77777777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13A7B5" w14:textId="464C8796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2915A1D3" w14:textId="77777777" w:rsidR="00D27E26" w:rsidRPr="00025D21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EDD1AD" w14:textId="1386F700" w:rsidR="00D27E26" w:rsidRPr="00025D21" w:rsidRDefault="00D27E26" w:rsidP="00AD006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025D21"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  <w:tc>
          <w:tcPr>
            <w:tcW w:w="144" w:type="pct"/>
          </w:tcPr>
          <w:p w14:paraId="6791B243" w14:textId="77777777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709B11" w14:textId="68D10C48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1,264,265</w:t>
            </w:r>
          </w:p>
        </w:tc>
      </w:tr>
      <w:tr w:rsidR="00D27E26" w:rsidRPr="004F38D7" w14:paraId="328F09C0" w14:textId="77777777" w:rsidTr="005A27FF">
        <w:trPr>
          <w:trHeight w:hRule="exact" w:val="403"/>
        </w:trPr>
        <w:tc>
          <w:tcPr>
            <w:tcW w:w="2407" w:type="pct"/>
          </w:tcPr>
          <w:p w14:paraId="5F511AB9" w14:textId="4531CFCB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7B05DF" w14:textId="5EF1C653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D0D9C" w14:textId="77777777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31FEC17" w14:textId="2210BB91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2AB12711" w14:textId="77777777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93482A0" w14:textId="08B2CA56" w:rsidR="00D27E26" w:rsidRPr="0041130A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110,088</w:t>
            </w:r>
          </w:p>
        </w:tc>
        <w:tc>
          <w:tcPr>
            <w:tcW w:w="144" w:type="pct"/>
          </w:tcPr>
          <w:p w14:paraId="1E8430F5" w14:textId="77777777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056F202" w14:textId="011F21F0" w:rsidR="00D27E26" w:rsidRPr="0041130A" w:rsidRDefault="00D27E26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63,273</w:t>
            </w:r>
          </w:p>
        </w:tc>
      </w:tr>
      <w:tr w:rsidR="00D27E26" w:rsidRPr="004F38D7" w14:paraId="43694396" w14:textId="77777777" w:rsidTr="005A27FF">
        <w:trPr>
          <w:trHeight w:hRule="exact" w:val="403"/>
        </w:trPr>
        <w:tc>
          <w:tcPr>
            <w:tcW w:w="2407" w:type="pct"/>
          </w:tcPr>
          <w:p w14:paraId="48BCB8B7" w14:textId="77777777" w:rsidR="00D27E2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5F4C53FB" w14:textId="247CAF08" w:rsidR="00D27E26" w:rsidRPr="00E173F8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7C5259EE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2CFEC3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76F87906" w:rsidR="00D27E26" w:rsidRPr="00A66BA9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78B6D04B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4E08F44C" w:rsidR="00D27E26" w:rsidRPr="00EC31E6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1,494,223</w:t>
            </w:r>
          </w:p>
        </w:tc>
        <w:tc>
          <w:tcPr>
            <w:tcW w:w="144" w:type="pct"/>
          </w:tcPr>
          <w:p w14:paraId="7CA8D436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4C0F30B9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1,327,538</w:t>
            </w:r>
          </w:p>
        </w:tc>
      </w:tr>
      <w:tr w:rsidR="00D27E26" w:rsidRPr="004F38D7" w14:paraId="3645DBBE" w14:textId="77777777" w:rsidTr="005A27FF">
        <w:trPr>
          <w:trHeight w:hRule="exact" w:val="403"/>
        </w:trPr>
        <w:tc>
          <w:tcPr>
            <w:tcW w:w="2407" w:type="pct"/>
          </w:tcPr>
          <w:p w14:paraId="2459688D" w14:textId="135890D4" w:rsidR="00D27E26" w:rsidRPr="00E173F8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150CC1F1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78F06D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6FC09549" w:rsidR="00D27E26" w:rsidRPr="00A66BA9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0C88D7E0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8CE6039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4E5F39" w14:textId="77777777" w:rsidR="00D27E26" w:rsidRPr="00EC31E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350EF083" w:rsidR="00D27E26" w:rsidRPr="00A84C7F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3720B0">
              <w:rPr>
                <w:rFonts w:ascii="Angsana New" w:hAnsi="Angsana New"/>
                <w:b/>
                <w:bCs/>
                <w:sz w:val="30"/>
                <w:szCs w:val="30"/>
              </w:rPr>
              <w:t>1,384,135</w:t>
            </w:r>
          </w:p>
        </w:tc>
      </w:tr>
      <w:tr w:rsidR="00D27E26" w:rsidRPr="004F38D7" w14:paraId="5B5B1993" w14:textId="77777777" w:rsidTr="005A27FF">
        <w:trPr>
          <w:trHeight w:hRule="exact" w:val="403"/>
        </w:trPr>
        <w:tc>
          <w:tcPr>
            <w:tcW w:w="2407" w:type="pct"/>
          </w:tcPr>
          <w:p w14:paraId="74B2F074" w14:textId="77777777" w:rsidR="00D27E26" w:rsidRPr="00E173F8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0FBF9438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A5E868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4ED1C33C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03BAC63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5138C4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B9923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92E96C8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E26" w:rsidRPr="004F38D7" w14:paraId="47AD4EB6" w14:textId="77777777" w:rsidTr="005A27FF">
        <w:trPr>
          <w:trHeight w:hRule="exact" w:val="403"/>
        </w:trPr>
        <w:tc>
          <w:tcPr>
            <w:tcW w:w="2407" w:type="pct"/>
          </w:tcPr>
          <w:p w14:paraId="01AB7CB4" w14:textId="7F12596A" w:rsidR="00D27E26" w:rsidRPr="00E173F8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7" w:type="pct"/>
          </w:tcPr>
          <w:p w14:paraId="2ADBB26D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8B972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BCF1D95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03AECECD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44030B7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99B6B3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0298D0" w14:textId="77777777" w:rsidR="00D27E26" w:rsidRPr="0041130A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E26" w:rsidRPr="004F38D7" w14:paraId="528559EE" w14:textId="77777777" w:rsidTr="005A27FF">
        <w:trPr>
          <w:trHeight w:hRule="exact" w:val="403"/>
        </w:trPr>
        <w:tc>
          <w:tcPr>
            <w:tcW w:w="2407" w:type="pct"/>
          </w:tcPr>
          <w:p w14:paraId="7E494573" w14:textId="7B6D2DE2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14:paraId="5BFA3706" w14:textId="5DB2558E" w:rsidR="00D27E26" w:rsidRPr="00D50C28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0C28">
              <w:rPr>
                <w:rFonts w:ascii="Angsana New" w:hAnsi="Angsana New"/>
                <w:sz w:val="30"/>
                <w:szCs w:val="30"/>
              </w:rPr>
              <w:t>221,146</w:t>
            </w:r>
          </w:p>
        </w:tc>
        <w:tc>
          <w:tcPr>
            <w:tcW w:w="144" w:type="pct"/>
          </w:tcPr>
          <w:p w14:paraId="291DD0E6" w14:textId="77777777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E3DAB9" w14:textId="5D2F2213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222,875</w:t>
            </w:r>
          </w:p>
        </w:tc>
        <w:tc>
          <w:tcPr>
            <w:tcW w:w="182" w:type="pct"/>
          </w:tcPr>
          <w:p w14:paraId="7B4ADCDF" w14:textId="77777777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0845FC" w14:textId="1E5180C0" w:rsidR="00D27E26" w:rsidRPr="0041130A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  <w:tc>
          <w:tcPr>
            <w:tcW w:w="144" w:type="pct"/>
          </w:tcPr>
          <w:p w14:paraId="1271887A" w14:textId="77777777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8D5F14" w14:textId="102167A7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</w:tr>
      <w:tr w:rsidR="00D27E26" w:rsidRPr="004F38D7" w14:paraId="2343ABE7" w14:textId="58C7B26C" w:rsidTr="005A27FF">
        <w:trPr>
          <w:trHeight w:hRule="exact" w:val="403"/>
        </w:trPr>
        <w:tc>
          <w:tcPr>
            <w:tcW w:w="2407" w:type="pct"/>
          </w:tcPr>
          <w:p w14:paraId="60D7ED3B" w14:textId="1D5CA58A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7" w:type="pct"/>
          </w:tcPr>
          <w:p w14:paraId="56B4CE3E" w14:textId="1994F1AD" w:rsidR="00D27E26" w:rsidRPr="003D196B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44" w:type="pct"/>
          </w:tcPr>
          <w:p w14:paraId="71590A3F" w14:textId="320C1675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FEAF809" w14:textId="1C8C36D9" w:rsidR="00D27E26" w:rsidRPr="003D196B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82" w:type="pct"/>
          </w:tcPr>
          <w:p w14:paraId="743A79DC" w14:textId="6E4001E6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61F239" w14:textId="1629F0B9" w:rsidR="00D27E26" w:rsidRPr="0041130A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962D95" w14:textId="7BEBAA80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5F5B70" w14:textId="6C923447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E26" w:rsidRPr="004F38D7" w14:paraId="25972CB5" w14:textId="77777777" w:rsidTr="005A27FF">
        <w:trPr>
          <w:trHeight w:hRule="exact" w:val="403"/>
        </w:trPr>
        <w:tc>
          <w:tcPr>
            <w:tcW w:w="2407" w:type="pct"/>
          </w:tcPr>
          <w:p w14:paraId="4BB70492" w14:textId="06922404" w:rsidR="00D27E26" w:rsidRPr="0041130A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C450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5009">
              <w:rPr>
                <w:rFonts w:ascii="Angsana New" w:hAnsi="Angsana New"/>
                <w:sz w:val="30"/>
                <w:szCs w:val="30"/>
              </w:rPr>
              <w:t>(</w:t>
            </w:r>
            <w:r w:rsidR="00C4500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4500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487" w:type="pct"/>
          </w:tcPr>
          <w:p w14:paraId="473742CF" w14:textId="24D2006D" w:rsidR="00D27E26" w:rsidRPr="005A42DF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(10,500)</w:t>
            </w:r>
          </w:p>
        </w:tc>
        <w:tc>
          <w:tcPr>
            <w:tcW w:w="144" w:type="pct"/>
          </w:tcPr>
          <w:p w14:paraId="2E0ADD03" w14:textId="77777777" w:rsidR="00D27E26" w:rsidRPr="005A42DF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1CD7F73" w14:textId="4DF0EC5C" w:rsidR="00D27E26" w:rsidRPr="003D196B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10,592</w:t>
            </w:r>
          </w:p>
        </w:tc>
        <w:tc>
          <w:tcPr>
            <w:tcW w:w="182" w:type="pct"/>
          </w:tcPr>
          <w:p w14:paraId="739F43ED" w14:textId="77777777" w:rsidR="00D27E26" w:rsidRPr="0041130A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FDE3B1" w14:textId="14D7726A" w:rsidR="00D27E26" w:rsidRPr="0041130A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14DC3D" w14:textId="77777777" w:rsidR="00D27E26" w:rsidRPr="0041130A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51C8F4" w14:textId="77777777" w:rsidR="00D27E26" w:rsidRDefault="00D27E26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E26" w:rsidRPr="004F38D7" w14:paraId="7C6D1C11" w14:textId="39F77658" w:rsidTr="005A27FF">
        <w:trPr>
          <w:trHeight w:hRule="exact" w:val="403"/>
        </w:trPr>
        <w:tc>
          <w:tcPr>
            <w:tcW w:w="2407" w:type="pct"/>
          </w:tcPr>
          <w:p w14:paraId="76269568" w14:textId="4FCF28B7" w:rsidR="00D27E26" w:rsidRPr="0041130A" w:rsidRDefault="009B7110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487" w:type="pct"/>
          </w:tcPr>
          <w:p w14:paraId="413EA47A" w14:textId="71F40D97" w:rsidR="00D27E26" w:rsidRPr="005A42DF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(172,430)</w:t>
            </w:r>
          </w:p>
        </w:tc>
        <w:tc>
          <w:tcPr>
            <w:tcW w:w="144" w:type="pct"/>
          </w:tcPr>
          <w:p w14:paraId="1B38B32A" w14:textId="14C65E2C" w:rsidR="00D27E26" w:rsidRPr="005A42DF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93E19BD" w14:textId="0B3BEBF3" w:rsidR="00D27E26" w:rsidRPr="003D196B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0E6E4C71" w14:textId="2895BDFB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8774A4B" w14:textId="2FC93764" w:rsidR="00D27E26" w:rsidRPr="0041130A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(172,430)</w:t>
            </w:r>
          </w:p>
        </w:tc>
        <w:tc>
          <w:tcPr>
            <w:tcW w:w="144" w:type="pct"/>
          </w:tcPr>
          <w:p w14:paraId="5369DE69" w14:textId="7CEB50A5" w:rsidR="00D27E26" w:rsidRPr="0041130A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8640B5" w14:textId="3FEC73FD" w:rsidR="00D27E26" w:rsidRDefault="00D27E26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E26" w:rsidRPr="004F38D7" w14:paraId="4DFDA08D" w14:textId="77777777" w:rsidTr="005A27FF">
        <w:trPr>
          <w:trHeight w:hRule="exact" w:val="403"/>
        </w:trPr>
        <w:tc>
          <w:tcPr>
            <w:tcW w:w="2407" w:type="pct"/>
          </w:tcPr>
          <w:p w14:paraId="5EEBE4CB" w14:textId="77777777" w:rsidR="00D27E26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1E22ABAF" w14:textId="0668009B" w:rsidR="00D27E26" w:rsidRPr="00E173F8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3ABA3FAF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38,407</w:t>
            </w:r>
          </w:p>
        </w:tc>
        <w:tc>
          <w:tcPr>
            <w:tcW w:w="144" w:type="pct"/>
          </w:tcPr>
          <w:p w14:paraId="166AB9CD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47C5432C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233,646</w:t>
            </w:r>
          </w:p>
        </w:tc>
        <w:tc>
          <w:tcPr>
            <w:tcW w:w="182" w:type="pct"/>
          </w:tcPr>
          <w:p w14:paraId="5A279A32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3A2EC8B0" w:rsidR="00D27E26" w:rsidRPr="00BF0BA0" w:rsidRDefault="00D27E26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</w:t>
            </w:r>
            <w:r w:rsidR="003B4F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202FD44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6D2A95D6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  <w:tr w:rsidR="00D27E26" w:rsidRPr="0005503D" w14:paraId="012A115F" w14:textId="77777777" w:rsidTr="005A27FF">
        <w:trPr>
          <w:trHeight w:hRule="exact" w:val="403"/>
        </w:trPr>
        <w:tc>
          <w:tcPr>
            <w:tcW w:w="2407" w:type="pct"/>
          </w:tcPr>
          <w:p w14:paraId="75944E7B" w14:textId="346564BF" w:rsidR="00D27E26" w:rsidRPr="00E173F8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5593AB69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23B62F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485C75AD" w:rsidR="00D27E26" w:rsidRPr="0005503D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3D">
              <w:rPr>
                <w:rFonts w:ascii="Angsana New" w:hAnsi="Angsana New"/>
                <w:b/>
                <w:bCs/>
                <w:sz w:val="30"/>
                <w:szCs w:val="30"/>
              </w:rPr>
              <w:t>221,146</w:t>
            </w:r>
          </w:p>
        </w:tc>
        <w:tc>
          <w:tcPr>
            <w:tcW w:w="182" w:type="pct"/>
          </w:tcPr>
          <w:p w14:paraId="6BE650FB" w14:textId="77777777" w:rsidR="00D27E26" w:rsidRPr="0005503D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DBDA7D6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DCCA47" w14:textId="77777777" w:rsidR="00D27E26" w:rsidRPr="00BF0BA0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244FD772" w:rsidR="00D27E26" w:rsidRPr="0005503D" w:rsidRDefault="00D27E26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3D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40D4ABC6" w14:textId="77777777" w:rsidR="00112351" w:rsidRPr="00FD6950" w:rsidRDefault="00112351" w:rsidP="003B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36DC593" w14:textId="23355B7B" w:rsidR="009F49AB" w:rsidRDefault="00B61C0A" w:rsidP="00950577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</w:t>
      </w:r>
      <w:r w:rsidR="00870F7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6A5DCA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E03ED28" w14:textId="77777777" w:rsidR="00750E88" w:rsidRPr="00FD6950" w:rsidRDefault="00750E88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E3857C3" w14:textId="38BAF0A3" w:rsidR="00414D31" w:rsidRPr="0028686D" w:rsidRDefault="00414D31" w:rsidP="0028686D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1E4EABA5" w:rsidR="00FD6950" w:rsidRPr="00FB7542" w:rsidRDefault="00FD6950" w:rsidP="0069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540"/>
        </w:tabs>
        <w:spacing w:line="240" w:lineRule="auto"/>
        <w:ind w:left="544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1B1012"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1B101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B1012"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1B1012" w:rsidRPr="007547F3">
        <w:rPr>
          <w:rFonts w:asciiTheme="majorBidi" w:hAnsiTheme="majorBidi" w:cstheme="majorBidi"/>
          <w:sz w:val="30"/>
          <w:szCs w:val="30"/>
        </w:rPr>
        <w:t xml:space="preserve"> 30 </w:t>
      </w:r>
      <w:r w:rsidR="001B101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2567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0F422B"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="00D27E26">
        <w:rPr>
          <w:rFonts w:asciiTheme="majorBidi" w:hAnsiTheme="majorBidi" w:cstheme="majorBidi"/>
          <w:sz w:val="30"/>
          <w:szCs w:val="30"/>
        </w:rPr>
        <w:t>110</w:t>
      </w:r>
      <w:r w:rsidR="00C45009">
        <w:rPr>
          <w:rFonts w:asciiTheme="majorBidi" w:hAnsiTheme="majorBidi" w:cstheme="majorBidi"/>
          <w:sz w:val="30"/>
          <w:szCs w:val="30"/>
        </w:rPr>
        <w:t>.09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5551E">
        <w:rPr>
          <w:rFonts w:asciiTheme="majorBidi" w:hAnsiTheme="majorBidi" w:cstheme="majorBidi"/>
          <w:sz w:val="30"/>
          <w:szCs w:val="30"/>
          <w:cs/>
        </w:rPr>
        <w:br/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8522BC1" w14:textId="77777777" w:rsidR="00FD6950" w:rsidRDefault="00FD6950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A102803" w14:textId="6096A0B2" w:rsidR="00CD2E49" w:rsidRPr="00CD2E49" w:rsidRDefault="002C24AC" w:rsidP="009E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2567</w:t>
      </w:r>
      <w:r w:rsidR="00CD2E49"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กลุ่มบริษัทได้จัดตั้งบริษัท </w:t>
      </w:r>
      <w:r w:rsidR="00AD0D61"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วี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แคร์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ฟอร์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เวลเนส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ซึ่งเป็นบริษัทย่อยโดยตรงในประเทศไทย เพื่อดำเนินการเป็น</w:t>
      </w:r>
      <w:r w:rsidR="0099044B"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วิสาหกิจ</w:t>
      </w:r>
      <w:r w:rsidR="00CD2E49" w:rsidRPr="0005551E">
        <w:rPr>
          <w:rFonts w:asciiTheme="majorBidi" w:hAnsiTheme="majorBidi" w:cstheme="majorBidi"/>
          <w:spacing w:val="-4"/>
          <w:sz w:val="30"/>
          <w:szCs w:val="30"/>
          <w:cs/>
        </w:rPr>
        <w:t>เพื่อสังคม</w:t>
      </w:r>
    </w:p>
    <w:p w14:paraId="085E73ED" w14:textId="17144F6D" w:rsidR="00CD2E49" w:rsidRDefault="00CD2E49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81CEEAC" w14:textId="48CE3E7A" w:rsidR="00AF1056" w:rsidRPr="00E81941" w:rsidRDefault="002C24AC" w:rsidP="00FD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</w:t>
      </w:r>
      <w:r w:rsidR="00E33474">
        <w:rPr>
          <w:rFonts w:asciiTheme="majorBidi" w:hAnsiTheme="majorBidi" w:cstheme="majorBidi"/>
          <w:sz w:val="30"/>
          <w:szCs w:val="30"/>
        </w:rPr>
        <w:t>6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="00AF1056"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>จ่ายชำระทุนแก่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</w:rPr>
        <w:t xml:space="preserve">Mega Lifesciences Colombia </w:t>
      </w:r>
      <w:r w:rsidR="00E81941" w:rsidRPr="00E81941">
        <w:rPr>
          <w:rFonts w:asciiTheme="majorBidi" w:hAnsiTheme="majorBidi" w:cstheme="majorBidi"/>
          <w:spacing w:val="-4"/>
          <w:sz w:val="30"/>
          <w:szCs w:val="30"/>
        </w:rPr>
        <w:t>S.A.S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</w:rPr>
        <w:br/>
      </w:r>
      <w:r w:rsidR="00AF1056" w:rsidRPr="00E81941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ซึ่งเป็นบริษัทย่อยทางตรงในประเทศ</w:t>
      </w:r>
      <w:r w:rsidR="00AF1056"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>โคลอมเบีย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686D" w:rsidRPr="00E81941">
        <w:rPr>
          <w:rFonts w:asciiTheme="majorBidi" w:hAnsiTheme="majorBidi" w:cstheme="majorBidi"/>
          <w:spacing w:val="-4"/>
          <w:sz w:val="30"/>
          <w:szCs w:val="30"/>
        </w:rPr>
        <w:t>5.73</w:t>
      </w:r>
      <w:r w:rsidR="00AF1056"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F1056" w:rsidRPr="00E8194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C9CA089" w14:textId="77777777" w:rsidR="00CD2E49" w:rsidRPr="000C0F7D" w:rsidRDefault="00CD2E49" w:rsidP="00FD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3518DBAF" w14:textId="317281AA" w:rsidR="0028686D" w:rsidRPr="0028686D" w:rsidRDefault="0005551E" w:rsidP="002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</w:t>
      </w:r>
      <w:r w:rsidR="00E33474">
        <w:rPr>
          <w:rFonts w:asciiTheme="majorBidi" w:hAnsiTheme="majorBidi" w:cstheme="majorBidi"/>
          <w:sz w:val="30"/>
          <w:szCs w:val="30"/>
        </w:rPr>
        <w:t>6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E33474">
        <w:rPr>
          <w:rFonts w:asciiTheme="majorBidi" w:hAnsiTheme="majorBidi" w:cstheme="majorBidi"/>
          <w:sz w:val="30"/>
          <w:szCs w:val="30"/>
        </w:rPr>
        <w:t>57.54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8686D" w:rsidRPr="00BF3E52">
        <w:rPr>
          <w:rFonts w:asciiTheme="majorBidi" w:hAnsiTheme="majorBidi" w:cstheme="majorBidi"/>
          <w:sz w:val="30"/>
          <w:szCs w:val="30"/>
          <w:cs/>
        </w:rPr>
        <w:br/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19B596DB" w14:textId="77777777" w:rsidR="00AF1056" w:rsidRPr="00A66BA9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94BA054" w14:textId="4BFCF551" w:rsidR="00AF1056" w:rsidRDefault="00D675E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425BFFC3" w14:textId="77777777" w:rsidR="00AF1056" w:rsidRPr="00AF1056" w:rsidRDefault="00AF105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39640" w14:textId="42DF76C1" w:rsidR="00AF1056" w:rsidRPr="007079CD" w:rsidRDefault="0005551E" w:rsidP="00AD1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</w:t>
      </w:r>
      <w:r w:rsidR="00E33474">
        <w:rPr>
          <w:rFonts w:asciiTheme="majorBidi" w:hAnsiTheme="majorBidi" w:cstheme="majorBidi"/>
          <w:sz w:val="30"/>
          <w:szCs w:val="30"/>
        </w:rPr>
        <w:t>6</w:t>
      </w:r>
      <w:r w:rsidR="0028686D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686D"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2868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เมก้า ไลฟ์ไซแอ็นซ์ พีทีวาย จำกัด ประเทศไทย </w:t>
      </w:r>
      <w:r w:rsidR="0028686D"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ได้เพิ่มเงินลงทุนเป็นจำนวนเงิน </w:t>
      </w:r>
      <w:r w:rsidR="0028686D" w:rsidRPr="007079CD">
        <w:rPr>
          <w:rFonts w:asciiTheme="majorBidi" w:hAnsiTheme="majorBidi" w:cstheme="majorBidi"/>
          <w:spacing w:val="-4"/>
          <w:sz w:val="30"/>
          <w:szCs w:val="30"/>
        </w:rPr>
        <w:t xml:space="preserve">15.54 </w:t>
      </w:r>
      <w:r w:rsidR="0028686D"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ในทุนที่ออกและชำระแล้ว</w:t>
      </w:r>
      <w:r w:rsidR="0028686D"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="0028686D"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</w:t>
      </w:r>
      <w:r w:rsidR="0028686D"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ซึ่งเป็นบริษัทย่อยทางอ้อมในประเทศอินโดนีเซียเพื่อขยายธุรกิจ</w:t>
      </w:r>
    </w:p>
    <w:p w14:paraId="0380141E" w14:textId="692EB896" w:rsidR="00904194" w:rsidRPr="00FF2DBA" w:rsidRDefault="00904194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164215C1" w14:textId="2B081E81" w:rsidR="006302DB" w:rsidRPr="00BB2974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FF2DBA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1DB269C" w14:textId="48946D8E" w:rsidR="00CA5551" w:rsidRDefault="0005551E" w:rsidP="009E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2567</w:t>
      </w:r>
      <w:r w:rsidR="006302DB"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บริษัทรับรู้ส่วนแบ่ง</w:t>
      </w:r>
      <w:r w:rsidR="002C1F21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AF10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27E26">
        <w:rPr>
          <w:rFonts w:asciiTheme="majorBidi" w:hAnsiTheme="majorBidi" w:cstheme="majorBidi"/>
          <w:spacing w:val="-4"/>
          <w:sz w:val="30"/>
          <w:szCs w:val="30"/>
        </w:rPr>
        <w:t>10.31</w:t>
      </w:r>
      <w:r w:rsidR="00AB4662"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6302DB"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AF1056" w:rsidRP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30 </w:t>
      </w:r>
      <w:r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กันยายน</w:t>
      </w:r>
      <w:r w:rsidR="00AF1056" w:rsidRPr="00AF105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B95A0F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6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: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BF3E52" w:rsidRPr="00BF3E52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>กำไรเบ็ดเสร็จ</w:t>
      </w:r>
      <w:r w:rsidR="006302DB"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10.77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ล้านบาท)</w:t>
      </w:r>
    </w:p>
    <w:p w14:paraId="289D992D" w14:textId="77777777" w:rsidR="00317454" w:rsidRDefault="00317454" w:rsidP="0089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</w:pPr>
    </w:p>
    <w:p w14:paraId="410A2D09" w14:textId="4558ADC8" w:rsidR="00317454" w:rsidRDefault="00317454" w:rsidP="009E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2567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36330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และบริษัทรับชำระทุนคืน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จากการลดทุนข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172.4</w:t>
      </w:r>
      <w:r w:rsidR="002C1F21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</w:p>
    <w:p w14:paraId="2FD20F31" w14:textId="77777777" w:rsidR="00317454" w:rsidRDefault="00317454" w:rsidP="002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7F3531" w14:textId="39287B42" w:rsidR="00892D85" w:rsidRPr="00892D85" w:rsidRDefault="0028686D" w:rsidP="002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2C1A9B4" w14:textId="5CAC56C3" w:rsidR="00F96958" w:rsidRPr="006A5DCA" w:rsidRDefault="006302DB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FF2DB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D86B788" w14:textId="6010FB9C" w:rsidR="00A17B2E" w:rsidRPr="000516C9" w:rsidRDefault="00A17B2E" w:rsidP="00B20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C2337">
        <w:rPr>
          <w:rFonts w:asciiTheme="majorBidi" w:hAnsiTheme="majorBidi" w:cstheme="majorBidi" w:hint="cs"/>
          <w:spacing w:val="-2"/>
          <w:sz w:val="30"/>
          <w:szCs w:val="30"/>
          <w:cs/>
        </w:rPr>
        <w:t>(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</w:t>
      </w:r>
      <w:r w:rsidR="00AC23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)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อาคารและอุปกรณ์ระหว่างงวด</w:t>
      </w:r>
      <w:r w:rsidR="005E774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E7749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E7749">
        <w:rPr>
          <w:rFonts w:asciiTheme="majorBidi" w:hAnsiTheme="majorBidi" w:cstheme="majorBidi"/>
          <w:sz w:val="30"/>
          <w:szCs w:val="30"/>
        </w:rPr>
        <w:t>30</w:t>
      </w:r>
      <w:r w:rsidR="005E7749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5E774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9A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D161D" w:rsidRPr="000516C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FF2DB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1166"/>
        <w:gridCol w:w="242"/>
        <w:gridCol w:w="1150"/>
        <w:gridCol w:w="236"/>
        <w:gridCol w:w="1064"/>
        <w:gridCol w:w="265"/>
        <w:gridCol w:w="1112"/>
        <w:gridCol w:w="255"/>
        <w:gridCol w:w="1176"/>
      </w:tblGrid>
      <w:tr w:rsidR="001E0297" w:rsidRPr="006A5DCA" w14:paraId="68373AC8" w14:textId="1DE699C8" w:rsidTr="005A27FF">
        <w:trPr>
          <w:trHeight w:val="416"/>
          <w:tblHeader/>
        </w:trPr>
        <w:tc>
          <w:tcPr>
            <w:tcW w:w="1372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0" w:type="pct"/>
            <w:gridSpan w:val="5"/>
          </w:tcPr>
          <w:p w14:paraId="79F28723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8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B20D0B">
        <w:trPr>
          <w:trHeight w:val="1109"/>
          <w:tblHeader/>
        </w:trPr>
        <w:tc>
          <w:tcPr>
            <w:tcW w:w="1372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2FB15D4" w14:textId="27EA1798" w:rsidR="00E5736B" w:rsidRPr="006A5DCA" w:rsidRDefault="006A79F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60683E3A" w14:textId="2156C183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A852D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26512358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BDD42" w14:textId="7DE3C6DE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5A27FF">
        <w:trPr>
          <w:trHeight w:hRule="exact" w:val="360"/>
          <w:tblHeader/>
        </w:trPr>
        <w:tc>
          <w:tcPr>
            <w:tcW w:w="1372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28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F36" w:rsidRPr="006A5DCA" w14:paraId="3802FCC0" w14:textId="62D3EA2A" w:rsidTr="00B20D0B">
        <w:trPr>
          <w:trHeight w:hRule="exact" w:val="360"/>
          <w:tblHeader/>
        </w:trPr>
        <w:tc>
          <w:tcPr>
            <w:tcW w:w="1372" w:type="pct"/>
          </w:tcPr>
          <w:p w14:paraId="3C923FBA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35" w:type="pct"/>
            <w:vAlign w:val="bottom"/>
          </w:tcPr>
          <w:p w14:paraId="51A38721" w14:textId="6BBFA456" w:rsidR="000F422B" w:rsidRPr="006A5DCA" w:rsidRDefault="00317454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79,226</w:t>
            </w:r>
          </w:p>
        </w:tc>
        <w:tc>
          <w:tcPr>
            <w:tcW w:w="132" w:type="pct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A0652A0" w14:textId="5E22B9B3" w:rsidR="000F422B" w:rsidRPr="006A5DCA" w:rsidRDefault="00317454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28" w:type="pct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76D5280" w14:textId="7CB57258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A0969E7" w14:textId="1B039C9C" w:rsidR="000F422B" w:rsidRDefault="00317454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78,659</w:t>
            </w:r>
          </w:p>
        </w:tc>
        <w:tc>
          <w:tcPr>
            <w:tcW w:w="139" w:type="pct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6CB39E7" w14:textId="4C5292CF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B20D0B">
        <w:trPr>
          <w:trHeight w:hRule="exact" w:val="360"/>
          <w:tblHeader/>
        </w:trPr>
        <w:tc>
          <w:tcPr>
            <w:tcW w:w="1372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5" w:type="pct"/>
            <w:vAlign w:val="bottom"/>
          </w:tcPr>
          <w:p w14:paraId="56EFEC2B" w14:textId="32106B62" w:rsidR="000F422B" w:rsidRPr="006A5DCA" w:rsidRDefault="00317454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32" w:type="pct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7A5D11" w14:textId="0B961B7F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28" w:type="pct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AFD33B5" w14:textId="13BCCD06" w:rsidR="000F422B" w:rsidRPr="006A5DCA" w:rsidRDefault="00317454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44" w:type="pct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663BA31" w14:textId="749BDCEB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EE48722" w14:textId="16D6DF00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B20D0B">
        <w:trPr>
          <w:trHeight w:hRule="exact" w:val="360"/>
          <w:tblHeader/>
        </w:trPr>
        <w:tc>
          <w:tcPr>
            <w:tcW w:w="1372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5" w:type="pct"/>
            <w:vAlign w:val="bottom"/>
          </w:tcPr>
          <w:p w14:paraId="073731B6" w14:textId="3AF4570F" w:rsidR="000F422B" w:rsidRPr="006A5DCA" w:rsidRDefault="00317454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88,073</w:t>
            </w:r>
          </w:p>
        </w:tc>
        <w:tc>
          <w:tcPr>
            <w:tcW w:w="132" w:type="pct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C432E27" w14:textId="2782C434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(15,117)</w:t>
            </w:r>
          </w:p>
        </w:tc>
        <w:tc>
          <w:tcPr>
            <w:tcW w:w="128" w:type="pct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4ED0FE6" w14:textId="4D121ECB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4" w:type="pct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F710189" w14:textId="1A7711D1" w:rsidR="000F422B" w:rsidRDefault="00317454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38,099</w:t>
            </w:r>
          </w:p>
        </w:tc>
        <w:tc>
          <w:tcPr>
            <w:tcW w:w="139" w:type="pct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E86BC7E" w14:textId="5EBA05DF" w:rsidR="000F422B" w:rsidRDefault="00317454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(312)</w:t>
            </w:r>
          </w:p>
        </w:tc>
      </w:tr>
      <w:tr w:rsidR="00052F36" w:rsidRPr="006A5DCA" w14:paraId="3F818D0D" w14:textId="61F9D6C2" w:rsidTr="00B20D0B">
        <w:trPr>
          <w:tblHeader/>
        </w:trPr>
        <w:tc>
          <w:tcPr>
            <w:tcW w:w="1372" w:type="pct"/>
          </w:tcPr>
          <w:p w14:paraId="65EA6E25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35" w:type="pct"/>
            <w:vAlign w:val="bottom"/>
          </w:tcPr>
          <w:p w14:paraId="4B313094" w14:textId="4ABCA6BA" w:rsidR="000F422B" w:rsidRPr="006A5DCA" w:rsidRDefault="00317454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49,670</w:t>
            </w:r>
          </w:p>
        </w:tc>
        <w:tc>
          <w:tcPr>
            <w:tcW w:w="132" w:type="pct"/>
            <w:vAlign w:val="bottom"/>
          </w:tcPr>
          <w:p w14:paraId="39216B51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523485F" w14:textId="2981CEF3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(732)</w:t>
            </w:r>
          </w:p>
        </w:tc>
        <w:tc>
          <w:tcPr>
            <w:tcW w:w="128" w:type="pct"/>
            <w:vAlign w:val="bottom"/>
          </w:tcPr>
          <w:p w14:paraId="459C58BA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A04A6D9" w14:textId="4CDD99BB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(603)</w:t>
            </w:r>
          </w:p>
        </w:tc>
        <w:tc>
          <w:tcPr>
            <w:tcW w:w="144" w:type="pct"/>
          </w:tcPr>
          <w:p w14:paraId="6445615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4B5111D" w14:textId="64F34EDF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2,485</w:t>
            </w:r>
          </w:p>
        </w:tc>
        <w:tc>
          <w:tcPr>
            <w:tcW w:w="139" w:type="pct"/>
          </w:tcPr>
          <w:p w14:paraId="415E67B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8B0C665" w14:textId="1CF9CB02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052F36" w:rsidRPr="006A5DCA" w14:paraId="4B06B409" w14:textId="40B7EEA7" w:rsidTr="00B20D0B">
        <w:trPr>
          <w:trHeight w:hRule="exact" w:val="360"/>
          <w:tblHeader/>
        </w:trPr>
        <w:tc>
          <w:tcPr>
            <w:tcW w:w="1372" w:type="pct"/>
          </w:tcPr>
          <w:p w14:paraId="680D0ABB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5" w:type="pct"/>
            <w:vAlign w:val="bottom"/>
          </w:tcPr>
          <w:p w14:paraId="57618E0F" w14:textId="425503F6" w:rsidR="000F422B" w:rsidRPr="006A5DCA" w:rsidRDefault="00317454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17,129</w:t>
            </w:r>
          </w:p>
        </w:tc>
        <w:tc>
          <w:tcPr>
            <w:tcW w:w="132" w:type="pct"/>
            <w:vAlign w:val="bottom"/>
          </w:tcPr>
          <w:p w14:paraId="5493C564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CEFE3DD" w14:textId="60CA52E2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128" w:type="pct"/>
            <w:vAlign w:val="bottom"/>
          </w:tcPr>
          <w:p w14:paraId="3A055DF7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AF2ADE9" w14:textId="6C5F6BA1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67A9D8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71EB7A9D" w14:textId="6525B9F2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  <w:tc>
          <w:tcPr>
            <w:tcW w:w="139" w:type="pct"/>
          </w:tcPr>
          <w:p w14:paraId="71CBCD3F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B4B4DF6" w14:textId="35544F70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052F36" w:rsidRPr="006A5DCA" w14:paraId="26D63D8C" w14:textId="42FAD9A4" w:rsidTr="00B20D0B">
        <w:trPr>
          <w:tblHeader/>
        </w:trPr>
        <w:tc>
          <w:tcPr>
            <w:tcW w:w="1372" w:type="pct"/>
          </w:tcPr>
          <w:p w14:paraId="5B35A8CA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5" w:type="pct"/>
            <w:vAlign w:val="bottom"/>
          </w:tcPr>
          <w:p w14:paraId="76457C0D" w14:textId="5285DEC4" w:rsidR="000F422B" w:rsidRPr="006A5DCA" w:rsidRDefault="00317454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39,285</w:t>
            </w:r>
          </w:p>
        </w:tc>
        <w:tc>
          <w:tcPr>
            <w:tcW w:w="132" w:type="pct"/>
            <w:vAlign w:val="bottom"/>
          </w:tcPr>
          <w:p w14:paraId="62B4FF00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782AE6E" w14:textId="5B9493C8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(118,627)</w:t>
            </w:r>
          </w:p>
        </w:tc>
        <w:tc>
          <w:tcPr>
            <w:tcW w:w="128" w:type="pct"/>
            <w:vAlign w:val="bottom"/>
          </w:tcPr>
          <w:p w14:paraId="1B6AA08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49E4552" w14:textId="23B0F162" w:rsidR="000F422B" w:rsidRPr="006A5DCA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FCD0C4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4E1C1C6" w14:textId="735B5932" w:rsidR="000F422B" w:rsidRPr="001E0297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7,764</w:t>
            </w:r>
          </w:p>
        </w:tc>
        <w:tc>
          <w:tcPr>
            <w:tcW w:w="139" w:type="pct"/>
          </w:tcPr>
          <w:p w14:paraId="73D3A936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C7C4B69" w14:textId="235197AD" w:rsidR="000F422B" w:rsidRDefault="00317454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(90,598)</w:t>
            </w:r>
          </w:p>
        </w:tc>
      </w:tr>
      <w:tr w:rsidR="00052F36" w:rsidRPr="006A5DCA" w14:paraId="13CCABDE" w14:textId="3765C506" w:rsidTr="00B20D0B">
        <w:trPr>
          <w:trHeight w:hRule="exact" w:val="360"/>
          <w:tblHeader/>
        </w:trPr>
        <w:tc>
          <w:tcPr>
            <w:tcW w:w="1372" w:type="pct"/>
          </w:tcPr>
          <w:p w14:paraId="0403E6C6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4B8F546" w14:textId="4673E799" w:rsidR="000F422B" w:rsidRPr="006A5DCA" w:rsidRDefault="00317454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(73,337)</w:t>
            </w:r>
          </w:p>
        </w:tc>
        <w:tc>
          <w:tcPr>
            <w:tcW w:w="132" w:type="pct"/>
            <w:vAlign w:val="bottom"/>
          </w:tcPr>
          <w:p w14:paraId="66A652DF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BCB4E59" w14:textId="6DF64BC6" w:rsidR="000F422B" w:rsidRPr="006A5DCA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1898F77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551879F" w14:textId="5628F3AC" w:rsidR="000F422B" w:rsidRPr="006A5DCA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126AA3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E91D3D8" w14:textId="1279BCAB" w:rsidR="000F422B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B78DD22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64454C4" w14:textId="0C34824C" w:rsidR="000F422B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42D81F0D" w14:textId="1674B806" w:rsidTr="00B20D0B">
        <w:trPr>
          <w:trHeight w:hRule="exact" w:val="360"/>
          <w:tblHeader/>
        </w:trPr>
        <w:tc>
          <w:tcPr>
            <w:tcW w:w="1372" w:type="pct"/>
          </w:tcPr>
          <w:p w14:paraId="2DEA139B" w14:textId="77777777" w:rsidR="000F422B" w:rsidRPr="007015B9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6788A754" w:rsidR="000F422B" w:rsidRPr="00870F75" w:rsidRDefault="00317454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205,388</w:t>
            </w:r>
          </w:p>
        </w:tc>
        <w:tc>
          <w:tcPr>
            <w:tcW w:w="132" w:type="pct"/>
            <w:vAlign w:val="center"/>
          </w:tcPr>
          <w:p w14:paraId="57A5E423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5556C44C" w:rsidR="000F422B" w:rsidRPr="00B443C9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(134,781)</w:t>
            </w:r>
          </w:p>
        </w:tc>
        <w:tc>
          <w:tcPr>
            <w:tcW w:w="128" w:type="pct"/>
            <w:vAlign w:val="center"/>
          </w:tcPr>
          <w:p w14:paraId="454A031C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6F5495CC" w:rsidR="000F422B" w:rsidRPr="00B443C9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(506)</w:t>
            </w:r>
          </w:p>
        </w:tc>
        <w:tc>
          <w:tcPr>
            <w:tcW w:w="144" w:type="pct"/>
          </w:tcPr>
          <w:p w14:paraId="7D6319D9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058C689F" w:rsidR="000F422B" w:rsidRPr="00B443C9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133,80</w:t>
            </w:r>
            <w:r w:rsidR="003B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7D7F951F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3A29ADA4" w:rsidR="000F422B" w:rsidRPr="00B443C9" w:rsidRDefault="00317454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(90,99</w:t>
            </w:r>
            <w:r w:rsidR="003B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BFF29B6" w14:textId="22EBE84B" w:rsidR="006A79F6" w:rsidRDefault="006A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D62CF4F" w14:textId="227AE465" w:rsidR="00A17B2E" w:rsidRPr="006A5DCA" w:rsidRDefault="00A17B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5E774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E7749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E7749">
        <w:rPr>
          <w:rFonts w:asciiTheme="majorBidi" w:hAnsiTheme="majorBidi" w:cstheme="majorBidi"/>
          <w:sz w:val="30"/>
          <w:szCs w:val="30"/>
        </w:rPr>
        <w:t>30</w:t>
      </w:r>
      <w:r w:rsidR="005E7749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5E774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8D161D">
        <w:rPr>
          <w:rFonts w:asciiTheme="majorBidi" w:hAnsiTheme="majorBidi" w:cstheme="majorBidi"/>
          <w:bCs/>
          <w:sz w:val="30"/>
          <w:szCs w:val="30"/>
        </w:rPr>
        <w:t>7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50"/>
        <w:gridCol w:w="1339"/>
        <w:gridCol w:w="270"/>
        <w:gridCol w:w="1350"/>
        <w:gridCol w:w="270"/>
        <w:gridCol w:w="1350"/>
        <w:gridCol w:w="281"/>
        <w:gridCol w:w="1260"/>
      </w:tblGrid>
      <w:tr w:rsidR="00A17B2E" w:rsidRPr="006A5DCA" w14:paraId="47EE86AE" w14:textId="77777777" w:rsidTr="005A27FF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5A27FF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DD2478" w:rsidRDefault="00A17B2E" w:rsidP="00AC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1A5705" w14:textId="77777777" w:rsidR="00A17B2E" w:rsidRPr="006A5DCA" w:rsidRDefault="00A17B2E" w:rsidP="00AD1695">
            <w:pPr>
              <w:pStyle w:val="Pa47"/>
              <w:tabs>
                <w:tab w:val="left" w:pos="11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5A27FF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120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F1056" w:rsidRPr="006A5DCA" w14:paraId="08E23BF5" w14:textId="77777777" w:rsidTr="005A27FF">
        <w:trPr>
          <w:trHeight w:val="20"/>
        </w:trPr>
        <w:tc>
          <w:tcPr>
            <w:tcW w:w="2610" w:type="dxa"/>
          </w:tcPr>
          <w:p w14:paraId="0488FFAC" w14:textId="7F589937" w:rsidR="00AF1056" w:rsidRPr="006A5DCA" w:rsidRDefault="00AF1056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16C50A28" w14:textId="772858E0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4813AADE" w:rsidR="00AF1056" w:rsidRPr="006A5DCA" w:rsidRDefault="00AF1056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104,698</w:t>
            </w:r>
          </w:p>
        </w:tc>
        <w:tc>
          <w:tcPr>
            <w:tcW w:w="270" w:type="dxa"/>
          </w:tcPr>
          <w:p w14:paraId="077A1578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358EDADE" w:rsidR="00AF1056" w:rsidRPr="006A5DCA" w:rsidRDefault="00AF1056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145,389</w:t>
            </w:r>
          </w:p>
        </w:tc>
        <w:tc>
          <w:tcPr>
            <w:tcW w:w="270" w:type="dxa"/>
          </w:tcPr>
          <w:p w14:paraId="2FF4C3EB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446F56C8" w:rsidR="00AF1056" w:rsidRPr="006A5DCA" w:rsidRDefault="00AF1056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81" w:type="dxa"/>
          </w:tcPr>
          <w:p w14:paraId="7310557F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ACEBE3" w14:textId="5210617A" w:rsidR="00AF1056" w:rsidRPr="006A5DCA" w:rsidRDefault="00B81198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250,791</w:t>
            </w:r>
          </w:p>
        </w:tc>
      </w:tr>
      <w:tr w:rsidR="00AF1056" w:rsidRPr="006A5DCA" w14:paraId="285337B8" w14:textId="77777777" w:rsidTr="005A27FF">
        <w:trPr>
          <w:trHeight w:val="20"/>
        </w:trPr>
        <w:tc>
          <w:tcPr>
            <w:tcW w:w="2610" w:type="dxa"/>
          </w:tcPr>
          <w:p w14:paraId="6A22ED55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8F7D31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79199FC6" w:rsidR="00AF1056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09A6EBE5" w:rsidR="00AF1056" w:rsidRPr="006A5DCA" w:rsidRDefault="00317454" w:rsidP="004E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87,128</w:t>
            </w:r>
          </w:p>
        </w:tc>
        <w:tc>
          <w:tcPr>
            <w:tcW w:w="270" w:type="dxa"/>
          </w:tcPr>
          <w:p w14:paraId="35CAE215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738DECDF" w:rsidR="00AF1056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A2FA1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E623334" w14:textId="6DE3AC4C" w:rsidR="00AF1056" w:rsidRPr="006A5DCA" w:rsidRDefault="00317454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87,128</w:t>
            </w:r>
          </w:p>
        </w:tc>
      </w:tr>
      <w:tr w:rsidR="000F422B" w:rsidRPr="00ED0E23" w14:paraId="1406B396" w14:textId="77777777" w:rsidTr="005A27FF">
        <w:trPr>
          <w:trHeight w:val="20"/>
        </w:trPr>
        <w:tc>
          <w:tcPr>
            <w:tcW w:w="2610" w:type="dxa"/>
          </w:tcPr>
          <w:p w14:paraId="6CA2597D" w14:textId="683EDDB2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50" w:type="dxa"/>
          </w:tcPr>
          <w:p w14:paraId="2B500693" w14:textId="77777777" w:rsidR="000F422B" w:rsidRPr="006A5DCA" w:rsidRDefault="000F422B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818FA1D" w14:textId="67136324" w:rsidR="000F422B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FF3AB" w14:textId="77777777" w:rsidR="000F422B" w:rsidRPr="006A5DCA" w:rsidRDefault="000F422B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73A562" w14:textId="1B3A6EE3" w:rsidR="000F422B" w:rsidRPr="006A5DCA" w:rsidRDefault="00317454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  <w:tc>
          <w:tcPr>
            <w:tcW w:w="270" w:type="dxa"/>
          </w:tcPr>
          <w:p w14:paraId="589C9EA1" w14:textId="77777777" w:rsidR="000F422B" w:rsidRPr="006A5DCA" w:rsidRDefault="000F422B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7E7469" w14:textId="26C526FE" w:rsidR="000F422B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44A588" w14:textId="77777777" w:rsidR="000F422B" w:rsidRPr="006A5DCA" w:rsidRDefault="000F422B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D8F0D87" w14:textId="1B22CC06" w:rsidR="000F422B" w:rsidRPr="006A5DCA" w:rsidRDefault="0031745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</w:tr>
      <w:tr w:rsidR="00AF1056" w:rsidRPr="006A5DCA" w14:paraId="45C89F6D" w14:textId="77777777" w:rsidTr="005A27FF">
        <w:trPr>
          <w:trHeight w:val="20"/>
        </w:trPr>
        <w:tc>
          <w:tcPr>
            <w:tcW w:w="2610" w:type="dxa"/>
          </w:tcPr>
          <w:p w14:paraId="1B8D61EA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50" w:type="dxa"/>
          </w:tcPr>
          <w:p w14:paraId="19F2203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17FB40DD" w:rsidR="00AF1056" w:rsidRPr="006A5DCA" w:rsidRDefault="00317454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(5,394)</w:t>
            </w:r>
          </w:p>
        </w:tc>
        <w:tc>
          <w:tcPr>
            <w:tcW w:w="270" w:type="dxa"/>
          </w:tcPr>
          <w:p w14:paraId="0439DA69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47639FCF" w:rsidR="00AF1056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(4,656)</w:t>
            </w:r>
          </w:p>
        </w:tc>
        <w:tc>
          <w:tcPr>
            <w:tcW w:w="270" w:type="dxa"/>
          </w:tcPr>
          <w:p w14:paraId="589C3617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74759B0A" w:rsidR="00AF1056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9DFCE3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FB5A6C" w14:textId="431C15EE" w:rsidR="00AF1056" w:rsidRPr="006A5DCA" w:rsidRDefault="00317454" w:rsidP="00BD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(10,050)</w:t>
            </w:r>
          </w:p>
        </w:tc>
      </w:tr>
      <w:tr w:rsidR="00AF1056" w:rsidRPr="006A5DCA" w14:paraId="2DE7D487" w14:textId="77777777" w:rsidTr="005A27FF">
        <w:trPr>
          <w:trHeight w:val="20"/>
        </w:trPr>
        <w:tc>
          <w:tcPr>
            <w:tcW w:w="2610" w:type="dxa"/>
          </w:tcPr>
          <w:p w14:paraId="3C98E94C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50" w:type="dxa"/>
          </w:tcPr>
          <w:p w14:paraId="513ADF9A" w14:textId="77777777" w:rsidR="00AF1056" w:rsidRPr="006A5DCA" w:rsidRDefault="00AF1056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3DB54D2A" w:rsidR="00AF1056" w:rsidRPr="006A5DCA" w:rsidRDefault="0031745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(2,618)</w:t>
            </w:r>
          </w:p>
        </w:tc>
        <w:tc>
          <w:tcPr>
            <w:tcW w:w="270" w:type="dxa"/>
          </w:tcPr>
          <w:p w14:paraId="6A988852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2C3A5E34" w:rsidR="00AF1056" w:rsidRPr="006A5DCA" w:rsidRDefault="00317454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(53,463)</w:t>
            </w:r>
          </w:p>
        </w:tc>
        <w:tc>
          <w:tcPr>
            <w:tcW w:w="270" w:type="dxa"/>
          </w:tcPr>
          <w:p w14:paraId="76837B8F" w14:textId="77777777" w:rsidR="00AF1056" w:rsidRPr="006A5DCA" w:rsidRDefault="00AF1056" w:rsidP="00870F75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26EB3392" w:rsidR="00AF1056" w:rsidRPr="006A5DCA" w:rsidRDefault="00317454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9A2B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773DEF8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1BDC86" w14:textId="5446497D" w:rsidR="00AF1056" w:rsidRPr="006A5DCA" w:rsidRDefault="00317454" w:rsidP="003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(56,29</w:t>
            </w:r>
            <w:r w:rsidR="003B4F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1056" w:rsidRPr="006A5DCA" w14:paraId="571459E5" w14:textId="77777777" w:rsidTr="005A27FF">
        <w:trPr>
          <w:trHeight w:val="20"/>
        </w:trPr>
        <w:tc>
          <w:tcPr>
            <w:tcW w:w="2610" w:type="dxa"/>
            <w:vAlign w:val="bottom"/>
          </w:tcPr>
          <w:p w14:paraId="31D0FC56" w14:textId="21D437A0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E77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396D390C" w14:textId="77777777" w:rsidR="00AF1056" w:rsidRPr="006A5DCA" w:rsidRDefault="00AF1056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6F5E2463" w:rsidR="00AF1056" w:rsidRPr="006A5DCA" w:rsidRDefault="00317454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96,686</w:t>
            </w:r>
          </w:p>
        </w:tc>
        <w:tc>
          <w:tcPr>
            <w:tcW w:w="270" w:type="dxa"/>
          </w:tcPr>
          <w:p w14:paraId="5C65EAC2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563CBF90" w:rsidR="00AF1056" w:rsidRPr="006A5DCA" w:rsidRDefault="00317454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173,066</w:t>
            </w:r>
          </w:p>
        </w:tc>
        <w:tc>
          <w:tcPr>
            <w:tcW w:w="270" w:type="dxa"/>
          </w:tcPr>
          <w:p w14:paraId="15A062E1" w14:textId="77777777" w:rsidR="00AF1056" w:rsidRPr="006A5DCA" w:rsidRDefault="00AF1056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7D4E4124" w:rsidR="00AF1056" w:rsidRPr="006A5DCA" w:rsidRDefault="00317454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3B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1" w:type="dxa"/>
          </w:tcPr>
          <w:p w14:paraId="63709A3E" w14:textId="77777777" w:rsidR="00AF1056" w:rsidRPr="006A5DCA" w:rsidRDefault="00AF1056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2773B885" w:rsidR="00AF1056" w:rsidRPr="006A5DCA" w:rsidRDefault="00317454" w:rsidP="00ED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270,244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3"/>
          <w:footerReference w:type="default" r:id="rId14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79ACA467" w:rsidR="00820347" w:rsidRPr="0041682E" w:rsidRDefault="000F422B" w:rsidP="005A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41682E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FA7E6" w14:textId="77777777" w:rsidR="0041682E" w:rsidRPr="0041682E" w:rsidRDefault="004168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68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7"/>
        <w:gridCol w:w="989"/>
        <w:gridCol w:w="183"/>
        <w:gridCol w:w="1076"/>
        <w:gridCol w:w="184"/>
        <w:gridCol w:w="1166"/>
        <w:gridCol w:w="180"/>
        <w:gridCol w:w="1170"/>
        <w:gridCol w:w="184"/>
        <w:gridCol w:w="990"/>
        <w:gridCol w:w="180"/>
        <w:gridCol w:w="1080"/>
        <w:gridCol w:w="180"/>
        <w:gridCol w:w="1080"/>
        <w:gridCol w:w="180"/>
        <w:gridCol w:w="1080"/>
      </w:tblGrid>
      <w:tr w:rsidR="00E3032B" w:rsidRPr="00D36939" w14:paraId="202AA66B" w14:textId="77777777" w:rsidTr="005A27FF">
        <w:trPr>
          <w:cantSplit/>
        </w:trPr>
        <w:tc>
          <w:tcPr>
            <w:tcW w:w="4217" w:type="dxa"/>
            <w:shd w:val="clear" w:color="auto" w:fill="auto"/>
          </w:tcPr>
          <w:p w14:paraId="3F52F73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48" w:type="dxa"/>
            <w:gridSpan w:val="3"/>
            <w:shd w:val="clear" w:color="auto" w:fill="FFFFFF"/>
            <w:vAlign w:val="bottom"/>
          </w:tcPr>
          <w:p w14:paraId="6CE2881D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498CB4E6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6E33EF69" w14:textId="2DA84D32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5974912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F117F9" w14:textId="77777777" w:rsidR="00E3032B" w:rsidRPr="00D36939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27319C00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3A7F19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3032B" w:rsidRPr="00D36939" w14:paraId="06CC1D62" w14:textId="77777777" w:rsidTr="005A27FF">
        <w:trPr>
          <w:cantSplit/>
        </w:trPr>
        <w:tc>
          <w:tcPr>
            <w:tcW w:w="4217" w:type="dxa"/>
            <w:shd w:val="clear" w:color="auto" w:fill="auto"/>
          </w:tcPr>
          <w:p w14:paraId="1F3F2386" w14:textId="62ABBF2D" w:rsidR="00E3032B" w:rsidRPr="00D36939" w:rsidRDefault="00654F74" w:rsidP="005A27F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  <w:shd w:val="clear" w:color="auto" w:fill="FFFFFF"/>
          </w:tcPr>
          <w:p w14:paraId="54429E8D" w14:textId="74453D4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1AC95D05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3A023B78" w14:textId="01168B96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02B03C5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07B5F7" w14:textId="645E133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DC8ED6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608ADF" w14:textId="27AA1FC1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22BC72C4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28B964E" w14:textId="0AFA4B5A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01204A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95E19" w14:textId="32BA86BF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FABC059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ED2F4" w14:textId="20DA57A5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CEF8C1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DE4A10" w14:textId="711BCE09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032B" w:rsidRPr="00D36939" w14:paraId="471B804E" w14:textId="77777777" w:rsidTr="005A27FF">
        <w:trPr>
          <w:cantSplit/>
        </w:trPr>
        <w:tc>
          <w:tcPr>
            <w:tcW w:w="4217" w:type="dxa"/>
          </w:tcPr>
          <w:p w14:paraId="5F8FFCB6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14:paraId="31DEB03A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22210" w:rsidRPr="00D36939" w14:paraId="41CFDFEC" w14:textId="77777777" w:rsidTr="005A27FF">
        <w:trPr>
          <w:cantSplit/>
        </w:trPr>
        <w:tc>
          <w:tcPr>
            <w:tcW w:w="4217" w:type="dxa"/>
            <w:vAlign w:val="bottom"/>
          </w:tcPr>
          <w:p w14:paraId="05160502" w14:textId="77777777" w:rsidR="00422210" w:rsidRPr="00D36939" w:rsidRDefault="00422210" w:rsidP="005A27F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89" w:type="dxa"/>
            <w:vAlign w:val="bottom"/>
          </w:tcPr>
          <w:p w14:paraId="38CADAF2" w14:textId="2AF0045D" w:rsidR="00422210" w:rsidRPr="00AD43F9" w:rsidRDefault="00317454" w:rsidP="00DD24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6,316,94</w:t>
            </w:r>
            <w:r w:rsidR="003B4F13">
              <w:rPr>
                <w:rFonts w:ascii="Angsana New" w:eastAsia="MS Mincho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83" w:type="dxa"/>
            <w:vAlign w:val="bottom"/>
          </w:tcPr>
          <w:p w14:paraId="593E38C0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4313F87D" w14:textId="4AF9F7B4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 w:rsidRPr="002A5B1C">
              <w:rPr>
                <w:rFonts w:ascii="Angsana New" w:eastAsia="MS Mincho" w:hAnsi="Angsana New" w:hint="cs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,082,601</w:t>
            </w:r>
          </w:p>
        </w:tc>
        <w:tc>
          <w:tcPr>
            <w:tcW w:w="184" w:type="dxa"/>
          </w:tcPr>
          <w:p w14:paraId="7030ABF9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426420" w14:textId="5EDB550A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5,133,333</w:t>
            </w:r>
          </w:p>
        </w:tc>
        <w:tc>
          <w:tcPr>
            <w:tcW w:w="180" w:type="dxa"/>
          </w:tcPr>
          <w:p w14:paraId="0C07CC10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C2A47" w14:textId="613230C8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5,213,983</w:t>
            </w:r>
          </w:p>
        </w:tc>
        <w:tc>
          <w:tcPr>
            <w:tcW w:w="184" w:type="dxa"/>
          </w:tcPr>
          <w:p w14:paraId="135E9C92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9380D" w14:textId="175DCBAC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236,852</w:t>
            </w:r>
          </w:p>
        </w:tc>
        <w:tc>
          <w:tcPr>
            <w:tcW w:w="180" w:type="dxa"/>
          </w:tcPr>
          <w:p w14:paraId="09D8083E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0EADF" w14:textId="432B4CFF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226,825</w:t>
            </w:r>
          </w:p>
        </w:tc>
        <w:tc>
          <w:tcPr>
            <w:tcW w:w="180" w:type="dxa"/>
          </w:tcPr>
          <w:p w14:paraId="66FF3743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805C4" w14:textId="267F8FBA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11,687,125</w:t>
            </w:r>
          </w:p>
        </w:tc>
        <w:tc>
          <w:tcPr>
            <w:tcW w:w="180" w:type="dxa"/>
          </w:tcPr>
          <w:p w14:paraId="310216C8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0C3AF" w14:textId="2B78FDE2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11,523,409</w:t>
            </w:r>
          </w:p>
        </w:tc>
      </w:tr>
      <w:tr w:rsidR="00422210" w:rsidRPr="00D36939" w14:paraId="021EC35A" w14:textId="77777777" w:rsidTr="005A27FF">
        <w:trPr>
          <w:cantSplit/>
        </w:trPr>
        <w:tc>
          <w:tcPr>
            <w:tcW w:w="4217" w:type="dxa"/>
            <w:vAlign w:val="bottom"/>
          </w:tcPr>
          <w:p w14:paraId="5ECE4849" w14:textId="77777777" w:rsidR="00422210" w:rsidRPr="00D36939" w:rsidRDefault="00422210" w:rsidP="00422210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89" w:type="dxa"/>
          </w:tcPr>
          <w:p w14:paraId="2AB7F369" w14:textId="00BEA3A2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(214,287)</w:t>
            </w:r>
          </w:p>
        </w:tc>
        <w:tc>
          <w:tcPr>
            <w:tcW w:w="183" w:type="dxa"/>
          </w:tcPr>
          <w:p w14:paraId="6E01C348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AD8D94" w14:textId="1626ABF8" w:rsidR="00422210" w:rsidRPr="00303995" w:rsidRDefault="00422210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(203,416)</w:t>
            </w:r>
          </w:p>
        </w:tc>
        <w:tc>
          <w:tcPr>
            <w:tcW w:w="184" w:type="dxa"/>
          </w:tcPr>
          <w:p w14:paraId="211D3A50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52D6D7" w14:textId="1F5A4D95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214,287</w:t>
            </w:r>
          </w:p>
        </w:tc>
        <w:tc>
          <w:tcPr>
            <w:tcW w:w="180" w:type="dxa"/>
          </w:tcPr>
          <w:p w14:paraId="7A08F6C1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F45AC" w14:textId="0591B2B4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203,416</w:t>
            </w:r>
          </w:p>
        </w:tc>
        <w:tc>
          <w:tcPr>
            <w:tcW w:w="184" w:type="dxa"/>
          </w:tcPr>
          <w:p w14:paraId="2A509F31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7EE1E" w14:textId="045B4195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6F480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EB93B" w14:textId="7671D528" w:rsidR="00422210" w:rsidRPr="00B040F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64C108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E3D60" w14:textId="06B9890C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957440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9610" w14:textId="1E7D78DE" w:rsidR="00422210" w:rsidRPr="00D36939" w:rsidRDefault="00422210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22210" w:rsidRPr="00D36939" w14:paraId="5EE2AED6" w14:textId="77777777" w:rsidTr="005A27FF">
        <w:trPr>
          <w:cantSplit/>
        </w:trPr>
        <w:tc>
          <w:tcPr>
            <w:tcW w:w="4217" w:type="dxa"/>
            <w:vAlign w:val="bottom"/>
          </w:tcPr>
          <w:p w14:paraId="7138F782" w14:textId="77777777" w:rsidR="00422210" w:rsidRPr="00D36939" w:rsidRDefault="00422210" w:rsidP="00422210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17C2FB0" w14:textId="2C982531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6,865</w:t>
            </w:r>
          </w:p>
        </w:tc>
        <w:tc>
          <w:tcPr>
            <w:tcW w:w="183" w:type="dxa"/>
          </w:tcPr>
          <w:p w14:paraId="043E4E47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54DBD60" w14:textId="69333880" w:rsidR="00422210" w:rsidRPr="00303995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5,441</w:t>
            </w:r>
          </w:p>
        </w:tc>
        <w:tc>
          <w:tcPr>
            <w:tcW w:w="184" w:type="dxa"/>
          </w:tcPr>
          <w:p w14:paraId="726705EE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5B778A" w14:textId="665F04A6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10,839</w:t>
            </w:r>
          </w:p>
        </w:tc>
        <w:tc>
          <w:tcPr>
            <w:tcW w:w="180" w:type="dxa"/>
          </w:tcPr>
          <w:p w14:paraId="5105E18B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A6770" w14:textId="1CBCF3FE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13,057</w:t>
            </w:r>
          </w:p>
        </w:tc>
        <w:tc>
          <w:tcPr>
            <w:tcW w:w="184" w:type="dxa"/>
          </w:tcPr>
          <w:p w14:paraId="494F1AA4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BDCF14" w14:textId="3BEF982B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135</w:t>
            </w:r>
          </w:p>
        </w:tc>
        <w:tc>
          <w:tcPr>
            <w:tcW w:w="180" w:type="dxa"/>
          </w:tcPr>
          <w:p w14:paraId="5EBE39BC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9CAB9" w14:textId="36B24910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113</w:t>
            </w:r>
          </w:p>
        </w:tc>
        <w:tc>
          <w:tcPr>
            <w:tcW w:w="180" w:type="dxa"/>
          </w:tcPr>
          <w:p w14:paraId="6CA2E47C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245B9D" w14:textId="16CB46DC" w:rsidR="00422210" w:rsidRPr="00D36939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17,839</w:t>
            </w:r>
          </w:p>
        </w:tc>
        <w:tc>
          <w:tcPr>
            <w:tcW w:w="180" w:type="dxa"/>
          </w:tcPr>
          <w:p w14:paraId="4DDB6589" w14:textId="77777777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07E4" w14:textId="6B02C704" w:rsidR="00422210" w:rsidRPr="00D36939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18,611</w:t>
            </w:r>
          </w:p>
        </w:tc>
      </w:tr>
      <w:tr w:rsidR="00422210" w:rsidRPr="00D36939" w14:paraId="467CFEC8" w14:textId="77777777" w:rsidTr="005A27FF">
        <w:trPr>
          <w:cantSplit/>
        </w:trPr>
        <w:tc>
          <w:tcPr>
            <w:tcW w:w="4217" w:type="dxa"/>
            <w:vAlign w:val="bottom"/>
          </w:tcPr>
          <w:p w14:paraId="395A2F12" w14:textId="77777777" w:rsidR="00422210" w:rsidRPr="004A64EB" w:rsidRDefault="00422210" w:rsidP="00422210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3CC8B85" w14:textId="63D78A23" w:rsidR="00422210" w:rsidRPr="00317850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6,109,518</w:t>
            </w:r>
          </w:p>
        </w:tc>
        <w:tc>
          <w:tcPr>
            <w:tcW w:w="183" w:type="dxa"/>
          </w:tcPr>
          <w:p w14:paraId="6911602E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A3B002" w14:textId="6D44442F" w:rsidR="00422210" w:rsidRPr="00303995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5,884,626</w:t>
            </w:r>
          </w:p>
        </w:tc>
        <w:tc>
          <w:tcPr>
            <w:tcW w:w="184" w:type="dxa"/>
          </w:tcPr>
          <w:p w14:paraId="54A41AC3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6A3831B" w14:textId="664244FF" w:rsidR="00422210" w:rsidRPr="00317850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5,358,459</w:t>
            </w:r>
          </w:p>
        </w:tc>
        <w:tc>
          <w:tcPr>
            <w:tcW w:w="180" w:type="dxa"/>
          </w:tcPr>
          <w:p w14:paraId="39E97B99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7FC9" w14:textId="6311B0A0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5,430,456</w:t>
            </w:r>
          </w:p>
        </w:tc>
        <w:tc>
          <w:tcPr>
            <w:tcW w:w="184" w:type="dxa"/>
          </w:tcPr>
          <w:p w14:paraId="652E2EBD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C3F801" w14:textId="71AD7572" w:rsidR="00422210" w:rsidRPr="00317850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236,987</w:t>
            </w:r>
          </w:p>
        </w:tc>
        <w:tc>
          <w:tcPr>
            <w:tcW w:w="180" w:type="dxa"/>
          </w:tcPr>
          <w:p w14:paraId="740E150D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A99FE" w14:textId="3AEFF798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226,938</w:t>
            </w:r>
          </w:p>
        </w:tc>
        <w:tc>
          <w:tcPr>
            <w:tcW w:w="180" w:type="dxa"/>
          </w:tcPr>
          <w:p w14:paraId="5802924B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32C19" w14:textId="0F6A33ED" w:rsidR="00422210" w:rsidRPr="00317850" w:rsidRDefault="00317454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11,704,964</w:t>
            </w:r>
          </w:p>
        </w:tc>
        <w:tc>
          <w:tcPr>
            <w:tcW w:w="180" w:type="dxa"/>
          </w:tcPr>
          <w:p w14:paraId="75AFA7A6" w14:textId="77777777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F9326" w14:textId="7A3FC851" w:rsidR="00422210" w:rsidRPr="00317850" w:rsidRDefault="00422210" w:rsidP="004222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11,542,020</w:t>
            </w:r>
          </w:p>
        </w:tc>
      </w:tr>
      <w:tr w:rsidR="00B4068F" w:rsidRPr="00D36939" w14:paraId="4A50B399" w14:textId="77777777" w:rsidTr="005A27FF">
        <w:trPr>
          <w:cantSplit/>
          <w:trHeight w:val="179"/>
        </w:trPr>
        <w:tc>
          <w:tcPr>
            <w:tcW w:w="4217" w:type="dxa"/>
            <w:vAlign w:val="bottom"/>
          </w:tcPr>
          <w:p w14:paraId="444720BD" w14:textId="77777777" w:rsidR="00B4068F" w:rsidRPr="005D6EFA" w:rsidRDefault="00B4068F" w:rsidP="00B4068F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7BFC394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12BF0B91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62B6476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9B9D1D8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8B4102E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DD7DD7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3185BC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0E4550B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9F2F02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DB396B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68D12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CEC527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6E4C4B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471E55C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78EE09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37368B" w:rsidRPr="00D36939" w14:paraId="3C63B138" w14:textId="77777777" w:rsidTr="005A27FF">
        <w:trPr>
          <w:cantSplit/>
        </w:trPr>
        <w:tc>
          <w:tcPr>
            <w:tcW w:w="4217" w:type="dxa"/>
            <w:vAlign w:val="bottom"/>
          </w:tcPr>
          <w:p w14:paraId="1506D6BE" w14:textId="77777777" w:rsidR="0037368B" w:rsidRPr="00D36939" w:rsidRDefault="0037368B" w:rsidP="0037368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268E88D" w14:textId="7856C1F1" w:rsidR="0037368B" w:rsidRPr="00317850" w:rsidRDefault="00317454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1,787,395</w:t>
            </w:r>
          </w:p>
        </w:tc>
        <w:tc>
          <w:tcPr>
            <w:tcW w:w="183" w:type="dxa"/>
            <w:vAlign w:val="bottom"/>
          </w:tcPr>
          <w:p w14:paraId="4DAE4589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1AE6A38" w14:textId="3C83F89A" w:rsidR="0037368B" w:rsidRPr="00303995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1,682,462</w:t>
            </w:r>
          </w:p>
        </w:tc>
        <w:tc>
          <w:tcPr>
            <w:tcW w:w="184" w:type="dxa"/>
            <w:vAlign w:val="bottom"/>
          </w:tcPr>
          <w:p w14:paraId="0B2DAAD5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1FF619A" w14:textId="335B3941" w:rsidR="0037368B" w:rsidRPr="00317850" w:rsidRDefault="00317454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1,117,500</w:t>
            </w:r>
          </w:p>
        </w:tc>
        <w:tc>
          <w:tcPr>
            <w:tcW w:w="180" w:type="dxa"/>
            <w:vAlign w:val="bottom"/>
          </w:tcPr>
          <w:p w14:paraId="6D5041EF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FE6ABB" w14:textId="5D4AE78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825,800</w:t>
            </w:r>
          </w:p>
        </w:tc>
        <w:tc>
          <w:tcPr>
            <w:tcW w:w="184" w:type="dxa"/>
            <w:vAlign w:val="bottom"/>
          </w:tcPr>
          <w:p w14:paraId="4D5159FB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5C80D" w14:textId="4DB05272" w:rsidR="0037368B" w:rsidRPr="00317850" w:rsidRDefault="00317454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84,898</w:t>
            </w:r>
          </w:p>
        </w:tc>
        <w:tc>
          <w:tcPr>
            <w:tcW w:w="180" w:type="dxa"/>
            <w:vAlign w:val="bottom"/>
          </w:tcPr>
          <w:p w14:paraId="24087AB5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83F60" w14:textId="30B27C14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69,408</w:t>
            </w:r>
          </w:p>
        </w:tc>
        <w:tc>
          <w:tcPr>
            <w:tcW w:w="180" w:type="dxa"/>
            <w:vAlign w:val="bottom"/>
          </w:tcPr>
          <w:p w14:paraId="78844CF8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9B31E" w14:textId="0057C578" w:rsidR="0037368B" w:rsidRPr="00317850" w:rsidRDefault="00317454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2,989,793</w:t>
            </w:r>
          </w:p>
        </w:tc>
        <w:tc>
          <w:tcPr>
            <w:tcW w:w="180" w:type="dxa"/>
            <w:vAlign w:val="bottom"/>
          </w:tcPr>
          <w:p w14:paraId="6BA94476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B45668" w14:textId="0056E4B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2,577,670</w:t>
            </w:r>
          </w:p>
        </w:tc>
      </w:tr>
      <w:tr w:rsidR="0037368B" w:rsidRPr="00D36939" w14:paraId="4296ED6E" w14:textId="77777777" w:rsidTr="005A27FF">
        <w:trPr>
          <w:cantSplit/>
        </w:trPr>
        <w:tc>
          <w:tcPr>
            <w:tcW w:w="4217" w:type="dxa"/>
            <w:vAlign w:val="bottom"/>
          </w:tcPr>
          <w:p w14:paraId="5792783A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91B1C78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101FE171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2186838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D6300B6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1F3431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21E8D5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E1397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5724407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A86E8C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A5DEED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23C8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67788E6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B9FD8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8BFF576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8A176" w14:textId="77777777" w:rsidR="0037368B" w:rsidRPr="005D6EFA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37368B" w:rsidRPr="00D36939" w14:paraId="6FFBFF64" w14:textId="77777777" w:rsidTr="005A27FF">
        <w:trPr>
          <w:cantSplit/>
        </w:trPr>
        <w:tc>
          <w:tcPr>
            <w:tcW w:w="4217" w:type="dxa"/>
            <w:vAlign w:val="bottom"/>
          </w:tcPr>
          <w:p w14:paraId="295BE62B" w14:textId="77777777" w:rsidR="0037368B" w:rsidRDefault="0037368B" w:rsidP="0037368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78BA469" w14:textId="6ABAA7AE" w:rsidR="0037368B" w:rsidRPr="00D36939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32F3E71" w14:textId="5222E00C" w:rsidR="0037368B" w:rsidRPr="00317850" w:rsidRDefault="00174873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5,209,75</w:t>
            </w:r>
            <w:r w:rsidR="003B4F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667B36E9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F67BE3" w14:textId="2A188C82" w:rsidR="0037368B" w:rsidRPr="00303995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5,5</w:t>
            </w:r>
            <w:r w:rsidR="002537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,1</w:t>
            </w:r>
            <w:r w:rsidR="002537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4" w:type="dxa"/>
            <w:vAlign w:val="bottom"/>
          </w:tcPr>
          <w:p w14:paraId="4DFB74E0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2BFA52B" w14:textId="5F86531F" w:rsidR="0037368B" w:rsidRPr="00317850" w:rsidRDefault="00174873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2,030,114</w:t>
            </w:r>
          </w:p>
        </w:tc>
        <w:tc>
          <w:tcPr>
            <w:tcW w:w="180" w:type="dxa"/>
            <w:vAlign w:val="bottom"/>
          </w:tcPr>
          <w:p w14:paraId="4D303CC2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97CC05" w14:textId="3E29D056" w:rsidR="0037368B" w:rsidRPr="00317850" w:rsidRDefault="002537E9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3736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264</w:t>
            </w:r>
            <w:r w:rsidR="003736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84" w:type="dxa"/>
            <w:vAlign w:val="bottom"/>
          </w:tcPr>
          <w:p w14:paraId="307ACB16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DDAB7" w14:textId="3F2FC51F" w:rsidR="0037368B" w:rsidRPr="00317850" w:rsidRDefault="00174873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134,451</w:t>
            </w:r>
          </w:p>
        </w:tc>
        <w:tc>
          <w:tcPr>
            <w:tcW w:w="180" w:type="dxa"/>
            <w:vAlign w:val="bottom"/>
          </w:tcPr>
          <w:p w14:paraId="014C8284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37A1F2" w14:textId="2B642E0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2537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2537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80" w:type="dxa"/>
            <w:vAlign w:val="bottom"/>
          </w:tcPr>
          <w:p w14:paraId="444CB042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12B635" w14:textId="26AA0F94" w:rsidR="0037368B" w:rsidRPr="00317850" w:rsidRDefault="00174873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7,374,321</w:t>
            </w:r>
          </w:p>
        </w:tc>
        <w:tc>
          <w:tcPr>
            <w:tcW w:w="180" w:type="dxa"/>
            <w:vAlign w:val="bottom"/>
          </w:tcPr>
          <w:p w14:paraId="61E4EE1D" w14:textId="77777777" w:rsidR="0037368B" w:rsidRPr="00317850" w:rsidRDefault="0037368B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FA6BA" w14:textId="16C073F8" w:rsidR="0037368B" w:rsidRPr="00317850" w:rsidRDefault="002537E9" w:rsidP="003736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  <w:r w:rsidR="003736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961</w:t>
            </w:r>
            <w:r w:rsidR="003736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036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F56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firstLine="83"/>
        <w:rPr>
          <w:rFonts w:asciiTheme="majorBidi" w:hAnsiTheme="majorBidi" w:cstheme="majorBidi"/>
          <w:sz w:val="30"/>
          <w:szCs w:val="30"/>
        </w:rPr>
        <w:sectPr w:rsidR="0041682E" w:rsidRPr="005B008C" w:rsidSect="0041682E">
          <w:head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63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70"/>
        <w:gridCol w:w="1188"/>
        <w:gridCol w:w="72"/>
        <w:gridCol w:w="360"/>
        <w:gridCol w:w="1260"/>
      </w:tblGrid>
      <w:tr w:rsidR="00E3032B" w:rsidRPr="00EC275B" w14:paraId="098CB319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72CDC6F" w14:textId="52140229" w:rsidR="00E3032B" w:rsidRPr="00EC275B" w:rsidRDefault="00AD0D61" w:rsidP="009A6B11">
            <w:pPr>
              <w:tabs>
                <w:tab w:val="clear" w:pos="680"/>
                <w:tab w:val="left" w:pos="540"/>
              </w:tabs>
              <w:ind w:left="70" w:firstLine="9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="00E3032B"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 w:rsidR="009D6821"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59D" w14:textId="77777777" w:rsidR="00E3032B" w:rsidRPr="00B81D01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F9D92" w14:textId="77777777" w:rsidR="00E3032B" w:rsidRPr="0071073B" w:rsidRDefault="00E3032B" w:rsidP="002A28BF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32B" w:rsidRPr="00EC275B" w14:paraId="5AC226D2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5BF7D60" w14:textId="08D78DFA" w:rsidR="00E3032B" w:rsidRPr="00EC275B" w:rsidRDefault="00FC0C44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9CE06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1A9A7" w14:textId="6BDA4925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F62D9B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06727" w14:textId="7CA47484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032B" w:rsidRPr="00EC275B" w14:paraId="0EA0A114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558369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3BCDE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E13AFB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E3A" w:rsidRPr="00EC275B" w14:paraId="443EA54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3503357" w14:textId="77777777" w:rsidR="00A72E3A" w:rsidRPr="00EC275B" w:rsidRDefault="00A72E3A" w:rsidP="00A72E3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E577C" w14:textId="77777777" w:rsidR="00A72E3A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4FF29CE" w14:textId="65246805" w:rsidR="00A72E3A" w:rsidRPr="0079083A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2,989,793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A41F" w14:textId="77777777" w:rsidR="00A72E3A" w:rsidRPr="0079083A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EBFC66" w14:textId="7451FF27" w:rsidR="00A72E3A" w:rsidRPr="0007345B" w:rsidRDefault="00A72E3A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 w:rsidRPr="0079083A">
              <w:rPr>
                <w:rFonts w:ascii="Angsana New" w:eastAsia="MS Mincho" w:hAnsi="Angsana New"/>
                <w:sz w:val="30"/>
                <w:szCs w:val="30"/>
              </w:rPr>
              <w:t>2,577,670</w:t>
            </w:r>
          </w:p>
        </w:tc>
      </w:tr>
      <w:tr w:rsidR="00A72E3A" w:rsidRPr="00EC275B" w14:paraId="12A518D7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258696B" w14:textId="77777777" w:rsidR="00A72E3A" w:rsidRPr="00EC275B" w:rsidRDefault="00A72E3A" w:rsidP="00A72E3A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0FDAC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0741E" w14:textId="77777777" w:rsidR="00A72E3A" w:rsidRPr="00A46026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38B6D" w14:textId="77777777" w:rsidR="00A72E3A" w:rsidRPr="00A46026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896FB" w14:textId="77777777" w:rsidR="00A72E3A" w:rsidRPr="000734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72E3A" w:rsidRPr="00EC275B" w14:paraId="69E37F88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2B6BB08" w14:textId="77777777" w:rsidR="00A72E3A" w:rsidRPr="00EC275B" w:rsidRDefault="00A72E3A" w:rsidP="00A72E3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21453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74275A3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7E4FA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820EB" w14:textId="09C01D5A" w:rsidR="00A72E3A" w:rsidRPr="000734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174873" w:rsidRPr="00EC275B" w14:paraId="4C3DD665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7A06C09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D67C4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A62A384" w14:textId="5C13C4EE" w:rsidR="00174873" w:rsidRPr="00DD3CE3" w:rsidRDefault="00174873" w:rsidP="009A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266,</w:t>
            </w:r>
            <w:r w:rsidRPr="0069708B">
              <w:rPr>
                <w:rFonts w:ascii="Angsana New" w:hAnsi="Angsana New"/>
                <w:sz w:val="30"/>
                <w:szCs w:val="30"/>
              </w:rPr>
              <w:t>78</w:t>
            </w:r>
            <w:r w:rsidR="009A2BFD">
              <w:rPr>
                <w:rFonts w:ascii="Angsana New" w:hAnsi="Angsana New"/>
                <w:sz w:val="30"/>
                <w:szCs w:val="30"/>
              </w:rPr>
              <w:t>5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7EC93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AB9347" w14:textId="585203BE" w:rsidR="00174873" w:rsidRPr="0007345B" w:rsidRDefault="00174873" w:rsidP="009A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(243,129)</w:t>
            </w:r>
          </w:p>
        </w:tc>
      </w:tr>
      <w:tr w:rsidR="00174873" w:rsidRPr="00EC275B" w14:paraId="71B1AEF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B56C518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412D8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4E3BC50" w14:textId="175CA068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211,646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C2CB7" w14:textId="77777777" w:rsidR="0017487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37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0C58A6" w14:textId="3E70A404" w:rsidR="00174873" w:rsidRPr="0007345B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(212,741)</w:t>
            </w:r>
          </w:p>
        </w:tc>
      </w:tr>
      <w:tr w:rsidR="00174873" w:rsidRPr="00EC275B" w14:paraId="7EBCF75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8934C8B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EC5D84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7CC75CE" w14:textId="42AD3182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24,841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04C69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101330" w14:textId="7915FF7A" w:rsidR="00174873" w:rsidRPr="00001DEA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(26,640)</w:t>
            </w:r>
          </w:p>
        </w:tc>
      </w:tr>
      <w:tr w:rsidR="00174873" w:rsidRPr="00EC275B" w14:paraId="42C81A6C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26AD6AC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A5256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F57C84" w14:textId="1B3D193D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51,975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6B489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8CAC7" w14:textId="2874966D" w:rsidR="00174873" w:rsidRPr="0007345B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38,104</w:t>
            </w:r>
          </w:p>
        </w:tc>
      </w:tr>
      <w:tr w:rsidR="00174873" w:rsidRPr="00EC275B" w14:paraId="05CD22E7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1AA6AD1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095A3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A097385" w14:textId="7D129AE3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7EF8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90DF23" w14:textId="073EF2CA" w:rsidR="00174873" w:rsidRPr="0007345B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74873" w:rsidRPr="00EC275B" w14:paraId="79F5A83F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C09B96" w14:textId="6ACAE873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D8EA6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F6693E" w14:textId="69C8E9F9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938,983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061C9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45C4C" w14:textId="1236FD85" w:rsidR="00174873" w:rsidRPr="0007345B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(410,402)</w:t>
            </w:r>
          </w:p>
        </w:tc>
      </w:tr>
      <w:tr w:rsidR="00174873" w:rsidRPr="00EC275B" w14:paraId="3735909D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0447484" w14:textId="1CB3C834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6E111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D651F57" w14:textId="5B146918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04877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98BA73" w14:textId="7688436D" w:rsidR="00174873" w:rsidRPr="0007345B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174873" w:rsidRPr="00EC275B" w14:paraId="0B745743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CF9B1C7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D17F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C36F" w14:textId="6361D5C5" w:rsidR="00174873" w:rsidRPr="00DD3CE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236,794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07268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1EE01" w14:textId="72F9D36D" w:rsidR="00174873" w:rsidRPr="0007345B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(210,662)</w:t>
            </w:r>
          </w:p>
        </w:tc>
      </w:tr>
      <w:tr w:rsidR="00174873" w:rsidRPr="00EC275B" w14:paraId="32C6D389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9444FFA" w14:textId="0C84E950" w:rsidR="00174873" w:rsidRPr="00EC275B" w:rsidRDefault="00174873" w:rsidP="00A72E3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CEADC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AC6E0" w14:textId="5DDC4A8A" w:rsidR="00174873" w:rsidRPr="00A91120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1,373,190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47C1" w14:textId="77777777" w:rsidR="00174873" w:rsidRPr="00A91120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9A2C9" w14:textId="727640C4" w:rsidR="00174873" w:rsidRPr="0007345B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1,519,396</w:t>
            </w:r>
          </w:p>
        </w:tc>
      </w:tr>
    </w:tbl>
    <w:p w14:paraId="10ADF26F" w14:textId="77777777" w:rsidR="00E3032B" w:rsidRPr="00B63855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70"/>
        <w:gridCol w:w="1260"/>
        <w:gridCol w:w="360"/>
        <w:gridCol w:w="1260"/>
      </w:tblGrid>
      <w:tr w:rsidR="00B63855" w:rsidRPr="006A5DCA" w14:paraId="1EC8497F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9E823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0CCCC485" w:rsidR="0031095C" w:rsidRPr="006A5DCA" w:rsidRDefault="00FC0C44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47A8E408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16457931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3855" w:rsidRPr="006A5DCA" w14:paraId="3844DDB3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68F" w:rsidRPr="006A5DCA" w14:paraId="3611F1E7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B4068F" w:rsidRPr="00C50E2E" w:rsidRDefault="00B4068F" w:rsidP="009A6B11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6724719D" w:rsidR="00B4068F" w:rsidRPr="00AD1695" w:rsidRDefault="00174873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289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7,374,321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361566D8" w:rsidR="00B4068F" w:rsidRPr="006A5DCA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7,961,036</w:t>
            </w:r>
          </w:p>
        </w:tc>
      </w:tr>
      <w:tr w:rsidR="00B4068F" w:rsidRPr="006A5DCA" w14:paraId="2374BDE6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B4068F" w:rsidRPr="00C50E2E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7C2779EF" w:rsidR="00B4068F" w:rsidRPr="00AD1695" w:rsidRDefault="00174873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6,158,440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6E173E24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6,153,822</w:t>
            </w:r>
          </w:p>
        </w:tc>
      </w:tr>
      <w:tr w:rsidR="00B4068F" w:rsidRPr="006A5DCA" w14:paraId="41049DD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B4068F" w:rsidRPr="006A5DCA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117DC73B" w:rsidR="00B4068F" w:rsidRPr="00AD1695" w:rsidRDefault="00174873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13,532,761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0CB7DB79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14,114,858</w:t>
            </w:r>
          </w:p>
        </w:tc>
      </w:tr>
      <w:tr w:rsidR="00B4068F" w:rsidRPr="006A5DCA" w14:paraId="7234DD21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B4068F" w:rsidRPr="006A5DCA" w:rsidRDefault="00B4068F" w:rsidP="00B4068F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2C7CF02F" w:rsidR="00813EAE" w:rsidRPr="006A5DCA" w:rsidRDefault="000829AE" w:rsidP="0069708B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9D011D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2B22CA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2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170"/>
        <w:gridCol w:w="270"/>
        <w:gridCol w:w="1170"/>
        <w:gridCol w:w="180"/>
        <w:gridCol w:w="1170"/>
      </w:tblGrid>
      <w:tr w:rsidR="00E3032B" w:rsidRPr="00471937" w14:paraId="0957AF2E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7197EA01" w14:textId="77777777" w:rsidR="00E3032B" w:rsidRPr="00471937" w:rsidRDefault="00E3032B" w:rsidP="000C473B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F92A5D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DB1151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34410A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2B01D10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99A" w:rsidRPr="00471937" w14:paraId="41772927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03E82C51" w14:textId="335549B1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7CF8C02B" w14:textId="77777777" w:rsidR="00B0199A" w:rsidRPr="006D1904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F119EB" w14:textId="529E8030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57C469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C7F7F" w14:textId="4C504759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3A3FBE9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3EC25" w14:textId="7D46AE61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286FA66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0BBF4" w14:textId="679CE178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</w:tr>
      <w:tr w:rsidR="00B0199A" w:rsidRPr="00471937" w14:paraId="4F68746D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19E79983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4F908B6" w14:textId="77777777" w:rsidR="00B0199A" w:rsidRPr="006D1904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021E55A" w14:textId="32B741BF" w:rsidR="00B0199A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(</w:t>
            </w:r>
            <w:r w:rsidRPr="00DA1D7E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0199A" w:rsidRPr="00471937" w14:paraId="728DC9ED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3465D381" w14:textId="77777777" w:rsidR="00B0199A" w:rsidRPr="00693DA4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ภาษี</w:t>
            </w: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80" w:type="dxa"/>
          </w:tcPr>
          <w:p w14:paraId="416FCDE9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B3982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1A3692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AC731B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89438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EB182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09D0DA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9E28BD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625784" w:rsidRPr="00471937" w14:paraId="0EADF55F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44887F42" w14:textId="77777777" w:rsidR="00625784" w:rsidRPr="00471937" w:rsidRDefault="00625784" w:rsidP="00625784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0" w:type="dxa"/>
          </w:tcPr>
          <w:p w14:paraId="4386F20D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0A5DB" w14:textId="2150CA39" w:rsidR="00625784" w:rsidRPr="00471937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246,867</w:t>
            </w:r>
          </w:p>
        </w:tc>
        <w:tc>
          <w:tcPr>
            <w:tcW w:w="180" w:type="dxa"/>
          </w:tcPr>
          <w:p w14:paraId="52E780D3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45F652" w14:textId="77673629" w:rsidR="00625784" w:rsidRPr="00471937" w:rsidRDefault="00625784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247,108</w:t>
            </w:r>
          </w:p>
        </w:tc>
        <w:tc>
          <w:tcPr>
            <w:tcW w:w="270" w:type="dxa"/>
          </w:tcPr>
          <w:p w14:paraId="15076F33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1AEF9" w14:textId="0F874085" w:rsidR="00625784" w:rsidRPr="00471937" w:rsidRDefault="0017487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70,768</w:t>
            </w:r>
          </w:p>
        </w:tc>
        <w:tc>
          <w:tcPr>
            <w:tcW w:w="180" w:type="dxa"/>
          </w:tcPr>
          <w:p w14:paraId="47E2702E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79DD" w14:textId="02BE5B25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41,317</w:t>
            </w:r>
          </w:p>
        </w:tc>
      </w:tr>
      <w:tr w:rsidR="00625784" w:rsidRPr="00471937" w14:paraId="7F3183C6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42AAE812" w14:textId="7B1FE458" w:rsidR="00625784" w:rsidRPr="00471937" w:rsidRDefault="00625784" w:rsidP="00625784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80" w:type="dxa"/>
          </w:tcPr>
          <w:p w14:paraId="3195DAF9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E5387" w14:textId="336AB17E" w:rsidR="00625784" w:rsidRPr="00471937" w:rsidRDefault="0017487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2,456</w:t>
            </w:r>
          </w:p>
        </w:tc>
        <w:tc>
          <w:tcPr>
            <w:tcW w:w="180" w:type="dxa"/>
          </w:tcPr>
          <w:p w14:paraId="23D7506A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34BB57" w14:textId="056D47A1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6,684</w:t>
            </w:r>
          </w:p>
        </w:tc>
        <w:tc>
          <w:tcPr>
            <w:tcW w:w="270" w:type="dxa"/>
          </w:tcPr>
          <w:p w14:paraId="0003C15D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CE93" w14:textId="52C2E6F6" w:rsidR="00625784" w:rsidRPr="008575C0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2,038</w:t>
            </w:r>
          </w:p>
        </w:tc>
        <w:tc>
          <w:tcPr>
            <w:tcW w:w="180" w:type="dxa"/>
          </w:tcPr>
          <w:p w14:paraId="318AA350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A8076C" w14:textId="3D01F287" w:rsidR="00625784" w:rsidRPr="008575C0" w:rsidRDefault="00625784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808</w:t>
            </w:r>
          </w:p>
        </w:tc>
      </w:tr>
      <w:tr w:rsidR="00625784" w:rsidRPr="00471937" w14:paraId="36A08C66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29993AB4" w14:textId="77777777" w:rsidR="00625784" w:rsidRPr="00471937" w:rsidRDefault="00625784" w:rsidP="00625784">
            <w:pPr>
              <w:ind w:firstLine="184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66DDFAF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2B23AC" w14:textId="1F27FEE0" w:rsidR="00625784" w:rsidRPr="008575C0" w:rsidRDefault="0017487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249,323</w:t>
            </w:r>
          </w:p>
        </w:tc>
        <w:tc>
          <w:tcPr>
            <w:tcW w:w="180" w:type="dxa"/>
          </w:tcPr>
          <w:p w14:paraId="42047B4A" w14:textId="77777777" w:rsidR="00625784" w:rsidRPr="008575C0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FA9ED3" w14:textId="576CE34A" w:rsidR="00625784" w:rsidRPr="00AB7476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253,792</w:t>
            </w:r>
          </w:p>
        </w:tc>
        <w:tc>
          <w:tcPr>
            <w:tcW w:w="270" w:type="dxa"/>
          </w:tcPr>
          <w:p w14:paraId="69ABCF6E" w14:textId="77777777" w:rsidR="00625784" w:rsidRPr="00AB7476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419370" w14:textId="50E1C239" w:rsidR="00625784" w:rsidRPr="00AB7476" w:rsidRDefault="0017487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72,80</w:t>
            </w:r>
            <w:r w:rsidR="00412D59">
              <w:rPr>
                <w:rFonts w:ascii="Angsana New" w:eastAsia="MS Mincho" w:hAnsi="Angsana New"/>
                <w:b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1C21FC9" w14:textId="77777777" w:rsidR="00625784" w:rsidRPr="00AB7476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A0B4E" w14:textId="419E69D2" w:rsidR="00625784" w:rsidRPr="00AB7476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42,125</w:t>
            </w:r>
          </w:p>
        </w:tc>
      </w:tr>
      <w:tr w:rsidR="00B0199A" w:rsidRPr="00471937" w14:paraId="551DF8DC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4836EF75" w14:textId="77777777" w:rsidR="00B0199A" w:rsidRPr="00693DA4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</w:tcPr>
          <w:p w14:paraId="7E8D4380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38A3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99460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7E1C8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8AE2D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EACFE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F7266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F4A2FF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0199A" w:rsidRPr="00471937" w14:paraId="4B7CB2FA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79E10329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80" w:type="dxa"/>
          </w:tcPr>
          <w:p w14:paraId="484323AC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C46FD" w14:textId="01565450" w:rsidR="00B0199A" w:rsidRPr="00471937" w:rsidRDefault="0017487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(12,529)</w:t>
            </w:r>
          </w:p>
        </w:tc>
        <w:tc>
          <w:tcPr>
            <w:tcW w:w="180" w:type="dxa"/>
          </w:tcPr>
          <w:p w14:paraId="1BFC390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37E1" w14:textId="0BE2A4EF" w:rsidR="00B0199A" w:rsidRPr="00471937" w:rsidRDefault="00652841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(43,130)</w:t>
            </w:r>
          </w:p>
        </w:tc>
        <w:tc>
          <w:tcPr>
            <w:tcW w:w="270" w:type="dxa"/>
          </w:tcPr>
          <w:p w14:paraId="26807C0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29805" w14:textId="0A815EE4" w:rsidR="00B0199A" w:rsidRPr="008575C0" w:rsidRDefault="0017487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(9,448)</w:t>
            </w:r>
          </w:p>
        </w:tc>
        <w:tc>
          <w:tcPr>
            <w:tcW w:w="180" w:type="dxa"/>
          </w:tcPr>
          <w:p w14:paraId="0C2EC73E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9E5DAD" w14:textId="5530CAAA" w:rsidR="00B0199A" w:rsidRPr="008575C0" w:rsidRDefault="001835C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16,371</w:t>
            </w:r>
          </w:p>
        </w:tc>
      </w:tr>
      <w:tr w:rsidR="00B0199A" w:rsidRPr="00471937" w14:paraId="2BBC8200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2DA61B01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866D100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6CCC7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C8E1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136C8E" w14:textId="77777777" w:rsidR="00B0199A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874E1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E8A7CA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9D83B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94658" w14:textId="77777777" w:rsidR="00B0199A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0199A" w:rsidRPr="00471937" w14:paraId="16CEA4DF" w14:textId="77777777" w:rsidTr="00CA68F0">
        <w:trPr>
          <w:cantSplit/>
          <w:trHeight w:hRule="exact" w:val="390"/>
        </w:trPr>
        <w:tc>
          <w:tcPr>
            <w:tcW w:w="3780" w:type="dxa"/>
          </w:tcPr>
          <w:p w14:paraId="09EB07DA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0" w:type="dxa"/>
          </w:tcPr>
          <w:p w14:paraId="1898E04F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1ED53" w14:textId="67ED23E7" w:rsidR="00B0199A" w:rsidRPr="008575C0" w:rsidRDefault="0017487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236,794</w:t>
            </w:r>
          </w:p>
        </w:tc>
        <w:tc>
          <w:tcPr>
            <w:tcW w:w="180" w:type="dxa"/>
          </w:tcPr>
          <w:p w14:paraId="655A4C96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9029D" w14:textId="59495D28" w:rsidR="00B0199A" w:rsidRPr="00B4068F" w:rsidRDefault="00411279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210,662</w:t>
            </w:r>
          </w:p>
        </w:tc>
        <w:tc>
          <w:tcPr>
            <w:tcW w:w="270" w:type="dxa"/>
          </w:tcPr>
          <w:p w14:paraId="2A261EFF" w14:textId="77777777" w:rsidR="00B0199A" w:rsidRPr="00B4068F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FEDF0" w14:textId="20221A7C" w:rsidR="00B0199A" w:rsidRPr="00B4068F" w:rsidRDefault="0017487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63,358</w:t>
            </w:r>
          </w:p>
        </w:tc>
        <w:tc>
          <w:tcPr>
            <w:tcW w:w="180" w:type="dxa"/>
          </w:tcPr>
          <w:p w14:paraId="2DD7C6BD" w14:textId="77777777" w:rsidR="00B0199A" w:rsidRPr="00B4068F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EFFD21" w14:textId="25F8C5A9" w:rsidR="00B0199A" w:rsidRPr="004E4F5E" w:rsidRDefault="00A64637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58,496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AD1695">
      <w:pPr>
        <w:tabs>
          <w:tab w:val="clear" w:pos="454"/>
          <w:tab w:val="clear" w:pos="680"/>
          <w:tab w:val="left" w:pos="567"/>
          <w:tab w:val="left" w:pos="9270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44AC4567" w:rsidR="00113D34" w:rsidRPr="006A5DCA" w:rsidRDefault="0004458E" w:rsidP="009D011D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68BD0EBB" w:rsidR="00697E7C" w:rsidRPr="006A5DCA" w:rsidRDefault="001A41DD" w:rsidP="007810E7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  <w:tab w:val="left" w:pos="954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70BAC799" w:rsidR="00422B34" w:rsidRPr="006A5DCA" w:rsidRDefault="00382CBD" w:rsidP="00B41B60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9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B41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23BDA478" w:rsidR="0077024E" w:rsidRPr="006A5DCA" w:rsidRDefault="0077024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3" w:hanging="86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B4068F">
        <w:rPr>
          <w:rFonts w:asciiTheme="majorBidi" w:hAnsiTheme="majorBidi" w:cstheme="majorBidi"/>
          <w:sz w:val="30"/>
          <w:szCs w:val="30"/>
        </w:rPr>
        <w:t>30</w:t>
      </w:r>
      <w:r w:rsidR="00B4068F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7E10C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4068F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52"/>
        <w:gridCol w:w="270"/>
        <w:gridCol w:w="1023"/>
        <w:gridCol w:w="270"/>
        <w:gridCol w:w="1062"/>
      </w:tblGrid>
      <w:tr w:rsidR="00B85EE4" w:rsidRPr="006A5DCA" w14:paraId="5B64F681" w14:textId="77777777" w:rsidTr="00161050">
        <w:tc>
          <w:tcPr>
            <w:tcW w:w="396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161050">
        <w:tc>
          <w:tcPr>
            <w:tcW w:w="396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18E" w:rsidRPr="006A5DCA" w14:paraId="700C5680" w14:textId="77777777" w:rsidTr="00161050">
        <w:tc>
          <w:tcPr>
            <w:tcW w:w="3960" w:type="dxa"/>
          </w:tcPr>
          <w:p w14:paraId="4C26DE0D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35AEF1" w14:textId="77777777" w:rsidR="007E10CC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</w:p>
          <w:p w14:paraId="0A217856" w14:textId="3C9BCDDF" w:rsidR="0059618E" w:rsidRPr="00EF05EA" w:rsidRDefault="007E10CC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36C897" w14:textId="77777777" w:rsidR="00CA68F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31B8DBF" w14:textId="1E9A78C3" w:rsidR="0059618E" w:rsidRPr="00EF05EA" w:rsidRDefault="00B4068F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7E10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E806E18" w14:textId="73FD2E9A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9618E" w:rsidRPr="006A5DCA" w14:paraId="08EFE5AD" w14:textId="77777777" w:rsidTr="00161050">
        <w:tc>
          <w:tcPr>
            <w:tcW w:w="3960" w:type="dxa"/>
          </w:tcPr>
          <w:p w14:paraId="245F5DCB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9E00CC" w14:textId="08479250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00A2EB" w14:textId="6542EEA0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8EE990B" w14:textId="58ED1563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A61E737" w14:textId="19951593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9618E" w:rsidRPr="006A5DCA" w14:paraId="2D317AD4" w14:textId="77777777" w:rsidTr="00161050">
        <w:trPr>
          <w:trHeight w:val="362"/>
        </w:trPr>
        <w:tc>
          <w:tcPr>
            <w:tcW w:w="3960" w:type="dxa"/>
          </w:tcPr>
          <w:p w14:paraId="764AD644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300AE64A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68F" w:rsidRPr="006A5DCA" w14:paraId="75DAEE2D" w14:textId="77777777" w:rsidTr="00161050">
        <w:trPr>
          <w:trHeight w:val="308"/>
        </w:trPr>
        <w:tc>
          <w:tcPr>
            <w:tcW w:w="3960" w:type="dxa"/>
          </w:tcPr>
          <w:p w14:paraId="5E41D79A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575ECFBA" w:rsidR="00B4068F" w:rsidRPr="006A5DCA" w:rsidRDefault="00174873" w:rsidP="009E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450,663</w:t>
            </w:r>
          </w:p>
        </w:tc>
        <w:tc>
          <w:tcPr>
            <w:tcW w:w="270" w:type="dxa"/>
          </w:tcPr>
          <w:p w14:paraId="561FF2AB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0744739A" w:rsidR="00B4068F" w:rsidRPr="006A5DCA" w:rsidRDefault="00B4068F" w:rsidP="005D1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525,622</w:t>
            </w:r>
          </w:p>
        </w:tc>
        <w:tc>
          <w:tcPr>
            <w:tcW w:w="270" w:type="dxa"/>
          </w:tcPr>
          <w:p w14:paraId="73368B23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785EE297" w:rsidR="00B4068F" w:rsidRPr="006A5DCA" w:rsidRDefault="00174873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(192,597)</w:t>
            </w:r>
          </w:p>
        </w:tc>
        <w:tc>
          <w:tcPr>
            <w:tcW w:w="270" w:type="dxa"/>
          </w:tcPr>
          <w:p w14:paraId="136B89A9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8CC128" w14:textId="3B1EEFA5" w:rsidR="00B4068F" w:rsidRPr="008A2720" w:rsidRDefault="00B4068F" w:rsidP="008A2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(248,812)</w:t>
            </w:r>
          </w:p>
        </w:tc>
      </w:tr>
      <w:tr w:rsidR="00B4068F" w:rsidRPr="006A5DCA" w14:paraId="13D4F894" w14:textId="77777777" w:rsidTr="00161050">
        <w:tc>
          <w:tcPr>
            <w:tcW w:w="3960" w:type="dxa"/>
          </w:tcPr>
          <w:p w14:paraId="6AF01B99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368E399A" w:rsidR="00B4068F" w:rsidRPr="006A5DCA" w:rsidRDefault="00174873" w:rsidP="009E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(192,593)</w:t>
            </w:r>
          </w:p>
        </w:tc>
        <w:tc>
          <w:tcPr>
            <w:tcW w:w="270" w:type="dxa"/>
          </w:tcPr>
          <w:p w14:paraId="27DAEACF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68138A86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(246,673)</w:t>
            </w:r>
          </w:p>
        </w:tc>
        <w:tc>
          <w:tcPr>
            <w:tcW w:w="270" w:type="dxa"/>
          </w:tcPr>
          <w:p w14:paraId="795AD53B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6B27AC4B" w:rsidR="00B4068F" w:rsidRPr="006A5DCA" w:rsidRDefault="00174873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192,593</w:t>
            </w:r>
          </w:p>
        </w:tc>
        <w:tc>
          <w:tcPr>
            <w:tcW w:w="270" w:type="dxa"/>
          </w:tcPr>
          <w:p w14:paraId="6EAB23C3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87D3CC" w14:textId="2CDC6968" w:rsidR="00B4068F" w:rsidRPr="006A5DCA" w:rsidRDefault="00B4068F" w:rsidP="008A2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246,673</w:t>
            </w:r>
          </w:p>
        </w:tc>
      </w:tr>
      <w:tr w:rsidR="00B4068F" w:rsidRPr="006A5DCA" w14:paraId="776178DC" w14:textId="77777777" w:rsidTr="00161050">
        <w:tc>
          <w:tcPr>
            <w:tcW w:w="3960" w:type="dxa"/>
          </w:tcPr>
          <w:p w14:paraId="6C50F378" w14:textId="35385154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6B2E8B0A" w:rsidR="00B4068F" w:rsidRPr="006A5DCA" w:rsidRDefault="00174873" w:rsidP="009E2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258,070</w:t>
            </w:r>
          </w:p>
        </w:tc>
        <w:tc>
          <w:tcPr>
            <w:tcW w:w="270" w:type="dxa"/>
          </w:tcPr>
          <w:p w14:paraId="297F2B0D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50B61DA1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278,949</w:t>
            </w:r>
          </w:p>
        </w:tc>
        <w:tc>
          <w:tcPr>
            <w:tcW w:w="270" w:type="dxa"/>
          </w:tcPr>
          <w:p w14:paraId="29603EAA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2C4A96AD" w:rsidR="00B4068F" w:rsidRPr="001402CF" w:rsidRDefault="00174873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74231AFA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1EC473CE" w:rsidR="00B4068F" w:rsidRPr="006A5DCA" w:rsidRDefault="00B4068F" w:rsidP="00C9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(2,139)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77"/>
        <w:gridCol w:w="270"/>
        <w:gridCol w:w="1175"/>
        <w:gridCol w:w="261"/>
        <w:gridCol w:w="994"/>
        <w:gridCol w:w="272"/>
        <w:gridCol w:w="1078"/>
      </w:tblGrid>
      <w:tr w:rsidR="00B85EE4" w:rsidRPr="006A5DCA" w14:paraId="0230C157" w14:textId="77777777" w:rsidTr="00161050">
        <w:tc>
          <w:tcPr>
            <w:tcW w:w="396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161050">
        <w:tc>
          <w:tcPr>
            <w:tcW w:w="396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18E" w:rsidRPr="006A5DCA" w14:paraId="4176A1AF" w14:textId="77777777" w:rsidTr="00161050">
        <w:tc>
          <w:tcPr>
            <w:tcW w:w="3960" w:type="dxa"/>
          </w:tcPr>
          <w:p w14:paraId="0FEE03A8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90EF4F6" w14:textId="6E21CFD5" w:rsidR="0059618E" w:rsidRPr="006A5DCA" w:rsidRDefault="00B4068F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7E10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DF3CBA9" w14:textId="18EA2A6F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CD8FA3F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B051349" w14:textId="0098FB37" w:rsidR="0059618E" w:rsidRPr="00EF05EA" w:rsidRDefault="00B4068F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7E10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14:paraId="4CC1AD89" w14:textId="77777777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2B4EB1" w14:textId="190C5694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032B" w:rsidRPr="006A5DCA" w14:paraId="59ADE6AB" w14:textId="77777777" w:rsidTr="00161050">
        <w:tc>
          <w:tcPr>
            <w:tcW w:w="3960" w:type="dxa"/>
          </w:tcPr>
          <w:p w14:paraId="7F25980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04736FD" w14:textId="51AC1F1F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A81D259" w14:textId="5C9DD901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616FAADF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3FB27AC" w14:textId="080E39BE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252DB23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1B0C25" w14:textId="7132CDC8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032B" w:rsidRPr="006A5DCA" w14:paraId="71AA972F" w14:textId="77777777" w:rsidTr="00161050">
        <w:trPr>
          <w:trHeight w:val="362"/>
        </w:trPr>
        <w:tc>
          <w:tcPr>
            <w:tcW w:w="3960" w:type="dxa"/>
          </w:tcPr>
          <w:p w14:paraId="7F77184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16EBDDD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68F" w:rsidRPr="006A5DCA" w14:paraId="089FF4EB" w14:textId="77777777" w:rsidTr="00161050">
        <w:tc>
          <w:tcPr>
            <w:tcW w:w="3960" w:type="dxa"/>
          </w:tcPr>
          <w:p w14:paraId="3876DF9C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44833D6B" w:rsidR="00B4068F" w:rsidRPr="006A5DCA" w:rsidRDefault="00174873" w:rsidP="005D1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99,918</w:t>
            </w:r>
          </w:p>
        </w:tc>
        <w:tc>
          <w:tcPr>
            <w:tcW w:w="270" w:type="dxa"/>
          </w:tcPr>
          <w:p w14:paraId="4EB5B517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39E09C5B" w:rsidR="00B4068F" w:rsidRPr="00622C4C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61" w:type="dxa"/>
          </w:tcPr>
          <w:p w14:paraId="5D1AA03A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1542EA82" w:rsidR="00B4068F" w:rsidRPr="006A5DCA" w:rsidRDefault="00174873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(24,245)</w:t>
            </w:r>
          </w:p>
        </w:tc>
        <w:tc>
          <w:tcPr>
            <w:tcW w:w="272" w:type="dxa"/>
          </w:tcPr>
          <w:p w14:paraId="4801ED3F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75C63" w14:textId="2336DDD4" w:rsidR="00B4068F" w:rsidRPr="001402CF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</w:tr>
      <w:tr w:rsidR="00B4068F" w:rsidRPr="006A5DCA" w14:paraId="2FF7DC92" w14:textId="77777777" w:rsidTr="00161050">
        <w:tc>
          <w:tcPr>
            <w:tcW w:w="3960" w:type="dxa"/>
          </w:tcPr>
          <w:p w14:paraId="7B83A2A0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578CAF5E" w:rsidR="00B4068F" w:rsidRPr="006A5DCA" w:rsidRDefault="00174873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(24,245)</w:t>
            </w:r>
          </w:p>
        </w:tc>
        <w:tc>
          <w:tcPr>
            <w:tcW w:w="270" w:type="dxa"/>
          </w:tcPr>
          <w:p w14:paraId="7A1A1D89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78DB1F9B" w:rsidR="00B4068F" w:rsidRPr="00622C4C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  <w:tc>
          <w:tcPr>
            <w:tcW w:w="261" w:type="dxa"/>
          </w:tcPr>
          <w:p w14:paraId="37402A34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432B3C17" w:rsidR="00B4068F" w:rsidRPr="006A5DCA" w:rsidRDefault="00174873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24,245</w:t>
            </w:r>
          </w:p>
        </w:tc>
        <w:tc>
          <w:tcPr>
            <w:tcW w:w="272" w:type="dxa"/>
          </w:tcPr>
          <w:p w14:paraId="19ADF6BC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1DF5620" w14:textId="0AE8D294" w:rsidR="00B4068F" w:rsidRPr="001402CF" w:rsidRDefault="00B4068F" w:rsidP="00616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</w:tr>
      <w:tr w:rsidR="00B4068F" w:rsidRPr="007810E7" w14:paraId="4B2F3273" w14:textId="77777777" w:rsidTr="00161050">
        <w:tc>
          <w:tcPr>
            <w:tcW w:w="3960" w:type="dxa"/>
          </w:tcPr>
          <w:p w14:paraId="52D5A9CD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4B3097AB" w:rsidR="00B4068F" w:rsidRPr="00622C4C" w:rsidRDefault="00174873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75,673</w:t>
            </w:r>
          </w:p>
        </w:tc>
        <w:tc>
          <w:tcPr>
            <w:tcW w:w="270" w:type="dxa"/>
          </w:tcPr>
          <w:p w14:paraId="4F61D245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09587845" w:rsidR="00B4068F" w:rsidRPr="00622C4C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2C4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61" w:type="dxa"/>
          </w:tcPr>
          <w:p w14:paraId="1E06E2C8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6CAD2767" w:rsidR="00B4068F" w:rsidRPr="007810E7" w:rsidRDefault="00174873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20E332F6" w:rsidR="00B4068F" w:rsidRPr="007810E7" w:rsidRDefault="00B4068F" w:rsidP="00C9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10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0F68A40B" w:rsidR="0077024E" w:rsidRPr="006A5DCA" w:rsidRDefault="0077024E" w:rsidP="000D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19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งวด</w:t>
      </w:r>
      <w:r w:rsidR="0060010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เก้าเดือน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60010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60010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B406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8D161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7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4E59FB" w:rsidRPr="006A5DCA" w14:paraId="02FCF2BB" w14:textId="77777777" w:rsidTr="002C1F21">
        <w:trPr>
          <w:trHeight w:val="272"/>
          <w:tblHeader/>
        </w:trPr>
        <w:tc>
          <w:tcPr>
            <w:tcW w:w="378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2C1F21">
        <w:trPr>
          <w:trHeight w:val="1099"/>
          <w:tblHeader/>
        </w:trPr>
        <w:tc>
          <w:tcPr>
            <w:tcW w:w="378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2C1F21">
        <w:trPr>
          <w:trHeight w:val="613"/>
          <w:tblHeader/>
        </w:trPr>
        <w:tc>
          <w:tcPr>
            <w:tcW w:w="3780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1D6F2A56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3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001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E59FB" w:rsidRPr="006A5DCA" w14:paraId="646CEAB0" w14:textId="77777777" w:rsidTr="002C1F21">
        <w:tc>
          <w:tcPr>
            <w:tcW w:w="3780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2C1F21">
        <w:tc>
          <w:tcPr>
            <w:tcW w:w="3780" w:type="dxa"/>
          </w:tcPr>
          <w:p w14:paraId="417444C5" w14:textId="4CA26D4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2C1F21">
        <w:tc>
          <w:tcPr>
            <w:tcW w:w="3780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3897" w:rsidRPr="006A5DCA" w14:paraId="2BD8A39C" w14:textId="77777777" w:rsidTr="002C1F21">
        <w:tc>
          <w:tcPr>
            <w:tcW w:w="3780" w:type="dxa"/>
          </w:tcPr>
          <w:p w14:paraId="10414F0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4828CD3" w14:textId="1104B70A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315,154</w:t>
            </w:r>
          </w:p>
        </w:tc>
        <w:tc>
          <w:tcPr>
            <w:tcW w:w="270" w:type="dxa"/>
          </w:tcPr>
          <w:p w14:paraId="0F61521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23973B96" w14:textId="712CAA0E" w:rsidR="000C3897" w:rsidRPr="00C90A93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(84,130)</w:t>
            </w:r>
          </w:p>
        </w:tc>
        <w:tc>
          <w:tcPr>
            <w:tcW w:w="270" w:type="dxa"/>
          </w:tcPr>
          <w:p w14:paraId="7BD5AD4D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64B92" w14:textId="055C4626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(1,971)</w:t>
            </w:r>
          </w:p>
        </w:tc>
        <w:tc>
          <w:tcPr>
            <w:tcW w:w="270" w:type="dxa"/>
          </w:tcPr>
          <w:p w14:paraId="226E0FC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2BC9770E" w:rsidR="000C3897" w:rsidRPr="000770AC" w:rsidRDefault="00174873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229,053</w:t>
            </w:r>
          </w:p>
        </w:tc>
      </w:tr>
      <w:tr w:rsidR="000C3897" w:rsidRPr="006A5DCA" w14:paraId="3A17E90D" w14:textId="77777777" w:rsidTr="002C1F21">
        <w:trPr>
          <w:trHeight w:val="326"/>
        </w:trPr>
        <w:tc>
          <w:tcPr>
            <w:tcW w:w="3780" w:type="dxa"/>
          </w:tcPr>
          <w:p w14:paraId="31096047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4FBF5E02" w14:textId="7CEEAF44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48,314</w:t>
            </w:r>
          </w:p>
        </w:tc>
        <w:tc>
          <w:tcPr>
            <w:tcW w:w="270" w:type="dxa"/>
          </w:tcPr>
          <w:p w14:paraId="7B8640E0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3BC85" w14:textId="5984D66B" w:rsidR="000C3897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5,348</w:t>
            </w:r>
          </w:p>
        </w:tc>
        <w:tc>
          <w:tcPr>
            <w:tcW w:w="270" w:type="dxa"/>
          </w:tcPr>
          <w:p w14:paraId="3B1430E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E28C" w14:textId="70D3561A" w:rsidR="000829AE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(775)</w:t>
            </w:r>
          </w:p>
        </w:tc>
        <w:tc>
          <w:tcPr>
            <w:tcW w:w="270" w:type="dxa"/>
          </w:tcPr>
          <w:p w14:paraId="46F0BE4B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6AE91C9D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52,887</w:t>
            </w:r>
          </w:p>
        </w:tc>
      </w:tr>
      <w:tr w:rsidR="000C3897" w:rsidRPr="006A5DCA" w14:paraId="105FE0EB" w14:textId="77777777" w:rsidTr="002C1F21">
        <w:tc>
          <w:tcPr>
            <w:tcW w:w="3780" w:type="dxa"/>
          </w:tcPr>
          <w:p w14:paraId="42545A1C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170" w:type="dxa"/>
          </w:tcPr>
          <w:p w14:paraId="3911BB77" w14:textId="6BC6C7D6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19,861</w:t>
            </w:r>
          </w:p>
        </w:tc>
        <w:tc>
          <w:tcPr>
            <w:tcW w:w="270" w:type="dxa"/>
          </w:tcPr>
          <w:p w14:paraId="78518F28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BEDE3F2" w14:textId="5822A01C" w:rsidR="000C3897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3,416</w:t>
            </w:r>
          </w:p>
        </w:tc>
        <w:tc>
          <w:tcPr>
            <w:tcW w:w="270" w:type="dxa"/>
          </w:tcPr>
          <w:p w14:paraId="204EA2D8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9E98D" w14:textId="28DC579E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(380)</w:t>
            </w:r>
          </w:p>
        </w:tc>
        <w:tc>
          <w:tcPr>
            <w:tcW w:w="270" w:type="dxa"/>
          </w:tcPr>
          <w:p w14:paraId="741178B9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0752C328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22,89</w:t>
            </w:r>
            <w:r w:rsidR="00412D59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0C3897" w:rsidRPr="006A5DCA" w14:paraId="577FEE92" w14:textId="77777777" w:rsidTr="002C1F21">
        <w:tc>
          <w:tcPr>
            <w:tcW w:w="3780" w:type="dxa"/>
          </w:tcPr>
          <w:p w14:paraId="49444155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A8B28ED" w14:textId="43ED5633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36,016</w:t>
            </w:r>
          </w:p>
        </w:tc>
        <w:tc>
          <w:tcPr>
            <w:tcW w:w="270" w:type="dxa"/>
          </w:tcPr>
          <w:p w14:paraId="27ADFE2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8FB7016" w14:textId="436538D3" w:rsidR="000829AE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13,844</w:t>
            </w:r>
          </w:p>
        </w:tc>
        <w:tc>
          <w:tcPr>
            <w:tcW w:w="270" w:type="dxa"/>
          </w:tcPr>
          <w:p w14:paraId="4107E0FF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F6AC7" w14:textId="703F1AC5" w:rsidR="00174873" w:rsidRPr="000770AC" w:rsidRDefault="00174873" w:rsidP="00174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(15,566)</w:t>
            </w:r>
          </w:p>
        </w:tc>
        <w:tc>
          <w:tcPr>
            <w:tcW w:w="270" w:type="dxa"/>
          </w:tcPr>
          <w:p w14:paraId="0FC053D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0865E79D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34,29</w:t>
            </w:r>
            <w:r w:rsidR="00412D59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0C3897" w:rsidRPr="006A5DCA" w14:paraId="7A5555A2" w14:textId="77777777" w:rsidTr="002C1F21">
        <w:tc>
          <w:tcPr>
            <w:tcW w:w="3780" w:type="dxa"/>
          </w:tcPr>
          <w:p w14:paraId="61F04841" w14:textId="04FD20EE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10D10F" w14:textId="0310CD4E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13,171</w:t>
            </w:r>
          </w:p>
        </w:tc>
        <w:tc>
          <w:tcPr>
            <w:tcW w:w="270" w:type="dxa"/>
          </w:tcPr>
          <w:p w14:paraId="5231186C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082B742" w14:textId="1D41CAA6" w:rsidR="000C3897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2,073</w:t>
            </w:r>
          </w:p>
        </w:tc>
        <w:tc>
          <w:tcPr>
            <w:tcW w:w="270" w:type="dxa"/>
          </w:tcPr>
          <w:p w14:paraId="71BD388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DFC1E" w14:textId="14332AFA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(305)</w:t>
            </w:r>
          </w:p>
        </w:tc>
        <w:tc>
          <w:tcPr>
            <w:tcW w:w="270" w:type="dxa"/>
          </w:tcPr>
          <w:p w14:paraId="162DCE90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1519CA43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14,939</w:t>
            </w:r>
          </w:p>
        </w:tc>
      </w:tr>
      <w:tr w:rsidR="000C3897" w:rsidRPr="006A5DCA" w14:paraId="7F5FAFFB" w14:textId="77777777" w:rsidTr="002C1F21">
        <w:tc>
          <w:tcPr>
            <w:tcW w:w="3780" w:type="dxa"/>
          </w:tcPr>
          <w:p w14:paraId="343EF35A" w14:textId="051BDF29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0AA03B" w14:textId="36A0D698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47,511</w:t>
            </w:r>
          </w:p>
        </w:tc>
        <w:tc>
          <w:tcPr>
            <w:tcW w:w="270" w:type="dxa"/>
          </w:tcPr>
          <w:p w14:paraId="28B1DDCA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A9646A7" w14:textId="00080D89" w:rsidR="000C3897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10,046</w:t>
            </w:r>
          </w:p>
        </w:tc>
        <w:tc>
          <w:tcPr>
            <w:tcW w:w="270" w:type="dxa"/>
          </w:tcPr>
          <w:p w14:paraId="02215E5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C279C" w14:textId="2E1CFD55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(1,736)</w:t>
            </w:r>
          </w:p>
        </w:tc>
        <w:tc>
          <w:tcPr>
            <w:tcW w:w="270" w:type="dxa"/>
          </w:tcPr>
          <w:p w14:paraId="19F871E1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11048312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55,82</w:t>
            </w:r>
            <w:r w:rsidR="00412D5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0C3897" w:rsidRPr="006A5DCA" w14:paraId="13777C72" w14:textId="77777777" w:rsidTr="002C1F21">
        <w:tc>
          <w:tcPr>
            <w:tcW w:w="3780" w:type="dxa"/>
          </w:tcPr>
          <w:p w14:paraId="36C31792" w14:textId="77777777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756C0F48" w14:textId="535553F8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45,595</w:t>
            </w:r>
          </w:p>
        </w:tc>
        <w:tc>
          <w:tcPr>
            <w:tcW w:w="270" w:type="dxa"/>
          </w:tcPr>
          <w:p w14:paraId="4D9335CA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3714F" w14:textId="4FFC0255" w:rsidR="000C3897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7,506</w:t>
            </w:r>
          </w:p>
        </w:tc>
        <w:tc>
          <w:tcPr>
            <w:tcW w:w="270" w:type="dxa"/>
          </w:tcPr>
          <w:p w14:paraId="049E9EE6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27DB3" w14:textId="4C9F268B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(12,32</w:t>
            </w:r>
            <w:r w:rsidR="00B8423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DD12F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27CECB55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40,77</w:t>
            </w:r>
            <w:r w:rsidR="00412D59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0C3897" w:rsidRPr="006A5DCA" w14:paraId="33E10D1A" w14:textId="77777777" w:rsidTr="002C1F21">
        <w:tc>
          <w:tcPr>
            <w:tcW w:w="3780" w:type="dxa"/>
          </w:tcPr>
          <w:p w14:paraId="69EDE107" w14:textId="77777777" w:rsidR="000C3897" w:rsidRPr="00A52175" w:rsidRDefault="000C3897" w:rsidP="000C38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0B833E45" w:rsidR="000C3897" w:rsidRPr="0060010E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0010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525,622</w:t>
            </w:r>
          </w:p>
        </w:tc>
        <w:tc>
          <w:tcPr>
            <w:tcW w:w="270" w:type="dxa"/>
          </w:tcPr>
          <w:p w14:paraId="2A680A2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38E387C1" w:rsidR="000C3897" w:rsidRPr="000770AC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(41,89</w:t>
            </w:r>
            <w:r w:rsidR="00412D5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7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C6F229D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20285A36" w:rsidR="000C3897" w:rsidRPr="00C90A93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(33,06</w:t>
            </w:r>
            <w:r w:rsidR="00412D5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9E8B7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40F18814" w:rsidR="000C3897" w:rsidRPr="000770AC" w:rsidRDefault="00174873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450,663</w:t>
            </w:r>
          </w:p>
        </w:tc>
      </w:tr>
      <w:tr w:rsidR="000C3897" w:rsidRPr="006A5DCA" w14:paraId="47CFFD69" w14:textId="77777777" w:rsidTr="002C1F21">
        <w:tc>
          <w:tcPr>
            <w:tcW w:w="3780" w:type="dxa"/>
          </w:tcPr>
          <w:p w14:paraId="5BC07E5A" w14:textId="77777777" w:rsidR="000C3897" w:rsidRPr="006A5DCA" w:rsidRDefault="000C3897" w:rsidP="000C38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BC2FB8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8FD7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4C3454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6A5DCA" w14:paraId="6CDE1DF9" w14:textId="77777777" w:rsidTr="002C1F21">
        <w:tc>
          <w:tcPr>
            <w:tcW w:w="3780" w:type="dxa"/>
          </w:tcPr>
          <w:p w14:paraId="113974B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3F8CEF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D5EAAB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8A5FE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6A5DCA" w14:paraId="2758A902" w14:textId="77777777" w:rsidTr="002C1F21">
        <w:tc>
          <w:tcPr>
            <w:tcW w:w="3780" w:type="dxa"/>
          </w:tcPr>
          <w:p w14:paraId="2030CB80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AFBB2AA" w14:textId="345BE4F4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204,399</w:t>
            </w:r>
          </w:p>
        </w:tc>
        <w:tc>
          <w:tcPr>
            <w:tcW w:w="270" w:type="dxa"/>
          </w:tcPr>
          <w:p w14:paraId="7501C9F8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0AE215C" w14:textId="74E7A480" w:rsidR="000C3897" w:rsidRPr="006A5DCA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(65,232)</w:t>
            </w:r>
          </w:p>
        </w:tc>
        <w:tc>
          <w:tcPr>
            <w:tcW w:w="270" w:type="dxa"/>
          </w:tcPr>
          <w:p w14:paraId="1342A06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10BBC0" w14:textId="07039F52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(21</w:t>
            </w:r>
            <w:r w:rsidR="00412D5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2FFAC4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7020855B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138,956</w:t>
            </w:r>
          </w:p>
        </w:tc>
      </w:tr>
      <w:tr w:rsidR="000C3897" w:rsidRPr="006A5DCA" w14:paraId="51679956" w14:textId="77777777" w:rsidTr="002C1F21">
        <w:tc>
          <w:tcPr>
            <w:tcW w:w="3780" w:type="dxa"/>
          </w:tcPr>
          <w:p w14:paraId="3177013E" w14:textId="6AC3CF8E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76BA2" w14:textId="446B4214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44,413</w:t>
            </w:r>
          </w:p>
        </w:tc>
        <w:tc>
          <w:tcPr>
            <w:tcW w:w="270" w:type="dxa"/>
          </w:tcPr>
          <w:p w14:paraId="296903F7" w14:textId="77777777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9D39A" w14:textId="759EAD6B" w:rsidR="000C3897" w:rsidRPr="00A52175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10,806</w:t>
            </w:r>
          </w:p>
        </w:tc>
        <w:tc>
          <w:tcPr>
            <w:tcW w:w="270" w:type="dxa"/>
          </w:tcPr>
          <w:p w14:paraId="25C78F9E" w14:textId="77777777" w:rsidR="000C3897" w:rsidRPr="00A52175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3DD5D9D" w14:textId="57266F7D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(1,578)</w:t>
            </w:r>
          </w:p>
        </w:tc>
        <w:tc>
          <w:tcPr>
            <w:tcW w:w="270" w:type="dxa"/>
          </w:tcPr>
          <w:p w14:paraId="0E5D393D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2AA8E3C7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53,641</w:t>
            </w:r>
          </w:p>
        </w:tc>
      </w:tr>
      <w:tr w:rsidR="000C3897" w:rsidRPr="006A5DCA" w14:paraId="7746058E" w14:textId="77777777" w:rsidTr="002C1F21">
        <w:tc>
          <w:tcPr>
            <w:tcW w:w="3780" w:type="dxa"/>
          </w:tcPr>
          <w:p w14:paraId="0F5876BD" w14:textId="77777777" w:rsidR="000C3897" w:rsidRPr="00A52175" w:rsidRDefault="000C3897" w:rsidP="000C38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61D2C025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248,812</w:t>
            </w:r>
          </w:p>
        </w:tc>
        <w:tc>
          <w:tcPr>
            <w:tcW w:w="270" w:type="dxa"/>
          </w:tcPr>
          <w:p w14:paraId="771C311D" w14:textId="77777777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5A5FF94A" w:rsidR="000C3897" w:rsidRPr="00A52175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(54,426)</w:t>
            </w:r>
          </w:p>
        </w:tc>
        <w:tc>
          <w:tcPr>
            <w:tcW w:w="270" w:type="dxa"/>
          </w:tcPr>
          <w:p w14:paraId="67BBB6A5" w14:textId="77777777" w:rsidR="000C3897" w:rsidRPr="00A52175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0305030C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(1,789)</w:t>
            </w:r>
          </w:p>
        </w:tc>
        <w:tc>
          <w:tcPr>
            <w:tcW w:w="270" w:type="dxa"/>
          </w:tcPr>
          <w:p w14:paraId="5F37A23F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2C371C8A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192,597</w:t>
            </w:r>
          </w:p>
        </w:tc>
      </w:tr>
      <w:tr w:rsidR="000C3897" w:rsidRPr="006A5DCA" w14:paraId="6BA7AA59" w14:textId="77777777" w:rsidTr="002C1F21">
        <w:tc>
          <w:tcPr>
            <w:tcW w:w="3780" w:type="dxa"/>
          </w:tcPr>
          <w:p w14:paraId="54500C3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0E4DC" w14:textId="6D224533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276,810</w:t>
            </w:r>
          </w:p>
        </w:tc>
        <w:tc>
          <w:tcPr>
            <w:tcW w:w="270" w:type="dxa"/>
          </w:tcPr>
          <w:p w14:paraId="3D8887B7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2EEB7CF3" w:rsidR="000C3897" w:rsidRPr="006A5DCA" w:rsidRDefault="00174873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12,529</w:t>
            </w:r>
          </w:p>
        </w:tc>
        <w:tc>
          <w:tcPr>
            <w:tcW w:w="270" w:type="dxa"/>
          </w:tcPr>
          <w:p w14:paraId="47B0CBD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7A15E9CD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(31,27</w:t>
            </w:r>
            <w:r w:rsidR="00412D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783BCEE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594EAC67" w:rsidR="000C3897" w:rsidRPr="000770AC" w:rsidRDefault="00174873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258,066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510"/>
        <w:gridCol w:w="270"/>
        <w:gridCol w:w="1463"/>
        <w:gridCol w:w="274"/>
        <w:gridCol w:w="1259"/>
      </w:tblGrid>
      <w:tr w:rsidR="004E59FB" w:rsidRPr="006A5DCA" w14:paraId="7DFDCD03" w14:textId="77777777" w:rsidTr="00316353">
        <w:trPr>
          <w:tblHeader/>
        </w:trPr>
        <w:tc>
          <w:tcPr>
            <w:tcW w:w="4320" w:type="dxa"/>
          </w:tcPr>
          <w:p w14:paraId="0D9BA220" w14:textId="77777777" w:rsidR="004E59FB" w:rsidRPr="006A5DCA" w:rsidRDefault="004E59FB" w:rsidP="00316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6A75F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6A5DCA" w14:paraId="431440DE" w14:textId="77777777" w:rsidTr="00316353">
        <w:trPr>
          <w:tblHeader/>
        </w:trPr>
        <w:tc>
          <w:tcPr>
            <w:tcW w:w="4320" w:type="dxa"/>
          </w:tcPr>
          <w:p w14:paraId="0CAEDB79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2B26781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gridSpan w:val="2"/>
          </w:tcPr>
          <w:p w14:paraId="7DD8E6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14:paraId="0500BA6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FAFEF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9FB" w:rsidRPr="006A5DCA" w14:paraId="5F8DB0D9" w14:textId="77777777" w:rsidTr="00316353">
        <w:trPr>
          <w:tblHeader/>
        </w:trPr>
        <w:tc>
          <w:tcPr>
            <w:tcW w:w="4320" w:type="dxa"/>
            <w:vAlign w:val="bottom"/>
          </w:tcPr>
          <w:p w14:paraId="7B095724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060FFC2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dxa"/>
          </w:tcPr>
          <w:p w14:paraId="14407CB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31005F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4E59FB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5D4E32" w14:textId="20C450D9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3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E76A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E59FB" w:rsidRPr="006A5DCA" w14:paraId="58095153" w14:textId="77777777" w:rsidTr="00316353">
        <w:trPr>
          <w:tblHeader/>
        </w:trPr>
        <w:tc>
          <w:tcPr>
            <w:tcW w:w="4320" w:type="dxa"/>
          </w:tcPr>
          <w:p w14:paraId="59C6691F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BBBA081" w14:textId="13922694" w:rsidR="004E59FB" w:rsidRPr="006A5DCA" w:rsidRDefault="0063778D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  </w:t>
            </w:r>
            <w:r w:rsidR="004E59FB"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6321D27A" w14:textId="77777777" w:rsidTr="00316353">
        <w:tc>
          <w:tcPr>
            <w:tcW w:w="4320" w:type="dxa"/>
            <w:vAlign w:val="center"/>
          </w:tcPr>
          <w:p w14:paraId="7881BC88" w14:textId="7B70C44A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10" w:type="dxa"/>
            <w:vAlign w:val="center"/>
          </w:tcPr>
          <w:p w14:paraId="242AB66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C083D3A" w14:textId="77777777" w:rsidR="004E59FB" w:rsidRPr="006A5DCA" w:rsidRDefault="004E59FB" w:rsidP="001040E0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43CC0F2C" w14:textId="77777777" w:rsidTr="00316353">
        <w:tc>
          <w:tcPr>
            <w:tcW w:w="4320" w:type="dxa"/>
            <w:vAlign w:val="center"/>
          </w:tcPr>
          <w:p w14:paraId="23948EA1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center"/>
          </w:tcPr>
          <w:p w14:paraId="15307714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51D06C00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3897" w:rsidRPr="006A5DCA" w14:paraId="267832E3" w14:textId="77777777" w:rsidTr="00316353">
        <w:tc>
          <w:tcPr>
            <w:tcW w:w="4320" w:type="dxa"/>
          </w:tcPr>
          <w:p w14:paraId="066ED64B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0" w:type="dxa"/>
          </w:tcPr>
          <w:p w14:paraId="651F9D69" w14:textId="69C97E0C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  <w:tc>
          <w:tcPr>
            <w:tcW w:w="270" w:type="dxa"/>
          </w:tcPr>
          <w:p w14:paraId="08E6BEC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3A38D631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5,737</w:t>
            </w:r>
          </w:p>
        </w:tc>
        <w:tc>
          <w:tcPr>
            <w:tcW w:w="274" w:type="dxa"/>
          </w:tcPr>
          <w:p w14:paraId="44EACE60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FC0C7E" w14:textId="037D6599" w:rsidR="000C3897" w:rsidRPr="006A5DCA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57,687</w:t>
            </w:r>
          </w:p>
        </w:tc>
      </w:tr>
      <w:tr w:rsidR="000C3897" w:rsidRPr="006A5DCA" w14:paraId="4733DF30" w14:textId="77777777" w:rsidTr="00316353">
        <w:tc>
          <w:tcPr>
            <w:tcW w:w="4320" w:type="dxa"/>
          </w:tcPr>
          <w:p w14:paraId="6C4504B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0" w:type="dxa"/>
          </w:tcPr>
          <w:p w14:paraId="2ED27038" w14:textId="71F57B08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  <w:tc>
          <w:tcPr>
            <w:tcW w:w="270" w:type="dxa"/>
          </w:tcPr>
          <w:p w14:paraId="5A27CD8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317DE96C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2,425</w:t>
            </w:r>
          </w:p>
        </w:tc>
        <w:tc>
          <w:tcPr>
            <w:tcW w:w="274" w:type="dxa"/>
          </w:tcPr>
          <w:p w14:paraId="6A2BEA7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021D" w14:textId="7FD2F8BA" w:rsidR="000C3897" w:rsidRPr="006A5DCA" w:rsidRDefault="00412D59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31</w:t>
            </w:r>
            <w:r w:rsidR="00174873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556</w:t>
            </w:r>
          </w:p>
        </w:tc>
      </w:tr>
      <w:tr w:rsidR="000C3897" w:rsidRPr="006A5DCA" w14:paraId="2C5D4ED1" w14:textId="77777777" w:rsidTr="00316353">
        <w:tc>
          <w:tcPr>
            <w:tcW w:w="4320" w:type="dxa"/>
          </w:tcPr>
          <w:p w14:paraId="2C06074F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E53377D" w14:textId="717DD89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14:paraId="5984B5C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1B6AF613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12D59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</w:p>
        </w:tc>
        <w:tc>
          <w:tcPr>
            <w:tcW w:w="274" w:type="dxa"/>
          </w:tcPr>
          <w:p w14:paraId="2CF64A5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8F026F" w14:textId="6AEC3224" w:rsidR="000C3897" w:rsidRPr="006A5DCA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10,675</w:t>
            </w:r>
          </w:p>
        </w:tc>
      </w:tr>
      <w:tr w:rsidR="000C3897" w:rsidRPr="006A5DCA" w14:paraId="0ABE20C2" w14:textId="77777777" w:rsidTr="00316353">
        <w:tc>
          <w:tcPr>
            <w:tcW w:w="4320" w:type="dxa"/>
          </w:tcPr>
          <w:p w14:paraId="12A5706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03EB0E46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70" w:type="dxa"/>
          </w:tcPr>
          <w:p w14:paraId="60012D21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6A2973B6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8,631</w:t>
            </w:r>
          </w:p>
        </w:tc>
        <w:tc>
          <w:tcPr>
            <w:tcW w:w="274" w:type="dxa"/>
          </w:tcPr>
          <w:p w14:paraId="6968CDF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024C6D1E" w:rsidR="000C3897" w:rsidRPr="006A5DCA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99,918</w:t>
            </w:r>
          </w:p>
        </w:tc>
      </w:tr>
      <w:tr w:rsidR="000C3897" w:rsidRPr="002A4F9C" w14:paraId="0FAD519D" w14:textId="77777777" w:rsidTr="00316353">
        <w:tc>
          <w:tcPr>
            <w:tcW w:w="4320" w:type="dxa"/>
          </w:tcPr>
          <w:p w14:paraId="3AFB6FD8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0" w:type="dxa"/>
          </w:tcPr>
          <w:p w14:paraId="5AFE823D" w14:textId="77777777" w:rsidR="000C3897" w:rsidRPr="002A4F9C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</w:tcPr>
          <w:p w14:paraId="10323422" w14:textId="77777777" w:rsidR="000C3897" w:rsidRPr="0063778D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</w:tcPr>
          <w:p w14:paraId="2B8B078C" w14:textId="77777777" w:rsidR="000C3897" w:rsidRPr="002A4F9C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0C3897" w:rsidRPr="006A5DCA" w14:paraId="76F4B06F" w14:textId="77777777" w:rsidTr="00316353">
        <w:tc>
          <w:tcPr>
            <w:tcW w:w="4320" w:type="dxa"/>
          </w:tcPr>
          <w:p w14:paraId="0720C00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</w:tcPr>
          <w:p w14:paraId="0E7313F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0C3897" w:rsidRPr="0063778D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479390" w14:textId="77777777" w:rsidR="000C3897" w:rsidRPr="006A5DCA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0C3897" w:rsidRPr="006A5DCA" w14:paraId="504BB65C" w14:textId="77777777" w:rsidTr="00316353">
        <w:tc>
          <w:tcPr>
            <w:tcW w:w="4320" w:type="dxa"/>
          </w:tcPr>
          <w:p w14:paraId="24218A3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0" w:type="dxa"/>
          </w:tcPr>
          <w:p w14:paraId="35C00512" w14:textId="6B8F38D1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228F5A0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373F8E99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(817)</w:t>
            </w:r>
          </w:p>
        </w:tc>
        <w:tc>
          <w:tcPr>
            <w:tcW w:w="274" w:type="dxa"/>
          </w:tcPr>
          <w:p w14:paraId="7E53DDF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7276BD5E" w14:textId="4902C9E0" w:rsidR="000C3897" w:rsidRPr="006A5DCA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24,245</w:t>
            </w:r>
          </w:p>
        </w:tc>
      </w:tr>
      <w:tr w:rsidR="000C3897" w:rsidRPr="006A5DCA" w14:paraId="32EF572C" w14:textId="77777777" w:rsidTr="00316353">
        <w:tc>
          <w:tcPr>
            <w:tcW w:w="4320" w:type="dxa"/>
          </w:tcPr>
          <w:p w14:paraId="039FC0F7" w14:textId="77777777" w:rsidR="000C3897" w:rsidRPr="006A5DCA" w:rsidRDefault="000C3897" w:rsidP="000C3897">
            <w:pPr>
              <w:tabs>
                <w:tab w:val="clear" w:pos="227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70839C44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66D519E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16565959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(817)</w:t>
            </w:r>
          </w:p>
        </w:tc>
        <w:tc>
          <w:tcPr>
            <w:tcW w:w="274" w:type="dxa"/>
          </w:tcPr>
          <w:p w14:paraId="53DFADEC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0B077624" w:rsidR="000C3897" w:rsidRPr="001E0A88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24,245</w:t>
            </w:r>
          </w:p>
        </w:tc>
      </w:tr>
      <w:tr w:rsidR="000C3897" w:rsidRPr="006A5DCA" w14:paraId="6E570150" w14:textId="77777777" w:rsidTr="00316353">
        <w:tc>
          <w:tcPr>
            <w:tcW w:w="4320" w:type="dxa"/>
          </w:tcPr>
          <w:p w14:paraId="22F0013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6C6B405E" w14:textId="040EBDBD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70" w:type="dxa"/>
            <w:vAlign w:val="bottom"/>
          </w:tcPr>
          <w:p w14:paraId="6991487D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09AE6C4C" w:rsidR="000C3897" w:rsidRPr="0063778D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9,448</w:t>
            </w:r>
          </w:p>
        </w:tc>
        <w:tc>
          <w:tcPr>
            <w:tcW w:w="274" w:type="dxa"/>
            <w:vAlign w:val="bottom"/>
          </w:tcPr>
          <w:p w14:paraId="03FB058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384BEC70" w:rsidR="000C3897" w:rsidRPr="006A5DCA" w:rsidRDefault="0017487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75,673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22649A4" w:rsidR="009006A2" w:rsidRPr="006A5DCA" w:rsidRDefault="00252B83" w:rsidP="000B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D32564" w14:textId="1D82151A" w:rsidR="000C3897" w:rsidRPr="002A4F9C" w:rsidRDefault="000829AE" w:rsidP="00161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C3897" w:rsidRPr="002A4F9C">
        <w:rPr>
          <w:rFonts w:asciiTheme="majorBidi" w:hAnsiTheme="majorBidi" w:cstheme="majorBidi"/>
          <w:sz w:val="30"/>
          <w:szCs w:val="30"/>
        </w:rPr>
        <w:tab/>
      </w:r>
      <w:r w:rsidR="000C3897" w:rsidRPr="002A4F9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C4E0C5A" w14:textId="77777777" w:rsidR="000C3897" w:rsidRPr="002A4F9C" w:rsidRDefault="000C3897" w:rsidP="000C3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C93D0" w14:textId="615C1577" w:rsidR="000C3897" w:rsidRPr="002A4F9C" w:rsidRDefault="000C3897" w:rsidP="00161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F9C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2A4F9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2A4F9C">
        <w:rPr>
          <w:rFonts w:asciiTheme="majorBidi" w:hAnsiTheme="majorBidi" w:cstheme="majorBidi"/>
          <w:sz w:val="30"/>
          <w:szCs w:val="30"/>
        </w:rPr>
        <w:t xml:space="preserve"> </w:t>
      </w:r>
      <w:r w:rsidRPr="002A4F9C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23FF8F78" w14:textId="77777777" w:rsidR="000C3897" w:rsidRPr="002A4F9C" w:rsidRDefault="000C3897" w:rsidP="000C3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962"/>
        <w:gridCol w:w="1620"/>
        <w:gridCol w:w="1620"/>
        <w:gridCol w:w="1368"/>
      </w:tblGrid>
      <w:tr w:rsidR="000C3897" w:rsidRPr="002A4F9C" w14:paraId="67B0D97F" w14:textId="77777777" w:rsidTr="00AA3DF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E2FC0A5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28FE2973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88DA66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2F48AE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41BF1" w14:textId="77777777" w:rsidR="000C3897" w:rsidRPr="002A4F9C" w:rsidDel="00D43E7A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3897" w:rsidRPr="002A4F9C" w14:paraId="59B39536" w14:textId="77777777" w:rsidTr="00AA3DF8">
        <w:trPr>
          <w:tblHeader/>
        </w:trPr>
        <w:tc>
          <w:tcPr>
            <w:tcW w:w="2610" w:type="dxa"/>
            <w:shd w:val="clear" w:color="auto" w:fill="auto"/>
          </w:tcPr>
          <w:p w14:paraId="0694BB2D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12DD5F41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519BF30A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20" w:type="dxa"/>
            <w:shd w:val="clear" w:color="auto" w:fill="auto"/>
          </w:tcPr>
          <w:p w14:paraId="66C7A9D6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68" w:type="dxa"/>
            <w:shd w:val="clear" w:color="auto" w:fill="auto"/>
          </w:tcPr>
          <w:p w14:paraId="14CB6377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C3897" w:rsidRPr="002A4F9C" w14:paraId="5769FD40" w14:textId="77777777" w:rsidTr="00AA3DF8">
        <w:trPr>
          <w:tblHeader/>
        </w:trPr>
        <w:tc>
          <w:tcPr>
            <w:tcW w:w="2610" w:type="dxa"/>
            <w:shd w:val="clear" w:color="auto" w:fill="auto"/>
          </w:tcPr>
          <w:p w14:paraId="59700F4F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3B08299C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3310C54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B2D75E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shd w:val="clear" w:color="auto" w:fill="auto"/>
          </w:tcPr>
          <w:p w14:paraId="26FD1DB9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3897" w:rsidRPr="002A4F9C" w14:paraId="622B6FD3" w14:textId="77777777" w:rsidTr="00AA3DF8">
        <w:tc>
          <w:tcPr>
            <w:tcW w:w="2610" w:type="dxa"/>
            <w:shd w:val="clear" w:color="auto" w:fill="auto"/>
          </w:tcPr>
          <w:p w14:paraId="18255F30" w14:textId="4E17D553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6CC16D3B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88647F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8443EA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172E3171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2A4F9C" w14:paraId="7E277CEA" w14:textId="77777777" w:rsidTr="00AA3DF8">
        <w:tc>
          <w:tcPr>
            <w:tcW w:w="2610" w:type="dxa"/>
            <w:shd w:val="clear" w:color="auto" w:fill="auto"/>
          </w:tcPr>
          <w:p w14:paraId="376DDF33" w14:textId="0A6BAA3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2567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62" w:type="dxa"/>
            <w:shd w:val="clear" w:color="auto" w:fill="auto"/>
          </w:tcPr>
          <w:p w14:paraId="0D187070" w14:textId="08A817C2" w:rsidR="000C3897" w:rsidRPr="002A4F9C" w:rsidRDefault="000829AE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3897"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3897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C3897"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D9E220B" w14:textId="503E3D8E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368D0A64" w14:textId="33A426CC" w:rsidR="000C3897" w:rsidRPr="002A4F9C" w:rsidRDefault="000829AE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1368" w:type="dxa"/>
            <w:shd w:val="clear" w:color="auto" w:fill="auto"/>
          </w:tcPr>
          <w:p w14:paraId="5BD464AF" w14:textId="3B71383A" w:rsidR="000C3897" w:rsidRPr="002A4F9C" w:rsidRDefault="000829AE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8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697.50</w:t>
            </w:r>
          </w:p>
        </w:tc>
      </w:tr>
      <w:tr w:rsidR="007942AE" w:rsidRPr="002A4F9C" w14:paraId="3C1FBFB8" w14:textId="77777777" w:rsidTr="00AA3DF8">
        <w:tc>
          <w:tcPr>
            <w:tcW w:w="2610" w:type="dxa"/>
            <w:shd w:val="clear" w:color="auto" w:fill="auto"/>
          </w:tcPr>
          <w:p w14:paraId="67C61184" w14:textId="0EA9E649" w:rsidR="007942AE" w:rsidRDefault="007942AE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shd w:val="clear" w:color="auto" w:fill="auto"/>
          </w:tcPr>
          <w:p w14:paraId="349AD935" w14:textId="3A4FE701" w:rsidR="007942AE" w:rsidRDefault="00174873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94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42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7942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38BA171" w14:textId="56A8D988" w:rsidR="007942AE" w:rsidRPr="002A4F9C" w:rsidRDefault="007942AE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0EBD4811" w14:textId="72371FDE" w:rsidR="007942AE" w:rsidRDefault="00174873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1368" w:type="dxa"/>
            <w:shd w:val="clear" w:color="auto" w:fill="auto"/>
          </w:tcPr>
          <w:p w14:paraId="0E8269C1" w14:textId="76EDABE5" w:rsidR="007942AE" w:rsidRDefault="00174873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8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697.50</w:t>
            </w:r>
          </w:p>
        </w:tc>
      </w:tr>
      <w:tr w:rsidR="000C3897" w:rsidRPr="002A4F9C" w14:paraId="36AB652B" w14:textId="77777777" w:rsidTr="00AA3DF8">
        <w:tc>
          <w:tcPr>
            <w:tcW w:w="2610" w:type="dxa"/>
            <w:shd w:val="clear" w:color="auto" w:fill="auto"/>
          </w:tcPr>
          <w:p w14:paraId="4BF01A10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2" w:type="dxa"/>
            <w:shd w:val="clear" w:color="auto" w:fill="auto"/>
          </w:tcPr>
          <w:p w14:paraId="5524B7CB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ABDABB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7F33F07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9C5DC8F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2A4F9C" w14:paraId="63C86292" w14:textId="77777777" w:rsidTr="00AA3DF8">
        <w:tc>
          <w:tcPr>
            <w:tcW w:w="2610" w:type="dxa"/>
            <w:shd w:val="clear" w:color="auto" w:fill="auto"/>
          </w:tcPr>
          <w:p w14:paraId="6854E8FA" w14:textId="271473F1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62" w:type="dxa"/>
            <w:shd w:val="clear" w:color="auto" w:fill="auto"/>
          </w:tcPr>
          <w:p w14:paraId="1C7AAE2B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97857F4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D2E530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1DAF2919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2A4F9C" w14:paraId="4FBD1BEA" w14:textId="77777777" w:rsidTr="00AA3DF8">
        <w:tc>
          <w:tcPr>
            <w:tcW w:w="2610" w:type="dxa"/>
            <w:shd w:val="clear" w:color="auto" w:fill="auto"/>
          </w:tcPr>
          <w:p w14:paraId="197A679D" w14:textId="50495044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62" w:type="dxa"/>
            <w:shd w:val="clear" w:color="auto" w:fill="auto"/>
          </w:tcPr>
          <w:p w14:paraId="07E5AD15" w14:textId="37E11511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12DB734" w14:textId="6C9FDD2E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1D9FEB0" w14:textId="14A7E185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0.85</w:t>
            </w:r>
          </w:p>
        </w:tc>
        <w:tc>
          <w:tcPr>
            <w:tcW w:w="1368" w:type="dxa"/>
            <w:shd w:val="clear" w:color="auto" w:fill="auto"/>
          </w:tcPr>
          <w:p w14:paraId="430C73A3" w14:textId="58EEDFDA" w:rsidR="000C3897" w:rsidRPr="002A4F9C" w:rsidRDefault="000C3897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741.09</w:t>
            </w:r>
          </w:p>
        </w:tc>
      </w:tr>
      <w:tr w:rsidR="007942AE" w:rsidRPr="002A4F9C" w14:paraId="671FE4C7" w14:textId="77777777" w:rsidTr="00AA3DF8">
        <w:tc>
          <w:tcPr>
            <w:tcW w:w="2610" w:type="dxa"/>
            <w:shd w:val="clear" w:color="auto" w:fill="auto"/>
          </w:tcPr>
          <w:p w14:paraId="1B434B61" w14:textId="118DBED1" w:rsidR="007942AE" w:rsidRDefault="007942AE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shd w:val="clear" w:color="auto" w:fill="auto"/>
          </w:tcPr>
          <w:p w14:paraId="7FAF8334" w14:textId="44B01367" w:rsidR="007942AE" w:rsidRPr="002A4F9C" w:rsidRDefault="007942AE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0B496039" w14:textId="66BE3589" w:rsidR="007942AE" w:rsidRPr="002A4F9C" w:rsidRDefault="007942AE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18FD27C7" w14:textId="34AB1E9F" w:rsidR="007942AE" w:rsidRDefault="007942AE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1368" w:type="dxa"/>
            <w:shd w:val="clear" w:color="auto" w:fill="auto"/>
          </w:tcPr>
          <w:p w14:paraId="42EBB231" w14:textId="5CBA4E2E" w:rsidR="007942AE" w:rsidRDefault="007942AE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697.50</w:t>
            </w:r>
          </w:p>
        </w:tc>
      </w:tr>
    </w:tbl>
    <w:p w14:paraId="78DFA14E" w14:textId="77777777" w:rsidR="000C3897" w:rsidRPr="006A5DCA" w:rsidRDefault="000C3897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F6685A" w14:textId="488FEBB4" w:rsidR="004D7767" w:rsidRPr="002A4F9C" w:rsidRDefault="000829AE" w:rsidP="009D011D">
      <w:pPr>
        <w:pStyle w:val="a"/>
        <w:tabs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A4F9C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7"/>
        <w:gridCol w:w="2074"/>
        <w:gridCol w:w="268"/>
        <w:gridCol w:w="2247"/>
      </w:tblGrid>
      <w:tr w:rsidR="0067228A" w:rsidRPr="006A5DCA" w14:paraId="06706E4F" w14:textId="77777777" w:rsidTr="00AA3DF8">
        <w:trPr>
          <w:tblHeader/>
        </w:trPr>
        <w:tc>
          <w:tcPr>
            <w:tcW w:w="2502" w:type="pct"/>
          </w:tcPr>
          <w:p w14:paraId="5FC9029B" w14:textId="0342C5BF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38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C2F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0C38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9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AA3DF8">
        <w:trPr>
          <w:tblHeader/>
        </w:trPr>
        <w:tc>
          <w:tcPr>
            <w:tcW w:w="2502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8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AA3DF8">
        <w:tc>
          <w:tcPr>
            <w:tcW w:w="2502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9" w:type="pct"/>
          </w:tcPr>
          <w:p w14:paraId="5DB07065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AA3DF8">
        <w:tc>
          <w:tcPr>
            <w:tcW w:w="2502" w:type="pct"/>
          </w:tcPr>
          <w:p w14:paraId="271CDE33" w14:textId="6780BB84" w:rsidR="008C47D8" w:rsidRPr="006A5DCA" w:rsidRDefault="008C47D8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29" w:type="pct"/>
          </w:tcPr>
          <w:p w14:paraId="19850FB0" w14:textId="45E80819" w:rsidR="008C47D8" w:rsidRPr="006A5DCA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3F6F56DB" w14:textId="718B76CE" w:rsidR="008C47D8" w:rsidRPr="006A5DCA" w:rsidRDefault="008C47D8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AA3DF8">
        <w:tc>
          <w:tcPr>
            <w:tcW w:w="2502" w:type="pct"/>
          </w:tcPr>
          <w:p w14:paraId="5A31FC5C" w14:textId="77777777" w:rsidR="00121031" w:rsidRPr="006A5DCA" w:rsidRDefault="00121031" w:rsidP="00C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29" w:type="pct"/>
          </w:tcPr>
          <w:p w14:paraId="4AAB2B4A" w14:textId="2BCB1910" w:rsidR="00121031" w:rsidRPr="006A5DCA" w:rsidRDefault="00230F6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71,695</w:t>
            </w:r>
          </w:p>
        </w:tc>
        <w:tc>
          <w:tcPr>
            <w:tcW w:w="146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158A3347" w14:textId="7E45A403" w:rsidR="00121031" w:rsidRPr="005B008C" w:rsidRDefault="00230F6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10,484</w:t>
            </w:r>
          </w:p>
        </w:tc>
      </w:tr>
      <w:tr w:rsidR="0067228A" w:rsidRPr="006A5DCA" w14:paraId="3DC4BC4C" w14:textId="77777777" w:rsidTr="00AA3DF8">
        <w:tc>
          <w:tcPr>
            <w:tcW w:w="2502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298D51CE" w:rsidR="00121031" w:rsidRPr="006A5DCA" w:rsidRDefault="00230F6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71,695</w:t>
            </w:r>
          </w:p>
        </w:tc>
        <w:tc>
          <w:tcPr>
            <w:tcW w:w="146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50B2092A" w:rsidR="00121031" w:rsidRPr="005B008C" w:rsidRDefault="00230F6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10,484</w:t>
            </w:r>
          </w:p>
        </w:tc>
      </w:tr>
      <w:tr w:rsidR="0067228A" w:rsidRPr="006A5DCA" w14:paraId="6F4575D3" w14:textId="77777777" w:rsidTr="00AA3DF8">
        <w:tc>
          <w:tcPr>
            <w:tcW w:w="2502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AA3DF8">
        <w:tc>
          <w:tcPr>
            <w:tcW w:w="2502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29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AA3DF8">
        <w:tc>
          <w:tcPr>
            <w:tcW w:w="2502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29" w:type="pct"/>
          </w:tcPr>
          <w:p w14:paraId="03602890" w14:textId="3D5B180C" w:rsidR="005F0ACE" w:rsidRPr="006A5DCA" w:rsidRDefault="00230F61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55,31</w:t>
            </w:r>
            <w:r w:rsidR="00412D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071C81FC" w14:textId="2F33802E" w:rsidR="005F0ACE" w:rsidRPr="006A5DCA" w:rsidRDefault="00230F61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55,31</w:t>
            </w:r>
            <w:r w:rsidR="00412D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F0ACE" w:rsidRPr="006A5DCA" w14:paraId="5518E867" w14:textId="77777777" w:rsidTr="00AA3DF8">
        <w:tc>
          <w:tcPr>
            <w:tcW w:w="2502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29" w:type="pct"/>
          </w:tcPr>
          <w:p w14:paraId="039C956D" w14:textId="5A709726" w:rsidR="005F0ACE" w:rsidRPr="006A5DCA" w:rsidRDefault="00230F61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110,963</w:t>
            </w:r>
          </w:p>
        </w:tc>
        <w:tc>
          <w:tcPr>
            <w:tcW w:w="146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5FF50049" w14:textId="4DD3FD07" w:rsidR="005F0ACE" w:rsidRPr="006A5DCA" w:rsidRDefault="00230F61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96,268</w:t>
            </w:r>
          </w:p>
        </w:tc>
      </w:tr>
      <w:tr w:rsidR="005F0ACE" w:rsidRPr="006A5DCA" w14:paraId="28A48988" w14:textId="77777777" w:rsidTr="00AA3DF8">
        <w:tc>
          <w:tcPr>
            <w:tcW w:w="2502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41AC6E41" w:rsidR="005F0ACE" w:rsidRPr="006A5DCA" w:rsidRDefault="00230F6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166,28</w:t>
            </w:r>
            <w:r w:rsidR="00412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70FF0098" w:rsidR="005F0ACE" w:rsidRPr="005F594F" w:rsidRDefault="00230F61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151,58</w:t>
            </w:r>
            <w:r w:rsidR="00412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2BE242E1" w14:textId="400F298D" w:rsidR="00D407C1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B9EF46" w14:textId="7B0CB921" w:rsidR="000C3897" w:rsidRDefault="000C3897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27276B" w14:textId="231FF43D" w:rsidR="000C3897" w:rsidRDefault="000C3897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455951" w14:textId="097286FC" w:rsidR="00813EAE" w:rsidRPr="006A5DCA" w:rsidRDefault="00813EAE" w:rsidP="00052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6A5DC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A055138" w14:textId="0E4DBF55" w:rsidR="00813EAE" w:rsidRPr="006A5DCA" w:rsidRDefault="00813EAE" w:rsidP="0036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6A5DC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6A5DC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69D98" w14:textId="4AB92715" w:rsidR="00910D5D" w:rsidRPr="006A5DCA" w:rsidRDefault="00B8423D" w:rsidP="00C0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C3897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กันยายน</w:t>
      </w:r>
      <w:r w:rsidRPr="000C38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30F61">
        <w:rPr>
          <w:rFonts w:asciiTheme="majorBidi" w:hAnsiTheme="majorBidi" w:cstheme="majorBidi"/>
          <w:sz w:val="30"/>
          <w:szCs w:val="30"/>
        </w:rPr>
        <w:t xml:space="preserve">2,396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2C1F21">
        <w:rPr>
          <w:rFonts w:asciiTheme="majorBidi" w:hAnsiTheme="majorBidi" w:cstheme="majorBidi"/>
          <w:sz w:val="30"/>
          <w:szCs w:val="30"/>
        </w:rPr>
        <w:t xml:space="preserve"> </w:t>
      </w:r>
      <w:r w:rsidR="00230F61">
        <w:rPr>
          <w:rFonts w:asciiTheme="majorBidi" w:hAnsiTheme="majorBidi" w:cstheme="majorBidi"/>
          <w:sz w:val="30"/>
          <w:szCs w:val="30"/>
        </w:rPr>
        <w:t>47</w:t>
      </w:r>
      <w:r w:rsidR="008D161D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มริกา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D161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7650" w:rsidRPr="00D57650">
        <w:rPr>
          <w:rFonts w:asciiTheme="majorBidi" w:hAnsiTheme="majorBidi" w:cstheme="majorBidi"/>
          <w:i/>
          <w:iCs/>
          <w:sz w:val="30"/>
          <w:szCs w:val="30"/>
        </w:rPr>
        <w:t>2,588</w:t>
      </w:r>
      <w:r w:rsidR="00C470ED" w:rsidRPr="00D57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00171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7D0171" w:rsidRPr="007D0171">
        <w:rPr>
          <w:rFonts w:asciiTheme="majorBidi" w:hAnsiTheme="majorBidi" w:cstheme="majorBidi"/>
          <w:i/>
          <w:iCs/>
          <w:sz w:val="30"/>
          <w:szCs w:val="30"/>
        </w:rPr>
        <w:t>63</w:t>
      </w:r>
      <w:r w:rsidR="002F11C5" w:rsidRPr="008D161D">
        <w:rPr>
          <w:rFonts w:asciiTheme="majorBidi" w:hAnsiTheme="majorBidi" w:cstheme="majorBidi"/>
          <w:i/>
          <w:iCs/>
          <w:color w:val="FF0000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D0459D" w14:textId="77777777" w:rsidR="00CE3E39" w:rsidRPr="006A5DCA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4ED8" w14:textId="01F00318" w:rsidR="00140027" w:rsidRPr="006A5DCA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C47D8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681504F8" w:rsidR="00140027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974947" w14:textId="5D79768F" w:rsidR="000C2997" w:rsidRPr="00FD6950" w:rsidRDefault="00B8423D" w:rsidP="006B4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B439F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>2566</w:t>
      </w:r>
      <w:r w:rsidR="0081793A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 w:rsidRPr="00FD6950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FD6950">
        <w:rPr>
          <w:rFonts w:asciiTheme="majorBidi" w:hAnsiTheme="majorBidi"/>
          <w:color w:val="000000" w:themeColor="text1"/>
          <w:sz w:val="30"/>
          <w:szCs w:val="30"/>
        </w:rPr>
        <w:t xml:space="preserve"> 245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="00AC5CED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ทรัพย์สินทางปัญญาของบริษัท </w:t>
      </w:r>
      <w:r w:rsidR="002C1F21">
        <w:rPr>
          <w:rFonts w:asciiTheme="majorBidi" w:hAnsiTheme="majorBidi" w:hint="cs"/>
          <w:color w:val="000000" w:themeColor="text1"/>
          <w:sz w:val="30"/>
          <w:szCs w:val="30"/>
          <w:cs/>
        </w:rPr>
        <w:t>โดย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ใน</w:t>
      </w:r>
      <w:r w:rsidR="002C1F2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วันที่ </w:t>
      </w:r>
      <w:r w:rsidR="002C1F21">
        <w:rPr>
          <w:rFonts w:asciiTheme="majorBidi" w:hAnsiTheme="majorBidi"/>
          <w:color w:val="000000" w:themeColor="text1"/>
          <w:sz w:val="30"/>
          <w:szCs w:val="30"/>
        </w:rPr>
        <w:t xml:space="preserve">28 </w:t>
      </w:r>
      <w:r w:rsidR="002C1F2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สิงหาคม </w:t>
      </w:r>
      <w:r w:rsidR="002C1F21">
        <w:rPr>
          <w:rFonts w:asciiTheme="majorBidi" w:hAnsiTheme="majorBidi"/>
          <w:color w:val="000000" w:themeColor="text1"/>
          <w:sz w:val="30"/>
          <w:szCs w:val="30"/>
        </w:rPr>
        <w:t xml:space="preserve">2567 </w:t>
      </w:r>
      <w:r w:rsidR="002C1F21">
        <w:rPr>
          <w:rFonts w:asciiTheme="majorBidi" w:hAnsiTheme="majorBidi" w:hint="cs"/>
          <w:color w:val="000000" w:themeColor="text1"/>
          <w:sz w:val="30"/>
          <w:szCs w:val="30"/>
          <w:cs/>
        </w:rPr>
        <w:t>ศาลชั้นต้นได้พิพากษาให้ยกฟ้องคดีค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ว</w:t>
      </w:r>
      <w:r w:rsidR="002C1F21">
        <w:rPr>
          <w:rFonts w:asciiTheme="majorBidi" w:hAnsiTheme="majorBidi" w:hint="cs"/>
          <w:color w:val="000000" w:themeColor="text1"/>
          <w:sz w:val="30"/>
          <w:szCs w:val="30"/>
          <w:cs/>
        </w:rPr>
        <w:t>ามของโจทก์</w:t>
      </w:r>
    </w:p>
    <w:p w14:paraId="682C62C3" w14:textId="77777777" w:rsidR="00F557E7" w:rsidRPr="00FD6950" w:rsidRDefault="00F557E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FA37386" w14:textId="2C6E58FB" w:rsidR="0081793A" w:rsidRPr="00F753BD" w:rsidRDefault="004C2F66" w:rsidP="00F7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C3897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กันยายน</w:t>
      </w:r>
      <w:r w:rsidRPr="000C38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="0081793A" w:rsidRPr="00F753B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81793A"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2C1F21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สอง</w:t>
      </w:r>
      <w:r w:rsidR="0081793A"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F753BD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="0081793A"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จ่ายจากกรมสรรพากร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FD6950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EE44C4" w14:textId="71607E3C" w:rsidR="00140027" w:rsidRPr="0081793A" w:rsidRDefault="004C2F66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C3897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กันยายน</w:t>
      </w:r>
      <w:r w:rsidRPr="000C38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0D59BE" w:rsidRPr="00FD695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BD33F9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668EB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300F8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FD695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1287E46C" w14:textId="64534863" w:rsidR="000C3897" w:rsidRDefault="000C3897" w:rsidP="000C2997">
      <w:pPr>
        <w:pStyle w:val="a"/>
        <w:ind w:right="-176"/>
        <w:jc w:val="thaiDistribute"/>
        <w:rPr>
          <w:rFonts w:asciiTheme="majorBidi" w:hAnsiTheme="majorBidi" w:cs="Angsana New"/>
          <w:color w:val="000000" w:themeColor="text1"/>
          <w:lang w:val="en-US"/>
        </w:rPr>
      </w:pPr>
    </w:p>
    <w:p w14:paraId="16E992FA" w14:textId="69487772" w:rsidR="0081793A" w:rsidRPr="00B8423D" w:rsidRDefault="009E2674" w:rsidP="00B8423D">
      <w:pPr>
        <w:pStyle w:val="a"/>
        <w:ind w:left="540" w:right="198"/>
        <w:jc w:val="thaiDistribute"/>
        <w:rPr>
          <w:rFonts w:ascii="Angsana New" w:hAnsi="Angsana New" w:cs="Angsana New"/>
          <w:cs/>
        </w:rPr>
      </w:pPr>
      <w:r w:rsidRPr="009E2674">
        <w:rPr>
          <w:rFonts w:ascii="Angsana New" w:hAnsi="Angsana New" w:cs="Angsana New"/>
          <w:cs/>
        </w:rPr>
        <w:t>ณ วันที่</w:t>
      </w:r>
      <w:r w:rsidRPr="009E2674">
        <w:rPr>
          <w:rFonts w:ascii="Angsana New" w:hAnsi="Angsana New" w:cs="Angsana New"/>
        </w:rPr>
        <w:t xml:space="preserve"> 30 </w:t>
      </w:r>
      <w:r w:rsidRPr="009E2674">
        <w:rPr>
          <w:rFonts w:ascii="Angsana New" w:hAnsi="Angsana New" w:cs="Angsana New"/>
          <w:cs/>
        </w:rPr>
        <w:t xml:space="preserve">กันยายน </w:t>
      </w:r>
      <w:r w:rsidRPr="009E2674">
        <w:rPr>
          <w:rFonts w:ascii="Angsana New" w:hAnsi="Angsana New" w:cs="Angsana New"/>
        </w:rPr>
        <w:t>2567</w:t>
      </w:r>
      <w:r w:rsidRPr="00FD6950">
        <w:rPr>
          <w:rFonts w:asciiTheme="majorBidi" w:hAnsiTheme="majorBidi" w:cstheme="majorBidi"/>
          <w:color w:val="000000" w:themeColor="text1"/>
        </w:rPr>
        <w:t xml:space="preserve"> </w:t>
      </w:r>
      <w:r w:rsidR="00F753BD" w:rsidRPr="0063778D">
        <w:rPr>
          <w:rStyle w:val="ui-provider"/>
          <w:rFonts w:ascii="Angsana New" w:hAnsi="Angsana New" w:cs="Angsana New"/>
          <w:cs/>
        </w:rPr>
        <w:t>บริษัทย่อยใน</w:t>
      </w:r>
      <w:r w:rsidR="00A052D8">
        <w:rPr>
          <w:rStyle w:val="ui-provider"/>
          <w:rFonts w:ascii="Angsana New" w:hAnsi="Angsana New" w:cs="Angsana New" w:hint="cs"/>
          <w:cs/>
        </w:rPr>
        <w:t>ประเทศ</w:t>
      </w:r>
      <w:r w:rsidR="00F753BD" w:rsidRPr="0063778D">
        <w:rPr>
          <w:rStyle w:val="ui-provider"/>
          <w:rFonts w:ascii="Angsana New" w:hAnsi="Angsana New" w:cs="Angsana New"/>
          <w:cs/>
        </w:rPr>
        <w:t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42 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sectPr w:rsidR="0081793A" w:rsidRPr="00B8423D" w:rsidSect="00DB73FD">
      <w:headerReference w:type="default" r:id="rId16"/>
      <w:footerReference w:type="default" r:id="rId17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6490" w14:textId="77777777" w:rsidR="00FF450A" w:rsidRDefault="00FF450A" w:rsidP="00FC04D5">
      <w:r>
        <w:separator/>
      </w:r>
    </w:p>
  </w:endnote>
  <w:endnote w:type="continuationSeparator" w:id="0">
    <w:p w14:paraId="547891BC" w14:textId="77777777" w:rsidR="00FF450A" w:rsidRDefault="00FF450A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7777777" w:rsidR="00D27E26" w:rsidRPr="004A4440" w:rsidRDefault="00D27E2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16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D27E26" w:rsidRPr="005C306E" w:rsidRDefault="00D27E2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174873">
          <w:rPr>
            <w:rFonts w:ascii="Angsana New" w:hAnsi="Angsana New"/>
            <w:noProof/>
            <w:sz w:val="30"/>
            <w:szCs w:val="30"/>
          </w:rPr>
          <w:t>25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27E26" w:rsidRPr="00860E15" w:rsidRDefault="00D27E26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230F61">
      <w:rPr>
        <w:rStyle w:val="PageNumber"/>
        <w:rFonts w:ascii="Angsana New" w:hAnsi="Angsana New"/>
        <w:noProof/>
        <w:sz w:val="30"/>
        <w:szCs w:val="30"/>
      </w:rPr>
      <w:t>33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27E26" w:rsidRPr="00D8432A" w:rsidRDefault="00D27E26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935AD" w14:textId="77777777" w:rsidR="00FF450A" w:rsidRDefault="00FF450A" w:rsidP="00FC04D5">
      <w:r>
        <w:separator/>
      </w:r>
    </w:p>
  </w:footnote>
  <w:footnote w:type="continuationSeparator" w:id="0">
    <w:p w14:paraId="11AEA7FA" w14:textId="77777777" w:rsidR="00FF450A" w:rsidRDefault="00FF450A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D27E26" w:rsidRPr="003B5EBA" w:rsidRDefault="00D27E26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D27E26" w:rsidRPr="003B5EBA" w:rsidRDefault="00D27E26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D45B14" w14:textId="22C51EFE" w:rsidR="00D27E26" w:rsidRPr="00AF256D" w:rsidRDefault="00D27E26" w:rsidP="001123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D27E26" w:rsidRPr="00A34F3C" w:rsidRDefault="00D27E26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D27E26" w:rsidRPr="003B5EBA" w:rsidRDefault="00D27E26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D27E26" w:rsidRPr="003B5EBA" w:rsidRDefault="00D27E26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5DEECF" w14:textId="1543197E" w:rsidR="00D27E26" w:rsidRPr="00AF256D" w:rsidRDefault="00D27E26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D27E26" w:rsidRPr="00164EBE" w:rsidRDefault="00D27E26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B0B7" w14:textId="77777777" w:rsidR="00D27E26" w:rsidRPr="003B5EBA" w:rsidRDefault="00D27E26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11E3B30" w14:textId="77777777" w:rsidR="00D27E26" w:rsidRPr="003B5EBA" w:rsidRDefault="00D27E26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9F296E" w14:textId="19E529E4" w:rsidR="00D27E26" w:rsidRPr="00AF256D" w:rsidRDefault="00D27E26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D27E26" w:rsidRPr="001C28F5" w:rsidRDefault="00D27E26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D27E26" w:rsidRPr="003B5EBA" w:rsidRDefault="00D27E26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D27E26" w:rsidRPr="003B5EBA" w:rsidRDefault="00D27E26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053D93" w14:textId="22E54E88" w:rsidR="00D27E26" w:rsidRPr="00AF256D" w:rsidRDefault="00D27E26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D27E26" w:rsidRPr="001C28F5" w:rsidRDefault="00D27E26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56495">
    <w:abstractNumId w:val="6"/>
  </w:num>
  <w:num w:numId="2" w16cid:durableId="1249581859">
    <w:abstractNumId w:val="5"/>
  </w:num>
  <w:num w:numId="3" w16cid:durableId="1820927030">
    <w:abstractNumId w:val="9"/>
  </w:num>
  <w:num w:numId="4" w16cid:durableId="1468401676">
    <w:abstractNumId w:val="7"/>
  </w:num>
  <w:num w:numId="5" w16cid:durableId="2043436379">
    <w:abstractNumId w:val="8"/>
  </w:num>
  <w:num w:numId="6" w16cid:durableId="2103065616">
    <w:abstractNumId w:val="3"/>
  </w:num>
  <w:num w:numId="7" w16cid:durableId="721904160">
    <w:abstractNumId w:val="2"/>
  </w:num>
  <w:num w:numId="8" w16cid:durableId="1357927333">
    <w:abstractNumId w:val="0"/>
  </w:num>
  <w:num w:numId="9" w16cid:durableId="1181823630">
    <w:abstractNumId w:val="1"/>
  </w:num>
  <w:num w:numId="10" w16cid:durableId="1531601493">
    <w:abstractNumId w:val="4"/>
  </w:num>
  <w:num w:numId="11" w16cid:durableId="662661508">
    <w:abstractNumId w:val="16"/>
  </w:num>
  <w:num w:numId="12" w16cid:durableId="382871795">
    <w:abstractNumId w:val="12"/>
  </w:num>
  <w:num w:numId="13" w16cid:durableId="1424104109">
    <w:abstractNumId w:val="21"/>
  </w:num>
  <w:num w:numId="14" w16cid:durableId="544684262">
    <w:abstractNumId w:val="14"/>
  </w:num>
  <w:num w:numId="15" w16cid:durableId="1074427823">
    <w:abstractNumId w:val="17"/>
  </w:num>
  <w:num w:numId="16" w16cid:durableId="2099792208">
    <w:abstractNumId w:val="24"/>
  </w:num>
  <w:num w:numId="17" w16cid:durableId="1011302273">
    <w:abstractNumId w:val="25"/>
  </w:num>
  <w:num w:numId="18" w16cid:durableId="1123765674">
    <w:abstractNumId w:val="22"/>
  </w:num>
  <w:num w:numId="19" w16cid:durableId="1653873661">
    <w:abstractNumId w:val="11"/>
  </w:num>
  <w:num w:numId="20" w16cid:durableId="983120969">
    <w:abstractNumId w:val="18"/>
  </w:num>
  <w:num w:numId="21" w16cid:durableId="1117673178">
    <w:abstractNumId w:val="13"/>
  </w:num>
  <w:num w:numId="22" w16cid:durableId="882906008">
    <w:abstractNumId w:val="10"/>
  </w:num>
  <w:num w:numId="23" w16cid:durableId="1103459030">
    <w:abstractNumId w:val="20"/>
  </w:num>
  <w:num w:numId="24" w16cid:durableId="578250007">
    <w:abstractNumId w:val="23"/>
  </w:num>
  <w:num w:numId="25" w16cid:durableId="1059789192">
    <w:abstractNumId w:val="19"/>
  </w:num>
  <w:num w:numId="26" w16cid:durableId="94465891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501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22B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F0"/>
    <w:rsid w:val="001861BB"/>
    <w:rsid w:val="00186C21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7E9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2045"/>
    <w:rsid w:val="004128A9"/>
    <w:rsid w:val="00412D5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4073B"/>
    <w:rsid w:val="0054088C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27FF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2C99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0E7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C69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1CC6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20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809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3A6"/>
    <w:rsid w:val="00D0245E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60A"/>
    <w:rsid w:val="00D13714"/>
    <w:rsid w:val="00D13A98"/>
    <w:rsid w:val="00D13BC3"/>
    <w:rsid w:val="00D13D72"/>
    <w:rsid w:val="00D148B1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3EFF"/>
    <w:rsid w:val="00DB4C3C"/>
    <w:rsid w:val="00DB4E41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9F7C4B2C-891D-4D7C-A667-65AB7F70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1A91B3-2BA2-49BA-8421-7D65BAD65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80F23-5D13-4252-BE61-526233895E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222</TotalTime>
  <Pages>17</Pages>
  <Words>4053</Words>
  <Characters>17159</Characters>
  <Application>Microsoft Office Word</Application>
  <DocSecurity>0</DocSecurity>
  <Lines>142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31</cp:revision>
  <cp:lastPrinted>2024-11-04T17:50:00Z</cp:lastPrinted>
  <dcterms:created xsi:type="dcterms:W3CDTF">2024-11-04T09:48:00Z</dcterms:created>
  <dcterms:modified xsi:type="dcterms:W3CDTF">2024-11-12T03:10:00Z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