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29E63F46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2307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2B09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62307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2307F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B09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62307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ยน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F456D" w14:textId="1547DB2F" w:rsidR="000D7326" w:rsidRPr="00562ED4" w:rsidRDefault="000D7326" w:rsidP="00D04501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821D49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C72360">
        <w:rPr>
          <w:rFonts w:asciiTheme="majorBidi" w:hAnsiTheme="majorBidi" w:cstheme="majorBidi"/>
          <w:spacing w:val="3"/>
          <w:sz w:val="30"/>
          <w:szCs w:val="30"/>
          <w:cs/>
        </w:rPr>
        <w:br w:type="textWrapping" w:clear="all"/>
      </w:r>
      <w:r w:rsidR="002B093D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2B093D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 w:rsidR="002B093D"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="002B093D"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0D7326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5"/>
          <w:footerReference w:type="first" r:id="rId16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1F6E7A1B" w:rsidR="00BD4415" w:rsidRPr="00BD4415" w:rsidRDefault="00B55F01" w:rsidP="00BD4415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74611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31733" w14:textId="77777777" w:rsidR="001E505F" w:rsidRDefault="001E505F">
      <w:r>
        <w:separator/>
      </w:r>
    </w:p>
  </w:endnote>
  <w:endnote w:type="continuationSeparator" w:id="0">
    <w:p w14:paraId="3669AF6E" w14:textId="77777777" w:rsidR="001E505F" w:rsidRDefault="001E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45980" w14:textId="77777777" w:rsidR="001E505F" w:rsidRDefault="001E505F">
      <w:r>
        <w:separator/>
      </w:r>
    </w:p>
  </w:footnote>
  <w:footnote w:type="continuationSeparator" w:id="0">
    <w:p w14:paraId="378780EF" w14:textId="77777777" w:rsidR="001E505F" w:rsidRDefault="001E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1361" w14:textId="77777777" w:rsidR="00432C12" w:rsidRPr="004045B0" w:rsidRDefault="00432C12">
    <w:pPr>
      <w:pStyle w:val="Header"/>
      <w:rPr>
        <w:rFonts w:asciiTheme="majorBidi" w:hAnsiTheme="majorBidi" w:cstheme="majorBidi"/>
        <w:sz w:val="52"/>
        <w:szCs w:val="52"/>
      </w:rPr>
    </w:pPr>
  </w:p>
  <w:p w14:paraId="480EF10E" w14:textId="77777777" w:rsidR="002B093D" w:rsidRPr="004045B0" w:rsidRDefault="002B093D">
    <w:pPr>
      <w:pStyle w:val="Header"/>
      <w:rPr>
        <w:rFonts w:asciiTheme="majorBidi" w:hAnsiTheme="majorBidi" w:cstheme="majorBidi"/>
        <w:sz w:val="52"/>
        <w:szCs w:val="52"/>
      </w:rPr>
    </w:pPr>
  </w:p>
  <w:p w14:paraId="12CDBD41" w14:textId="77777777" w:rsidR="002B093D" w:rsidRPr="004045B0" w:rsidRDefault="002B093D">
    <w:pPr>
      <w:pStyle w:val="Header"/>
      <w:rPr>
        <w:rFonts w:asciiTheme="majorBidi" w:hAnsiTheme="majorBidi" w:cstheme="majorBidi"/>
        <w:sz w:val="52"/>
        <w:szCs w:val="52"/>
      </w:rPr>
    </w:pPr>
  </w:p>
  <w:p w14:paraId="71F025D1" w14:textId="77777777" w:rsidR="002B093D" w:rsidRPr="004045B0" w:rsidRDefault="002B093D">
    <w:pPr>
      <w:pStyle w:val="Header"/>
      <w:rPr>
        <w:rFonts w:asciiTheme="majorBidi" w:hAnsiTheme="majorBidi" w:cstheme="majorBidi"/>
        <w:sz w:val="52"/>
        <w:szCs w:val="52"/>
      </w:rPr>
    </w:pPr>
  </w:p>
  <w:p w14:paraId="65E5CC65" w14:textId="77777777" w:rsidR="002B093D" w:rsidRPr="004045B0" w:rsidRDefault="002B093D">
    <w:pPr>
      <w:pStyle w:val="Header"/>
      <w:rPr>
        <w:rFonts w:asciiTheme="majorBidi" w:hAnsiTheme="majorBidi" w:cstheme="majorBidi"/>
        <w:sz w:val="52"/>
        <w:szCs w:val="52"/>
      </w:rPr>
    </w:pPr>
  </w:p>
  <w:p w14:paraId="7B26EF45" w14:textId="77777777" w:rsidR="002B093D" w:rsidRPr="004045B0" w:rsidRDefault="002B093D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Skye, Vorarat</cp:lastModifiedBy>
  <cp:revision>8</cp:revision>
  <cp:lastPrinted>2024-08-05T13:28:00Z</cp:lastPrinted>
  <dcterms:created xsi:type="dcterms:W3CDTF">2024-08-08T02:41:00Z</dcterms:created>
  <dcterms:modified xsi:type="dcterms:W3CDTF">2024-10-29T12:14:00Z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