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CD7E22" w:rsidRPr="00CD7E22" w14:paraId="316880C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0CB1199" w14:textId="36F7CDA0" w:rsidR="00CD7E22" w:rsidRPr="00CD7E22" w:rsidRDefault="00CD7E22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6ED94D" w14:textId="77777777" w:rsidR="00CD7E22" w:rsidRPr="00CD7E22" w:rsidRDefault="00CD7E22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C9313B8" w14:textId="60853B8F" w:rsidR="00CD7E22" w:rsidRPr="00CD7E22" w:rsidRDefault="00CD7E22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4A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4938CB66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7F8B5B26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20E07271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6F6DF087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BD98828" w:rsidR="00C571E1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CD7E22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2926917E" w:rsidR="003E4F7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1F02A9" w14:textId="77777777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1ED1451B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5B05C59B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8D5ED0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CD7E22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6E1BC9D7" w:rsidR="00645187" w:rsidRDefault="00645187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330A8D6F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617C8D01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0F358B9E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258A4F72" w:rsidR="00D5699E" w:rsidRPr="00CA54E3" w:rsidRDefault="00D5699E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AA2721">
        <w:rPr>
          <w:rFonts w:asciiTheme="majorBidi" w:hAnsiTheme="majorBidi" w:cstheme="majorBidi"/>
          <w:sz w:val="30"/>
          <w:szCs w:val="30"/>
        </w:rPr>
        <w:t>14</w:t>
      </w:r>
      <w:r w:rsidR="0062307F">
        <w:rPr>
          <w:rFonts w:asciiTheme="majorBidi" w:hAnsiTheme="majorBidi" w:cstheme="majorBidi"/>
          <w:sz w:val="30"/>
          <w:szCs w:val="30"/>
        </w:rPr>
        <w:t xml:space="preserve"> </w:t>
      </w:r>
      <w:r w:rsidR="00757C99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BD443D">
        <w:rPr>
          <w:rFonts w:asciiTheme="majorBidi" w:hAnsiTheme="majorBidi" w:cstheme="majorBidi" w:hint="cs"/>
          <w:sz w:val="30"/>
          <w:szCs w:val="30"/>
          <w:cs/>
        </w:rPr>
        <w:t>ศ</w:t>
      </w:r>
      <w:r w:rsidR="00757C99">
        <w:rPr>
          <w:rFonts w:asciiTheme="majorBidi" w:hAnsiTheme="majorBidi" w:cstheme="majorBidi" w:hint="cs"/>
          <w:sz w:val="30"/>
          <w:szCs w:val="30"/>
          <w:cs/>
        </w:rPr>
        <w:t>จิกายน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755C0D98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BD4415">
        <w:rPr>
          <w:rFonts w:asciiTheme="majorBidi" w:hAnsiTheme="majorBidi" w:cstheme="majorBidi"/>
          <w:spacing w:val="-3"/>
          <w:sz w:val="30"/>
          <w:szCs w:val="30"/>
        </w:rPr>
        <w:t>6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5E789676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BD4415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6</w:t>
      </w:r>
    </w:p>
    <w:p w14:paraId="3D0184C9" w14:textId="42F5D7BD" w:rsidR="006D304C" w:rsidRPr="005D7EAF" w:rsidRDefault="006D304C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757F4" w14:textId="620446FA" w:rsidR="005D7EAF" w:rsidRDefault="005D7EAF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/>
          <w:sz w:val="30"/>
          <w:szCs w:val="30"/>
          <w:lang w:val="th-TH"/>
        </w:rPr>
      </w:pPr>
      <w:r w:rsidRPr="005D7EAF">
        <w:rPr>
          <w:rFonts w:asciiTheme="majorBidi" w:hAnsiTheme="majorBidi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923D091" w14:textId="55E3BBB9" w:rsidR="005D7EAF" w:rsidRPr="005D7EAF" w:rsidRDefault="005D7EAF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E7514" w14:textId="29E9779A" w:rsidR="00F728F3" w:rsidRPr="00F728F3" w:rsidRDefault="00F728F3" w:rsidP="00F728F3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728F3">
        <w:rPr>
          <w:rFonts w:asciiTheme="majorBidi" w:hAnsiTheme="majorBidi"/>
          <w:sz w:val="30"/>
          <w:szCs w:val="30"/>
          <w:cs/>
        </w:rPr>
        <w:t>บริษัทได้ถือปฏิบัติตามการปรับปรุงมาตรฐานการบัญชีฉบับที่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12 </w:t>
      </w:r>
      <w:r w:rsidRPr="00F728F3">
        <w:rPr>
          <w:rFonts w:asciiTheme="majorBidi" w:hAnsi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F728F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2567 </w:t>
      </w:r>
      <w:r w:rsidRPr="00F728F3">
        <w:rPr>
          <w:rFonts w:asciiTheme="majorBidi" w:hAnsiTheme="majorBidi"/>
          <w:sz w:val="30"/>
          <w:szCs w:val="30"/>
          <w:cs/>
        </w:rPr>
        <w:t>การปรับปรุงดังกล่าวได้ลดขอบเขตของการยกเว้น</w:t>
      </w:r>
      <w:r w:rsidRPr="00F728F3">
        <w:rPr>
          <w:rFonts w:asciiTheme="majorBidi" w:hAnsiTheme="majorBidi"/>
          <w:spacing w:val="-4"/>
          <w:sz w:val="30"/>
          <w:szCs w:val="30"/>
          <w:cs/>
        </w:rPr>
        <w:t>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F728F3">
        <w:rPr>
          <w:rFonts w:asciiTheme="majorBidi" w:hAnsiTheme="majorBidi"/>
          <w:sz w:val="30"/>
          <w:szCs w:val="30"/>
          <w:cs/>
        </w:rPr>
        <w:t xml:space="preserve"> เช่น สัญญาเช่าและประมาณการค่ารื้อถอน โดยบริษัทต้องรับรู้สินทรัพย์ภาษีเงินได้รอการตัดบัญชีและหนี้สิน</w:t>
      </w:r>
      <w:r>
        <w:rPr>
          <w:rFonts w:asciiTheme="majorBidi" w:hAnsiTheme="majorBidi"/>
          <w:sz w:val="30"/>
          <w:szCs w:val="30"/>
        </w:rPr>
        <w:br/>
      </w:r>
      <w:r w:rsidRPr="00F728F3">
        <w:rPr>
          <w:rFonts w:asciiTheme="majorBidi" w:hAnsiTheme="majorBidi"/>
          <w:sz w:val="30"/>
          <w:szCs w:val="30"/>
          <w:cs/>
        </w:rPr>
        <w:t>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</w:t>
      </w:r>
      <w:r w:rsidRPr="00F728F3">
        <w:rPr>
          <w:rFonts w:asciiTheme="majorBidi" w:hAnsiTheme="majorBidi"/>
          <w:spacing w:val="-2"/>
          <w:sz w:val="30"/>
          <w:szCs w:val="30"/>
          <w:cs/>
        </w:rPr>
        <w:t>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F728F3">
        <w:rPr>
          <w:rFonts w:asciiTheme="majorBidi" w:hAnsiTheme="majorBidi"/>
          <w:sz w:val="30"/>
          <w:szCs w:val="30"/>
          <w:cs/>
        </w:rPr>
        <w:t xml:space="preserve"> ณ วันดังกล่าว และ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58EE4067" w14:textId="0E2DFE04" w:rsidR="00F728F3" w:rsidRDefault="00F728F3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696E7" w14:textId="0187DF48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8BF2" w14:textId="553EA4FF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CA706" w14:textId="1AB06999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FD2F1" w14:textId="4BDC68E0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58C77" w14:textId="0074541A" w:rsidR="005D7EAF" w:rsidRDefault="00F728F3" w:rsidP="00F728F3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28F3">
        <w:rPr>
          <w:rFonts w:asciiTheme="majorBidi" w:hAnsiTheme="majorBidi"/>
          <w:sz w:val="30"/>
          <w:szCs w:val="30"/>
          <w:cs/>
        </w:rPr>
        <w:lastRenderedPageBreak/>
        <w:t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>
        <w:rPr>
          <w:rFonts w:asciiTheme="majorBidi" w:hAnsiTheme="majorBidi"/>
          <w:sz w:val="30"/>
          <w:szCs w:val="30"/>
        </w:rPr>
        <w:t xml:space="preserve"> 12 </w:t>
      </w:r>
      <w:r w:rsidRPr="00F728F3">
        <w:rPr>
          <w:rFonts w:asciiTheme="majorBidi" w:hAnsiTheme="majorBidi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F728F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2566 </w:t>
      </w:r>
      <w:r w:rsidRPr="00F728F3">
        <w:rPr>
          <w:rFonts w:asciiTheme="majorBidi" w:hAnsiTheme="majorBidi"/>
          <w:sz w:val="30"/>
          <w:szCs w:val="30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9E253BA" w14:textId="77777777" w:rsidR="005D7EAF" w:rsidRPr="005D7EAF" w:rsidRDefault="005D7EAF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522A9BDB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B1615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>3</w:t>
      </w:r>
      <w:r w:rsidR="0062307F">
        <w:rPr>
          <w:rFonts w:asciiTheme="majorBidi" w:hAnsiTheme="majorBidi" w:cstheme="majorBidi"/>
          <w:sz w:val="30"/>
          <w:szCs w:val="30"/>
        </w:rPr>
        <w:t>0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C715E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62307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472F7" w:rsidRPr="008053F0" w14:paraId="5735054E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281975B4" w14:textId="308C79DC" w:rsidR="006472F7" w:rsidRPr="00CF56D9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4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6230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230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D44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15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230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28BF74D9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3F8E6C09" w:rsidR="006472F7" w:rsidRPr="008053F0" w:rsidRDefault="00BD4415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6472F7" w:rsidRPr="008053F0" w14:paraId="1847913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0D12384F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FF0A1F">
        <w:trPr>
          <w:cantSplit/>
        </w:trPr>
        <w:tc>
          <w:tcPr>
            <w:tcW w:w="6300" w:type="dxa"/>
          </w:tcPr>
          <w:p w14:paraId="0C99C637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6A39440C" w14:textId="77777777" w:rsidTr="00465A29">
        <w:trPr>
          <w:cantSplit/>
        </w:trPr>
        <w:tc>
          <w:tcPr>
            <w:tcW w:w="6300" w:type="dxa"/>
          </w:tcPr>
          <w:p w14:paraId="5000C7A1" w14:textId="77777777" w:rsidR="00C715EC" w:rsidRPr="00465A29" w:rsidRDefault="00C715EC" w:rsidP="00C715EC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49FA105A" w:rsidR="00C715EC" w:rsidRPr="00465A29" w:rsidRDefault="00AA2721" w:rsidP="00C715EC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1C6AD1DB" w:rsidR="00C715EC" w:rsidRPr="00465A29" w:rsidRDefault="00C715EC" w:rsidP="00C715EC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11,546</w:t>
            </w:r>
          </w:p>
        </w:tc>
      </w:tr>
      <w:tr w:rsidR="00C715EC" w:rsidRPr="00465A29" w14:paraId="37983289" w14:textId="77777777" w:rsidTr="00465A29">
        <w:trPr>
          <w:cantSplit/>
          <w:trHeight w:val="389"/>
        </w:trPr>
        <w:tc>
          <w:tcPr>
            <w:tcW w:w="6300" w:type="dxa"/>
          </w:tcPr>
          <w:p w14:paraId="31F45F85" w14:textId="77777777" w:rsidR="00C715EC" w:rsidRPr="00465A29" w:rsidRDefault="00C715EC" w:rsidP="00C715EC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19B6BE0F" w:rsidR="00C715EC" w:rsidRPr="00465A29" w:rsidRDefault="00AA2721" w:rsidP="00C715EC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5A26F66B" w:rsidR="00C715EC" w:rsidRPr="00465A29" w:rsidRDefault="00C715EC" w:rsidP="00C715EC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1,391</w:t>
            </w:r>
          </w:p>
        </w:tc>
      </w:tr>
      <w:tr w:rsidR="00C715EC" w:rsidRPr="00031A27" w14:paraId="7B635D7B" w14:textId="77777777" w:rsidTr="00FF0A1F">
        <w:trPr>
          <w:cantSplit/>
        </w:trPr>
        <w:tc>
          <w:tcPr>
            <w:tcW w:w="6300" w:type="dxa"/>
          </w:tcPr>
          <w:p w14:paraId="64D77893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C715EC" w:rsidRPr="00031A27" w:rsidRDefault="00C715EC" w:rsidP="00C715EC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5A466563" w14:textId="77777777" w:rsidTr="00FF0A1F">
        <w:trPr>
          <w:cantSplit/>
        </w:trPr>
        <w:tc>
          <w:tcPr>
            <w:tcW w:w="6300" w:type="dxa"/>
          </w:tcPr>
          <w:p w14:paraId="2E0621EF" w14:textId="77777777" w:rsidR="00C715EC" w:rsidRPr="00465A29" w:rsidRDefault="00C715EC" w:rsidP="00C715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C715EC" w:rsidRPr="00465A29" w:rsidRDefault="00C715EC" w:rsidP="00C715EC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C715EC" w:rsidRPr="00465A29" w:rsidRDefault="00C715EC" w:rsidP="00C715E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22E66DB9" w14:textId="77777777" w:rsidTr="00FF0A1F">
        <w:trPr>
          <w:cantSplit/>
        </w:trPr>
        <w:tc>
          <w:tcPr>
            <w:tcW w:w="6300" w:type="dxa"/>
          </w:tcPr>
          <w:p w14:paraId="59AC612D" w14:textId="77777777" w:rsidR="00C715EC" w:rsidRPr="00465A29" w:rsidRDefault="00C715EC" w:rsidP="00C715EC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C715EC" w:rsidRPr="00465A29" w:rsidRDefault="00C715EC" w:rsidP="00C715EC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C715EC" w:rsidRPr="00465A29" w:rsidRDefault="00C715EC" w:rsidP="00C715E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5EC" w:rsidRPr="00465A29" w14:paraId="01F5BB6D" w14:textId="77777777" w:rsidTr="00465A29">
        <w:trPr>
          <w:cantSplit/>
        </w:trPr>
        <w:tc>
          <w:tcPr>
            <w:tcW w:w="6300" w:type="dxa"/>
          </w:tcPr>
          <w:p w14:paraId="7D0C2A3F" w14:textId="77777777" w:rsidR="00C715EC" w:rsidRPr="00465A29" w:rsidRDefault="00C715EC" w:rsidP="00C715EC">
            <w:pPr>
              <w:tabs>
                <w:tab w:val="left" w:pos="5090"/>
              </w:tabs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0784A8DA" w:rsidR="00C715EC" w:rsidRPr="00465A29" w:rsidRDefault="00AA2721" w:rsidP="00C715EC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C715EC" w:rsidRPr="00465A29" w:rsidRDefault="00C715EC" w:rsidP="00C715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58106DA1" w:rsidR="00C715EC" w:rsidRPr="00465A29" w:rsidRDefault="00C715EC" w:rsidP="00C715EC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23,545</w:t>
            </w:r>
          </w:p>
        </w:tc>
      </w:tr>
    </w:tbl>
    <w:p w14:paraId="09ED5ACF" w14:textId="17A8E935" w:rsidR="00183D3E" w:rsidRPr="00031A27" w:rsidRDefault="00183D3E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465A29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465A29" w:rsidRDefault="000C6B66" w:rsidP="00471D0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79E0EAB3" w:rsidR="000C6B66" w:rsidRPr="00465A29" w:rsidRDefault="00BD4415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6230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0 </w:t>
            </w:r>
            <w:r w:rsidR="00C715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</w:t>
            </w:r>
            <w:r w:rsidR="006230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465A29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465A29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62945DEE" w:rsidR="00C21E3B" w:rsidRPr="00465A29" w:rsidRDefault="004C55CD" w:rsidP="00C21E3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251392AC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465A29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2BED1EAB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C21E3B" w:rsidRPr="00465A29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465A29" w:rsidRDefault="00C21E3B" w:rsidP="00C21E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465A29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D4415" w:rsidRPr="00465A29" w14:paraId="396E4ABB" w14:textId="77777777" w:rsidTr="009A36E8">
        <w:trPr>
          <w:cantSplit/>
        </w:trPr>
        <w:tc>
          <w:tcPr>
            <w:tcW w:w="6291" w:type="dxa"/>
            <w:shd w:val="clear" w:color="auto" w:fill="auto"/>
          </w:tcPr>
          <w:p w14:paraId="738B156B" w14:textId="1E147AE7" w:rsidR="00BD4415" w:rsidRPr="00465A29" w:rsidRDefault="00BD4415" w:rsidP="00BD4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9C19E9C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EEA083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09344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6D304C" w14:paraId="14991899" w14:textId="77777777" w:rsidTr="00465A29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BD4415" w:rsidRPr="00465A29" w:rsidRDefault="00BD4415" w:rsidP="00BD441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7669F2BB" w:rsidR="00BD4415" w:rsidRPr="00465A29" w:rsidRDefault="00AA2721" w:rsidP="00031A2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2D112139" w:rsidR="00BD4415" w:rsidRPr="006D304C" w:rsidRDefault="007A32A1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</w:tr>
    </w:tbl>
    <w:p w14:paraId="5CFC118C" w14:textId="161D03A2" w:rsidR="006D304C" w:rsidRDefault="006D30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1184B" w14:textId="7AADE928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6A3BB" w14:textId="5154350B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83C76E" w14:textId="28869809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5946" w14:textId="77777777" w:rsidR="00095E20" w:rsidRPr="005F1249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AD07CD" w14:textId="217017BC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lastRenderedPageBreak/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061C" w14:textId="727B7D9A" w:rsidR="00BB00F4" w:rsidRDefault="00BB00F4" w:rsidP="00BB00F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68E80AC" w14:textId="08193428" w:rsidR="00031A27" w:rsidRPr="00031A27" w:rsidRDefault="00031A2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1B7E4" w14:textId="4C2AAF9A" w:rsidR="00DF5825" w:rsidRPr="00B46B3B" w:rsidRDefault="00186DAC" w:rsidP="00B46B3B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46B3B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2CF851CE" w14:textId="1C9F82E3" w:rsidR="00B97ACB" w:rsidRDefault="00B97ACB" w:rsidP="00D03D85">
      <w:pPr>
        <w:ind w:firstLine="1152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60288" behindDoc="1" locked="0" layoutInCell="1" allowOverlap="1" wp14:anchorId="54B76B7A" wp14:editId="7B7DEA6C">
            <wp:simplePos x="0" y="0"/>
            <wp:positionH relativeFrom="column">
              <wp:posOffset>344170</wp:posOffset>
            </wp:positionH>
            <wp:positionV relativeFrom="paragraph">
              <wp:posOffset>186690</wp:posOffset>
            </wp:positionV>
            <wp:extent cx="5680075" cy="3771900"/>
            <wp:effectExtent l="0" t="0" r="0" b="0"/>
            <wp:wrapTight wrapText="bothSides">
              <wp:wrapPolygon edited="0">
                <wp:start x="0" y="0"/>
                <wp:lineTo x="0" y="21491"/>
                <wp:lineTo x="21515" y="21491"/>
                <wp:lineTo x="21515" y="0"/>
                <wp:lineTo x="0" y="0"/>
              </wp:wrapPolygon>
            </wp:wrapTight>
            <wp:docPr id="57230309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303097" name="Picture 572303097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96" t="4071" r="6819" b="3758"/>
                    <a:stretch/>
                  </pic:blipFill>
                  <pic:spPr bwMode="auto">
                    <a:xfrm>
                      <a:off x="0" y="0"/>
                      <a:ext cx="5680075" cy="3771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68E12" w14:textId="4ECE1C3A" w:rsidR="001B7456" w:rsidRDefault="001B7456" w:rsidP="00D03D85">
      <w:pPr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0218C24E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A5F36E" w14:textId="0196A72B" w:rsidR="008B5DC4" w:rsidRDefault="0062307F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C715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4BEBD0CB" w14:textId="214189C8" w:rsidR="0062307F" w:rsidRPr="008B5DC4" w:rsidRDefault="0062307F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5A6BC661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A32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373949A8" w:rsidR="00133494" w:rsidRPr="00B2145F" w:rsidRDefault="00133494" w:rsidP="005363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32A1" w:rsidRPr="00B2145F" w14:paraId="15C96922" w14:textId="77777777" w:rsidTr="00FB4781">
        <w:tc>
          <w:tcPr>
            <w:tcW w:w="6102" w:type="dxa"/>
          </w:tcPr>
          <w:p w14:paraId="2164F061" w14:textId="77777777" w:rsidR="007A32A1" w:rsidRPr="006A2F53" w:rsidRDefault="007A32A1" w:rsidP="007A32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61FADFF5" w:rsidR="007A32A1" w:rsidRPr="00B2145F" w:rsidRDefault="00AA2721" w:rsidP="007A32A1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178,37</w:t>
            </w:r>
            <w:r w:rsidR="00B97A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0452D89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0F532F86" w:rsidR="007A32A1" w:rsidRPr="006A2F53" w:rsidRDefault="007A32A1" w:rsidP="007A32A1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181,265</w:t>
            </w:r>
          </w:p>
        </w:tc>
      </w:tr>
      <w:tr w:rsidR="007A32A1" w:rsidRPr="00B2145F" w14:paraId="0A46A5A9" w14:textId="77777777" w:rsidTr="00FB4781">
        <w:tc>
          <w:tcPr>
            <w:tcW w:w="6102" w:type="dxa"/>
          </w:tcPr>
          <w:p w14:paraId="6AD2EF67" w14:textId="77777777" w:rsidR="007A32A1" w:rsidRPr="002A2F13" w:rsidRDefault="007A32A1" w:rsidP="007A32A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748D5F1D" w:rsidR="007A32A1" w:rsidRPr="002A2F13" w:rsidRDefault="00AA2721" w:rsidP="007A32A1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0552D23E" w:rsidR="007A32A1" w:rsidRPr="00B2145F" w:rsidRDefault="007A32A1" w:rsidP="001604CB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2A1" w:rsidRPr="00B2145F" w14:paraId="63FD0BD2" w14:textId="77777777" w:rsidTr="00FB4781">
        <w:tc>
          <w:tcPr>
            <w:tcW w:w="6102" w:type="dxa"/>
          </w:tcPr>
          <w:p w14:paraId="534DF240" w14:textId="77777777" w:rsidR="007A32A1" w:rsidRPr="006A2F53" w:rsidRDefault="007A32A1" w:rsidP="007A32A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5B23487F" w:rsidR="007A32A1" w:rsidRPr="00B2145F" w:rsidRDefault="00AA2721" w:rsidP="007A32A1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178,37</w:t>
            </w:r>
            <w:r w:rsidR="00B97AC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9CBC82A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55584E98" w:rsidR="007A32A1" w:rsidRPr="00B2145F" w:rsidRDefault="007A32A1" w:rsidP="001E60D2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181,265</w:t>
            </w:r>
          </w:p>
        </w:tc>
      </w:tr>
    </w:tbl>
    <w:p w14:paraId="7699600C" w14:textId="77777777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C56E71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32A1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6E8313F6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Pr="001A667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476" w:type="dxa"/>
          </w:tcPr>
          <w:p w14:paraId="4584C0DB" w14:textId="409CFEB8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10E76D5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1E4B155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325,661</w:t>
            </w:r>
          </w:p>
        </w:tc>
        <w:tc>
          <w:tcPr>
            <w:tcW w:w="270" w:type="dxa"/>
            <w:vAlign w:val="bottom"/>
          </w:tcPr>
          <w:p w14:paraId="4812EF1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1D73F794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431,773</w:t>
            </w:r>
          </w:p>
        </w:tc>
        <w:tc>
          <w:tcPr>
            <w:tcW w:w="270" w:type="dxa"/>
          </w:tcPr>
          <w:p w14:paraId="658EE69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04ED9940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30,125</w:t>
            </w:r>
          </w:p>
        </w:tc>
        <w:tc>
          <w:tcPr>
            <w:tcW w:w="270" w:type="dxa"/>
          </w:tcPr>
          <w:p w14:paraId="6DC8E93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2A1CCD5F" w:rsidR="007A32A1" w:rsidRPr="001A6678" w:rsidRDefault="007A32A1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40,153</w:t>
            </w:r>
          </w:p>
        </w:tc>
        <w:tc>
          <w:tcPr>
            <w:tcW w:w="270" w:type="dxa"/>
          </w:tcPr>
          <w:p w14:paraId="7C18B67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2DFF73EE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25,417</w:t>
            </w:r>
          </w:p>
        </w:tc>
        <w:tc>
          <w:tcPr>
            <w:tcW w:w="270" w:type="dxa"/>
          </w:tcPr>
          <w:p w14:paraId="7CD407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3C0F30B3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1,134,806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76620E82" w14:textId="7B282401" w:rsidR="007A32A1" w:rsidRPr="001A6678" w:rsidRDefault="007F363D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9,090</w:t>
            </w:r>
          </w:p>
        </w:tc>
        <w:tc>
          <w:tcPr>
            <w:tcW w:w="242" w:type="dxa"/>
            <w:shd w:val="clear" w:color="auto" w:fill="auto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DCD4556" w14:textId="4581DB38" w:rsidR="007A32A1" w:rsidRPr="001A6678" w:rsidRDefault="007F363D" w:rsidP="001A6678">
            <w:pPr>
              <w:pStyle w:val="a3"/>
              <w:tabs>
                <w:tab w:val="decimal" w:pos="8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99BF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0C3D3" w14:textId="7E2D2032" w:rsidR="007A32A1" w:rsidRPr="001A6678" w:rsidRDefault="00087E76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</w:t>
            </w:r>
            <w:r w:rsidR="00FE3FED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6D35238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A0125C" w14:textId="6CA0326B" w:rsidR="007A32A1" w:rsidRPr="001A6678" w:rsidRDefault="003111ED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2,668</w:t>
            </w:r>
          </w:p>
        </w:tc>
        <w:tc>
          <w:tcPr>
            <w:tcW w:w="270" w:type="dxa"/>
            <w:shd w:val="clear" w:color="auto" w:fill="auto"/>
          </w:tcPr>
          <w:p w14:paraId="59ED2F0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3331E8" w14:textId="7293F48F" w:rsidR="007A32A1" w:rsidRPr="001A6678" w:rsidRDefault="001D1429" w:rsidP="001A6678">
            <w:pPr>
              <w:pStyle w:val="a3"/>
              <w:tabs>
                <w:tab w:val="decimal" w:pos="105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10,075</w:t>
            </w:r>
          </w:p>
        </w:tc>
        <w:tc>
          <w:tcPr>
            <w:tcW w:w="270" w:type="dxa"/>
            <w:shd w:val="clear" w:color="auto" w:fill="auto"/>
          </w:tcPr>
          <w:p w14:paraId="760E7AD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ADA" w14:textId="1610C650" w:rsidR="007A32A1" w:rsidRPr="001A6678" w:rsidRDefault="00406A50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="001D1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071C9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2923483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959F8C" w14:textId="4D6709AD" w:rsidR="007A32A1" w:rsidRPr="001A6678" w:rsidRDefault="00406A50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  <w:r w:rsidR="001D1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071C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E3FED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0B6C68FD" w14:textId="4DFA2C67" w:rsidR="003773DB" w:rsidRPr="001A6678" w:rsidRDefault="007F363D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89E398B" w14:textId="76CA8761" w:rsidR="007A32A1" w:rsidRPr="001A6678" w:rsidRDefault="007F363D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28,211</w:t>
            </w:r>
          </w:p>
        </w:tc>
        <w:tc>
          <w:tcPr>
            <w:tcW w:w="270" w:type="dxa"/>
            <w:shd w:val="clear" w:color="auto" w:fill="auto"/>
          </w:tcPr>
          <w:p w14:paraId="0912596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FB5D1E" w14:textId="05C87D25" w:rsidR="007A32A1" w:rsidRPr="001A6678" w:rsidRDefault="00087E76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5,840</w:t>
            </w:r>
          </w:p>
        </w:tc>
        <w:tc>
          <w:tcPr>
            <w:tcW w:w="270" w:type="dxa"/>
            <w:shd w:val="clear" w:color="auto" w:fill="auto"/>
          </w:tcPr>
          <w:p w14:paraId="093005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0B151" w14:textId="1C4AC3A0" w:rsidR="007A32A1" w:rsidRPr="001A6678" w:rsidRDefault="003111ED" w:rsidP="003111E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27F1DD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A85112" w14:textId="311A0FE8" w:rsidR="007A32A1" w:rsidRPr="001A6678" w:rsidRDefault="001D1429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AC71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F506B1" w14:textId="77690527" w:rsidR="007A32A1" w:rsidRPr="001A6678" w:rsidRDefault="001D1429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(34,150)</w:t>
            </w:r>
          </w:p>
        </w:tc>
        <w:tc>
          <w:tcPr>
            <w:tcW w:w="270" w:type="dxa"/>
            <w:shd w:val="clear" w:color="auto" w:fill="auto"/>
          </w:tcPr>
          <w:p w14:paraId="710E75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CDE68C" w14:textId="0F52C652" w:rsidR="007A32A1" w:rsidRPr="001A6678" w:rsidRDefault="001D1429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2A1" w:rsidRPr="001A6678" w14:paraId="78799D99" w14:textId="77777777" w:rsidTr="007A32A1">
        <w:trPr>
          <w:cantSplit/>
          <w:trHeight w:val="288"/>
        </w:trPr>
        <w:tc>
          <w:tcPr>
            <w:tcW w:w="2432" w:type="dxa"/>
          </w:tcPr>
          <w:p w14:paraId="201B93C4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00861E" w14:textId="118656F1" w:rsidR="003773DB" w:rsidRPr="001A6678" w:rsidRDefault="007F363D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82604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5843657" w14:textId="57A2CBA2" w:rsidR="007A32A1" w:rsidRPr="001A6678" w:rsidRDefault="007F363D" w:rsidP="007F363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(2,12</w:t>
            </w:r>
            <w:r w:rsidR="00406A5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58D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B2EE0" w14:textId="4D1E2E7B" w:rsidR="007A32A1" w:rsidRPr="001A6678" w:rsidRDefault="00087E76" w:rsidP="00CA3B2F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</w:t>
            </w:r>
            <w:r w:rsidR="00FE3FE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022F7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33414" w14:textId="0FB5D45D" w:rsidR="007A32A1" w:rsidRPr="001A6678" w:rsidRDefault="003111ED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(312)</w:t>
            </w:r>
          </w:p>
        </w:tc>
        <w:tc>
          <w:tcPr>
            <w:tcW w:w="270" w:type="dxa"/>
            <w:shd w:val="clear" w:color="auto" w:fill="auto"/>
          </w:tcPr>
          <w:p w14:paraId="0851D34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236033" w14:textId="2BB64832" w:rsidR="007A32A1" w:rsidRPr="001A6678" w:rsidRDefault="001D1429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(3,650)</w:t>
            </w:r>
          </w:p>
        </w:tc>
        <w:tc>
          <w:tcPr>
            <w:tcW w:w="270" w:type="dxa"/>
            <w:shd w:val="clear" w:color="auto" w:fill="auto"/>
          </w:tcPr>
          <w:p w14:paraId="562E65B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0C125" w14:textId="4992C2E5" w:rsidR="007A32A1" w:rsidRPr="001A6678" w:rsidRDefault="005071C9" w:rsidP="005071C9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1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E93F7" w14:textId="77777777" w:rsidR="007A32A1" w:rsidRPr="001A6678" w:rsidRDefault="007A32A1" w:rsidP="005071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7F374F" w14:textId="5D7F5DAF" w:rsidR="007A32A1" w:rsidRPr="001A6678" w:rsidRDefault="001D142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</w:t>
            </w:r>
            <w:r w:rsidR="00FE3FED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04529B12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230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526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</w:t>
            </w:r>
            <w:r w:rsidR="00623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D1F5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2E90" w14:textId="1EC6A3AD" w:rsidR="007A32A1" w:rsidRPr="001A6678" w:rsidRDefault="007F363D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4599" w14:textId="717B53C9" w:rsidR="007A32A1" w:rsidRPr="001A6678" w:rsidRDefault="007F363D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351,75</w:t>
            </w:r>
            <w:r w:rsidR="00406A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E90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F9C31" w14:textId="4CF81560" w:rsidR="007A32A1" w:rsidRPr="001A6678" w:rsidRDefault="003111ED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441,812</w:t>
            </w:r>
          </w:p>
        </w:tc>
        <w:tc>
          <w:tcPr>
            <w:tcW w:w="270" w:type="dxa"/>
            <w:shd w:val="clear" w:color="auto" w:fill="auto"/>
          </w:tcPr>
          <w:p w14:paraId="2418096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62CC" w14:textId="4580959E" w:rsidR="007A32A1" w:rsidRPr="001A6678" w:rsidRDefault="003111ED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32,580</w:t>
            </w:r>
          </w:p>
        </w:tc>
        <w:tc>
          <w:tcPr>
            <w:tcW w:w="270" w:type="dxa"/>
            <w:shd w:val="clear" w:color="auto" w:fill="auto"/>
          </w:tcPr>
          <w:p w14:paraId="6D3416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6101D" w14:textId="0A6BC94D" w:rsidR="007A32A1" w:rsidRPr="001A6678" w:rsidRDefault="001D1429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14:paraId="3AB4DD5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CEE70" w14:textId="3519B4B5" w:rsidR="007A32A1" w:rsidRPr="001A6678" w:rsidRDefault="00406A50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  <w:r w:rsidR="001D14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6A740B4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FB9C" w14:textId="4EAD181C" w:rsidR="007A32A1" w:rsidRPr="001A6678" w:rsidRDefault="001D142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B22F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22F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5F68B5E" w14:textId="77777777" w:rsidR="007A32A1" w:rsidRPr="001A6678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D391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EE91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1132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7CCC1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6D3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D977F" w14:textId="77777777" w:rsidR="007A32A1" w:rsidRPr="001A6678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9BFE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03AF73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EA0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1F7464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A5E8FC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E314A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75AA9E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F34D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3B9E02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94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38DA75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83C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C98239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5942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60A482" w14:textId="77777777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3F5EBB96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Pr="001A667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476" w:type="dxa"/>
            <w:shd w:val="clear" w:color="auto" w:fill="auto"/>
          </w:tcPr>
          <w:p w14:paraId="1C7022B5" w14:textId="0162D31F" w:rsidR="007A32A1" w:rsidRPr="001A6678" w:rsidRDefault="007A32A1" w:rsidP="00CD630C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F0389F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EB8EE72" w14:textId="4749ECDB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104,239</w:t>
            </w:r>
          </w:p>
        </w:tc>
        <w:tc>
          <w:tcPr>
            <w:tcW w:w="270" w:type="dxa"/>
            <w:shd w:val="clear" w:color="auto" w:fill="auto"/>
          </w:tcPr>
          <w:p w14:paraId="77A07E9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4D492" w14:textId="7A1067EC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206,629</w:t>
            </w:r>
          </w:p>
        </w:tc>
        <w:tc>
          <w:tcPr>
            <w:tcW w:w="270" w:type="dxa"/>
            <w:shd w:val="clear" w:color="auto" w:fill="auto"/>
          </w:tcPr>
          <w:p w14:paraId="16FBD8F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BEE267" w14:textId="626FB049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18,851</w:t>
            </w:r>
          </w:p>
        </w:tc>
        <w:tc>
          <w:tcPr>
            <w:tcW w:w="270" w:type="dxa"/>
            <w:shd w:val="clear" w:color="auto" w:fill="auto"/>
          </w:tcPr>
          <w:p w14:paraId="74007A7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67C48F" w14:textId="71CABB8E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38,438</w:t>
            </w:r>
          </w:p>
        </w:tc>
        <w:tc>
          <w:tcPr>
            <w:tcW w:w="270" w:type="dxa"/>
            <w:shd w:val="clear" w:color="auto" w:fill="auto"/>
          </w:tcPr>
          <w:p w14:paraId="14EC6FC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9DABF" w14:textId="098A2B07" w:rsidR="007A32A1" w:rsidRPr="001A6678" w:rsidRDefault="007A32A1" w:rsidP="00BD443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9B1F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4D561A" w14:textId="14A16983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368,157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  <w:shd w:val="clear" w:color="auto" w:fill="auto"/>
          </w:tcPr>
          <w:p w14:paraId="367C0621" w14:textId="75BC656A" w:rsidR="00CA3B2F" w:rsidRPr="001A6678" w:rsidRDefault="001D1429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ADBF03" w14:textId="3A324FC0" w:rsidR="007A32A1" w:rsidRPr="001A6678" w:rsidRDefault="001D142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10,321</w:t>
            </w:r>
          </w:p>
        </w:tc>
        <w:tc>
          <w:tcPr>
            <w:tcW w:w="270" w:type="dxa"/>
            <w:shd w:val="clear" w:color="auto" w:fill="auto"/>
          </w:tcPr>
          <w:p w14:paraId="0F85C19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61709D" w14:textId="0628C170" w:rsidR="007A32A1" w:rsidRPr="001A6678" w:rsidRDefault="001D1429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22,147</w:t>
            </w:r>
          </w:p>
        </w:tc>
        <w:tc>
          <w:tcPr>
            <w:tcW w:w="270" w:type="dxa"/>
            <w:shd w:val="clear" w:color="auto" w:fill="auto"/>
          </w:tcPr>
          <w:p w14:paraId="4A2A02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F8B1A" w14:textId="6FE7BB17" w:rsidR="007A32A1" w:rsidRPr="001A6678" w:rsidRDefault="001D1429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</w:t>
            </w:r>
            <w:r w:rsidR="00CA018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7483D1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C4A43" w14:textId="0CA303E0" w:rsidR="007A32A1" w:rsidRPr="001A6678" w:rsidRDefault="001D1429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2,270</w:t>
            </w:r>
          </w:p>
        </w:tc>
        <w:tc>
          <w:tcPr>
            <w:tcW w:w="270" w:type="dxa"/>
            <w:shd w:val="clear" w:color="auto" w:fill="auto"/>
          </w:tcPr>
          <w:p w14:paraId="5499BB1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AB3786" w14:textId="24C4F209" w:rsidR="007A32A1" w:rsidRPr="001A6678" w:rsidRDefault="001D1429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CDAC7D" w14:textId="1EDCBB4F" w:rsidR="007A32A1" w:rsidRPr="001A6678" w:rsidRDefault="001D142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37,66</w:t>
            </w:r>
            <w:r w:rsidR="00CA018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7A32A1" w:rsidRPr="001A6678" w14:paraId="05BE1A06" w14:textId="77777777" w:rsidTr="007A32A1">
        <w:trPr>
          <w:cantSplit/>
          <w:trHeight w:val="288"/>
        </w:trPr>
        <w:tc>
          <w:tcPr>
            <w:tcW w:w="2432" w:type="dxa"/>
          </w:tcPr>
          <w:p w14:paraId="4EC04E2A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2837ACC" w14:textId="578B9775" w:rsidR="007A32A1" w:rsidRPr="001A6678" w:rsidRDefault="001D1429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0AC04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C7F00F1" w14:textId="4D8377C0" w:rsidR="007A32A1" w:rsidRPr="001A6678" w:rsidRDefault="001D1429" w:rsidP="001D142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(426)</w:t>
            </w:r>
          </w:p>
        </w:tc>
        <w:tc>
          <w:tcPr>
            <w:tcW w:w="270" w:type="dxa"/>
            <w:shd w:val="clear" w:color="auto" w:fill="auto"/>
          </w:tcPr>
          <w:p w14:paraId="6F53EA4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F7FA3" w14:textId="24C5ECD1" w:rsidR="007A32A1" w:rsidRPr="001A6678" w:rsidRDefault="001D1429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(3,623)</w:t>
            </w:r>
          </w:p>
        </w:tc>
        <w:tc>
          <w:tcPr>
            <w:tcW w:w="270" w:type="dxa"/>
            <w:shd w:val="clear" w:color="auto" w:fill="auto"/>
          </w:tcPr>
          <w:p w14:paraId="61E03B9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B3CF0" w14:textId="544E27A2" w:rsidR="007A32A1" w:rsidRPr="001A6678" w:rsidRDefault="001D142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</w:t>
            </w:r>
            <w:r w:rsidR="00CA018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3DBF1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D9CC86" w14:textId="7AC29AA9" w:rsidR="007A32A1" w:rsidRPr="001A6678" w:rsidRDefault="001D1429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(3,650)</w:t>
            </w:r>
          </w:p>
        </w:tc>
        <w:tc>
          <w:tcPr>
            <w:tcW w:w="270" w:type="dxa"/>
            <w:shd w:val="clear" w:color="auto" w:fill="auto"/>
          </w:tcPr>
          <w:p w14:paraId="4687F65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0324C6" w14:textId="328612B2" w:rsidR="007A32A1" w:rsidRPr="001A6678" w:rsidRDefault="001D1429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BBB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7C11A7" w14:textId="5E87A9B8" w:rsidR="007A32A1" w:rsidRPr="001A6678" w:rsidRDefault="001D142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A018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A0181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32A1" w:rsidRPr="001A6678" w14:paraId="14B6AA43" w14:textId="77777777" w:rsidTr="007A32A1">
        <w:trPr>
          <w:cantSplit/>
          <w:trHeight w:val="288"/>
        </w:trPr>
        <w:tc>
          <w:tcPr>
            <w:tcW w:w="2432" w:type="dxa"/>
          </w:tcPr>
          <w:p w14:paraId="68F91073" w14:textId="6C5C357C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230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D1F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623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F56D" w14:textId="07A6AD87" w:rsidR="007A32A1" w:rsidRPr="001A6678" w:rsidRDefault="001D1429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C2DC" w14:textId="205DB072" w:rsidR="007A32A1" w:rsidRPr="001A6678" w:rsidRDefault="001D142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114,134</w:t>
            </w:r>
          </w:p>
        </w:tc>
        <w:tc>
          <w:tcPr>
            <w:tcW w:w="270" w:type="dxa"/>
            <w:shd w:val="clear" w:color="auto" w:fill="auto"/>
          </w:tcPr>
          <w:p w14:paraId="388D427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D98D" w14:textId="5D97993D" w:rsidR="007A32A1" w:rsidRPr="001A6678" w:rsidRDefault="001D1429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225,153</w:t>
            </w:r>
          </w:p>
        </w:tc>
        <w:tc>
          <w:tcPr>
            <w:tcW w:w="270" w:type="dxa"/>
            <w:shd w:val="clear" w:color="auto" w:fill="auto"/>
          </w:tcPr>
          <w:p w14:paraId="7915B58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3544" w14:textId="680F954F" w:rsidR="007A32A1" w:rsidRPr="001A6678" w:rsidRDefault="001D142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21,473</w:t>
            </w:r>
          </w:p>
        </w:tc>
        <w:tc>
          <w:tcPr>
            <w:tcW w:w="270" w:type="dxa"/>
            <w:shd w:val="clear" w:color="auto" w:fill="auto"/>
          </w:tcPr>
          <w:p w14:paraId="11224C2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E422" w14:textId="151A15D9" w:rsidR="007A32A1" w:rsidRPr="001A6678" w:rsidRDefault="001D1429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37,058</w:t>
            </w:r>
          </w:p>
        </w:tc>
        <w:tc>
          <w:tcPr>
            <w:tcW w:w="270" w:type="dxa"/>
            <w:shd w:val="clear" w:color="auto" w:fill="auto"/>
          </w:tcPr>
          <w:p w14:paraId="216FCB2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CF03" w14:textId="5C87FED2" w:rsidR="007A32A1" w:rsidRPr="001A6678" w:rsidRDefault="001D1429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830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879D5" w14:textId="55AA3E6E" w:rsidR="007A32A1" w:rsidRPr="001A6678" w:rsidRDefault="001D142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397,818</w:t>
            </w:r>
          </w:p>
        </w:tc>
      </w:tr>
      <w:tr w:rsidR="007A32A1" w:rsidRPr="001A6678" w14:paraId="4F4BCF82" w14:textId="77777777" w:rsidTr="007A32A1">
        <w:trPr>
          <w:cantSplit/>
        </w:trPr>
        <w:tc>
          <w:tcPr>
            <w:tcW w:w="2432" w:type="dxa"/>
          </w:tcPr>
          <w:p w14:paraId="3EAE839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A32A1">
        <w:trPr>
          <w:cantSplit/>
        </w:trPr>
        <w:tc>
          <w:tcPr>
            <w:tcW w:w="2432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72D76879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230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526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623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shd w:val="clear" w:color="auto" w:fill="auto"/>
          </w:tcPr>
          <w:p w14:paraId="0C8EA07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C5BF2A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F8B2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C227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407301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C03317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66B05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0557E8F9" w14:textId="652B4D92" w:rsidR="007A32A1" w:rsidRPr="001A6678" w:rsidRDefault="001D1429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</w:tcPr>
          <w:p w14:paraId="1891439E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17DBCFDB" w14:textId="37CB2815" w:rsidR="007A32A1" w:rsidRPr="001A6678" w:rsidRDefault="001D1429" w:rsidP="001A6678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237,61</w:t>
            </w:r>
            <w:r w:rsidR="00406A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C1B4A9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03CA8C3" w14:textId="62FBE555" w:rsidR="007A32A1" w:rsidRPr="001A6678" w:rsidRDefault="001D1429" w:rsidP="001A6678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216,659</w:t>
            </w:r>
          </w:p>
        </w:tc>
        <w:tc>
          <w:tcPr>
            <w:tcW w:w="270" w:type="dxa"/>
            <w:shd w:val="clear" w:color="auto" w:fill="auto"/>
          </w:tcPr>
          <w:p w14:paraId="222313D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6BDC2A7" w14:textId="2C846836" w:rsidR="007A32A1" w:rsidRPr="001A6678" w:rsidRDefault="001D1429" w:rsidP="001A6678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11,107</w:t>
            </w:r>
          </w:p>
        </w:tc>
        <w:tc>
          <w:tcPr>
            <w:tcW w:w="270" w:type="dxa"/>
            <w:shd w:val="clear" w:color="auto" w:fill="auto"/>
          </w:tcPr>
          <w:p w14:paraId="28E1517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FE2E8B" w14:textId="23D664AC" w:rsidR="007A32A1" w:rsidRPr="001A6678" w:rsidRDefault="001D1429" w:rsidP="001A6678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9,520</w:t>
            </w:r>
          </w:p>
        </w:tc>
        <w:tc>
          <w:tcPr>
            <w:tcW w:w="270" w:type="dxa"/>
            <w:shd w:val="clear" w:color="auto" w:fill="auto"/>
          </w:tcPr>
          <w:p w14:paraId="404C8A2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5DA79B" w14:textId="667CE424" w:rsidR="007A32A1" w:rsidRPr="001A6678" w:rsidRDefault="00406A50" w:rsidP="001A6678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  <w:r w:rsidR="001D14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4AF3B52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7A97AE" w14:textId="056B2637" w:rsidR="007A32A1" w:rsidRPr="001A6678" w:rsidRDefault="00406A50" w:rsidP="001A6678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  <w:r w:rsidR="001D14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02CD95FD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62307F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0 </w:t>
      </w:r>
      <w:r w:rsidR="004526A6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กันยา</w:t>
      </w:r>
      <w:r w:rsidR="0062307F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ยน</w:t>
      </w:r>
      <w:r w:rsidR="007A32A1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2567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057F84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271.63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7A32A1">
        <w:rPr>
          <w:rFonts w:asciiTheme="majorBidi" w:hAnsiTheme="majorBidi" w:cstheme="majorBidi"/>
          <w:i/>
          <w:iCs/>
          <w:spacing w:val="8"/>
          <w:sz w:val="30"/>
          <w:szCs w:val="30"/>
        </w:rPr>
        <w:t>6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7A32A1">
        <w:rPr>
          <w:rFonts w:ascii="Angsana New" w:hAnsi="Angsana New"/>
          <w:i/>
          <w:iCs/>
          <w:spacing w:val="4"/>
          <w:sz w:val="30"/>
          <w:szCs w:val="30"/>
        </w:rPr>
        <w:t>482.23</w:t>
      </w:r>
      <w:r w:rsidRPr="00DE6B1A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EE7B6E">
        <w:rPr>
          <w:rFonts w:asciiTheme="majorBidi" w:hAnsiTheme="majorBidi" w:cstheme="majorBidi"/>
          <w:spacing w:val="8"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28010718" w:rsidR="00355173" w:rsidRPr="000E7799" w:rsidRDefault="0062307F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526A6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7A32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32A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34DA0C4A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7A32A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A32A1" w:rsidRPr="00CA6781" w14:paraId="18B62568" w14:textId="77777777" w:rsidTr="00DF4A20">
        <w:tc>
          <w:tcPr>
            <w:tcW w:w="2340" w:type="dxa"/>
          </w:tcPr>
          <w:p w14:paraId="5FBEF03A" w14:textId="77777777" w:rsidR="007A32A1" w:rsidRPr="000E7799" w:rsidRDefault="007A32A1" w:rsidP="007A32A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E7799">
              <w:rPr>
                <w:rFonts w:ascii="Angsana New" w:hAnsi="Angsana New"/>
                <w:sz w:val="28"/>
                <w:szCs w:val="28"/>
              </w:rPr>
              <w:br/>
            </w:r>
            <w:r w:rsidRPr="000E7799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2B956" w14:textId="16A91CAA" w:rsidR="007A32A1" w:rsidRPr="000E7799" w:rsidRDefault="00F90CC6" w:rsidP="00DF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5CF10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CAA723C" w14:textId="77777777" w:rsidR="00DF4A20" w:rsidRDefault="00DF4A20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45955E4" w14:textId="21ED3BA5" w:rsidR="00F90CC6" w:rsidRPr="000E7799" w:rsidRDefault="00F90CC6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40FB2D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542E559A" w14:textId="77777777" w:rsidR="00DF4A20" w:rsidRDefault="00DF4A20" w:rsidP="00DF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895A1F8" w14:textId="1096CB91" w:rsidR="00F90CC6" w:rsidRPr="000E7799" w:rsidRDefault="00F90CC6" w:rsidP="00DF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39A6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F77687" w14:textId="4BA93ED2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  <w:tc>
          <w:tcPr>
            <w:tcW w:w="236" w:type="dxa"/>
            <w:shd w:val="clear" w:color="auto" w:fill="auto"/>
          </w:tcPr>
          <w:p w14:paraId="008ADE81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6DBD3DC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4E0B980F" w14:textId="2A5B6309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DD55E54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0EF30805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B66FAF3" w14:textId="1C8760B1" w:rsidR="007A32A1" w:rsidRPr="000E7799" w:rsidRDefault="007A32A1" w:rsidP="00C7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</w:tr>
      <w:tr w:rsidR="007A32A1" w:rsidRPr="00CA6781" w14:paraId="31F1EFCC" w14:textId="77777777" w:rsidTr="00DF4A20">
        <w:tc>
          <w:tcPr>
            <w:tcW w:w="2340" w:type="dxa"/>
          </w:tcPr>
          <w:p w14:paraId="1EC5B431" w14:textId="77777777" w:rsidR="007A32A1" w:rsidRPr="000E7799" w:rsidRDefault="007A32A1" w:rsidP="007A32A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E7220" w14:textId="3686F3D6" w:rsidR="007A32A1" w:rsidRPr="000E7799" w:rsidRDefault="00F90CC6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568D038D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ACE0E76" w14:textId="406D2E85" w:rsidR="007A32A1" w:rsidRPr="000E7799" w:rsidRDefault="00F90CC6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17,37</w:t>
            </w:r>
            <w:r w:rsidR="00150F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E0DC7B1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1B2B0D7" w14:textId="24D6A3E9" w:rsidR="007A32A1" w:rsidRPr="000E7799" w:rsidRDefault="00F90CC6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CBEC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9EFD5" w14:textId="1095149C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236" w:type="dxa"/>
            <w:shd w:val="clear" w:color="auto" w:fill="auto"/>
          </w:tcPr>
          <w:p w14:paraId="2DB299B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7BFEB6E" w14:textId="424461E3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241" w:type="dxa"/>
            <w:shd w:val="clear" w:color="auto" w:fill="auto"/>
          </w:tcPr>
          <w:p w14:paraId="58B7AEA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19B438C0" w14:textId="546C2AAA" w:rsidR="007A32A1" w:rsidRPr="000E7799" w:rsidRDefault="007A32A1" w:rsidP="00C7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40,071</w:t>
            </w:r>
          </w:p>
        </w:tc>
      </w:tr>
      <w:tr w:rsidR="007A32A1" w:rsidRPr="00CA6781" w14:paraId="783532EA" w14:textId="77777777" w:rsidTr="00DF4A20">
        <w:tc>
          <w:tcPr>
            <w:tcW w:w="2340" w:type="dxa"/>
          </w:tcPr>
          <w:p w14:paraId="29893AFB" w14:textId="77777777" w:rsidR="007A32A1" w:rsidRPr="000E7799" w:rsidRDefault="007A32A1" w:rsidP="007A32A1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868CF" w14:textId="07004C62" w:rsidR="007A32A1" w:rsidRPr="000E7799" w:rsidRDefault="00F90CC6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CC6"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27C97477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B399" w14:textId="564C36D9" w:rsidR="007A32A1" w:rsidRPr="000E7799" w:rsidRDefault="00F90CC6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CC6">
              <w:rPr>
                <w:rFonts w:ascii="Angsana New" w:hAnsi="Angsana New"/>
                <w:b/>
                <w:bCs/>
                <w:sz w:val="28"/>
                <w:szCs w:val="28"/>
              </w:rPr>
              <w:t>17,37</w:t>
            </w:r>
            <w:r w:rsidR="00150F3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247E18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3D615" w14:textId="56CB61A9" w:rsidR="007A32A1" w:rsidRPr="000E7799" w:rsidRDefault="00F90CC6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CC6">
              <w:rPr>
                <w:rFonts w:ascii="Angsana New" w:hAnsi="Angsana New"/>
                <w:b/>
                <w:bCs/>
                <w:sz w:val="28"/>
                <w:szCs w:val="28"/>
              </w:rPr>
              <w:t>38,906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89589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D7233" w14:textId="54AD967F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33,841</w:t>
            </w:r>
          </w:p>
        </w:tc>
        <w:tc>
          <w:tcPr>
            <w:tcW w:w="236" w:type="dxa"/>
            <w:shd w:val="clear" w:color="auto" w:fill="auto"/>
          </w:tcPr>
          <w:p w14:paraId="28C2E8AB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AF4D" w14:textId="22735EB4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18,038</w:t>
            </w:r>
          </w:p>
        </w:tc>
        <w:tc>
          <w:tcPr>
            <w:tcW w:w="241" w:type="dxa"/>
            <w:shd w:val="clear" w:color="auto" w:fill="auto"/>
          </w:tcPr>
          <w:p w14:paraId="29A60C3E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763F" w14:textId="3F04EDB1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51,879</w:t>
            </w:r>
          </w:p>
        </w:tc>
      </w:tr>
    </w:tbl>
    <w:p w14:paraId="0D641CE7" w14:textId="77777777" w:rsidR="002304AD" w:rsidRPr="00031A27" w:rsidRDefault="002304A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22"/>
          <w:szCs w:val="22"/>
        </w:rPr>
      </w:pPr>
    </w:p>
    <w:p w14:paraId="39E0C59B" w14:textId="51843A2F" w:rsidR="002304AD" w:rsidRDefault="002304AD" w:rsidP="002304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1F58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2D1F58">
        <w:rPr>
          <w:rFonts w:ascii="Angsana New" w:hAnsi="Angsana New"/>
          <w:sz w:val="30"/>
          <w:szCs w:val="30"/>
        </w:rPr>
        <w:t xml:space="preserve">2565 </w:t>
      </w:r>
      <w:r w:rsidRPr="002D1F58">
        <w:rPr>
          <w:rFonts w:ascii="Angsana New" w:hAnsi="Angsana New"/>
          <w:sz w:val="30"/>
          <w:szCs w:val="30"/>
          <w:cs/>
        </w:rPr>
        <w:t>บริษัท</w:t>
      </w:r>
      <w:r w:rsidRPr="002D1F58">
        <w:rPr>
          <w:rFonts w:ascii="Angsana New" w:hAnsi="Angsana New" w:hint="cs"/>
          <w:sz w:val="30"/>
          <w:szCs w:val="30"/>
          <w:cs/>
        </w:rPr>
        <w:t>ทำสัญญา</w:t>
      </w:r>
      <w:r w:rsidRPr="002D1F58">
        <w:rPr>
          <w:rFonts w:ascii="Angsana New" w:hAnsi="Angsana New"/>
          <w:sz w:val="30"/>
          <w:szCs w:val="30"/>
          <w:cs/>
        </w:rPr>
        <w:t>เงินกู้ยืม</w:t>
      </w:r>
      <w:r w:rsidRPr="002D1F58">
        <w:rPr>
          <w:rFonts w:ascii="Angsana New" w:hAnsi="Angsana New" w:hint="cs"/>
          <w:sz w:val="30"/>
          <w:szCs w:val="30"/>
          <w:cs/>
        </w:rPr>
        <w:t>กับ</w:t>
      </w:r>
      <w:r w:rsidRPr="002D1F58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2D1F58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Pr="002D1F58">
        <w:rPr>
          <w:rFonts w:ascii="Angsana New" w:hAnsi="Angsana New"/>
          <w:sz w:val="30"/>
          <w:szCs w:val="30"/>
          <w:cs/>
        </w:rPr>
        <w:t>จำนวน</w:t>
      </w:r>
      <w:r w:rsidRPr="002D1F58">
        <w:rPr>
          <w:rFonts w:ascii="Angsana New" w:hAnsi="Angsana New" w:hint="cs"/>
          <w:sz w:val="30"/>
          <w:szCs w:val="30"/>
          <w:cs/>
        </w:rPr>
        <w:t xml:space="preserve"> </w:t>
      </w:r>
      <w:r w:rsidRPr="002D1F58">
        <w:rPr>
          <w:rFonts w:ascii="Angsana New" w:hAnsi="Angsana New"/>
          <w:sz w:val="30"/>
          <w:szCs w:val="30"/>
        </w:rPr>
        <w:t xml:space="preserve">184 </w:t>
      </w:r>
      <w:r w:rsidRPr="002D1F58">
        <w:rPr>
          <w:rFonts w:ascii="Angsana New" w:hAnsi="Angsana New"/>
          <w:sz w:val="30"/>
          <w:szCs w:val="30"/>
          <w:cs/>
        </w:rPr>
        <w:t>ล้านบาท</w:t>
      </w:r>
      <w:r w:rsidRPr="002D1F58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2D1F58">
        <w:rPr>
          <w:rFonts w:ascii="Angsana New" w:hAnsi="Angsana New"/>
          <w:sz w:val="30"/>
          <w:szCs w:val="30"/>
        </w:rPr>
        <w:t xml:space="preserve">105 </w:t>
      </w:r>
      <w:r w:rsidRPr="002D1F5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D1F58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2D1F58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Pr="002D1F58">
        <w:rPr>
          <w:rFonts w:ascii="Angsana New" w:hAnsi="Angsana New"/>
          <w:sz w:val="30"/>
          <w:szCs w:val="30"/>
        </w:rPr>
        <w:t xml:space="preserve">MLR </w:t>
      </w:r>
      <w:r w:rsidRPr="002D1F58">
        <w:rPr>
          <w:rFonts w:ascii="Angsana New" w:hAnsi="Angsana New" w:hint="cs"/>
          <w:sz w:val="30"/>
          <w:szCs w:val="30"/>
          <w:cs/>
        </w:rPr>
        <w:t>ลบด้วยอัตราคงที่ต่อปีและกำหนดชำระคืนเป็นรายเดือนรวมไปถึงมีกำหนดเงื่อนไขที่บริษัทต้องปฏิบัติตามดังรายละเอียดตามที่</w:t>
      </w:r>
      <w:r w:rsidRPr="002D1F58">
        <w:rPr>
          <w:rFonts w:ascii="Angsana New" w:hAnsi="Angsana New" w:hint="cs"/>
          <w:spacing w:val="-6"/>
          <w:sz w:val="30"/>
          <w:szCs w:val="30"/>
          <w:cs/>
        </w:rPr>
        <w:t>ระบุไว้ในสัญญา โดยมีกำหนด</w:t>
      </w:r>
      <w:r w:rsidRPr="002D1F58">
        <w:rPr>
          <w:rFonts w:ascii="Angsana New" w:hAnsi="Angsana New"/>
          <w:spacing w:val="-6"/>
          <w:sz w:val="30"/>
          <w:szCs w:val="30"/>
          <w:cs/>
        </w:rPr>
        <w:t>ชำระ</w:t>
      </w:r>
      <w:r w:rsidRPr="002D1F58">
        <w:rPr>
          <w:rFonts w:ascii="Angsana New" w:hAnsi="Angsana New" w:hint="cs"/>
          <w:spacing w:val="-6"/>
          <w:sz w:val="30"/>
          <w:szCs w:val="30"/>
          <w:cs/>
        </w:rPr>
        <w:t>คืน</w:t>
      </w:r>
      <w:r w:rsidRPr="002D1F58">
        <w:rPr>
          <w:rFonts w:ascii="Angsana New" w:hAnsi="Angsana New"/>
          <w:spacing w:val="-6"/>
          <w:sz w:val="30"/>
          <w:szCs w:val="30"/>
          <w:cs/>
        </w:rPr>
        <w:t>ภายในปี</w:t>
      </w:r>
      <w:r w:rsidRPr="002D1F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D1F58">
        <w:rPr>
          <w:rFonts w:ascii="Angsana New" w:hAnsi="Angsana New"/>
          <w:spacing w:val="-6"/>
          <w:sz w:val="30"/>
          <w:szCs w:val="30"/>
        </w:rPr>
        <w:t>2572</w:t>
      </w:r>
      <w:r w:rsidRPr="002D1F58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เงินกู้ยืมดังกล่าวมีหลักประกันเป็น</w:t>
      </w:r>
      <w:r w:rsidRPr="002D1F58">
        <w:rPr>
          <w:rFonts w:ascii="Angsana New" w:hAnsi="Angsana New" w:hint="cs"/>
          <w:spacing w:val="-6"/>
          <w:sz w:val="30"/>
          <w:szCs w:val="30"/>
          <w:cs/>
        </w:rPr>
        <w:t>ที่ดินและสิ่งปลูกสร้าง</w:t>
      </w:r>
      <w:r w:rsidRPr="002D1F58">
        <w:rPr>
          <w:rFonts w:ascii="Angsana New" w:hAnsi="Angsana New"/>
          <w:spacing w:val="-6"/>
          <w:sz w:val="30"/>
          <w:szCs w:val="30"/>
        </w:rPr>
        <w:br/>
      </w:r>
      <w:r w:rsidRPr="002D1F58">
        <w:rPr>
          <w:rFonts w:ascii="Angsana New" w:hAnsi="Angsana New" w:hint="cs"/>
          <w:sz w:val="30"/>
          <w:szCs w:val="30"/>
          <w:cs/>
        </w:rPr>
        <w:t>ในอนาคตของ</w:t>
      </w:r>
      <w:r w:rsidRPr="002D1F58">
        <w:rPr>
          <w:rFonts w:ascii="Angsana New" w:hAnsi="Angsana New"/>
          <w:sz w:val="30"/>
          <w:szCs w:val="30"/>
          <w:cs/>
        </w:rPr>
        <w:t>บริษัท</w:t>
      </w:r>
      <w:r w:rsidR="00673021" w:rsidRPr="002D1F58">
        <w:rPr>
          <w:rFonts w:ascii="Angsana New" w:hAnsi="Angsana New" w:hint="cs"/>
          <w:sz w:val="30"/>
          <w:szCs w:val="30"/>
          <w:cs/>
        </w:rPr>
        <w:t xml:space="preserve"> </w:t>
      </w:r>
      <w:r w:rsidR="001F0662" w:rsidRPr="00B56571">
        <w:rPr>
          <w:rFonts w:ascii="Angsana New" w:hAnsi="Angsana New" w:hint="cs"/>
          <w:sz w:val="30"/>
          <w:szCs w:val="30"/>
          <w:cs/>
        </w:rPr>
        <w:t>ทั้งนี้</w:t>
      </w:r>
      <w:r w:rsidR="00961683" w:rsidRPr="00B56571">
        <w:rPr>
          <w:rFonts w:ascii="Angsana New" w:hAnsi="Angsana New" w:hint="cs"/>
          <w:sz w:val="30"/>
          <w:szCs w:val="30"/>
          <w:cs/>
        </w:rPr>
        <w:t>สำหรับงวด</w:t>
      </w:r>
      <w:r w:rsidR="00AA2721" w:rsidRPr="00B56571">
        <w:rPr>
          <w:rFonts w:ascii="Angsana New" w:hAnsi="Angsana New" w:hint="cs"/>
          <w:sz w:val="30"/>
          <w:szCs w:val="30"/>
          <w:cs/>
        </w:rPr>
        <w:t>เก้า</w:t>
      </w:r>
      <w:r w:rsidR="00961683" w:rsidRPr="00B5657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5230B1" w:rsidRPr="00B56571">
        <w:rPr>
          <w:rFonts w:ascii="Angsana New" w:hAnsi="Angsana New"/>
          <w:sz w:val="30"/>
          <w:szCs w:val="30"/>
        </w:rPr>
        <w:t xml:space="preserve"> 3</w:t>
      </w:r>
      <w:r w:rsidR="00150BDC" w:rsidRPr="00B56571">
        <w:rPr>
          <w:rFonts w:ascii="Angsana New" w:hAnsi="Angsana New"/>
          <w:sz w:val="30"/>
          <w:szCs w:val="30"/>
        </w:rPr>
        <w:t xml:space="preserve">0 </w:t>
      </w:r>
      <w:r w:rsidR="00AA2721" w:rsidRPr="00B56571">
        <w:rPr>
          <w:rFonts w:ascii="Angsana New" w:hAnsi="Angsana New" w:hint="cs"/>
          <w:sz w:val="30"/>
          <w:szCs w:val="30"/>
          <w:cs/>
        </w:rPr>
        <w:t>กันยา</w:t>
      </w:r>
      <w:r w:rsidR="00150BDC" w:rsidRPr="00B56571">
        <w:rPr>
          <w:rFonts w:ascii="Angsana New" w:hAnsi="Angsana New" w:hint="cs"/>
          <w:sz w:val="30"/>
          <w:szCs w:val="30"/>
          <w:cs/>
        </w:rPr>
        <w:t>ยน</w:t>
      </w:r>
      <w:r w:rsidR="005230B1" w:rsidRPr="00B56571">
        <w:rPr>
          <w:rFonts w:ascii="Angsana New" w:hAnsi="Angsana New"/>
          <w:sz w:val="30"/>
          <w:szCs w:val="30"/>
        </w:rPr>
        <w:t xml:space="preserve"> 2567 </w:t>
      </w:r>
      <w:r w:rsidR="00673021" w:rsidRPr="00B56571">
        <w:rPr>
          <w:rFonts w:ascii="Angsana New" w:hAnsi="Angsana New" w:hint="cs"/>
          <w:sz w:val="30"/>
          <w:szCs w:val="30"/>
          <w:cs/>
        </w:rPr>
        <w:t>บริษัท</w:t>
      </w:r>
      <w:r w:rsidR="001F0662" w:rsidRPr="00B56571">
        <w:rPr>
          <w:rFonts w:ascii="Angsana New" w:hAnsi="Angsana New" w:hint="cs"/>
          <w:sz w:val="30"/>
          <w:szCs w:val="30"/>
          <w:cs/>
        </w:rPr>
        <w:t>ได้</w:t>
      </w:r>
      <w:r w:rsidR="00673021" w:rsidRPr="00B56571">
        <w:rPr>
          <w:rFonts w:ascii="Angsana New" w:hAnsi="Angsana New" w:hint="cs"/>
          <w:sz w:val="30"/>
          <w:szCs w:val="30"/>
          <w:cs/>
        </w:rPr>
        <w:t>ชำระคืนเงินต้น</w:t>
      </w:r>
      <w:r w:rsidR="006C475F" w:rsidRPr="00B56571">
        <w:rPr>
          <w:rFonts w:ascii="Angsana New" w:hAnsi="Angsana New" w:hint="cs"/>
          <w:sz w:val="30"/>
          <w:szCs w:val="30"/>
          <w:cs/>
        </w:rPr>
        <w:t>แล้ว</w:t>
      </w:r>
      <w:r w:rsidR="001616B7" w:rsidRPr="00B56571">
        <w:rPr>
          <w:rFonts w:ascii="Angsana New" w:hAnsi="Angsana New"/>
          <w:sz w:val="30"/>
          <w:szCs w:val="30"/>
          <w:cs/>
        </w:rPr>
        <w:br w:type="textWrapping" w:clear="all"/>
      </w:r>
      <w:r w:rsidR="00DF4A20" w:rsidRPr="00B56571">
        <w:rPr>
          <w:rFonts w:ascii="Angsana New" w:hAnsi="Angsana New" w:hint="cs"/>
          <w:sz w:val="30"/>
          <w:szCs w:val="30"/>
          <w:cs/>
        </w:rPr>
        <w:t>ทั้ง</w:t>
      </w:r>
      <w:r w:rsidR="00673021" w:rsidRPr="00B56571">
        <w:rPr>
          <w:rFonts w:ascii="Angsana New" w:hAnsi="Angsana New" w:hint="cs"/>
          <w:sz w:val="30"/>
          <w:szCs w:val="30"/>
          <w:cs/>
        </w:rPr>
        <w:t>จำนวน</w:t>
      </w:r>
      <w:r w:rsidR="00673021" w:rsidRPr="00B673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F956499" w14:textId="77777777" w:rsidR="006D304C" w:rsidRPr="00031A27" w:rsidRDefault="006D304C" w:rsidP="00961683">
      <w:pPr>
        <w:pStyle w:val="BodyText"/>
        <w:spacing w:after="0"/>
        <w:ind w:left="547" w:right="-43"/>
        <w:jc w:val="both"/>
        <w:rPr>
          <w:rFonts w:ascii="Angsana New" w:hAnsi="Angsana New"/>
          <w:sz w:val="22"/>
          <w:szCs w:val="22"/>
        </w:rPr>
      </w:pPr>
    </w:p>
    <w:p w14:paraId="10B449F1" w14:textId="095AF038" w:rsidR="00812338" w:rsidRPr="00DF4A20" w:rsidRDefault="00812338" w:rsidP="00B867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5596F">
        <w:rPr>
          <w:rFonts w:asciiTheme="majorBidi" w:hAnsiTheme="majorBidi" w:cstheme="majorBidi"/>
          <w:sz w:val="30"/>
          <w:szCs w:val="30"/>
        </w:rPr>
        <w:t xml:space="preserve">30 </w:t>
      </w:r>
      <w:r w:rsidR="004526A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5596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7A32A1" w:rsidRPr="00D955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32A1" w:rsidRPr="00D955CF">
        <w:rPr>
          <w:rFonts w:asciiTheme="majorBidi" w:hAnsiTheme="majorBidi" w:cstheme="majorBidi"/>
          <w:sz w:val="30"/>
          <w:szCs w:val="30"/>
        </w:rPr>
        <w:t>2567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90CC6" w:rsidRPr="00B56571">
        <w:rPr>
          <w:rFonts w:asciiTheme="majorBidi" w:hAnsiTheme="majorBidi" w:cstheme="majorBidi"/>
          <w:sz w:val="30"/>
          <w:szCs w:val="30"/>
        </w:rPr>
        <w:t>2</w:t>
      </w:r>
      <w:r w:rsidR="00B56571" w:rsidRPr="00B56571">
        <w:rPr>
          <w:rFonts w:asciiTheme="majorBidi" w:hAnsiTheme="majorBidi" w:cstheme="majorBidi"/>
          <w:sz w:val="30"/>
          <w:szCs w:val="30"/>
        </w:rPr>
        <w:t>51</w:t>
      </w:r>
      <w:r w:rsidR="00B46B3B" w:rsidRPr="00B56571">
        <w:rPr>
          <w:rFonts w:asciiTheme="majorBidi" w:hAnsiTheme="majorBidi" w:cstheme="majorBidi"/>
          <w:sz w:val="30"/>
          <w:szCs w:val="30"/>
        </w:rPr>
        <w:t>.4</w:t>
      </w:r>
      <w:r w:rsidR="00B56571" w:rsidRPr="00B56571">
        <w:rPr>
          <w:rFonts w:asciiTheme="majorBidi" w:hAnsiTheme="majorBidi" w:cstheme="majorBidi"/>
          <w:sz w:val="30"/>
          <w:szCs w:val="30"/>
        </w:rPr>
        <w:t>3</w:t>
      </w:r>
      <w:r w:rsidR="00A55FB4"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7A32A1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7A32A1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175.40</w:t>
      </w:r>
      <w:r w:rsidR="00A44FD9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</w:t>
      </w:r>
      <w:r w:rsidR="00B867DA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ปัจจุบันและในอนาคต</w:t>
      </w:r>
    </w:p>
    <w:p w14:paraId="4F460DF1" w14:textId="4D91B3B0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  <w:cs/>
        </w:rPr>
      </w:pPr>
    </w:p>
    <w:p w14:paraId="4FACD51A" w14:textId="77777777" w:rsidR="00C571E1" w:rsidRPr="00C647FC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C571E1" w:rsidRPr="00B058BE" w14:paraId="1818625D" w14:textId="77777777" w:rsidTr="00CE3F72">
        <w:trPr>
          <w:tblHeader/>
        </w:trPr>
        <w:tc>
          <w:tcPr>
            <w:tcW w:w="1519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10FA6044" w14:textId="24809709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32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24BD9561" w14:textId="422DEA26" w:rsidR="00C571E1" w:rsidRPr="004E6036" w:rsidRDefault="007A32A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1E1" w:rsidRPr="00B058BE" w14:paraId="7BE84B53" w14:textId="77777777" w:rsidTr="00CE3F72">
        <w:trPr>
          <w:tblHeader/>
        </w:trPr>
        <w:tc>
          <w:tcPr>
            <w:tcW w:w="1519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CE3F72">
        <w:trPr>
          <w:trHeight w:val="80"/>
          <w:tblHeader/>
        </w:trPr>
        <w:tc>
          <w:tcPr>
            <w:tcW w:w="1519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CE3F72">
        <w:tc>
          <w:tcPr>
            <w:tcW w:w="1519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31" w:rsidRPr="00B058BE" w14:paraId="1E2577BE" w14:textId="77777777" w:rsidTr="00CE3F72">
        <w:tc>
          <w:tcPr>
            <w:tcW w:w="1519" w:type="pct"/>
          </w:tcPr>
          <w:p w14:paraId="021ED271" w14:textId="490511F2" w:rsidR="005C4931" w:rsidRPr="00B058BE" w:rsidRDefault="005C4931" w:rsidP="005C4931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37BF6B7" w14:textId="1635CAA3" w:rsidR="005C4931" w:rsidRPr="00B058BE" w:rsidRDefault="005C4931" w:rsidP="005C4931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5B4B720" w14:textId="77777777" w:rsidR="005C4931" w:rsidRPr="00B058BE" w:rsidRDefault="005C4931" w:rsidP="005C4931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275CB9D0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73A7460E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2B512739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FF5859B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13545C" w14:textId="2419618F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5985171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F795E59" w14:textId="7CC078F2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64015B" w:rsidRPr="00B058BE" w14:paraId="2146F3EF" w14:textId="77777777" w:rsidTr="00CE3F72">
        <w:tc>
          <w:tcPr>
            <w:tcW w:w="1519" w:type="pct"/>
          </w:tcPr>
          <w:p w14:paraId="2A1FCF06" w14:textId="37CDC616" w:rsidR="0064015B" w:rsidRPr="00B058BE" w:rsidRDefault="0064015B" w:rsidP="0064015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 w:rsidR="004526A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2155D20D" w14:textId="68D687B8" w:rsidR="0064015B" w:rsidRPr="00F35447" w:rsidRDefault="0064015B" w:rsidP="0064015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4681164" w14:textId="77777777" w:rsidR="0064015B" w:rsidRPr="00B058BE" w:rsidRDefault="0064015B" w:rsidP="0064015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0CE8" w14:textId="3BECA9BA" w:rsidR="0064015B" w:rsidRPr="00E4764B" w:rsidRDefault="00AA2721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428</w:t>
            </w:r>
            <w:r w:rsidRPr="00AA27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2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264</w:t>
            </w:r>
          </w:p>
        </w:tc>
        <w:tc>
          <w:tcPr>
            <w:tcW w:w="147" w:type="pct"/>
            <w:shd w:val="clear" w:color="auto" w:fill="auto"/>
          </w:tcPr>
          <w:p w14:paraId="00AC098F" w14:textId="77777777" w:rsidR="0064015B" w:rsidRPr="00E4764B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76E4A" w14:textId="0B08613C" w:rsidR="0064015B" w:rsidRPr="00E4764B" w:rsidRDefault="00AA2721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</w:t>
            </w:r>
            <w:r w:rsidRPr="00AA27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2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132</w:t>
            </w:r>
          </w:p>
        </w:tc>
        <w:tc>
          <w:tcPr>
            <w:tcW w:w="148" w:type="pct"/>
          </w:tcPr>
          <w:p w14:paraId="494F07B1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E6EB70" w14:textId="7EECDF7C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0E3153B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267DA" w14:textId="604696C0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7B59C9" w:rsidRPr="00031A27" w14:paraId="7CCF2425" w14:textId="77777777" w:rsidTr="00CE3F72">
        <w:trPr>
          <w:trHeight w:val="144"/>
        </w:trPr>
        <w:tc>
          <w:tcPr>
            <w:tcW w:w="1519" w:type="pct"/>
          </w:tcPr>
          <w:p w14:paraId="3A08D438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7FC22B40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7023E52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14:paraId="0C1DA43D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68326078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FABD127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83C526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332EFF93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0F69CB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14:paraId="435A5DD9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C9" w:rsidRPr="00B058BE" w14:paraId="37E8C314" w14:textId="77777777" w:rsidTr="00CE3F72">
        <w:tc>
          <w:tcPr>
            <w:tcW w:w="1519" w:type="pct"/>
          </w:tcPr>
          <w:p w14:paraId="31AAA93C" w14:textId="77777777" w:rsidR="007B59C9" w:rsidRPr="00B058BE" w:rsidRDefault="007B59C9" w:rsidP="007B59C9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9" w:type="pct"/>
          </w:tcPr>
          <w:p w14:paraId="7B2B3E22" w14:textId="77777777" w:rsidR="007B59C9" w:rsidRPr="00B058BE" w:rsidRDefault="007B59C9" w:rsidP="007B59C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44FB884D" w14:textId="77777777" w:rsidR="007B59C9" w:rsidRPr="00B058BE" w:rsidRDefault="007B59C9" w:rsidP="007B59C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0A8C5D2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B9C69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040BF0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AB1E7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97E23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CDC55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17D23B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F50" w:rsidRPr="00B058BE" w14:paraId="2F6481C8" w14:textId="77777777" w:rsidTr="00CE3F72">
        <w:tc>
          <w:tcPr>
            <w:tcW w:w="1519" w:type="pct"/>
          </w:tcPr>
          <w:p w14:paraId="3E928109" w14:textId="4C47C0C9" w:rsidR="00721F50" w:rsidRPr="00B058BE" w:rsidRDefault="00721F50" w:rsidP="00721F5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56D0E63" w14:textId="28EF665D" w:rsidR="00721F50" w:rsidRDefault="00721F50" w:rsidP="00721F5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CDB6D2" w14:textId="77777777" w:rsidR="00721F50" w:rsidRPr="00B058BE" w:rsidRDefault="00721F50" w:rsidP="00721F5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5EB5B5F" w14:textId="196D73A6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721F50">
              <w:rPr>
                <w:rFonts w:ascii="Angsana New" w:hAnsi="Angsana New"/>
                <w:sz w:val="30"/>
                <w:szCs w:val="30"/>
                <w:lang w:bidi="te-IN"/>
              </w:rPr>
              <w:t>426,812</w:t>
            </w:r>
          </w:p>
        </w:tc>
        <w:tc>
          <w:tcPr>
            <w:tcW w:w="147" w:type="pct"/>
            <w:shd w:val="clear" w:color="auto" w:fill="auto"/>
          </w:tcPr>
          <w:p w14:paraId="411D377C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shd w:val="clear" w:color="auto" w:fill="auto"/>
          </w:tcPr>
          <w:p w14:paraId="18E66013" w14:textId="16FA795B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721F50">
              <w:rPr>
                <w:rFonts w:ascii="Angsana New" w:hAnsi="Angsana New"/>
                <w:sz w:val="30"/>
                <w:szCs w:val="30"/>
                <w:lang w:bidi="te-IN"/>
              </w:rPr>
              <w:t>213,406</w:t>
            </w:r>
          </w:p>
        </w:tc>
        <w:tc>
          <w:tcPr>
            <w:tcW w:w="148" w:type="pct"/>
          </w:tcPr>
          <w:p w14:paraId="59006C14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3F176F" w14:textId="07BDDA03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425,607</w:t>
            </w:r>
          </w:p>
        </w:tc>
        <w:tc>
          <w:tcPr>
            <w:tcW w:w="148" w:type="pct"/>
          </w:tcPr>
          <w:p w14:paraId="0F729A7A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9CE0B0" w14:textId="4689C49B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212,804</w:t>
            </w:r>
          </w:p>
        </w:tc>
      </w:tr>
      <w:tr w:rsidR="0064015B" w:rsidRPr="00B058BE" w14:paraId="03FBC97D" w14:textId="77777777" w:rsidTr="00CE3F72">
        <w:tc>
          <w:tcPr>
            <w:tcW w:w="1519" w:type="pct"/>
          </w:tcPr>
          <w:p w14:paraId="7D6AE93F" w14:textId="5F85E3EF" w:rsidR="0064015B" w:rsidRPr="00B058BE" w:rsidRDefault="0064015B" w:rsidP="0064015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9" w:type="pct"/>
          </w:tcPr>
          <w:p w14:paraId="098320CF" w14:textId="50AFAEC1" w:rsidR="0064015B" w:rsidRPr="00F35447" w:rsidRDefault="0064015B" w:rsidP="0064015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4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68E4FB0" w14:textId="77777777" w:rsidR="0064015B" w:rsidRPr="00B058BE" w:rsidRDefault="0064015B" w:rsidP="0064015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04B9FCDE" w:rsidR="0064015B" w:rsidRPr="00B058BE" w:rsidRDefault="00AA2721" w:rsidP="00AA272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B7F80">
              <w:rPr>
                <w:rFonts w:ascii="Angsana New" w:hAnsi="Angsana New"/>
                <w:sz w:val="30"/>
                <w:szCs w:val="30"/>
              </w:rPr>
              <w:t>,452</w:t>
            </w:r>
          </w:p>
        </w:tc>
        <w:tc>
          <w:tcPr>
            <w:tcW w:w="147" w:type="pct"/>
            <w:shd w:val="clear" w:color="auto" w:fill="auto"/>
          </w:tcPr>
          <w:p w14:paraId="6C2142D3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3F28EA7A" w:rsidR="0064015B" w:rsidRPr="00B058BE" w:rsidRDefault="006B7F80" w:rsidP="006B7F8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726</w:t>
            </w:r>
          </w:p>
        </w:tc>
        <w:tc>
          <w:tcPr>
            <w:tcW w:w="148" w:type="pct"/>
          </w:tcPr>
          <w:p w14:paraId="48F35AA8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E9BC64" w14:textId="2E180AD8" w:rsidR="0064015B" w:rsidRPr="00B058BE" w:rsidRDefault="00EE60F0" w:rsidP="00EE60F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1,205</w:t>
            </w:r>
          </w:p>
        </w:tc>
        <w:tc>
          <w:tcPr>
            <w:tcW w:w="148" w:type="pct"/>
          </w:tcPr>
          <w:p w14:paraId="33ED2E9B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21C7D4" w14:textId="565E154A" w:rsidR="0064015B" w:rsidRPr="00B058BE" w:rsidRDefault="00EE60F0" w:rsidP="00EE60F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602</w:t>
            </w:r>
          </w:p>
        </w:tc>
      </w:tr>
      <w:tr w:rsidR="0064015B" w:rsidRPr="00B058BE" w14:paraId="0F33A91C" w14:textId="77777777" w:rsidTr="00CE3F72">
        <w:tc>
          <w:tcPr>
            <w:tcW w:w="1519" w:type="pct"/>
          </w:tcPr>
          <w:p w14:paraId="51B3F93D" w14:textId="2D6DCDAF" w:rsidR="0064015B" w:rsidRPr="00B058BE" w:rsidRDefault="0064015B" w:rsidP="0064015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 w:rsidR="004526A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06D84C3" w14:textId="0E2C585B" w:rsidR="0064015B" w:rsidRPr="00F35447" w:rsidRDefault="0064015B" w:rsidP="0064015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48ADA07" w14:textId="77777777" w:rsidR="0064015B" w:rsidRPr="00B058BE" w:rsidRDefault="0064015B" w:rsidP="0064015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5DDADFF6" w14:textId="329605D6" w:rsidR="0064015B" w:rsidRPr="00B058BE" w:rsidRDefault="006B7F80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30CEC627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794A255" w14:textId="6B52B0E7" w:rsidR="0064015B" w:rsidRPr="00B058BE" w:rsidRDefault="006B7F80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F80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6C245A63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9AC7B0E" w14:textId="0580BD2A" w:rsidR="0064015B" w:rsidRPr="00B14425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48" w:type="pct"/>
          </w:tcPr>
          <w:p w14:paraId="78F9A1EC" w14:textId="77777777" w:rsidR="0064015B" w:rsidRPr="00B14425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C5D2C6" w14:textId="11D265C6" w:rsidR="0064015B" w:rsidRPr="00BA6B7C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B7C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21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3</w:t>
            </w:r>
            <w:r w:rsidRPr="00BA6B7C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,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406</w:t>
            </w:r>
          </w:p>
        </w:tc>
      </w:tr>
    </w:tbl>
    <w:p w14:paraId="475ECC3B" w14:textId="28ADEC03" w:rsidR="00A135B0" w:rsidRDefault="00C571E1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F8298E6" w14:textId="77777777" w:rsidR="00AE56AB" w:rsidRPr="00D955CF" w:rsidRDefault="00AE56AB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D955CF" w:rsidRDefault="00142554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D32DC3C" w14:textId="4D85CAA3" w:rsidR="00466AFC" w:rsidRDefault="00466AFC" w:rsidP="00904DF8">
      <w:pPr>
        <w:pStyle w:val="Nomal"/>
        <w:tabs>
          <w:tab w:val="left" w:pos="540"/>
        </w:tabs>
        <w:spacing w:line="240" w:lineRule="atLeast"/>
        <w:ind w:left="547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โดยวันที่</w:t>
      </w:r>
      <w:r w:rsidR="00904DF8">
        <w:rPr>
          <w:color w:val="000000"/>
          <w:spacing w:val="-4"/>
          <w:sz w:val="30"/>
          <w:szCs w:val="30"/>
          <w:cs/>
        </w:rPr>
        <w:br/>
      </w:r>
      <w:r w:rsidRPr="00853EC6">
        <w:rPr>
          <w:color w:val="000000"/>
          <w:spacing w:val="-4"/>
          <w:sz w:val="30"/>
          <w:szCs w:val="30"/>
          <w:cs/>
        </w:rPr>
        <w:t xml:space="preserve">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904DF8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ๆ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</w:t>
      </w:r>
      <w:r w:rsidR="00904DF8" w:rsidRPr="00904DF8">
        <w:rPr>
          <w:rFonts w:hint="cs"/>
          <w:color w:val="000000"/>
          <w:spacing w:val="-8"/>
          <w:sz w:val="30"/>
          <w:szCs w:val="30"/>
          <w:cs/>
        </w:rPr>
        <w:t>อ</w:t>
      </w:r>
      <w:r w:rsidRPr="00904DF8">
        <w:rPr>
          <w:color w:val="000000"/>
          <w:spacing w:val="-8"/>
          <w:sz w:val="30"/>
          <w:szCs w:val="30"/>
          <w:cs/>
        </w:rPr>
        <w:t>หุ้น</w:t>
      </w:r>
    </w:p>
    <w:p w14:paraId="2271A273" w14:textId="3EF1BA9C" w:rsidR="00C647FC" w:rsidRPr="00D955CF" w:rsidRDefault="00C647FC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  <w:cs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252E68">
        <w:trPr>
          <w:tblHeader/>
        </w:trPr>
        <w:tc>
          <w:tcPr>
            <w:tcW w:w="810" w:type="dxa"/>
            <w:shd w:val="clear" w:color="auto" w:fill="auto"/>
          </w:tcPr>
          <w:p w14:paraId="6D13B795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  <w:shd w:val="clear" w:color="auto" w:fill="auto"/>
          </w:tcPr>
          <w:p w14:paraId="2876B170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  <w:shd w:val="clear" w:color="auto" w:fill="auto"/>
          </w:tcPr>
          <w:p w14:paraId="6C81D526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  <w:shd w:val="clear" w:color="auto" w:fill="auto"/>
          </w:tcPr>
          <w:p w14:paraId="4BDB0D3D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52E6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252E68">
        <w:tc>
          <w:tcPr>
            <w:tcW w:w="810" w:type="dxa"/>
            <w:shd w:val="clear" w:color="auto" w:fill="auto"/>
          </w:tcPr>
          <w:p w14:paraId="2F34D99B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14:paraId="198CDECF" w14:textId="20AF5D95" w:rsidR="00AF3E4D" w:rsidRPr="00252E68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วันทำการสุดท้ายของสถาบันการเงินใน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วันที่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  <w:shd w:val="clear" w:color="auto" w:fill="auto"/>
          </w:tcPr>
          <w:p w14:paraId="4C4C7A53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252E68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  <w:shd w:val="clear" w:color="auto" w:fill="auto"/>
          </w:tcPr>
          <w:p w14:paraId="2CFD94CD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252E68">
        <w:trPr>
          <w:trHeight w:val="262"/>
        </w:trPr>
        <w:tc>
          <w:tcPr>
            <w:tcW w:w="810" w:type="dxa"/>
            <w:shd w:val="clear" w:color="auto" w:fill="auto"/>
          </w:tcPr>
          <w:p w14:paraId="6338D7CC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  <w:shd w:val="clear" w:color="auto" w:fill="auto"/>
          </w:tcPr>
          <w:p w14:paraId="16BBA419" w14:textId="03DF0557" w:rsidR="00AF3E4D" w:rsidRPr="00252E68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วันทำการสุดท้ายของสถาบันการเงินใน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วันที่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  <w:shd w:val="clear" w:color="auto" w:fill="auto"/>
          </w:tcPr>
          <w:p w14:paraId="379317A4" w14:textId="77777777" w:rsidR="00AF3E4D" w:rsidRPr="00252E68" w:rsidRDefault="00AF3E4D" w:rsidP="00D94A78">
            <w:pPr>
              <w:tabs>
                <w:tab w:val="left" w:pos="320"/>
                <w:tab w:val="left" w:pos="410"/>
              </w:tabs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252E68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  <w:shd w:val="clear" w:color="auto" w:fill="auto"/>
          </w:tcPr>
          <w:p w14:paraId="20FED023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252E68">
        <w:tc>
          <w:tcPr>
            <w:tcW w:w="810" w:type="dxa"/>
            <w:shd w:val="clear" w:color="auto" w:fill="auto"/>
          </w:tcPr>
          <w:p w14:paraId="5500829F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  <w:shd w:val="clear" w:color="auto" w:fill="auto"/>
          </w:tcPr>
          <w:p w14:paraId="0FA00294" w14:textId="389BE270" w:rsidR="00AF3E4D" w:rsidRPr="00252E68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แสดงสิทธิใน</w:t>
            </w:r>
            <w:r w:rsidR="002D1F58" w:rsidRPr="00252E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  <w:shd w:val="clear" w:color="auto" w:fill="auto"/>
          </w:tcPr>
          <w:p w14:paraId="088FA210" w14:textId="77777777" w:rsidR="00AF3E4D" w:rsidRPr="00252E68" w:rsidRDefault="00AF3E4D" w:rsidP="00D94A78">
            <w:pPr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  <w:shd w:val="clear" w:color="auto" w:fill="auto"/>
          </w:tcPr>
          <w:p w14:paraId="0948FF6E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0D5342B" w14:textId="77777777" w:rsidR="00B83A18" w:rsidRDefault="00B83A18">
      <w:pPr>
        <w:rPr>
          <w:rFonts w:ascii="Angsana New" w:hAnsi="Angsana New"/>
          <w:color w:val="000000"/>
          <w:spacing w:val="10"/>
          <w:sz w:val="30"/>
          <w:szCs w:val="30"/>
          <w:cs/>
        </w:rPr>
        <w:sectPr w:rsidR="00B83A18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B83A18" w:rsidRPr="00B2145F" w14:paraId="3097EAA1" w14:textId="77777777" w:rsidTr="00B83A18">
        <w:trPr>
          <w:cantSplit/>
        </w:trPr>
        <w:tc>
          <w:tcPr>
            <w:tcW w:w="5310" w:type="dxa"/>
          </w:tcPr>
          <w:p w14:paraId="49ED9B21" w14:textId="77777777" w:rsidR="00B83A18" w:rsidRPr="00B2145F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</w:p>
        </w:tc>
        <w:tc>
          <w:tcPr>
            <w:tcW w:w="4050" w:type="dxa"/>
            <w:gridSpan w:val="3"/>
          </w:tcPr>
          <w:p w14:paraId="3B6519B4" w14:textId="77777777" w:rsidR="00B83A18" w:rsidRPr="004D27D5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B83A18" w:rsidRPr="00B2145F" w14:paraId="486BA4A2" w14:textId="77777777" w:rsidTr="00B83A18">
        <w:trPr>
          <w:cantSplit/>
        </w:trPr>
        <w:tc>
          <w:tcPr>
            <w:tcW w:w="5310" w:type="dxa"/>
          </w:tcPr>
          <w:p w14:paraId="4F10ECF7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5FAEB3" w14:textId="7908DE3D" w:rsidR="00B83A18" w:rsidRPr="004835D8" w:rsidRDefault="00B83A18" w:rsidP="003C52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B59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50" w:type="dxa"/>
            <w:vAlign w:val="bottom"/>
          </w:tcPr>
          <w:p w14:paraId="0CBDE33F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C38FAC" w14:textId="0158276C" w:rsidR="00B83A18" w:rsidRDefault="007B59C9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B83A18" w:rsidRPr="00B2145F" w14:paraId="733226D7" w14:textId="77777777" w:rsidTr="00B83A18">
        <w:trPr>
          <w:cantSplit/>
        </w:trPr>
        <w:tc>
          <w:tcPr>
            <w:tcW w:w="5310" w:type="dxa"/>
          </w:tcPr>
          <w:p w14:paraId="6497AB19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98BCC87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05596F" w:rsidRPr="00B2145F" w14:paraId="14CE367C" w14:textId="77777777" w:rsidTr="008E76B9">
        <w:trPr>
          <w:cantSplit/>
        </w:trPr>
        <w:tc>
          <w:tcPr>
            <w:tcW w:w="5310" w:type="dxa"/>
          </w:tcPr>
          <w:p w14:paraId="6608F11A" w14:textId="77777777" w:rsidR="0005596F" w:rsidRPr="00B2145F" w:rsidRDefault="0005596F" w:rsidP="0005596F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0165AF9" w14:textId="10C2778F" w:rsidR="0005596F" w:rsidRPr="00DE6B1A" w:rsidRDefault="00BE710C" w:rsidP="0005596F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450" w:type="dxa"/>
          </w:tcPr>
          <w:p w14:paraId="74ACC4D7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0869C4" w14:textId="267801D1" w:rsidR="0005596F" w:rsidRPr="00DE6B1A" w:rsidRDefault="0005596F" w:rsidP="004526A6">
            <w:pPr>
              <w:pStyle w:val="acctfourfigures"/>
              <w:tabs>
                <w:tab w:val="clear" w:pos="765"/>
                <w:tab w:val="decimal" w:pos="550"/>
                <w:tab w:val="decimal" w:pos="1270"/>
                <w:tab w:val="left" w:pos="1357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05596F" w:rsidRPr="00B2145F" w14:paraId="11091A97" w14:textId="77777777" w:rsidTr="0005596F">
        <w:trPr>
          <w:cantSplit/>
        </w:trPr>
        <w:tc>
          <w:tcPr>
            <w:tcW w:w="5310" w:type="dxa"/>
          </w:tcPr>
          <w:p w14:paraId="460CE1F4" w14:textId="77777777" w:rsidR="0005596F" w:rsidRPr="0085269A" w:rsidRDefault="0005596F" w:rsidP="0005596F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51C3D" w14:textId="6346E442" w:rsidR="0005596F" w:rsidRPr="007B59C9" w:rsidRDefault="00B16153" w:rsidP="00B16153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1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B1615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161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418</w:t>
            </w:r>
          </w:p>
        </w:tc>
        <w:tc>
          <w:tcPr>
            <w:tcW w:w="450" w:type="dxa"/>
          </w:tcPr>
          <w:p w14:paraId="31593EC1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C94FD9" w14:textId="12689194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</w:tr>
      <w:tr w:rsidR="0005596F" w:rsidRPr="00B2145F" w14:paraId="3076C624" w14:textId="77777777" w:rsidTr="0005596F">
        <w:trPr>
          <w:cantSplit/>
        </w:trPr>
        <w:tc>
          <w:tcPr>
            <w:tcW w:w="5310" w:type="dxa"/>
          </w:tcPr>
          <w:p w14:paraId="43D50125" w14:textId="1C0CB536" w:rsidR="0005596F" w:rsidRPr="0085269A" w:rsidRDefault="0005596F" w:rsidP="0005596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5D99B039" w14:textId="68DC1296" w:rsidR="0005596F" w:rsidRPr="007B59C9" w:rsidRDefault="00BE710C" w:rsidP="0064015B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2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0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450" w:type="dxa"/>
          </w:tcPr>
          <w:p w14:paraId="6C0A54FE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36B8FC1" w14:textId="50A5A1A6" w:rsidR="0005596F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</w:tr>
      <w:tr w:rsidR="0005596F" w:rsidRPr="00B2145F" w14:paraId="46505952" w14:textId="77777777" w:rsidTr="0005596F">
        <w:trPr>
          <w:cantSplit/>
        </w:trPr>
        <w:tc>
          <w:tcPr>
            <w:tcW w:w="5310" w:type="dxa"/>
          </w:tcPr>
          <w:p w14:paraId="05228809" w14:textId="55AEFF29" w:rsidR="0005596F" w:rsidRDefault="0005596F" w:rsidP="000559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18C979EB" w14:textId="01EBC6CF" w:rsidR="0005596F" w:rsidRPr="007B59C9" w:rsidRDefault="00BE710C" w:rsidP="0064015B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0C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450" w:type="dxa"/>
          </w:tcPr>
          <w:p w14:paraId="0456EC24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5ADC44C" w14:textId="7ED6F8C4" w:rsidR="0005596F" w:rsidRDefault="004526A6" w:rsidP="006401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26A6">
              <w:rPr>
                <w:rFonts w:ascii="Angsana New" w:hAnsi="Angsana New"/>
                <w:sz w:val="30"/>
                <w:szCs w:val="30"/>
                <w:lang w:val="en-US" w:bidi="th-TH"/>
              </w:rPr>
              <w:t>(140)</w:t>
            </w:r>
          </w:p>
        </w:tc>
      </w:tr>
      <w:tr w:rsidR="004526A6" w:rsidRPr="00B2145F" w14:paraId="0A586449" w14:textId="77777777" w:rsidTr="00C426E3">
        <w:trPr>
          <w:cantSplit/>
        </w:trPr>
        <w:tc>
          <w:tcPr>
            <w:tcW w:w="5310" w:type="dxa"/>
          </w:tcPr>
          <w:p w14:paraId="5CE8F34D" w14:textId="3A9368BF" w:rsidR="004526A6" w:rsidRPr="0085269A" w:rsidRDefault="004526A6" w:rsidP="004526A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6FCAA5DD" w14:textId="5F9B5B61" w:rsidR="004526A6" w:rsidRDefault="00105427" w:rsidP="0010542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4C4A07C5" w14:textId="77777777" w:rsidR="004526A6" w:rsidRPr="00DE6B1A" w:rsidRDefault="004526A6" w:rsidP="004526A6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F18ED67" w14:textId="1EBEEADE" w:rsidR="004526A6" w:rsidRPr="004526A6" w:rsidRDefault="004526A6" w:rsidP="004526A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(1,205)</w:t>
            </w:r>
          </w:p>
        </w:tc>
      </w:tr>
      <w:tr w:rsidR="00BE710C" w:rsidRPr="00B2145F" w14:paraId="76037E68" w14:textId="77777777" w:rsidTr="00C426E3">
        <w:trPr>
          <w:cantSplit/>
        </w:trPr>
        <w:tc>
          <w:tcPr>
            <w:tcW w:w="5310" w:type="dxa"/>
          </w:tcPr>
          <w:p w14:paraId="526FCB73" w14:textId="3021682E" w:rsidR="00BE710C" w:rsidRDefault="00BE710C" w:rsidP="004526A6">
            <w:pPr>
              <w:rPr>
                <w:rFonts w:ascii="Angsana New" w:hAnsi="Angsana New"/>
                <w:sz w:val="30"/>
                <w:szCs w:val="30"/>
              </w:rPr>
            </w:pPr>
            <w:r w:rsidRPr="00BE710C">
              <w:rPr>
                <w:rFonts w:ascii="Angsana New" w:hAnsi="Angsana New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25DCCD20" w14:textId="120D5008" w:rsidR="00BE710C" w:rsidRDefault="00105427" w:rsidP="004526A6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(1,452)</w:t>
            </w:r>
          </w:p>
        </w:tc>
        <w:tc>
          <w:tcPr>
            <w:tcW w:w="450" w:type="dxa"/>
          </w:tcPr>
          <w:p w14:paraId="22B61001" w14:textId="77777777" w:rsidR="00BE710C" w:rsidRPr="00DE6B1A" w:rsidRDefault="00BE710C" w:rsidP="004526A6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D90C5DD" w14:textId="230CE9D2" w:rsidR="00BE710C" w:rsidRPr="0033227C" w:rsidRDefault="00225304" w:rsidP="0022530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26A6" w:rsidRPr="00B2145F" w14:paraId="0D05C494" w14:textId="77777777" w:rsidTr="008E76B9">
        <w:trPr>
          <w:cantSplit/>
          <w:trHeight w:val="352"/>
        </w:trPr>
        <w:tc>
          <w:tcPr>
            <w:tcW w:w="5310" w:type="dxa"/>
            <w:hideMark/>
          </w:tcPr>
          <w:p w14:paraId="335F62E9" w14:textId="2E6313BD" w:rsidR="004526A6" w:rsidRPr="00B2145F" w:rsidRDefault="004526A6" w:rsidP="004526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5EB5" w14:textId="23C401C6" w:rsidR="004526A6" w:rsidRPr="00105427" w:rsidRDefault="00105427" w:rsidP="0010542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5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71D82C54" w14:textId="77777777" w:rsidR="004526A6" w:rsidRPr="00C549FF" w:rsidRDefault="004526A6" w:rsidP="004526A6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85FC" w14:textId="3C815D0D" w:rsidR="004526A6" w:rsidRPr="00C549FF" w:rsidRDefault="004526A6" w:rsidP="004526A6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6A6"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</w:tr>
    </w:tbl>
    <w:p w14:paraId="4B0F1F1A" w14:textId="77777777" w:rsidR="00B83A18" w:rsidRDefault="00B83A18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101884A1" w:rsidR="00D25F5E" w:rsidRDefault="00D25F5E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05079A">
        <w:rPr>
          <w:rFonts w:hint="cs"/>
          <w:color w:val="000000"/>
          <w:sz w:val="30"/>
          <w:szCs w:val="30"/>
          <w:cs/>
        </w:rPr>
        <w:t>เก้า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7B59C9" w:rsidRPr="00DE6B1A">
        <w:rPr>
          <w:color w:val="000000"/>
          <w:sz w:val="30"/>
          <w:szCs w:val="30"/>
        </w:rPr>
        <w:t>3</w:t>
      </w:r>
      <w:r w:rsidR="0005596F">
        <w:rPr>
          <w:color w:val="000000"/>
          <w:sz w:val="30"/>
          <w:szCs w:val="30"/>
        </w:rPr>
        <w:t>0</w:t>
      </w:r>
      <w:r w:rsidR="007B59C9" w:rsidRPr="00DE6B1A">
        <w:rPr>
          <w:color w:val="000000"/>
          <w:sz w:val="30"/>
          <w:szCs w:val="30"/>
        </w:rPr>
        <w:t xml:space="preserve"> </w:t>
      </w:r>
      <w:r w:rsidR="004526A6">
        <w:rPr>
          <w:rFonts w:hint="cs"/>
          <w:color w:val="000000"/>
          <w:sz w:val="30"/>
          <w:szCs w:val="30"/>
          <w:cs/>
        </w:rPr>
        <w:t>กันยา</w:t>
      </w:r>
      <w:r w:rsidR="0005596F">
        <w:rPr>
          <w:rFonts w:hint="cs"/>
          <w:color w:val="000000"/>
          <w:sz w:val="30"/>
          <w:szCs w:val="30"/>
          <w:cs/>
        </w:rPr>
        <w:t>ยน</w:t>
      </w:r>
      <w:r w:rsidR="007B59C9" w:rsidRPr="00DE6B1A">
        <w:rPr>
          <w:rFonts w:hint="cs"/>
          <w:color w:val="000000"/>
          <w:sz w:val="30"/>
          <w:szCs w:val="30"/>
          <w:cs/>
        </w:rPr>
        <w:t xml:space="preserve"> </w:t>
      </w:r>
      <w:r w:rsidR="007B59C9" w:rsidRPr="00DE6B1A">
        <w:rPr>
          <w:color w:val="000000"/>
          <w:sz w:val="30"/>
          <w:szCs w:val="30"/>
        </w:rPr>
        <w:t>256</w:t>
      </w:r>
      <w:r w:rsidR="007B59C9">
        <w:rPr>
          <w:color w:val="000000"/>
          <w:sz w:val="30"/>
          <w:szCs w:val="30"/>
        </w:rPr>
        <w:t xml:space="preserve">7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เป็นจำนวน</w:t>
      </w:r>
      <w:r w:rsidRPr="00BD5827">
        <w:rPr>
          <w:rFonts w:hint="cs"/>
          <w:color w:val="000000"/>
          <w:sz w:val="30"/>
          <w:szCs w:val="30"/>
          <w:cs/>
        </w:rPr>
        <w:t>เงินรวม</w:t>
      </w:r>
      <w:r w:rsidR="00244FF0">
        <w:rPr>
          <w:rFonts w:hint="cs"/>
          <w:color w:val="000000"/>
          <w:sz w:val="30"/>
          <w:szCs w:val="30"/>
          <w:cs/>
        </w:rPr>
        <w:t xml:space="preserve"> </w:t>
      </w:r>
      <w:bookmarkStart w:id="1" w:name="_Hlk173242219"/>
      <w:r w:rsidR="00DC34ED">
        <w:rPr>
          <w:color w:val="000000"/>
          <w:sz w:val="30"/>
          <w:szCs w:val="30"/>
        </w:rPr>
        <w:t>7.</w:t>
      </w:r>
      <w:r w:rsidR="006A0596">
        <w:rPr>
          <w:color w:val="000000"/>
          <w:sz w:val="30"/>
          <w:szCs w:val="30"/>
        </w:rPr>
        <w:t>23</w:t>
      </w:r>
      <w:r w:rsidR="008E76B9">
        <w:rPr>
          <w:color w:val="000000"/>
          <w:sz w:val="30"/>
          <w:szCs w:val="30"/>
        </w:rPr>
        <w:t xml:space="preserve"> </w:t>
      </w:r>
      <w:bookmarkEnd w:id="1"/>
      <w:r w:rsidRPr="00BD5827"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05596F">
        <w:rPr>
          <w:i/>
          <w:iCs/>
          <w:color w:val="000000"/>
          <w:sz w:val="30"/>
          <w:szCs w:val="30"/>
        </w:rPr>
        <w:t xml:space="preserve">30 </w:t>
      </w:r>
      <w:r w:rsidR="00690764">
        <w:rPr>
          <w:rFonts w:hint="cs"/>
          <w:i/>
          <w:iCs/>
          <w:color w:val="000000"/>
          <w:sz w:val="30"/>
          <w:szCs w:val="30"/>
          <w:cs/>
        </w:rPr>
        <w:t>กันยา</w:t>
      </w:r>
      <w:r w:rsidR="0005596F">
        <w:rPr>
          <w:rFonts w:hint="cs"/>
          <w:i/>
          <w:iCs/>
          <w:color w:val="000000"/>
          <w:sz w:val="30"/>
          <w:szCs w:val="30"/>
          <w:cs/>
        </w:rPr>
        <w:t>ยน</w:t>
      </w:r>
      <w:r w:rsidR="007B59C9" w:rsidRPr="007B59C9">
        <w:rPr>
          <w:i/>
          <w:iCs/>
          <w:color w:val="000000"/>
          <w:sz w:val="30"/>
          <w:szCs w:val="30"/>
          <w:cs/>
        </w:rPr>
        <w:t xml:space="preserve"> </w:t>
      </w:r>
      <w:r w:rsidR="007B59C9" w:rsidRPr="007B59C9">
        <w:rPr>
          <w:i/>
          <w:iCs/>
          <w:color w:val="000000"/>
          <w:sz w:val="30"/>
          <w:szCs w:val="30"/>
        </w:rPr>
        <w:t>2566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690764">
        <w:rPr>
          <w:i/>
          <w:iCs/>
          <w:color w:val="000000"/>
          <w:sz w:val="30"/>
          <w:szCs w:val="30"/>
        </w:rPr>
        <w:t>9</w:t>
      </w:r>
      <w:r w:rsidR="006D0C0E">
        <w:rPr>
          <w:i/>
          <w:iCs/>
          <w:color w:val="000000"/>
          <w:sz w:val="30"/>
          <w:szCs w:val="30"/>
        </w:rPr>
        <w:t>.</w:t>
      </w:r>
      <w:r w:rsidR="00690764">
        <w:rPr>
          <w:i/>
          <w:iCs/>
          <w:color w:val="000000"/>
          <w:sz w:val="30"/>
          <w:szCs w:val="30"/>
        </w:rPr>
        <w:t>31</w:t>
      </w:r>
      <w:r w:rsidR="00244FF0">
        <w:rPr>
          <w:i/>
          <w:iCs/>
          <w:color w:val="000000"/>
          <w:sz w:val="30"/>
          <w:szCs w:val="30"/>
        </w:rPr>
        <w:t xml:space="preserve">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40058585" w14:textId="77777777" w:rsidR="00AE56AB" w:rsidRDefault="00AE56AB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</w:pPr>
    </w:p>
    <w:p w14:paraId="364455B9" w14:textId="77777777" w:rsidR="00AE56AB" w:rsidRPr="00AE56AB" w:rsidRDefault="00AE56AB" w:rsidP="00AE56AB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บริษัทได้จดทะเบียนเพิ่มทุนชำระแล้วจำนวน </w:t>
      </w:r>
      <w:bookmarkStart w:id="2" w:name="_Hlk173247671"/>
      <w:r>
        <w:rPr>
          <w:rFonts w:asciiTheme="majorBidi" w:hAnsiTheme="majorBidi" w:cstheme="majorBidi"/>
          <w:sz w:val="30"/>
          <w:szCs w:val="30"/>
        </w:rPr>
        <w:t>726,025</w:t>
      </w:r>
      <w:bookmarkEnd w:id="2"/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เพื่อรองรับการใช้สิทธิในการแปลงสภาพใบสำคัญแสดงสิทธิ จำนวน </w:t>
      </w:r>
      <w:bookmarkStart w:id="3" w:name="_Hlk173247696"/>
      <w:r>
        <w:rPr>
          <w:rFonts w:asciiTheme="majorBidi" w:hAnsiTheme="majorBidi" w:cstheme="majorBidi"/>
          <w:sz w:val="30"/>
          <w:szCs w:val="30"/>
        </w:rPr>
        <w:t xml:space="preserve">1,452,050 </w:t>
      </w:r>
      <w:bookmarkEnd w:id="3"/>
      <w:r>
        <w:rPr>
          <w:rFonts w:asciiTheme="majorBidi" w:hAnsiTheme="majorBidi" w:cstheme="majorBidi" w:hint="cs"/>
          <w:sz w:val="30"/>
          <w:szCs w:val="30"/>
          <w:cs/>
        </w:rPr>
        <w:t xml:space="preserve">หน่วย เป็นหุ้นสามัญ </w:t>
      </w:r>
      <w:r>
        <w:rPr>
          <w:rFonts w:asciiTheme="majorBidi" w:hAnsiTheme="majorBidi" w:cstheme="majorBidi"/>
          <w:sz w:val="30"/>
          <w:szCs w:val="30"/>
        </w:rPr>
        <w:t>1,452,050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โดยมีมูลค่าหุ้นที่ตราไว้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>
        <w:rPr>
          <w:rFonts w:asciiTheme="majorBidi" w:hAnsiTheme="majorBidi" w:cstheme="majorBidi"/>
          <w:sz w:val="30"/>
          <w:szCs w:val="30"/>
        </w:rPr>
        <w:t xml:space="preserve">0.5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โดยบริษัทได้รับชำระเงินค่าหุ้นดังกล่าวแล้วในเดือนมิถุนายน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bookmarkStart w:id="4" w:name="_Hlk173247724"/>
      <w:r>
        <w:rPr>
          <w:rFonts w:asciiTheme="majorBidi" w:hAnsiTheme="majorBidi" w:cstheme="majorBidi"/>
          <w:sz w:val="30"/>
          <w:szCs w:val="30"/>
        </w:rPr>
        <w:t>11.62</w:t>
      </w:r>
      <w:bookmarkEnd w:id="4"/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5659131" w14:textId="77777777" w:rsidR="00AE56AB" w:rsidRPr="002A7705" w:rsidRDefault="00AE56AB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73335B5B" w14:textId="77777777" w:rsidR="006D304C" w:rsidRDefault="006D304C" w:rsidP="001616B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1E734DDA" w:rsidR="00DB6398" w:rsidRDefault="00DB6398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44EBA059" w14:textId="77777777" w:rsidR="00C647FC" w:rsidRPr="00303B97" w:rsidRDefault="00C647FC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6350E87D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 w:rsidR="00252E68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05596F">
        <w:rPr>
          <w:rFonts w:ascii="Angsana New" w:hAnsi="Angsana New"/>
          <w:color w:val="000000"/>
          <w:sz w:val="30"/>
          <w:szCs w:val="30"/>
        </w:rPr>
        <w:t>0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690764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="0005596F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2567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6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690764" w:rsidRPr="00207A77" w14:paraId="2177C80E" w14:textId="77777777" w:rsidTr="00DC34ED">
        <w:trPr>
          <w:trHeight w:val="161"/>
        </w:trPr>
        <w:tc>
          <w:tcPr>
            <w:tcW w:w="3081" w:type="dxa"/>
            <w:shd w:val="clear" w:color="auto" w:fill="auto"/>
          </w:tcPr>
          <w:p w14:paraId="34626FEC" w14:textId="77777777" w:rsidR="00690764" w:rsidRPr="00207A77" w:rsidRDefault="00690764" w:rsidP="009534E3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3F6C80FC" w14:textId="77777777" w:rsidR="00690764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409D0BA1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63D3EF49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48FAE84" w14:textId="77777777" w:rsidR="00690764" w:rsidRPr="00207A77" w:rsidRDefault="00690764" w:rsidP="009534E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2726E67B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1A64BF13" w14:textId="77777777" w:rsidR="00690764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02ECD5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  <w:shd w:val="clear" w:color="auto" w:fill="auto"/>
          </w:tcPr>
          <w:p w14:paraId="5944724E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31E20CC1" w14:textId="77777777" w:rsidR="00690764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810099A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A4D2958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shd w:val="clear" w:color="auto" w:fill="auto"/>
          </w:tcPr>
          <w:p w14:paraId="6D37EAFC" w14:textId="77777777" w:rsidR="00690764" w:rsidRDefault="00690764" w:rsidP="009534E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53EB378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90764" w:rsidRPr="00207A77" w14:paraId="1797EB5D" w14:textId="77777777" w:rsidTr="00DC34ED">
        <w:trPr>
          <w:trHeight w:val="161"/>
        </w:trPr>
        <w:tc>
          <w:tcPr>
            <w:tcW w:w="3081" w:type="dxa"/>
            <w:shd w:val="clear" w:color="auto" w:fill="auto"/>
          </w:tcPr>
          <w:p w14:paraId="0B42832D" w14:textId="042733C8" w:rsidR="00690764" w:rsidRPr="00690764" w:rsidRDefault="00690764" w:rsidP="009534E3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11AF10C5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230A9F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F5B19F4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4FF7536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09514" w14:textId="77777777" w:rsidR="00690764" w:rsidRPr="00207A77" w:rsidRDefault="00690764" w:rsidP="009534E3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3A3C880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4FC518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8490775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FCFE5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17C76D78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BF5003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3E6D5E81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CF456C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A6E973" w14:textId="77777777" w:rsidR="00690764" w:rsidRPr="00207A77" w:rsidRDefault="00690764" w:rsidP="009534E3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569083" w14:textId="77777777" w:rsidR="00690764" w:rsidRPr="00207A77" w:rsidRDefault="00690764" w:rsidP="009534E3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7F299C1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01014261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85C3EBC" w14:textId="77777777" w:rsidR="00690764" w:rsidRPr="00207A77" w:rsidRDefault="00690764" w:rsidP="009534E3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DF6E50" w14:textId="77777777" w:rsidR="00690764" w:rsidRPr="00207A77" w:rsidRDefault="00690764" w:rsidP="009534E3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90764" w:rsidRPr="00141BF6" w14:paraId="4E6E437B" w14:textId="77777777" w:rsidTr="00DC34ED">
        <w:trPr>
          <w:trHeight w:val="263"/>
        </w:trPr>
        <w:tc>
          <w:tcPr>
            <w:tcW w:w="3081" w:type="dxa"/>
            <w:shd w:val="clear" w:color="auto" w:fill="auto"/>
          </w:tcPr>
          <w:p w14:paraId="3A2D070F" w14:textId="77777777" w:rsidR="00690764" w:rsidRPr="00207A77" w:rsidRDefault="00690764" w:rsidP="009534E3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6C748DBC" w14:textId="77777777" w:rsidR="00690764" w:rsidRPr="00141BF6" w:rsidRDefault="00690764" w:rsidP="009534E3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90764" w:rsidRPr="00141BF6" w14:paraId="6DD3D018" w14:textId="77777777" w:rsidTr="00DC34ED">
        <w:trPr>
          <w:trHeight w:val="263"/>
        </w:trPr>
        <w:tc>
          <w:tcPr>
            <w:tcW w:w="3081" w:type="dxa"/>
            <w:shd w:val="clear" w:color="auto" w:fill="auto"/>
          </w:tcPr>
          <w:p w14:paraId="771FABF5" w14:textId="77777777" w:rsidR="00690764" w:rsidRDefault="00690764" w:rsidP="009534E3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1514D3E3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1164EF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55A0AE0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601C5A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2C6E87" w14:textId="77777777" w:rsidR="00690764" w:rsidRPr="00207A77" w:rsidRDefault="00690764" w:rsidP="009534E3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9915F8" w14:textId="77777777" w:rsidR="00690764" w:rsidRPr="00207A77" w:rsidRDefault="00690764" w:rsidP="009534E3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ECBEA2" w14:textId="77777777" w:rsidR="00690764" w:rsidRPr="00207A77" w:rsidRDefault="00690764" w:rsidP="009534E3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A2A4B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151FC4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70759A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35C4ECB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7477DEA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B64E60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9A6F1" w14:textId="77777777" w:rsidR="00690764" w:rsidRPr="00207A77" w:rsidRDefault="00690764" w:rsidP="009534E3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6654F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5967FC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6F6F1AF" w14:textId="77777777" w:rsidR="00690764" w:rsidRPr="00207A77" w:rsidRDefault="00690764" w:rsidP="009534E3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A296D3" w14:textId="77777777" w:rsidR="00690764" w:rsidRPr="00207A77" w:rsidRDefault="00690764" w:rsidP="009534E3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80E4BB" w14:textId="77777777" w:rsidR="00690764" w:rsidRPr="00141BF6" w:rsidRDefault="00690764" w:rsidP="009534E3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764" w:rsidRPr="00207A77" w14:paraId="6BE65CAC" w14:textId="77777777" w:rsidTr="00DC34ED">
        <w:trPr>
          <w:trHeight w:val="155"/>
        </w:trPr>
        <w:tc>
          <w:tcPr>
            <w:tcW w:w="3081" w:type="dxa"/>
            <w:shd w:val="clear" w:color="auto" w:fill="auto"/>
          </w:tcPr>
          <w:p w14:paraId="71E313B7" w14:textId="77777777" w:rsidR="00690764" w:rsidRPr="00207A77" w:rsidRDefault="00690764" w:rsidP="00690764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783C02" w14:textId="506C731B" w:rsidR="00690764" w:rsidRPr="00395C8D" w:rsidRDefault="00DC34ED" w:rsidP="00690764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1,757,993</w:t>
            </w:r>
          </w:p>
        </w:tc>
        <w:tc>
          <w:tcPr>
            <w:tcW w:w="270" w:type="dxa"/>
            <w:shd w:val="clear" w:color="auto" w:fill="auto"/>
          </w:tcPr>
          <w:p w14:paraId="32A2DB30" w14:textId="77777777" w:rsidR="00690764" w:rsidRPr="00207A77" w:rsidRDefault="00690764" w:rsidP="00690764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2CBF9EB3" w14:textId="664E1433" w:rsidR="00690764" w:rsidRPr="00207A77" w:rsidRDefault="00690764" w:rsidP="007D377F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1,517,466</w:t>
            </w:r>
          </w:p>
        </w:tc>
        <w:tc>
          <w:tcPr>
            <w:tcW w:w="236" w:type="dxa"/>
            <w:shd w:val="clear" w:color="auto" w:fill="auto"/>
          </w:tcPr>
          <w:p w14:paraId="4E37FFD6" w14:textId="77777777" w:rsidR="00690764" w:rsidRPr="00207A77" w:rsidRDefault="00690764" w:rsidP="00690764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E812B" w14:textId="04E78EAA" w:rsidR="00690764" w:rsidRPr="00207A77" w:rsidRDefault="00DC34ED" w:rsidP="00690764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116,973</w:t>
            </w:r>
          </w:p>
        </w:tc>
        <w:tc>
          <w:tcPr>
            <w:tcW w:w="270" w:type="dxa"/>
            <w:shd w:val="clear" w:color="auto" w:fill="auto"/>
          </w:tcPr>
          <w:p w14:paraId="258E32F4" w14:textId="77777777" w:rsidR="00690764" w:rsidRPr="00207A77" w:rsidRDefault="00690764" w:rsidP="00690764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45766F" w14:textId="13475E9D" w:rsidR="00690764" w:rsidRPr="00207A77" w:rsidRDefault="00690764" w:rsidP="00690764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123,398</w:t>
            </w:r>
          </w:p>
        </w:tc>
        <w:tc>
          <w:tcPr>
            <w:tcW w:w="270" w:type="dxa"/>
          </w:tcPr>
          <w:p w14:paraId="12DD5838" w14:textId="77777777" w:rsidR="00690764" w:rsidRPr="00207A77" w:rsidRDefault="00690764" w:rsidP="00690764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8E124B" w14:textId="07D2DCFA" w:rsidR="00690764" w:rsidRPr="00207A77" w:rsidRDefault="00DC34ED" w:rsidP="00690764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1,874,966</w:t>
            </w:r>
          </w:p>
        </w:tc>
        <w:tc>
          <w:tcPr>
            <w:tcW w:w="238" w:type="dxa"/>
          </w:tcPr>
          <w:p w14:paraId="756098B1" w14:textId="77777777" w:rsidR="00690764" w:rsidRPr="00207A77" w:rsidRDefault="00690764" w:rsidP="00690764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5CEA927" w14:textId="09424EC3" w:rsidR="00690764" w:rsidRPr="00DC34ED" w:rsidRDefault="00DC34ED" w:rsidP="00DC34ED">
            <w:pPr>
              <w:tabs>
                <w:tab w:val="decimal" w:pos="252"/>
                <w:tab w:val="decimal" w:pos="954"/>
              </w:tabs>
              <w:ind w:right="63"/>
              <w:rPr>
                <w:rFonts w:ascii="Angsana New" w:hAnsi="Angsana New"/>
                <w:sz w:val="24"/>
                <w:szCs w:val="24"/>
              </w:rPr>
            </w:pPr>
            <w:r w:rsidRPr="00DC34ED">
              <w:rPr>
                <w:rFonts w:ascii="Angsana New" w:hAnsi="Angsana New"/>
                <w:sz w:val="24"/>
                <w:szCs w:val="24"/>
              </w:rPr>
              <w:t>1,640,864</w:t>
            </w:r>
          </w:p>
        </w:tc>
        <w:tc>
          <w:tcPr>
            <w:tcW w:w="238" w:type="dxa"/>
            <w:shd w:val="clear" w:color="auto" w:fill="auto"/>
          </w:tcPr>
          <w:p w14:paraId="343BF18B" w14:textId="77777777" w:rsidR="00690764" w:rsidRPr="00207A77" w:rsidRDefault="00690764" w:rsidP="00690764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AE3A0F" w14:textId="4596D0CD" w:rsidR="00690764" w:rsidRPr="00207A77" w:rsidRDefault="00DC34ED" w:rsidP="00690764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93,530</w:t>
            </w:r>
          </w:p>
        </w:tc>
        <w:tc>
          <w:tcPr>
            <w:tcW w:w="270" w:type="dxa"/>
            <w:shd w:val="clear" w:color="auto" w:fill="auto"/>
          </w:tcPr>
          <w:p w14:paraId="08F6461E" w14:textId="77777777" w:rsidR="00690764" w:rsidRPr="00207A77" w:rsidRDefault="00690764" w:rsidP="00690764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EC9954" w14:textId="2DCB5627" w:rsidR="00690764" w:rsidRPr="00207A77" w:rsidRDefault="00FC3FA2" w:rsidP="00690764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3FA2">
              <w:rPr>
                <w:rFonts w:ascii="Angsana New" w:hAnsi="Angsana New"/>
                <w:sz w:val="24"/>
                <w:szCs w:val="24"/>
              </w:rPr>
              <w:t>69,307</w:t>
            </w:r>
          </w:p>
        </w:tc>
        <w:tc>
          <w:tcPr>
            <w:tcW w:w="270" w:type="dxa"/>
            <w:shd w:val="clear" w:color="auto" w:fill="auto"/>
          </w:tcPr>
          <w:p w14:paraId="11C320B5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05CA7688" w14:textId="6FE88920" w:rsidR="00690764" w:rsidRPr="00207A77" w:rsidRDefault="00DC34ED" w:rsidP="00690764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1,968,496</w:t>
            </w:r>
          </w:p>
        </w:tc>
        <w:tc>
          <w:tcPr>
            <w:tcW w:w="270" w:type="dxa"/>
            <w:shd w:val="clear" w:color="auto" w:fill="auto"/>
          </w:tcPr>
          <w:p w14:paraId="4331EA6A" w14:textId="77777777" w:rsidR="00690764" w:rsidRPr="00207A77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FAC863" w14:textId="0C0EB437" w:rsidR="00690764" w:rsidRPr="00207A77" w:rsidRDefault="00690764" w:rsidP="00690764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1,710,171</w:t>
            </w:r>
          </w:p>
        </w:tc>
      </w:tr>
      <w:tr w:rsidR="00690764" w:rsidRPr="00CE34BA" w14:paraId="58DA286F" w14:textId="77777777" w:rsidTr="00DC34ED">
        <w:trPr>
          <w:trHeight w:val="155"/>
        </w:trPr>
        <w:tc>
          <w:tcPr>
            <w:tcW w:w="3081" w:type="dxa"/>
            <w:shd w:val="clear" w:color="auto" w:fill="auto"/>
          </w:tcPr>
          <w:p w14:paraId="7F7E2319" w14:textId="77777777" w:rsidR="00690764" w:rsidRPr="00207A77" w:rsidRDefault="00690764" w:rsidP="00690764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57696" w14:textId="5FBA47E3" w:rsidR="00690764" w:rsidRPr="00395C8D" w:rsidRDefault="00DC34ED" w:rsidP="00690764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1,757,993</w:t>
            </w:r>
          </w:p>
        </w:tc>
        <w:tc>
          <w:tcPr>
            <w:tcW w:w="270" w:type="dxa"/>
            <w:shd w:val="clear" w:color="auto" w:fill="auto"/>
          </w:tcPr>
          <w:p w14:paraId="43731FC0" w14:textId="77777777" w:rsidR="00690764" w:rsidRPr="00CE34BA" w:rsidRDefault="00690764" w:rsidP="00690764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5D8A0" w14:textId="658545F1" w:rsidR="00690764" w:rsidRPr="00782419" w:rsidRDefault="00690764" w:rsidP="007D377F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1,517,466</w:t>
            </w:r>
          </w:p>
        </w:tc>
        <w:tc>
          <w:tcPr>
            <w:tcW w:w="236" w:type="dxa"/>
            <w:shd w:val="clear" w:color="auto" w:fill="auto"/>
          </w:tcPr>
          <w:p w14:paraId="39A43DBA" w14:textId="77777777" w:rsidR="00690764" w:rsidRPr="00782419" w:rsidRDefault="00690764" w:rsidP="00690764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0ECF9" w14:textId="4BF79E24" w:rsidR="00690764" w:rsidRPr="00782419" w:rsidRDefault="00DC34ED" w:rsidP="00690764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116,973</w:t>
            </w:r>
          </w:p>
        </w:tc>
        <w:tc>
          <w:tcPr>
            <w:tcW w:w="270" w:type="dxa"/>
            <w:shd w:val="clear" w:color="auto" w:fill="auto"/>
          </w:tcPr>
          <w:p w14:paraId="0BEFF596" w14:textId="77777777" w:rsidR="00690764" w:rsidRPr="00782419" w:rsidRDefault="00690764" w:rsidP="00690764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D28FA" w14:textId="4FCCB6CF" w:rsidR="00690764" w:rsidRPr="00782419" w:rsidRDefault="00690764" w:rsidP="00690764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123,398</w:t>
            </w:r>
          </w:p>
        </w:tc>
        <w:tc>
          <w:tcPr>
            <w:tcW w:w="270" w:type="dxa"/>
          </w:tcPr>
          <w:p w14:paraId="0109BC1E" w14:textId="77777777" w:rsidR="00690764" w:rsidRPr="00782419" w:rsidRDefault="00690764" w:rsidP="00690764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826E56" w14:textId="596FED3D" w:rsidR="00690764" w:rsidRPr="00782419" w:rsidRDefault="00DC34ED" w:rsidP="00690764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1,874,966</w:t>
            </w:r>
          </w:p>
        </w:tc>
        <w:tc>
          <w:tcPr>
            <w:tcW w:w="238" w:type="dxa"/>
          </w:tcPr>
          <w:p w14:paraId="3FCFD639" w14:textId="77777777" w:rsidR="00690764" w:rsidRPr="00782419" w:rsidRDefault="00690764" w:rsidP="00690764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235A2D30" w14:textId="4E81016A" w:rsidR="00690764" w:rsidRPr="00DC34ED" w:rsidRDefault="00DC34ED" w:rsidP="00DC34ED">
            <w:pPr>
              <w:tabs>
                <w:tab w:val="decimal" w:pos="224"/>
                <w:tab w:val="decimal" w:pos="615"/>
              </w:tabs>
              <w:ind w:right="9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1,640,864</w:t>
            </w:r>
          </w:p>
        </w:tc>
        <w:tc>
          <w:tcPr>
            <w:tcW w:w="238" w:type="dxa"/>
            <w:shd w:val="clear" w:color="auto" w:fill="auto"/>
          </w:tcPr>
          <w:p w14:paraId="5584542A" w14:textId="77777777" w:rsidR="00690764" w:rsidRPr="00782419" w:rsidRDefault="00690764" w:rsidP="00690764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C545" w14:textId="310E1769" w:rsidR="00690764" w:rsidRPr="00782419" w:rsidRDefault="00DC34ED" w:rsidP="00690764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93,530</w:t>
            </w:r>
          </w:p>
        </w:tc>
        <w:tc>
          <w:tcPr>
            <w:tcW w:w="270" w:type="dxa"/>
            <w:shd w:val="clear" w:color="auto" w:fill="auto"/>
          </w:tcPr>
          <w:p w14:paraId="4FA5C520" w14:textId="77777777" w:rsidR="00690764" w:rsidRPr="00782419" w:rsidRDefault="00690764" w:rsidP="00690764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84D65" w14:textId="307DA34C" w:rsidR="00690764" w:rsidRPr="00782419" w:rsidRDefault="00FC3FA2" w:rsidP="00690764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3FA2">
              <w:rPr>
                <w:rFonts w:ascii="Angsana New" w:hAnsi="Angsana New"/>
                <w:b/>
                <w:bCs/>
                <w:sz w:val="24"/>
                <w:szCs w:val="24"/>
              </w:rPr>
              <w:t>69,307</w:t>
            </w:r>
          </w:p>
        </w:tc>
        <w:tc>
          <w:tcPr>
            <w:tcW w:w="270" w:type="dxa"/>
            <w:shd w:val="clear" w:color="auto" w:fill="auto"/>
          </w:tcPr>
          <w:p w14:paraId="790DDD53" w14:textId="77777777" w:rsidR="00690764" w:rsidRPr="00782419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0BDDA" w14:textId="14500AD5" w:rsidR="00690764" w:rsidRPr="00782419" w:rsidRDefault="00DC34ED" w:rsidP="00690764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1,968,496</w:t>
            </w:r>
          </w:p>
        </w:tc>
        <w:tc>
          <w:tcPr>
            <w:tcW w:w="270" w:type="dxa"/>
            <w:shd w:val="clear" w:color="auto" w:fill="auto"/>
          </w:tcPr>
          <w:p w14:paraId="65B0220B" w14:textId="77777777" w:rsidR="00690764" w:rsidRPr="00782419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F5A2" w14:textId="2D6D89FA" w:rsidR="00690764" w:rsidRPr="00782419" w:rsidRDefault="00690764" w:rsidP="00690764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1,710,171</w:t>
            </w:r>
          </w:p>
        </w:tc>
      </w:tr>
    </w:tbl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6EF231BA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252E68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5596F">
        <w:rPr>
          <w:rFonts w:asciiTheme="majorBidi" w:hAnsiTheme="majorBidi" w:cstheme="majorBidi"/>
          <w:spacing w:val="2"/>
          <w:sz w:val="30"/>
          <w:szCs w:val="30"/>
        </w:rPr>
        <w:t>0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90764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05596F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E62981" w:rsidRPr="00207A77" w14:paraId="6681D300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071E00FB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14:paraId="25184772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F79A4F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8BAC603" w14:textId="7E48D3DE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604B4DF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7D90E5BF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3ACADCB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1382C49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ABC490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shd w:val="clear" w:color="auto" w:fill="auto"/>
          </w:tcPr>
          <w:p w14:paraId="444A03D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981" w:rsidRPr="00207A77" w14:paraId="7053017E" w14:textId="77777777" w:rsidTr="00690764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D8891ED" w14:textId="7CF5E29E" w:rsidR="00E62981" w:rsidRDefault="00E62981" w:rsidP="0088165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69076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05596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="0069076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 w:rsidR="0005596F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810" w:type="dxa"/>
            <w:shd w:val="clear" w:color="auto" w:fill="auto"/>
          </w:tcPr>
          <w:p w14:paraId="1B52EC4B" w14:textId="405D247F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573FBFC1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3AC2608" w14:textId="56D74C8A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3E3BCF5B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78EB6B8" w14:textId="342933F0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59047075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A5B1A83" w14:textId="2759D002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414DD8C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2D23AD" w14:textId="3A734C7C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7BE773E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0F165BB" w14:textId="5679A4AE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7D89978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B843E9A" w14:textId="604DBA1A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B6261A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84916FD" w14:textId="316D345E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03C12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615B575" w14:textId="43C66537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9DF1D80" w14:textId="77777777" w:rsidR="00E62981" w:rsidRPr="00207A77" w:rsidRDefault="00E62981" w:rsidP="0088165A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F7B82BA" w14:textId="0A23E1B8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E62981" w:rsidRPr="00207A77" w14:paraId="3BD53488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3B6D3C94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  <w:shd w:val="clear" w:color="auto" w:fill="auto"/>
          </w:tcPr>
          <w:p w14:paraId="68B9D2B4" w14:textId="1854F17F" w:rsidR="00E62981" w:rsidRPr="00207A77" w:rsidRDefault="00E62981" w:rsidP="009120AE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2981" w:rsidRPr="00207A77" w14:paraId="68784A45" w14:textId="77777777" w:rsidTr="00690764">
        <w:tc>
          <w:tcPr>
            <w:tcW w:w="4671" w:type="dxa"/>
            <w:shd w:val="clear" w:color="auto" w:fill="auto"/>
          </w:tcPr>
          <w:p w14:paraId="7D4D29E2" w14:textId="77777777" w:rsidR="00E62981" w:rsidRPr="00207A77" w:rsidRDefault="00E62981" w:rsidP="009120A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144CB333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D8354D0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12598CA0" w14:textId="77777777" w:rsidR="00E62981" w:rsidRPr="00207A77" w:rsidRDefault="00E62981" w:rsidP="009120AE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074A088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3F430B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6FBDB55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1A19A8" w14:textId="77777777" w:rsidR="00E62981" w:rsidRPr="00207A77" w:rsidRDefault="00E62981" w:rsidP="009120AE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570A5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915E59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DD4CE1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7DB37B1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F466F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E1F7152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4B0ADD" w14:textId="77777777" w:rsidR="00E62981" w:rsidRPr="00207A77" w:rsidRDefault="00E62981" w:rsidP="009120A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4ECA357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431F6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B18108D" w14:textId="77777777" w:rsidR="00E62981" w:rsidRPr="00207A77" w:rsidRDefault="00E62981" w:rsidP="009120AE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3FC72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AC87D36" w14:textId="77777777" w:rsidR="00E62981" w:rsidRPr="00207A77" w:rsidRDefault="00E62981" w:rsidP="009120AE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764" w:rsidRPr="00207A77" w14:paraId="6D58F7CF" w14:textId="77777777" w:rsidTr="00690764">
        <w:tc>
          <w:tcPr>
            <w:tcW w:w="4671" w:type="dxa"/>
            <w:shd w:val="clear" w:color="auto" w:fill="auto"/>
          </w:tcPr>
          <w:p w14:paraId="69C6281C" w14:textId="77777777" w:rsidR="00690764" w:rsidRPr="00207A77" w:rsidRDefault="00690764" w:rsidP="00690764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FD9B5A" w14:textId="73E5479A" w:rsidR="00690764" w:rsidRPr="00207A77" w:rsidRDefault="0053555E" w:rsidP="00690764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1,541,488</w:t>
            </w:r>
          </w:p>
        </w:tc>
        <w:tc>
          <w:tcPr>
            <w:tcW w:w="262" w:type="dxa"/>
            <w:shd w:val="clear" w:color="auto" w:fill="auto"/>
          </w:tcPr>
          <w:p w14:paraId="293DBC17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0658384" w14:textId="73BF793E" w:rsidR="00690764" w:rsidRPr="00207A77" w:rsidRDefault="00690764" w:rsidP="0097024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1,141,947</w:t>
            </w:r>
          </w:p>
        </w:tc>
        <w:tc>
          <w:tcPr>
            <w:tcW w:w="275" w:type="dxa"/>
            <w:shd w:val="clear" w:color="auto" w:fill="auto"/>
          </w:tcPr>
          <w:p w14:paraId="11732B88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A59CC50" w14:textId="4B5B8C76" w:rsidR="00690764" w:rsidRPr="00207A77" w:rsidRDefault="0053555E" w:rsidP="00690764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105,078</w:t>
            </w:r>
          </w:p>
        </w:tc>
        <w:tc>
          <w:tcPr>
            <w:tcW w:w="241" w:type="dxa"/>
            <w:shd w:val="clear" w:color="auto" w:fill="auto"/>
          </w:tcPr>
          <w:p w14:paraId="31FFCC9D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3D597BAD" w14:textId="6EE7B46B" w:rsidR="00690764" w:rsidRPr="00207A77" w:rsidRDefault="00690764" w:rsidP="00690764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343,708</w:t>
            </w:r>
          </w:p>
        </w:tc>
        <w:tc>
          <w:tcPr>
            <w:tcW w:w="270" w:type="dxa"/>
            <w:shd w:val="clear" w:color="auto" w:fill="auto"/>
          </w:tcPr>
          <w:p w14:paraId="2CEA711E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1A37A7" w14:textId="3A7CF595" w:rsidR="00690764" w:rsidRPr="00207A77" w:rsidRDefault="0053555E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1,646,566</w:t>
            </w:r>
          </w:p>
        </w:tc>
        <w:tc>
          <w:tcPr>
            <w:tcW w:w="270" w:type="dxa"/>
            <w:shd w:val="clear" w:color="auto" w:fill="auto"/>
          </w:tcPr>
          <w:p w14:paraId="1ED5BD03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8C0F08A" w14:textId="61A6CA36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1,485,655</w:t>
            </w:r>
          </w:p>
        </w:tc>
        <w:tc>
          <w:tcPr>
            <w:tcW w:w="236" w:type="dxa"/>
            <w:shd w:val="clear" w:color="auto" w:fill="auto"/>
          </w:tcPr>
          <w:p w14:paraId="6CD88671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9AA929D" w14:textId="716CE929" w:rsidR="00690764" w:rsidRPr="00207A77" w:rsidRDefault="0053555E" w:rsidP="00690764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321,930</w:t>
            </w:r>
          </w:p>
        </w:tc>
        <w:tc>
          <w:tcPr>
            <w:tcW w:w="270" w:type="dxa"/>
            <w:shd w:val="clear" w:color="auto" w:fill="auto"/>
          </w:tcPr>
          <w:p w14:paraId="2FC76ABA" w14:textId="77777777" w:rsidR="00690764" w:rsidRPr="00207A77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056254F" w14:textId="50DE8ED5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224,516</w:t>
            </w:r>
          </w:p>
        </w:tc>
        <w:tc>
          <w:tcPr>
            <w:tcW w:w="270" w:type="dxa"/>
            <w:shd w:val="clear" w:color="auto" w:fill="auto"/>
          </w:tcPr>
          <w:p w14:paraId="53E202F7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098B192" w14:textId="7934FE31" w:rsidR="00690764" w:rsidRPr="00207A77" w:rsidRDefault="0053555E" w:rsidP="00690764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1,968,496</w:t>
            </w:r>
          </w:p>
        </w:tc>
        <w:tc>
          <w:tcPr>
            <w:tcW w:w="236" w:type="dxa"/>
            <w:shd w:val="clear" w:color="auto" w:fill="auto"/>
          </w:tcPr>
          <w:p w14:paraId="1CE100D6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EE9E090" w14:textId="5D5CDAEA" w:rsidR="00690764" w:rsidRPr="00207A77" w:rsidRDefault="00690764" w:rsidP="00690764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1,710,171</w:t>
            </w:r>
          </w:p>
        </w:tc>
      </w:tr>
      <w:tr w:rsidR="00690764" w:rsidRPr="00207A77" w14:paraId="72C13949" w14:textId="77777777" w:rsidTr="00690764">
        <w:tc>
          <w:tcPr>
            <w:tcW w:w="4671" w:type="dxa"/>
            <w:shd w:val="clear" w:color="auto" w:fill="auto"/>
          </w:tcPr>
          <w:p w14:paraId="0927B803" w14:textId="77777777" w:rsidR="00690764" w:rsidRPr="00207A77" w:rsidRDefault="00690764" w:rsidP="00690764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0FA6" w14:textId="7C30489F" w:rsidR="00690764" w:rsidRPr="00FC7B6A" w:rsidRDefault="0053555E" w:rsidP="00690764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1,541,488</w:t>
            </w:r>
          </w:p>
        </w:tc>
        <w:tc>
          <w:tcPr>
            <w:tcW w:w="262" w:type="dxa"/>
            <w:shd w:val="clear" w:color="auto" w:fill="auto"/>
          </w:tcPr>
          <w:p w14:paraId="302434DD" w14:textId="77777777" w:rsidR="00690764" w:rsidRPr="00FC7B6A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CC8CA" w14:textId="4669EE6C" w:rsidR="00690764" w:rsidRPr="00FC7B6A" w:rsidRDefault="00690764" w:rsidP="0097024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1,141,947</w:t>
            </w:r>
          </w:p>
        </w:tc>
        <w:tc>
          <w:tcPr>
            <w:tcW w:w="275" w:type="dxa"/>
            <w:shd w:val="clear" w:color="auto" w:fill="auto"/>
          </w:tcPr>
          <w:p w14:paraId="1D7FEAAA" w14:textId="77777777" w:rsidR="00690764" w:rsidRPr="00FC7B6A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A4A35" w14:textId="61C5729C" w:rsidR="00690764" w:rsidRPr="00FC7B6A" w:rsidRDefault="0053555E" w:rsidP="00690764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105,078</w:t>
            </w:r>
          </w:p>
        </w:tc>
        <w:tc>
          <w:tcPr>
            <w:tcW w:w="241" w:type="dxa"/>
            <w:shd w:val="clear" w:color="auto" w:fill="auto"/>
          </w:tcPr>
          <w:p w14:paraId="55DDB3E9" w14:textId="77777777" w:rsidR="00690764" w:rsidRPr="00FC7B6A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D79F" w14:textId="3329EA94" w:rsidR="00690764" w:rsidRPr="00FC7B6A" w:rsidRDefault="00690764" w:rsidP="00690764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343,708</w:t>
            </w:r>
          </w:p>
        </w:tc>
        <w:tc>
          <w:tcPr>
            <w:tcW w:w="270" w:type="dxa"/>
            <w:shd w:val="clear" w:color="auto" w:fill="auto"/>
          </w:tcPr>
          <w:p w14:paraId="399BD0C5" w14:textId="77777777" w:rsidR="00690764" w:rsidRPr="00FC7B6A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C4060" w14:textId="1FBD4B67" w:rsidR="00690764" w:rsidRPr="00FC7B6A" w:rsidRDefault="0053555E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1,646,566</w:t>
            </w:r>
          </w:p>
        </w:tc>
        <w:tc>
          <w:tcPr>
            <w:tcW w:w="270" w:type="dxa"/>
            <w:shd w:val="clear" w:color="auto" w:fill="auto"/>
          </w:tcPr>
          <w:p w14:paraId="36DE9032" w14:textId="77777777" w:rsidR="00690764" w:rsidRPr="00FC7B6A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EA888" w14:textId="13AA74C3" w:rsidR="00690764" w:rsidRPr="00FC7B6A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1,485,655</w:t>
            </w:r>
          </w:p>
        </w:tc>
        <w:tc>
          <w:tcPr>
            <w:tcW w:w="236" w:type="dxa"/>
            <w:shd w:val="clear" w:color="auto" w:fill="auto"/>
          </w:tcPr>
          <w:p w14:paraId="4BA41F21" w14:textId="77777777" w:rsidR="00690764" w:rsidRPr="00FC7B6A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B17E4" w14:textId="0B4F6E9F" w:rsidR="00690764" w:rsidRPr="00FC7B6A" w:rsidRDefault="0053555E" w:rsidP="00690764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321,930</w:t>
            </w:r>
          </w:p>
        </w:tc>
        <w:tc>
          <w:tcPr>
            <w:tcW w:w="270" w:type="dxa"/>
            <w:shd w:val="clear" w:color="auto" w:fill="auto"/>
          </w:tcPr>
          <w:p w14:paraId="45E07D0A" w14:textId="77777777" w:rsidR="00690764" w:rsidRPr="00FC7B6A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9C22C" w14:textId="5F8640E0" w:rsidR="00690764" w:rsidRPr="00FC7B6A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224,516</w:t>
            </w:r>
          </w:p>
        </w:tc>
        <w:tc>
          <w:tcPr>
            <w:tcW w:w="270" w:type="dxa"/>
            <w:shd w:val="clear" w:color="auto" w:fill="auto"/>
          </w:tcPr>
          <w:p w14:paraId="6D0AEE25" w14:textId="77777777" w:rsidR="00690764" w:rsidRPr="00FC7B6A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EEB50" w14:textId="6ECD4DA5" w:rsidR="00690764" w:rsidRPr="00FC7B6A" w:rsidRDefault="0053555E" w:rsidP="00690764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1,968,496</w:t>
            </w:r>
          </w:p>
        </w:tc>
        <w:tc>
          <w:tcPr>
            <w:tcW w:w="236" w:type="dxa"/>
            <w:shd w:val="clear" w:color="auto" w:fill="auto"/>
          </w:tcPr>
          <w:p w14:paraId="6F764F3A" w14:textId="77777777" w:rsidR="00690764" w:rsidRPr="00FC7B6A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A44E1" w14:textId="18AC0832" w:rsidR="00690764" w:rsidRPr="00FC7B6A" w:rsidRDefault="00690764" w:rsidP="00690764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1,710,171</w:t>
            </w:r>
          </w:p>
        </w:tc>
      </w:tr>
      <w:tr w:rsidR="00690764" w:rsidRPr="00207A77" w14:paraId="2F045EE7" w14:textId="77777777" w:rsidTr="00690764">
        <w:tc>
          <w:tcPr>
            <w:tcW w:w="4671" w:type="dxa"/>
            <w:shd w:val="clear" w:color="auto" w:fill="auto"/>
            <w:vAlign w:val="bottom"/>
          </w:tcPr>
          <w:p w14:paraId="79BFA5A5" w14:textId="77777777" w:rsidR="00690764" w:rsidRPr="00207A77" w:rsidRDefault="00690764" w:rsidP="00690764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429C28" w14:textId="77777777" w:rsidR="00690764" w:rsidRPr="00207A77" w:rsidRDefault="00690764" w:rsidP="00690764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E6D960E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0D2263AB" w14:textId="77777777" w:rsidR="00690764" w:rsidRPr="00207A77" w:rsidRDefault="00690764" w:rsidP="00690764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B563CA8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3661F94F" w14:textId="77777777" w:rsidR="00690764" w:rsidRPr="00207A77" w:rsidRDefault="00690764" w:rsidP="00690764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7A62456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auto"/>
          </w:tcPr>
          <w:p w14:paraId="6BCCF2DF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8E49FA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4CCE053" w14:textId="77777777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C6B65B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C4E919C" w14:textId="77777777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4CB43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66AF04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518F2" w14:textId="77777777" w:rsidR="00690764" w:rsidRPr="00207A77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AAFCB8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DDB9D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00CED56E" w14:textId="77777777" w:rsidR="00690764" w:rsidRPr="00207A77" w:rsidRDefault="00690764" w:rsidP="00690764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DE83B4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086F405A" w14:textId="77777777" w:rsidR="00690764" w:rsidRPr="00207A77" w:rsidRDefault="00690764" w:rsidP="00690764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764" w:rsidRPr="00207A77" w14:paraId="69B36C01" w14:textId="77777777" w:rsidTr="00690764">
        <w:tc>
          <w:tcPr>
            <w:tcW w:w="4671" w:type="dxa"/>
            <w:shd w:val="clear" w:color="auto" w:fill="auto"/>
            <w:vAlign w:val="bottom"/>
          </w:tcPr>
          <w:p w14:paraId="55B98777" w14:textId="77777777" w:rsidR="00690764" w:rsidRPr="00207A77" w:rsidRDefault="00690764" w:rsidP="00690764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498EC39F" w14:textId="48569BCE" w:rsidR="00690764" w:rsidRPr="00207A77" w:rsidRDefault="0053555E" w:rsidP="00690764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757,048</w:t>
            </w:r>
          </w:p>
        </w:tc>
        <w:tc>
          <w:tcPr>
            <w:tcW w:w="262" w:type="dxa"/>
            <w:shd w:val="clear" w:color="auto" w:fill="auto"/>
          </w:tcPr>
          <w:p w14:paraId="04F395C3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FC51C01" w14:textId="54B6E35B" w:rsidR="00690764" w:rsidRPr="00FC7B6A" w:rsidRDefault="00690764" w:rsidP="00690764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554,089</w:t>
            </w:r>
          </w:p>
        </w:tc>
        <w:tc>
          <w:tcPr>
            <w:tcW w:w="275" w:type="dxa"/>
            <w:shd w:val="clear" w:color="auto" w:fill="auto"/>
          </w:tcPr>
          <w:p w14:paraId="17D014C1" w14:textId="77777777" w:rsidR="00690764" w:rsidRPr="00FC7B6A" w:rsidRDefault="00690764" w:rsidP="00690764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B8E10B" w14:textId="758E32D9" w:rsidR="00690764" w:rsidRPr="00FC7B6A" w:rsidRDefault="0053555E" w:rsidP="00690764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51,407</w:t>
            </w:r>
          </w:p>
        </w:tc>
        <w:tc>
          <w:tcPr>
            <w:tcW w:w="241" w:type="dxa"/>
            <w:shd w:val="clear" w:color="auto" w:fill="auto"/>
          </w:tcPr>
          <w:p w14:paraId="639E2DEC" w14:textId="77777777" w:rsidR="00690764" w:rsidRPr="00FC7B6A" w:rsidRDefault="00690764" w:rsidP="00690764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654A926" w14:textId="5DD46E01" w:rsidR="00690764" w:rsidRPr="00FC7B6A" w:rsidRDefault="00690764" w:rsidP="00690764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151,046</w:t>
            </w:r>
          </w:p>
        </w:tc>
        <w:tc>
          <w:tcPr>
            <w:tcW w:w="270" w:type="dxa"/>
            <w:shd w:val="clear" w:color="auto" w:fill="auto"/>
          </w:tcPr>
          <w:p w14:paraId="38E9FEA8" w14:textId="77777777" w:rsidR="00690764" w:rsidRPr="00FC7B6A" w:rsidRDefault="00690764" w:rsidP="0069076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81C944" w14:textId="1E6164B7" w:rsidR="00690764" w:rsidRPr="00207A77" w:rsidRDefault="0053555E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808,455</w:t>
            </w:r>
          </w:p>
        </w:tc>
        <w:tc>
          <w:tcPr>
            <w:tcW w:w="270" w:type="dxa"/>
            <w:shd w:val="clear" w:color="auto" w:fill="auto"/>
          </w:tcPr>
          <w:p w14:paraId="3812F551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A5A066F" w14:textId="0AB7585B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705,135</w:t>
            </w:r>
          </w:p>
        </w:tc>
        <w:tc>
          <w:tcPr>
            <w:tcW w:w="236" w:type="dxa"/>
            <w:shd w:val="clear" w:color="auto" w:fill="auto"/>
          </w:tcPr>
          <w:p w14:paraId="7AB59A46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3EC7A59" w14:textId="370587CC" w:rsidR="00690764" w:rsidRPr="00BE325E" w:rsidRDefault="0053555E" w:rsidP="00690764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159,780</w:t>
            </w:r>
          </w:p>
        </w:tc>
        <w:tc>
          <w:tcPr>
            <w:tcW w:w="270" w:type="dxa"/>
            <w:shd w:val="clear" w:color="auto" w:fill="auto"/>
          </w:tcPr>
          <w:p w14:paraId="421E792E" w14:textId="77777777" w:rsidR="00690764" w:rsidRPr="00BE325E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1BB32D" w14:textId="3FA6CA2F" w:rsidR="00690764" w:rsidRPr="00BE325E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103,927</w:t>
            </w:r>
          </w:p>
        </w:tc>
        <w:tc>
          <w:tcPr>
            <w:tcW w:w="270" w:type="dxa"/>
            <w:shd w:val="clear" w:color="auto" w:fill="auto"/>
          </w:tcPr>
          <w:p w14:paraId="0FB59A8B" w14:textId="77777777" w:rsidR="00690764" w:rsidRPr="00BE325E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4F68E21" w14:textId="5DD59766" w:rsidR="00690764" w:rsidRPr="00BE325E" w:rsidRDefault="0053555E" w:rsidP="00690764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968,235</w:t>
            </w:r>
          </w:p>
        </w:tc>
        <w:tc>
          <w:tcPr>
            <w:tcW w:w="236" w:type="dxa"/>
            <w:shd w:val="clear" w:color="auto" w:fill="auto"/>
          </w:tcPr>
          <w:p w14:paraId="41B75457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312B6AF8" w14:textId="4DD78AEB" w:rsidR="00690764" w:rsidRPr="00207A77" w:rsidRDefault="00690764" w:rsidP="00690764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809,062</w:t>
            </w:r>
          </w:p>
        </w:tc>
      </w:tr>
      <w:tr w:rsidR="00690764" w:rsidRPr="00207A77" w14:paraId="2B85E63B" w14:textId="77777777" w:rsidTr="00690764">
        <w:trPr>
          <w:trHeight w:val="173"/>
        </w:trPr>
        <w:tc>
          <w:tcPr>
            <w:tcW w:w="4671" w:type="dxa"/>
            <w:shd w:val="clear" w:color="auto" w:fill="auto"/>
            <w:vAlign w:val="bottom"/>
          </w:tcPr>
          <w:p w14:paraId="2343603F" w14:textId="77777777" w:rsidR="00690764" w:rsidRPr="00207A77" w:rsidRDefault="00690764" w:rsidP="00690764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D00A5B" w14:textId="77777777" w:rsidR="00690764" w:rsidRPr="00207A77" w:rsidRDefault="00690764" w:rsidP="00690764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A2A2B1C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EC4BA4C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C2BC960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6D96AEC" w14:textId="77777777" w:rsidR="00690764" w:rsidRPr="00207A77" w:rsidRDefault="00690764" w:rsidP="00690764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DE7D419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1C0A04C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D23596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E810A5" w14:textId="77777777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D34C67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6E9AE" w14:textId="77777777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DF7F05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218AF3E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07C1DA" w14:textId="77777777" w:rsidR="00690764" w:rsidRPr="00207A77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A4AA59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281697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0F754E2" w14:textId="77777777" w:rsidR="00690764" w:rsidRPr="00207A77" w:rsidRDefault="00690764" w:rsidP="00690764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01426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B9202E4" w14:textId="77777777" w:rsidR="00690764" w:rsidRPr="00207A77" w:rsidRDefault="00690764" w:rsidP="00690764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764" w:rsidRPr="00207A77" w14:paraId="3E959B98" w14:textId="77777777" w:rsidTr="00690764">
        <w:tc>
          <w:tcPr>
            <w:tcW w:w="4671" w:type="dxa"/>
            <w:shd w:val="clear" w:color="auto" w:fill="auto"/>
            <w:vAlign w:val="bottom"/>
          </w:tcPr>
          <w:p w14:paraId="4ADE3395" w14:textId="77777777" w:rsidR="00690764" w:rsidRPr="00207A77" w:rsidRDefault="00690764" w:rsidP="00690764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</w:tcPr>
          <w:p w14:paraId="496DC647" w14:textId="77777777" w:rsidR="00690764" w:rsidRPr="00207A77" w:rsidRDefault="00690764" w:rsidP="00690764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35C61E5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A244856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CF7E349" w14:textId="77777777" w:rsidR="00690764" w:rsidRPr="00207A77" w:rsidRDefault="00690764" w:rsidP="00690764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CD72B68" w14:textId="77777777" w:rsidR="00690764" w:rsidRPr="00207A77" w:rsidRDefault="00690764" w:rsidP="00690764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5A8FDFD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F249825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ED96FD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397C86" w14:textId="77777777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6AD74E" w14:textId="77777777" w:rsidR="00690764" w:rsidRPr="00207A77" w:rsidRDefault="00690764" w:rsidP="00690764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8D28EC6" w14:textId="77777777" w:rsidR="00690764" w:rsidRPr="00207A77" w:rsidRDefault="00690764" w:rsidP="0069076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BC07B0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87FC8E6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4AF0DB" w14:textId="77777777" w:rsidR="00690764" w:rsidRPr="00207A77" w:rsidRDefault="00690764" w:rsidP="00690764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B06B81B" w14:textId="77777777" w:rsidR="00690764" w:rsidRPr="00207A77" w:rsidRDefault="00690764" w:rsidP="00690764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D1C6A3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9BE4B88" w14:textId="77777777" w:rsidR="00690764" w:rsidRPr="00207A77" w:rsidRDefault="00690764" w:rsidP="00690764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48509" w14:textId="77777777" w:rsidR="00690764" w:rsidRPr="00207A77" w:rsidRDefault="00690764" w:rsidP="00690764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F5081F0" w14:textId="77777777" w:rsidR="00690764" w:rsidRPr="00207A77" w:rsidRDefault="00690764" w:rsidP="00690764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2E68" w:rsidRPr="00710D8F" w14:paraId="530BD242" w14:textId="77777777" w:rsidTr="00406A50">
        <w:tc>
          <w:tcPr>
            <w:tcW w:w="4671" w:type="dxa"/>
            <w:shd w:val="clear" w:color="auto" w:fill="auto"/>
            <w:vAlign w:val="bottom"/>
          </w:tcPr>
          <w:p w14:paraId="0C7EF408" w14:textId="0E47DAB1" w:rsidR="00252E68" w:rsidRPr="00BC5A1F" w:rsidRDefault="00252E68" w:rsidP="00252E68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7D649A43" w14:textId="77777777" w:rsidR="00252E68" w:rsidRPr="00207A77" w:rsidRDefault="00252E68" w:rsidP="00252E68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77F07DC" w14:textId="77777777" w:rsidR="00252E68" w:rsidRPr="00207A77" w:rsidRDefault="00252E68" w:rsidP="00252E68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F5D3EC9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73EAA3E" w14:textId="77777777" w:rsidR="00252E68" w:rsidRPr="00207A77" w:rsidRDefault="00252E68" w:rsidP="00252E68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A15E4DC" w14:textId="77777777" w:rsidR="00252E68" w:rsidRPr="00207A77" w:rsidRDefault="00252E68" w:rsidP="00252E68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4F9D20B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EFBCF3A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49DF1A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AD5801" w14:textId="77777777" w:rsidR="00252E68" w:rsidRPr="00207A77" w:rsidRDefault="00252E68" w:rsidP="00252E6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15EE51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26445A3" w14:textId="77777777" w:rsidR="00252E68" w:rsidRPr="00207A77" w:rsidRDefault="00252E68" w:rsidP="00252E6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D03823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E0659D9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B1D073" w14:textId="77777777" w:rsidR="00252E68" w:rsidRPr="00207A77" w:rsidRDefault="00252E68" w:rsidP="00252E68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4966D92" w14:textId="77777777" w:rsidR="00252E68" w:rsidRPr="00C463C1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F650CF" w14:textId="77777777" w:rsidR="00252E68" w:rsidRPr="00C463C1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986D5B6" w14:textId="047A0D3E" w:rsidR="00252E68" w:rsidRPr="00C463C1" w:rsidRDefault="00406A50" w:rsidP="00252E68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1,834,784</w:t>
            </w:r>
          </w:p>
        </w:tc>
        <w:tc>
          <w:tcPr>
            <w:tcW w:w="236" w:type="dxa"/>
            <w:shd w:val="clear" w:color="auto" w:fill="auto"/>
          </w:tcPr>
          <w:p w14:paraId="54C19004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0BECEAF" w14:textId="33020FB4" w:rsidR="00252E68" w:rsidRPr="00EC6BFE" w:rsidRDefault="00252E68" w:rsidP="00252E68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2,217,235</w:t>
            </w:r>
          </w:p>
        </w:tc>
      </w:tr>
      <w:tr w:rsidR="00252E68" w:rsidRPr="00710D8F" w14:paraId="6B31205A" w14:textId="77777777" w:rsidTr="00690764">
        <w:tc>
          <w:tcPr>
            <w:tcW w:w="4671" w:type="dxa"/>
            <w:shd w:val="clear" w:color="auto" w:fill="auto"/>
            <w:vAlign w:val="bottom"/>
          </w:tcPr>
          <w:p w14:paraId="078E2125" w14:textId="77777777" w:rsidR="00252E68" w:rsidRPr="00207A77" w:rsidRDefault="00252E68" w:rsidP="00252E68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</w:tcPr>
          <w:p w14:paraId="729A42E2" w14:textId="77777777" w:rsidR="00252E68" w:rsidRPr="00207A77" w:rsidRDefault="00252E68" w:rsidP="00252E68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304CC05" w14:textId="77777777" w:rsidR="00252E68" w:rsidRPr="00207A77" w:rsidRDefault="00252E68" w:rsidP="00252E68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A138F4C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B6D01EB" w14:textId="77777777" w:rsidR="00252E68" w:rsidRPr="00207A77" w:rsidRDefault="00252E68" w:rsidP="00252E68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FEF6DC4" w14:textId="77777777" w:rsidR="00252E68" w:rsidRPr="00207A77" w:rsidRDefault="00252E68" w:rsidP="00252E68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F52A010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FD377ED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ACB182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3424EA" w14:textId="77777777" w:rsidR="00252E68" w:rsidRPr="00207A77" w:rsidRDefault="00252E68" w:rsidP="00252E6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78D915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CDDB0" w14:textId="77777777" w:rsidR="00252E68" w:rsidRPr="00207A77" w:rsidRDefault="00252E68" w:rsidP="00252E6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41615C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140D7A5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DAAE2" w14:textId="77777777" w:rsidR="00252E68" w:rsidRPr="00207A77" w:rsidRDefault="00252E68" w:rsidP="00252E68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B1870E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96EDBD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82B5AB3" w14:textId="77777777" w:rsidR="00252E68" w:rsidRPr="00630343" w:rsidRDefault="00252E68" w:rsidP="00252E68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438C93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474AD81" w14:textId="77777777" w:rsidR="00252E68" w:rsidRPr="00710D8F" w:rsidRDefault="00252E68" w:rsidP="00252E68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2E68" w:rsidRPr="00710D8F" w14:paraId="7F0AD9B7" w14:textId="77777777" w:rsidTr="00406A50">
        <w:tc>
          <w:tcPr>
            <w:tcW w:w="4671" w:type="dxa"/>
            <w:shd w:val="clear" w:color="auto" w:fill="auto"/>
            <w:vAlign w:val="bottom"/>
          </w:tcPr>
          <w:p w14:paraId="56B30B83" w14:textId="3E50451A" w:rsidR="00252E68" w:rsidRPr="00207A77" w:rsidRDefault="00252E68" w:rsidP="00252E68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2DCD934E" w14:textId="77777777" w:rsidR="00252E68" w:rsidRPr="00207A77" w:rsidRDefault="00252E68" w:rsidP="00252E68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98F4B2" w14:textId="77777777" w:rsidR="00252E68" w:rsidRPr="00207A77" w:rsidRDefault="00252E68" w:rsidP="00252E68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0F036F2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A789312" w14:textId="77777777" w:rsidR="00252E68" w:rsidRPr="00207A77" w:rsidRDefault="00252E68" w:rsidP="00252E68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EAED303" w14:textId="77777777" w:rsidR="00252E68" w:rsidRPr="00207A77" w:rsidRDefault="00252E68" w:rsidP="00252E68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3E1E548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C25CC6A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1FEB1E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977F25" w14:textId="77777777" w:rsidR="00252E68" w:rsidRPr="00207A77" w:rsidRDefault="00252E68" w:rsidP="00252E6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F5A128" w14:textId="77777777" w:rsidR="00252E68" w:rsidRPr="00207A77" w:rsidRDefault="00252E68" w:rsidP="00252E68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33458E5" w14:textId="77777777" w:rsidR="00252E68" w:rsidRPr="00207A77" w:rsidRDefault="00252E68" w:rsidP="00252E6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43091A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8C12852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4D7FD" w14:textId="77777777" w:rsidR="00252E68" w:rsidRPr="00207A77" w:rsidRDefault="00252E68" w:rsidP="00252E68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4EC4AC" w14:textId="77777777" w:rsidR="00252E68" w:rsidRPr="00207A77" w:rsidRDefault="00252E68" w:rsidP="00252E68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DBEA6E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6BD3FD3" w14:textId="1766C3B7" w:rsidR="00252E68" w:rsidRPr="00630343" w:rsidRDefault="00406A50" w:rsidP="00252E68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296,052</w:t>
            </w:r>
          </w:p>
        </w:tc>
        <w:tc>
          <w:tcPr>
            <w:tcW w:w="236" w:type="dxa"/>
            <w:shd w:val="clear" w:color="auto" w:fill="auto"/>
          </w:tcPr>
          <w:p w14:paraId="65464E87" w14:textId="77777777" w:rsidR="00252E68" w:rsidRPr="00207A77" w:rsidRDefault="00252E68" w:rsidP="00252E68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53F78D1" w14:textId="21D87668" w:rsidR="00252E68" w:rsidRPr="00EC6BFE" w:rsidRDefault="00252E68" w:rsidP="00252E68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413,562</w:t>
            </w:r>
          </w:p>
        </w:tc>
      </w:tr>
    </w:tbl>
    <w:p w14:paraId="774693E7" w14:textId="7A07707D" w:rsidR="005270A4" w:rsidRDefault="005270A4">
      <w:pPr>
        <w:rPr>
          <w:rFonts w:asciiTheme="majorBidi" w:hAnsiTheme="majorBidi" w:cstheme="majorBidi"/>
          <w:sz w:val="30"/>
          <w:szCs w:val="30"/>
          <w:cs/>
        </w:rPr>
        <w:sectPr w:rsidR="005270A4" w:rsidSect="00C56E71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DB44C7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p w14:paraId="1D0A7A43" w14:textId="6C56BB16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E61416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2F7927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5596F">
        <w:rPr>
          <w:rFonts w:asciiTheme="majorBidi" w:hAnsiTheme="majorBidi" w:cstheme="majorBidi"/>
          <w:spacing w:val="2"/>
          <w:sz w:val="30"/>
          <w:szCs w:val="30"/>
        </w:rPr>
        <w:t>0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61416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05596F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555E">
        <w:rPr>
          <w:rFonts w:asciiTheme="majorBidi" w:hAnsiTheme="majorBidi" w:cstheme="majorBidi"/>
          <w:spacing w:val="2"/>
          <w:sz w:val="30"/>
          <w:szCs w:val="30"/>
        </w:rPr>
        <w:t>899.47</w:t>
      </w:r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E61416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เก้า</w:t>
      </w:r>
      <w:r w:rsidR="0088165A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</w:t>
      </w:r>
      <w:r w:rsidR="0005596F">
        <w:rPr>
          <w:rFonts w:asciiTheme="majorBidi" w:hAnsiTheme="majorBidi" w:cstheme="majorBidi"/>
          <w:i/>
          <w:iCs/>
          <w:spacing w:val="2"/>
          <w:sz w:val="30"/>
          <w:szCs w:val="30"/>
        </w:rPr>
        <w:t>0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E61416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กันย</w:t>
      </w:r>
      <w:r w:rsidR="0005596F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ายน</w:t>
      </w:r>
      <w:r w:rsidR="0088165A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88165A">
        <w:rPr>
          <w:rFonts w:asciiTheme="majorBidi" w:hAnsiTheme="majorBidi" w:cstheme="majorBidi"/>
          <w:i/>
          <w:iCs/>
          <w:spacing w:val="2"/>
          <w:sz w:val="30"/>
          <w:szCs w:val="30"/>
        </w:rPr>
        <w:t>6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="00F00330">
        <w:rPr>
          <w:rFonts w:asciiTheme="majorBidi" w:hAnsiTheme="majorBidi" w:cstheme="majorBidi"/>
          <w:i/>
          <w:iCs/>
          <w:spacing w:val="2"/>
          <w:sz w:val="30"/>
          <w:szCs w:val="30"/>
        </w:rPr>
        <w:br w:type="textWrapping" w:clear="all"/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61416">
        <w:rPr>
          <w:rFonts w:asciiTheme="majorBidi" w:hAnsiTheme="majorBidi" w:cstheme="majorBidi"/>
          <w:i/>
          <w:iCs/>
          <w:spacing w:val="4"/>
          <w:sz w:val="30"/>
          <w:szCs w:val="30"/>
        </w:rPr>
        <w:t>702</w:t>
      </w:r>
      <w:r w:rsidR="0005596F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E61416">
        <w:rPr>
          <w:rFonts w:asciiTheme="majorBidi" w:hAnsiTheme="majorBidi" w:cstheme="majorBidi"/>
          <w:i/>
          <w:iCs/>
          <w:spacing w:val="4"/>
          <w:sz w:val="30"/>
          <w:szCs w:val="30"/>
        </w:rPr>
        <w:t>68</w:t>
      </w:r>
      <w:r w:rsidR="00244F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FE42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DB44C7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p w14:paraId="112E0EE0" w14:textId="188F0D49" w:rsidR="002B1A2F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DB44C7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p w14:paraId="52F1A08C" w14:textId="69869149" w:rsidR="00550862" w:rsidRDefault="002B1A2F" w:rsidP="0055086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633E119E" w14:textId="77777777" w:rsidR="00BA4E16" w:rsidRPr="00DB44C7" w:rsidRDefault="00BA4E16" w:rsidP="000D1C9F">
      <w:pPr>
        <w:ind w:left="547" w:right="72"/>
        <w:jc w:val="thaiDistribute"/>
        <w:rPr>
          <w:rFonts w:asciiTheme="majorBidi" w:hAnsiTheme="majorBidi" w:cstheme="majorBidi"/>
          <w:sz w:val="11"/>
          <w:szCs w:val="11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DB44C7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11"/>
          <w:szCs w:val="11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A4E16" w:rsidRPr="00031A27" w14:paraId="6FBF718E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0B39AD4B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3EB9BB0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6492939" w14:textId="126E0993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="00E61416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เก้า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>0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="00E61416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ายน</w:t>
            </w:r>
          </w:p>
        </w:tc>
      </w:tr>
      <w:tr w:rsidR="00BA4E16" w:rsidRPr="00031A27" w14:paraId="5351C38B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1E744C8C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EA9695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3BA15F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AAA722" w14:textId="77777777" w:rsidR="00BA4E16" w:rsidRPr="00031A27" w:rsidRDefault="00BA4E16" w:rsidP="006C5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A934C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A4E16" w:rsidRPr="00031A27" w14:paraId="4DC30EB8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02C78BC8" w14:textId="77777777" w:rsidR="00BA4E16" w:rsidRPr="00031A27" w:rsidRDefault="00BA4E16" w:rsidP="006C527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3C4A3ACB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BE4E00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61416" w:rsidRPr="00031A27" w14:paraId="642D73C0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4F1895F0" w14:textId="77777777" w:rsidR="00E61416" w:rsidRPr="00031A27" w:rsidRDefault="00E61416" w:rsidP="00E61416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7D3D0402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8CFA92E" w14:textId="58A6076C" w:rsidR="00E61416" w:rsidRPr="00031A27" w:rsidRDefault="00B51B10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670,</w:t>
            </w:r>
            <w:r w:rsidR="00BB0B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419A0547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C95E24" w14:textId="51A9DBFD" w:rsidR="00E61416" w:rsidRPr="00031A27" w:rsidRDefault="00E61416" w:rsidP="009702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557,455</w:t>
            </w:r>
          </w:p>
        </w:tc>
      </w:tr>
      <w:tr w:rsidR="00E61416" w:rsidRPr="00031A27" w14:paraId="3A647D3E" w14:textId="77777777" w:rsidTr="006C5272">
        <w:trPr>
          <w:cantSplit/>
          <w:trHeight w:val="38"/>
          <w:jc w:val="right"/>
        </w:trPr>
        <w:tc>
          <w:tcPr>
            <w:tcW w:w="5515" w:type="dxa"/>
          </w:tcPr>
          <w:p w14:paraId="3EBE8370" w14:textId="77777777" w:rsidR="00E61416" w:rsidRPr="00031A27" w:rsidRDefault="00E61416" w:rsidP="00E61416">
            <w:pPr>
              <w:tabs>
                <w:tab w:val="left" w:pos="540"/>
              </w:tabs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2DC52EBD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9ED458" w14:textId="61F32E6D" w:rsidR="00E61416" w:rsidRPr="00031A27" w:rsidRDefault="00B51B10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  <w:r w:rsidR="008B7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B0B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6844D29D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50B60A" w14:textId="730519FA" w:rsidR="00E61416" w:rsidRPr="00031A27" w:rsidRDefault="00E61416" w:rsidP="00F575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557,455</w:t>
            </w:r>
          </w:p>
        </w:tc>
      </w:tr>
      <w:tr w:rsidR="00BA4E16" w:rsidRPr="00BB5A5F" w14:paraId="700A1DF4" w14:textId="77777777" w:rsidTr="00F00330">
        <w:trPr>
          <w:cantSplit/>
          <w:trHeight w:val="80"/>
          <w:jc w:val="right"/>
        </w:trPr>
        <w:tc>
          <w:tcPr>
            <w:tcW w:w="5515" w:type="dxa"/>
          </w:tcPr>
          <w:p w14:paraId="3C2584AC" w14:textId="77777777" w:rsidR="00BA4E16" w:rsidRPr="00F0033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6"/>
                <w:szCs w:val="6"/>
                <w:cs/>
              </w:rPr>
            </w:pPr>
          </w:p>
        </w:tc>
        <w:tc>
          <w:tcPr>
            <w:tcW w:w="954" w:type="dxa"/>
          </w:tcPr>
          <w:p w14:paraId="065F8976" w14:textId="77777777" w:rsidR="00BA4E16" w:rsidRPr="003F5A9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81B8BD1" w14:textId="77777777" w:rsidR="00BA4E16" w:rsidRPr="003F5A9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CFCEF6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435469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</w:tr>
      <w:tr w:rsidR="00BA4E16" w:rsidRPr="00031A27" w14:paraId="541AE9E1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4F2C035D" w14:textId="77777777" w:rsidR="00BA4E16" w:rsidRPr="00031A27" w:rsidRDefault="00BA4E16" w:rsidP="006C5272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689EC03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54301823" w14:textId="46DE924D" w:rsidR="00BA4E16" w:rsidRPr="00031A27" w:rsidRDefault="00BA4E16" w:rsidP="00ED786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="00E61416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bidi="th-TH"/>
              </w:rPr>
              <w:t>เก้า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  <w:lang w:val="en-US"/>
              </w:rPr>
              <w:t>0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val="en-US" w:bidi="th-TH"/>
              </w:rPr>
              <w:t xml:space="preserve"> </w:t>
            </w:r>
            <w:r w:rsidR="00E61416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val="en-US" w:bidi="th-TH"/>
              </w:rPr>
              <w:t>กันย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val="en-US" w:bidi="th-TH"/>
              </w:rPr>
              <w:t>ายน</w:t>
            </w:r>
          </w:p>
        </w:tc>
      </w:tr>
      <w:tr w:rsidR="00BA4E16" w:rsidRPr="00E61416" w14:paraId="7D3E0F58" w14:textId="77777777" w:rsidTr="000B099C">
        <w:trPr>
          <w:cantSplit/>
          <w:trHeight w:val="254"/>
          <w:jc w:val="right"/>
        </w:trPr>
        <w:tc>
          <w:tcPr>
            <w:tcW w:w="5515" w:type="dxa"/>
          </w:tcPr>
          <w:p w14:paraId="278B3D8C" w14:textId="77777777" w:rsidR="00BA4E16" w:rsidRPr="00031A27" w:rsidRDefault="00BA4E16" w:rsidP="006C5272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3C4F16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556E22E8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4E16" w:rsidRPr="00031A27" w14:paraId="67B52327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50DFA6D8" w14:textId="77777777" w:rsidR="00BA4E16" w:rsidRPr="00031A27" w:rsidRDefault="00BA4E16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F107A52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316B11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0E52565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D872B4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A4E16" w:rsidRPr="00031A27" w14:paraId="3F9A40F7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2B127F1D" w14:textId="6E00B442" w:rsidR="00BA4E16" w:rsidRPr="00031A27" w:rsidRDefault="00BA4E16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FA3543F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E3F77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F5A90" w:rsidRPr="00031A27" w14:paraId="2CA02EDE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207FF248" w14:textId="2C1029C2" w:rsidR="003F5A90" w:rsidRPr="00031A27" w:rsidRDefault="003F5A90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677E848D" w14:textId="77777777" w:rsidR="003F5A90" w:rsidRPr="00031A27" w:rsidRDefault="003F5A90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BB0119A" w14:textId="77777777" w:rsidR="003F5A90" w:rsidRPr="00031A27" w:rsidRDefault="003F5A90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61416" w:rsidRPr="00031A27" w14:paraId="5FCFBEFC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1BBB134F" w14:textId="77777777" w:rsidR="00E61416" w:rsidRPr="00031A27" w:rsidRDefault="00E61416" w:rsidP="00E61416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31A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72E06D6D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D2E37D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036DF3AD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29EF58" w14:textId="0B2005FA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425,607</w:t>
            </w:r>
          </w:p>
        </w:tc>
      </w:tr>
      <w:tr w:rsidR="00E61416" w:rsidRPr="00031A27" w14:paraId="53C93913" w14:textId="77777777" w:rsidTr="00105EAC">
        <w:trPr>
          <w:cantSplit/>
          <w:trHeight w:val="68"/>
          <w:jc w:val="right"/>
        </w:trPr>
        <w:tc>
          <w:tcPr>
            <w:tcW w:w="5515" w:type="dxa"/>
          </w:tcPr>
          <w:p w14:paraId="1220CA6D" w14:textId="129D3ED0" w:rsidR="00E61416" w:rsidRPr="00031A27" w:rsidRDefault="00E61416" w:rsidP="00E61416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416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954" w:type="dxa"/>
          </w:tcPr>
          <w:p w14:paraId="0F026049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349C32" w14:textId="4393323E" w:rsidR="00E61416" w:rsidRPr="00031A27" w:rsidRDefault="00B51B10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2259158A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9C0DC6" w14:textId="66920FD3" w:rsidR="00E61416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1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</w:tr>
      <w:tr w:rsidR="00E61416" w:rsidRPr="00031A27" w14:paraId="374253FE" w14:textId="77777777" w:rsidTr="00F00330">
        <w:trPr>
          <w:cantSplit/>
          <w:trHeight w:val="721"/>
          <w:jc w:val="right"/>
        </w:trPr>
        <w:tc>
          <w:tcPr>
            <w:tcW w:w="5515" w:type="dxa"/>
          </w:tcPr>
          <w:p w14:paraId="3FDEB658" w14:textId="5D76B376" w:rsidR="00E61416" w:rsidRPr="00031A27" w:rsidRDefault="00E61416" w:rsidP="00E61416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5E061DEA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A0CFF5" w14:textId="77777777" w:rsidR="00E61416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3007D6" w14:textId="61B4A8E0" w:rsidR="00B51B10" w:rsidRPr="00031A27" w:rsidRDefault="00B51B10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427,273</w:t>
            </w:r>
          </w:p>
        </w:tc>
        <w:tc>
          <w:tcPr>
            <w:tcW w:w="270" w:type="dxa"/>
            <w:shd w:val="clear" w:color="auto" w:fill="auto"/>
          </w:tcPr>
          <w:p w14:paraId="4BA95FE1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91698A" w14:textId="77777777" w:rsidR="00E61416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BD00AFD" w14:textId="528AAA93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425,991</w:t>
            </w:r>
          </w:p>
        </w:tc>
      </w:tr>
      <w:tr w:rsidR="00E61416" w:rsidRPr="00031A27" w14:paraId="6E851363" w14:textId="77777777" w:rsidTr="00F00330">
        <w:trPr>
          <w:cantSplit/>
          <w:trHeight w:val="344"/>
          <w:jc w:val="right"/>
        </w:trPr>
        <w:tc>
          <w:tcPr>
            <w:tcW w:w="5515" w:type="dxa"/>
          </w:tcPr>
          <w:p w14:paraId="069D0713" w14:textId="77777777" w:rsidR="00E61416" w:rsidRPr="00031A27" w:rsidRDefault="00E61416" w:rsidP="00E61416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51252889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90F84C" w14:textId="2E9EAF83" w:rsidR="00E61416" w:rsidRPr="00031A27" w:rsidRDefault="00B51B10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69923DFE" w14:textId="77777777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A6136EE" w14:textId="2863F4E1" w:rsidR="00E61416" w:rsidRPr="00031A27" w:rsidRDefault="00E61416" w:rsidP="00E614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1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</w:tr>
      <w:tr w:rsidR="00BA4E16" w:rsidRPr="00031A27" w14:paraId="5FACC62E" w14:textId="77777777" w:rsidTr="00F00330">
        <w:trPr>
          <w:cantSplit/>
          <w:trHeight w:val="739"/>
          <w:jc w:val="right"/>
        </w:trPr>
        <w:tc>
          <w:tcPr>
            <w:tcW w:w="5515" w:type="dxa"/>
          </w:tcPr>
          <w:p w14:paraId="0245AF62" w14:textId="682B3F86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614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954" w:type="dxa"/>
          </w:tcPr>
          <w:p w14:paraId="4666042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0B473" w14:textId="77777777" w:rsidR="00BA4E16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316106" w14:textId="0F53A4A1" w:rsidR="00B51B10" w:rsidRPr="00031A27" w:rsidRDefault="00B51B10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427,625</w:t>
            </w:r>
          </w:p>
        </w:tc>
        <w:tc>
          <w:tcPr>
            <w:tcW w:w="270" w:type="dxa"/>
            <w:shd w:val="clear" w:color="auto" w:fill="auto"/>
          </w:tcPr>
          <w:p w14:paraId="1064086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366D4" w14:textId="0F30A17B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E61416" w:rsidRPr="00E614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426,270</w:t>
            </w:r>
          </w:p>
        </w:tc>
      </w:tr>
      <w:tr w:rsidR="00BA4E16" w:rsidRPr="00BB5A5F" w14:paraId="61BF8A45" w14:textId="77777777" w:rsidTr="00F00330">
        <w:trPr>
          <w:cantSplit/>
          <w:trHeight w:val="62"/>
          <w:jc w:val="right"/>
        </w:trPr>
        <w:tc>
          <w:tcPr>
            <w:tcW w:w="5515" w:type="dxa"/>
          </w:tcPr>
          <w:p w14:paraId="023BB386" w14:textId="77777777" w:rsidR="00BA4E16" w:rsidRPr="00F0033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954" w:type="dxa"/>
          </w:tcPr>
          <w:p w14:paraId="4762C2DE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DA986A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715FC38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1799E6C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</w:tr>
      <w:tr w:rsidR="00F00330" w:rsidRPr="00031A27" w14:paraId="4E59439B" w14:textId="77777777" w:rsidTr="00F00330">
        <w:trPr>
          <w:cantSplit/>
          <w:trHeight w:val="38"/>
          <w:jc w:val="right"/>
        </w:trPr>
        <w:tc>
          <w:tcPr>
            <w:tcW w:w="5515" w:type="dxa"/>
          </w:tcPr>
          <w:p w14:paraId="17AF9DE2" w14:textId="22B41ACF" w:rsidR="00F00330" w:rsidRPr="00031A27" w:rsidRDefault="00F00330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4748B28E" w14:textId="77777777" w:rsidR="00F00330" w:rsidRPr="00031A27" w:rsidRDefault="00F00330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AF6C80E" w14:textId="49B205C5" w:rsidR="00F00330" w:rsidRDefault="00F00330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1.57</w:t>
            </w:r>
          </w:p>
        </w:tc>
        <w:tc>
          <w:tcPr>
            <w:tcW w:w="270" w:type="dxa"/>
            <w:shd w:val="clear" w:color="auto" w:fill="auto"/>
          </w:tcPr>
          <w:p w14:paraId="78658C16" w14:textId="77777777" w:rsidR="00F00330" w:rsidRPr="00031A27" w:rsidRDefault="00F00330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ABC2160" w14:textId="6D494530" w:rsidR="00F00330" w:rsidRPr="00E61416" w:rsidRDefault="00F00330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7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1.31</w:t>
            </w:r>
          </w:p>
        </w:tc>
      </w:tr>
      <w:tr w:rsidR="00BA4E16" w:rsidRPr="00031A27" w14:paraId="473A4104" w14:textId="77777777" w:rsidTr="00F00330">
        <w:trPr>
          <w:cantSplit/>
          <w:trHeight w:val="38"/>
          <w:jc w:val="right"/>
        </w:trPr>
        <w:tc>
          <w:tcPr>
            <w:tcW w:w="5515" w:type="dxa"/>
          </w:tcPr>
          <w:p w14:paraId="6BCEDA82" w14:textId="77777777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79A19992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8D690E" w14:textId="715908CB" w:rsidR="00BA4E16" w:rsidRPr="00031A27" w:rsidRDefault="00065B15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1.57</w:t>
            </w:r>
          </w:p>
        </w:tc>
        <w:tc>
          <w:tcPr>
            <w:tcW w:w="270" w:type="dxa"/>
            <w:shd w:val="clear" w:color="auto" w:fill="auto"/>
          </w:tcPr>
          <w:p w14:paraId="1704110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0E3CAC" w14:textId="588A511A" w:rsidR="00BA4E16" w:rsidRPr="00031A27" w:rsidRDefault="00E614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E614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1.31</w:t>
            </w:r>
          </w:p>
        </w:tc>
      </w:tr>
    </w:tbl>
    <w:p w14:paraId="1B28064E" w14:textId="5AF64B24" w:rsidR="00DF2056" w:rsidRDefault="00DF2056" w:rsidP="00DF205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เงินปันผล</w:t>
      </w:r>
    </w:p>
    <w:p w14:paraId="4BE63E71" w14:textId="77777777" w:rsidR="00252E68" w:rsidRPr="00252E68" w:rsidRDefault="00252E68" w:rsidP="00252E68">
      <w:pPr>
        <w:rPr>
          <w:lang w:eastAsia="x-none"/>
        </w:rPr>
      </w:pPr>
    </w:p>
    <w:p w14:paraId="32FCF70E" w14:textId="2D9EA83B" w:rsidR="00DF2056" w:rsidRDefault="00DF2056" w:rsidP="00DF2056">
      <w:pPr>
        <w:rPr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686"/>
        <w:gridCol w:w="1600"/>
        <w:gridCol w:w="1367"/>
        <w:gridCol w:w="269"/>
        <w:gridCol w:w="1268"/>
      </w:tblGrid>
      <w:tr w:rsidR="00DF2056" w:rsidRPr="00B22308" w14:paraId="7066E5D6" w14:textId="77777777" w:rsidTr="000B4A21">
        <w:trPr>
          <w:tblHeader/>
        </w:trPr>
        <w:tc>
          <w:tcPr>
            <w:tcW w:w="2908" w:type="dxa"/>
            <w:shd w:val="clear" w:color="auto" w:fill="auto"/>
            <w:vAlign w:val="bottom"/>
          </w:tcPr>
          <w:p w14:paraId="75BEA543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2DD6F9D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B3AB82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6B7288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  <w:shd w:val="clear" w:color="auto" w:fill="auto"/>
          </w:tcPr>
          <w:p w14:paraId="3B9A88A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793EB1" w14:textId="77777777" w:rsidR="00DF2056" w:rsidRPr="004F0100" w:rsidDel="00D43E7A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F2056" w:rsidRPr="00B22308" w14:paraId="0DF3FC8F" w14:textId="77777777" w:rsidTr="000B4A21">
        <w:trPr>
          <w:tblHeader/>
        </w:trPr>
        <w:tc>
          <w:tcPr>
            <w:tcW w:w="2908" w:type="dxa"/>
            <w:shd w:val="clear" w:color="auto" w:fill="auto"/>
          </w:tcPr>
          <w:p w14:paraId="368C454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3E4A2BBA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shd w:val="clear" w:color="auto" w:fill="auto"/>
          </w:tcPr>
          <w:p w14:paraId="3E7C593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378246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7319091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27F6FE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02" w:rsidRPr="00B22308" w14:paraId="1413C0F1" w14:textId="77777777" w:rsidTr="000B4A21">
        <w:tc>
          <w:tcPr>
            <w:tcW w:w="2908" w:type="dxa"/>
            <w:shd w:val="clear" w:color="auto" w:fill="auto"/>
          </w:tcPr>
          <w:p w14:paraId="642CAA0D" w14:textId="31916BD4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86" w:type="dxa"/>
            <w:shd w:val="clear" w:color="auto" w:fill="auto"/>
          </w:tcPr>
          <w:p w14:paraId="2084A617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00" w:type="dxa"/>
            <w:shd w:val="clear" w:color="auto" w:fill="auto"/>
          </w:tcPr>
          <w:p w14:paraId="1BE49361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  <w:shd w:val="clear" w:color="auto" w:fill="auto"/>
          </w:tcPr>
          <w:p w14:paraId="2AF6AD9B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46EE415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D30CC20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802" w:rsidRPr="00B22308" w14:paraId="55550AB4" w14:textId="77777777" w:rsidTr="000B4A21">
        <w:tc>
          <w:tcPr>
            <w:tcW w:w="2908" w:type="dxa"/>
            <w:shd w:val="clear" w:color="auto" w:fill="auto"/>
          </w:tcPr>
          <w:p w14:paraId="54DDA4CF" w14:textId="3431612F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6" w:type="dxa"/>
            <w:shd w:val="clear" w:color="auto" w:fill="auto"/>
          </w:tcPr>
          <w:p w14:paraId="56086912" w14:textId="30230808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00" w:type="dxa"/>
            <w:shd w:val="clear" w:color="auto" w:fill="auto"/>
          </w:tcPr>
          <w:p w14:paraId="1BB3C982" w14:textId="229AF5E9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14:paraId="5B463E44" w14:textId="6BEFA7D3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0.888</w:t>
            </w:r>
          </w:p>
        </w:tc>
        <w:tc>
          <w:tcPr>
            <w:tcW w:w="269" w:type="dxa"/>
            <w:shd w:val="clear" w:color="auto" w:fill="auto"/>
          </w:tcPr>
          <w:p w14:paraId="30CF9FD4" w14:textId="77777777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8335BCA" w14:textId="60016BAB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379.01</w:t>
            </w:r>
          </w:p>
        </w:tc>
      </w:tr>
      <w:tr w:rsidR="00FA7802" w:rsidRPr="00B22308" w14:paraId="20A09F70" w14:textId="77777777" w:rsidTr="00C66ED1">
        <w:tc>
          <w:tcPr>
            <w:tcW w:w="2908" w:type="dxa"/>
            <w:shd w:val="clear" w:color="auto" w:fill="auto"/>
          </w:tcPr>
          <w:p w14:paraId="6478E052" w14:textId="7007097E" w:rsidR="00FA7802" w:rsidRPr="004F0100" w:rsidRDefault="00FA7802" w:rsidP="00FA7802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D798C">
              <w:rPr>
                <w:rFonts w:asciiTheme="majorBidi" w:hAnsiTheme="majorBidi"/>
                <w:sz w:val="30"/>
                <w:szCs w:val="30"/>
                <w:cs/>
              </w:rPr>
              <w:t xml:space="preserve"> เงินปันผลระหว่างกาล </w:t>
            </w:r>
            <w:r w:rsidRPr="003D798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6" w:type="dxa"/>
            <w:shd w:val="clear" w:color="auto" w:fill="auto"/>
          </w:tcPr>
          <w:p w14:paraId="0C428E92" w14:textId="0F8334B5" w:rsidR="00FA7802" w:rsidRPr="00FA7802" w:rsidRDefault="00FA7802" w:rsidP="00FA78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00" w:type="dxa"/>
            <w:shd w:val="clear" w:color="auto" w:fill="auto"/>
          </w:tcPr>
          <w:p w14:paraId="70643647" w14:textId="37C8D54E" w:rsidR="00FA7802" w:rsidRPr="00FA7802" w:rsidRDefault="00FA7802" w:rsidP="00FA7802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14 </w:t>
            </w:r>
            <w:r w:rsidRPr="00BC66B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67" w:type="dxa"/>
            <w:shd w:val="clear" w:color="auto" w:fill="auto"/>
          </w:tcPr>
          <w:p w14:paraId="4F832752" w14:textId="15FF3CCA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0.358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588536C" w14:textId="77777777" w:rsidR="00FA7802" w:rsidRPr="00FA7802" w:rsidRDefault="00FA7802" w:rsidP="00FA780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9F53FE3" w14:textId="52632811" w:rsidR="00FA7802" w:rsidRP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152.80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6ED1" w:rsidRPr="00B22308" w14:paraId="757AEAD7" w14:textId="77777777" w:rsidTr="00C66ED1">
        <w:tc>
          <w:tcPr>
            <w:tcW w:w="2908" w:type="dxa"/>
            <w:shd w:val="clear" w:color="auto" w:fill="auto"/>
          </w:tcPr>
          <w:p w14:paraId="27CBDC0F" w14:textId="035067B3" w:rsidR="00C66ED1" w:rsidRPr="00C66ED1" w:rsidRDefault="00C66ED1" w:rsidP="00FA7802">
            <w:pPr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C66ED1">
              <w:rPr>
                <w:rFonts w:asciiTheme="majorBidi" w:hAnsi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C66ED1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686" w:type="dxa"/>
            <w:shd w:val="clear" w:color="auto" w:fill="auto"/>
          </w:tcPr>
          <w:p w14:paraId="52C5E764" w14:textId="09DB6E6F" w:rsidR="00C66ED1" w:rsidRPr="00FA7802" w:rsidRDefault="00C66ED1" w:rsidP="00FA78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E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6E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6ED1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C66E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00" w:type="dxa"/>
            <w:shd w:val="clear" w:color="auto" w:fill="auto"/>
          </w:tcPr>
          <w:p w14:paraId="0D4ACD29" w14:textId="759AF931" w:rsidR="00C66ED1" w:rsidRPr="00FA7802" w:rsidRDefault="00C66ED1" w:rsidP="00FA7802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6E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 </w:t>
            </w:r>
            <w:r w:rsidRPr="00C66ED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C66E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9AD4B9B" w14:textId="34753D13" w:rsidR="00C66ED1" w:rsidRPr="002D4F81" w:rsidRDefault="0064312D" w:rsidP="0064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12D">
              <w:rPr>
                <w:rFonts w:asciiTheme="majorBidi" w:hAnsiTheme="majorBidi" w:cstheme="majorBidi"/>
                <w:sz w:val="30"/>
                <w:szCs w:val="30"/>
              </w:rPr>
              <w:t>1.70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583A2524" w14:textId="77777777" w:rsidR="00C66ED1" w:rsidRPr="00FA7802" w:rsidRDefault="00C66ED1" w:rsidP="00FA780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9AFB9E2" w14:textId="345BF1CA" w:rsidR="00C66ED1" w:rsidRPr="0064312D" w:rsidRDefault="0064312D" w:rsidP="0064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4312D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312D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FA7802" w:rsidRPr="00B22308" w14:paraId="18A4C54D" w14:textId="77777777" w:rsidTr="00C66ED1">
        <w:tc>
          <w:tcPr>
            <w:tcW w:w="2908" w:type="dxa"/>
            <w:shd w:val="clear" w:color="auto" w:fill="auto"/>
          </w:tcPr>
          <w:p w14:paraId="780DC0B5" w14:textId="79257357" w:rsidR="00FA7802" w:rsidRPr="003D798C" w:rsidRDefault="00FA7802" w:rsidP="00FA7802">
            <w:pPr>
              <w:ind w:right="-5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D798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6" w:type="dxa"/>
            <w:shd w:val="clear" w:color="auto" w:fill="auto"/>
          </w:tcPr>
          <w:p w14:paraId="42A6E760" w14:textId="77777777" w:rsidR="00FA7802" w:rsidRPr="00FA7802" w:rsidRDefault="00FA7802" w:rsidP="00FA78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shd w:val="clear" w:color="auto" w:fill="auto"/>
          </w:tcPr>
          <w:p w14:paraId="18071F06" w14:textId="77777777" w:rsidR="00FA7802" w:rsidRPr="00FA7802" w:rsidRDefault="00FA7802" w:rsidP="00FA7802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DF827" w14:textId="3360ACE7" w:rsidR="00FA7802" w:rsidRPr="00FA7802" w:rsidRDefault="0064312D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2.230</w:t>
            </w:r>
          </w:p>
        </w:tc>
        <w:tc>
          <w:tcPr>
            <w:tcW w:w="269" w:type="dxa"/>
            <w:shd w:val="clear" w:color="auto" w:fill="auto"/>
          </w:tcPr>
          <w:p w14:paraId="3865DB3E" w14:textId="77777777" w:rsidR="00FA7802" w:rsidRPr="00FA7802" w:rsidRDefault="00FA7802" w:rsidP="00FA780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A2A8" w14:textId="685A8B36" w:rsidR="00FA7802" w:rsidRPr="00FA7802" w:rsidRDefault="0064312D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954.26</w:t>
            </w:r>
          </w:p>
        </w:tc>
      </w:tr>
      <w:tr w:rsidR="00FA7802" w:rsidRPr="00E108E9" w14:paraId="65AA6187" w14:textId="77777777" w:rsidTr="000B4A21">
        <w:tc>
          <w:tcPr>
            <w:tcW w:w="2908" w:type="dxa"/>
            <w:shd w:val="clear" w:color="auto" w:fill="auto"/>
          </w:tcPr>
          <w:p w14:paraId="3A888FAE" w14:textId="77777777" w:rsidR="00FA7802" w:rsidRPr="00E108E9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23FCDC75" w14:textId="77777777" w:rsidR="00FA7802" w:rsidRPr="00E108E9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shd w:val="clear" w:color="auto" w:fill="D9D9D9" w:themeFill="background1" w:themeFillShade="D9"/>
              </w:rPr>
            </w:pPr>
          </w:p>
        </w:tc>
        <w:tc>
          <w:tcPr>
            <w:tcW w:w="1600" w:type="dxa"/>
            <w:shd w:val="clear" w:color="auto" w:fill="auto"/>
          </w:tcPr>
          <w:p w14:paraId="36A22A9A" w14:textId="77777777" w:rsidR="00FA7802" w:rsidRPr="00E108E9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06493555" w14:textId="77777777" w:rsidR="00FA7802" w:rsidRPr="003A172A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18FBA1F" w14:textId="77777777" w:rsidR="00FA7802" w:rsidRPr="00E108E9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</w:tcPr>
          <w:p w14:paraId="41E41299" w14:textId="77777777" w:rsidR="00FA7802" w:rsidRPr="00E108E9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A7802" w:rsidRPr="00B22308" w14:paraId="4C3369BB" w14:textId="77777777" w:rsidTr="000B4A21">
        <w:tc>
          <w:tcPr>
            <w:tcW w:w="2908" w:type="dxa"/>
            <w:shd w:val="clear" w:color="auto" w:fill="auto"/>
          </w:tcPr>
          <w:p w14:paraId="546C721A" w14:textId="2D1BC5C1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86" w:type="dxa"/>
            <w:shd w:val="clear" w:color="auto" w:fill="auto"/>
          </w:tcPr>
          <w:p w14:paraId="5F622529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00" w:type="dxa"/>
            <w:shd w:val="clear" w:color="auto" w:fill="auto"/>
          </w:tcPr>
          <w:p w14:paraId="53388E4E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  <w:shd w:val="clear" w:color="auto" w:fill="auto"/>
          </w:tcPr>
          <w:p w14:paraId="3BB81C34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11ED6E0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261D00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802" w:rsidRPr="00B22308" w14:paraId="506A9E56" w14:textId="77777777" w:rsidTr="00C66ED1">
        <w:tc>
          <w:tcPr>
            <w:tcW w:w="2908" w:type="dxa"/>
            <w:shd w:val="clear" w:color="auto" w:fill="auto"/>
          </w:tcPr>
          <w:p w14:paraId="6B6C17E1" w14:textId="1056BD49" w:rsidR="00FA7802" w:rsidRPr="00F43EEA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6" w:type="dxa"/>
            <w:shd w:val="clear" w:color="auto" w:fill="auto"/>
          </w:tcPr>
          <w:p w14:paraId="2CDCF0A0" w14:textId="55E960F2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00" w:type="dxa"/>
            <w:shd w:val="clear" w:color="auto" w:fill="auto"/>
          </w:tcPr>
          <w:p w14:paraId="3307F488" w14:textId="278B19DB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367" w:type="dxa"/>
            <w:shd w:val="clear" w:color="auto" w:fill="auto"/>
          </w:tcPr>
          <w:p w14:paraId="533CC70B" w14:textId="22710C64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0.398</w:t>
            </w:r>
          </w:p>
        </w:tc>
        <w:tc>
          <w:tcPr>
            <w:tcW w:w="269" w:type="dxa"/>
            <w:shd w:val="clear" w:color="auto" w:fill="auto"/>
          </w:tcPr>
          <w:p w14:paraId="5DACCF54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99ABDA7" w14:textId="06315FBC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169.40</w:t>
            </w:r>
          </w:p>
        </w:tc>
      </w:tr>
      <w:tr w:rsidR="00FA7802" w:rsidRPr="00B22308" w14:paraId="6E5D68BF" w14:textId="77777777" w:rsidTr="00C66ED1">
        <w:tc>
          <w:tcPr>
            <w:tcW w:w="2908" w:type="dxa"/>
            <w:shd w:val="clear" w:color="auto" w:fill="auto"/>
          </w:tcPr>
          <w:p w14:paraId="7903024A" w14:textId="3A579F5D" w:rsidR="00FA7802" w:rsidRPr="004F0100" w:rsidRDefault="00FA7802" w:rsidP="00FA7802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 เงินปันผลระหว่างกาล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86" w:type="dxa"/>
            <w:shd w:val="clear" w:color="auto" w:fill="auto"/>
          </w:tcPr>
          <w:p w14:paraId="037BC7DF" w14:textId="0AA30D4E" w:rsidR="00FA7802" w:rsidRPr="00280140" w:rsidRDefault="00FA7802" w:rsidP="00FA78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00" w:type="dxa"/>
            <w:shd w:val="clear" w:color="auto" w:fill="auto"/>
          </w:tcPr>
          <w:p w14:paraId="3EAF7A92" w14:textId="00271FED" w:rsidR="00FA7802" w:rsidRPr="008336A5" w:rsidRDefault="00FA7802" w:rsidP="00FA7802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BC66B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67" w:type="dxa"/>
            <w:shd w:val="clear" w:color="auto" w:fill="auto"/>
          </w:tcPr>
          <w:p w14:paraId="6CFE1498" w14:textId="46E0DA43" w:rsid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(0.188)</w:t>
            </w:r>
          </w:p>
        </w:tc>
        <w:tc>
          <w:tcPr>
            <w:tcW w:w="269" w:type="dxa"/>
            <w:shd w:val="clear" w:color="auto" w:fill="auto"/>
          </w:tcPr>
          <w:p w14:paraId="6A68F816" w14:textId="77777777" w:rsidR="00FA7802" w:rsidRPr="004F0100" w:rsidRDefault="00FA7802" w:rsidP="00FA780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8026159" w14:textId="28041A01" w:rsidR="00FA7802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(80.02)</w:t>
            </w:r>
          </w:p>
        </w:tc>
      </w:tr>
      <w:tr w:rsidR="00C66ED1" w:rsidRPr="00B22308" w14:paraId="43673252" w14:textId="77777777" w:rsidTr="00C66ED1">
        <w:tc>
          <w:tcPr>
            <w:tcW w:w="2908" w:type="dxa"/>
            <w:shd w:val="clear" w:color="auto" w:fill="auto"/>
          </w:tcPr>
          <w:p w14:paraId="6DED2783" w14:textId="35B2C39F" w:rsidR="00C66ED1" w:rsidRPr="00C66ED1" w:rsidRDefault="00C66ED1" w:rsidP="00FA7802">
            <w:pPr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C66ED1">
              <w:rPr>
                <w:rFonts w:asciiTheme="majorBidi" w:hAnsi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C66E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686" w:type="dxa"/>
            <w:shd w:val="clear" w:color="auto" w:fill="auto"/>
          </w:tcPr>
          <w:p w14:paraId="3E11D197" w14:textId="1E2DC133" w:rsidR="00C66ED1" w:rsidRPr="00280140" w:rsidRDefault="00C66ED1" w:rsidP="00FA78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ED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66ED1">
              <w:rPr>
                <w:rFonts w:asciiTheme="majorBidi" w:hAnsiTheme="majorBidi"/>
                <w:sz w:val="30"/>
                <w:szCs w:val="30"/>
                <w:cs/>
              </w:rPr>
              <w:t xml:space="preserve"> สิงหาคม </w:t>
            </w:r>
            <w:r w:rsidRPr="00C66ED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00" w:type="dxa"/>
            <w:shd w:val="clear" w:color="auto" w:fill="auto"/>
          </w:tcPr>
          <w:p w14:paraId="4CA25137" w14:textId="225C60C3" w:rsidR="00C66ED1" w:rsidRPr="008336A5" w:rsidRDefault="00C66ED1" w:rsidP="00FA7802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6E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Pr="00C66ED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กันยายน </w:t>
            </w:r>
            <w:r w:rsidRPr="00C66E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A129023" w14:textId="2B4478F3" w:rsidR="00C66ED1" w:rsidRPr="00C66ED1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66ED1">
              <w:rPr>
                <w:rFonts w:asciiTheme="majorBidi" w:hAnsiTheme="majorBidi" w:cstheme="majorBidi"/>
                <w:sz w:val="30"/>
                <w:szCs w:val="30"/>
              </w:rPr>
              <w:t>0.358</w:t>
            </w:r>
          </w:p>
        </w:tc>
        <w:tc>
          <w:tcPr>
            <w:tcW w:w="269" w:type="dxa"/>
            <w:shd w:val="clear" w:color="auto" w:fill="auto"/>
          </w:tcPr>
          <w:p w14:paraId="05304A70" w14:textId="77777777" w:rsidR="00C66ED1" w:rsidRPr="004F0100" w:rsidRDefault="00C66ED1" w:rsidP="00FA780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8A45540" w14:textId="38441198" w:rsidR="00C66ED1" w:rsidRPr="00C66ED1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66ED1">
              <w:rPr>
                <w:rFonts w:asciiTheme="majorBidi" w:hAnsiTheme="majorBidi" w:cstheme="majorBidi"/>
                <w:sz w:val="30"/>
                <w:szCs w:val="30"/>
              </w:rPr>
              <w:t>152.80</w:t>
            </w:r>
          </w:p>
        </w:tc>
      </w:tr>
      <w:tr w:rsidR="00FA7802" w:rsidRPr="00B22308" w14:paraId="77EBBC06" w14:textId="77777777" w:rsidTr="00C66ED1">
        <w:tc>
          <w:tcPr>
            <w:tcW w:w="2908" w:type="dxa"/>
            <w:shd w:val="clear" w:color="auto" w:fill="auto"/>
          </w:tcPr>
          <w:p w14:paraId="1346A07D" w14:textId="2FE583DD" w:rsidR="00FA7802" w:rsidRPr="00E92E76" w:rsidRDefault="00FA7802" w:rsidP="00FA7802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E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6" w:type="dxa"/>
            <w:shd w:val="clear" w:color="auto" w:fill="auto"/>
          </w:tcPr>
          <w:p w14:paraId="1787A49E" w14:textId="77777777" w:rsidR="00FA7802" w:rsidRPr="00280140" w:rsidRDefault="00FA7802" w:rsidP="00FA78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shd w:val="clear" w:color="auto" w:fill="auto"/>
          </w:tcPr>
          <w:p w14:paraId="49C306A2" w14:textId="77777777" w:rsidR="00FA7802" w:rsidRPr="008336A5" w:rsidRDefault="00FA7802" w:rsidP="00FA7802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24865" w14:textId="3A9F150C" w:rsidR="00FA7802" w:rsidRPr="002D4F81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C66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69" w:type="dxa"/>
            <w:shd w:val="clear" w:color="auto" w:fill="auto"/>
          </w:tcPr>
          <w:p w14:paraId="590038D6" w14:textId="77777777" w:rsidR="00FA7802" w:rsidRPr="004F0100" w:rsidRDefault="00FA7802" w:rsidP="00FA780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4407" w14:textId="0BAB30B5" w:rsidR="00FA7802" w:rsidRPr="002D4F81" w:rsidRDefault="00C66ED1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 w:rsidR="00FA7802"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7802"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04A864D3" w14:textId="77777777" w:rsidR="00141AD3" w:rsidRDefault="00141AD3" w:rsidP="00BA4E16">
      <w:pPr>
        <w:pStyle w:val="Heading8"/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EDC242F" w14:textId="1F7272BC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07386D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07386D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336C49C8" w14:textId="27E648E7" w:rsidR="0005194B" w:rsidRPr="00BA4E16" w:rsidRDefault="005F2676" w:rsidP="00BA4E1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AD3E01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D3E01" w:rsidRPr="00AD3E01">
        <w:rPr>
          <w:rFonts w:asciiTheme="majorBidi" w:hAnsiTheme="majorBidi"/>
          <w:sz w:val="30"/>
          <w:szCs w:val="30"/>
          <w:cs/>
          <w:lang w:bidi="th-TH"/>
        </w:rPr>
        <w:t>และหนี้สิน</w:t>
      </w:r>
      <w:r w:rsidR="00AD3E01">
        <w:rPr>
          <w:rFonts w:asciiTheme="majorBidi" w:hAnsiTheme="majorBidi"/>
          <w:sz w:val="30"/>
          <w:szCs w:val="30"/>
          <w:cs/>
          <w:lang w:bidi="th-TH"/>
        </w:rPr>
        <w:br w:type="textWrapping" w:clear="all"/>
      </w:r>
      <w:r w:rsidR="00AD3E01" w:rsidRPr="00AD3E01">
        <w:rPr>
          <w:rFonts w:asciiTheme="majorBidi" w:hAnsiTheme="majorBidi"/>
          <w:sz w:val="30"/>
          <w:szCs w:val="30"/>
          <w:cs/>
          <w:lang w:bidi="th-TH"/>
        </w:rPr>
        <w:t>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A369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A4E16">
        <w:rPr>
          <w:rFonts w:asciiTheme="majorBidi" w:hAnsiTheme="majorBidi" w:cstheme="majorBidi"/>
          <w:sz w:val="30"/>
          <w:szCs w:val="30"/>
          <w:lang w:bidi="th-TH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986"/>
        <w:gridCol w:w="180"/>
        <w:gridCol w:w="990"/>
        <w:gridCol w:w="180"/>
        <w:gridCol w:w="1080"/>
        <w:gridCol w:w="180"/>
        <w:gridCol w:w="1068"/>
        <w:gridCol w:w="12"/>
      </w:tblGrid>
      <w:tr w:rsidR="00244FF0" w:rsidRPr="00BB5A5F" w14:paraId="19A0BFD3" w14:textId="77777777" w:rsidTr="0007386D">
        <w:trPr>
          <w:cantSplit/>
          <w:trHeight w:val="191"/>
          <w:tblHeader/>
        </w:trPr>
        <w:tc>
          <w:tcPr>
            <w:tcW w:w="2430" w:type="dxa"/>
          </w:tcPr>
          <w:p w14:paraId="33189C4B" w14:textId="77777777" w:rsidR="00244FF0" w:rsidRPr="00BB5A5F" w:rsidRDefault="00244FF0" w:rsidP="00BB5A5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90" w:type="dxa"/>
          </w:tcPr>
          <w:p w14:paraId="5230AD35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30719A6E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6" w:type="dxa"/>
            <w:gridSpan w:val="8"/>
          </w:tcPr>
          <w:p w14:paraId="113E2F14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44FF0" w:rsidRPr="00BB5A5F" w14:paraId="3058886E" w14:textId="77777777" w:rsidTr="0007386D">
        <w:trPr>
          <w:cantSplit/>
          <w:tblHeader/>
        </w:trPr>
        <w:tc>
          <w:tcPr>
            <w:tcW w:w="2430" w:type="dxa"/>
          </w:tcPr>
          <w:p w14:paraId="46EBC5E9" w14:textId="77777777" w:rsidR="00244FF0" w:rsidRPr="00BB5A5F" w:rsidRDefault="00244FF0" w:rsidP="00BB5A5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E1467B1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4FDAC84B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2BAAB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FE84B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F6B98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FAB38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846B4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D4C8C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E52BB" w14:textId="77777777" w:rsidR="00244FF0" w:rsidRPr="00BB5A5F" w:rsidRDefault="00244FF0" w:rsidP="00BB5A5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4FF0" w:rsidRPr="00BB5A5F" w14:paraId="0715D23D" w14:textId="77777777" w:rsidTr="0007386D">
        <w:trPr>
          <w:gridAfter w:val="1"/>
          <w:wAfter w:w="12" w:type="dxa"/>
          <w:cantSplit/>
          <w:tblHeader/>
        </w:trPr>
        <w:tc>
          <w:tcPr>
            <w:tcW w:w="2430" w:type="dxa"/>
            <w:hideMark/>
          </w:tcPr>
          <w:p w14:paraId="4F76BC27" w14:textId="77777777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8" w:type="dxa"/>
            <w:gridSpan w:val="9"/>
          </w:tcPr>
          <w:p w14:paraId="191CF5FE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44FF0" w:rsidRPr="00BB5A5F" w14:paraId="78959601" w14:textId="77777777" w:rsidTr="0007386D">
        <w:trPr>
          <w:cantSplit/>
        </w:trPr>
        <w:tc>
          <w:tcPr>
            <w:tcW w:w="2430" w:type="dxa"/>
          </w:tcPr>
          <w:p w14:paraId="6B2F3424" w14:textId="42D31203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B2B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B4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B2B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CF03BF2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73877EC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C5D7DBD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D8FCE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2AB00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16FEB0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557B0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71EC28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D7F9D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4FF0" w:rsidRPr="00BB5A5F" w14:paraId="68D5E181" w14:textId="77777777" w:rsidTr="0007386D">
        <w:trPr>
          <w:cantSplit/>
        </w:trPr>
        <w:tc>
          <w:tcPr>
            <w:tcW w:w="2430" w:type="dxa"/>
            <w:hideMark/>
          </w:tcPr>
          <w:p w14:paraId="1DA89AC1" w14:textId="77777777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845914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FE3A00B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A7FAFDE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8ACABD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08E80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B7962C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8EF5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4041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AE2533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3973" w:rsidRPr="00BB5A5F" w14:paraId="261F2F0A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7038F2BE" w14:textId="106FACF2" w:rsidR="00F03973" w:rsidRPr="00BB5A5F" w:rsidRDefault="00F03973" w:rsidP="00BB5A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1616B7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5DE8" w14:textId="55FCAA2D" w:rsidR="00F03973" w:rsidRPr="00BB5A5F" w:rsidRDefault="000629F6" w:rsidP="00953527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47,747</w:t>
            </w:r>
          </w:p>
        </w:tc>
        <w:tc>
          <w:tcPr>
            <w:tcW w:w="184" w:type="dxa"/>
            <w:shd w:val="clear" w:color="auto" w:fill="auto"/>
          </w:tcPr>
          <w:p w14:paraId="55B062EC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CFE92C" w14:textId="7D5428C6" w:rsidR="00F03973" w:rsidRPr="00BB5A5F" w:rsidRDefault="000629F6" w:rsidP="00BB5A5F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29F6">
              <w:rPr>
                <w:rFonts w:ascii="Angsana New" w:hAnsi="Angsana New"/>
                <w:sz w:val="30"/>
                <w:szCs w:val="30"/>
                <w:lang w:val="en-US" w:bidi="th-TH"/>
              </w:rPr>
              <w:t>47,747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13D56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AEBEE" w14:textId="20AD4239" w:rsidR="00F03973" w:rsidRPr="00BB5A5F" w:rsidRDefault="000629F6" w:rsidP="00E24F0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9BB36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F7D5" w14:textId="31D235C9" w:rsidR="00F03973" w:rsidRPr="00BB5A5F" w:rsidRDefault="000629F6" w:rsidP="00BB5A5F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91E7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F1177E" w14:textId="32264EB5" w:rsidR="00F03973" w:rsidRPr="00BB5A5F" w:rsidRDefault="000629F6" w:rsidP="009535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29F6">
              <w:rPr>
                <w:rFonts w:ascii="Angsana New" w:hAnsi="Angsana New"/>
                <w:sz w:val="30"/>
                <w:szCs w:val="30"/>
                <w:lang w:val="en-US" w:bidi="th-TH"/>
              </w:rPr>
              <w:t>47,747</w:t>
            </w:r>
          </w:p>
        </w:tc>
      </w:tr>
      <w:tr w:rsidR="00244FF0" w:rsidRPr="00BB5A5F" w14:paraId="5A3DD434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FD214AE" w14:textId="77777777" w:rsidR="00244FF0" w:rsidRPr="00BB5A5F" w:rsidRDefault="00244FF0" w:rsidP="00BB5A5F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03B2A" w14:textId="19276CA3" w:rsidR="00244FF0" w:rsidRPr="00BB5A5F" w:rsidRDefault="000629F6" w:rsidP="00BB5A5F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629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47,747</w:t>
            </w:r>
          </w:p>
        </w:tc>
        <w:tc>
          <w:tcPr>
            <w:tcW w:w="184" w:type="dxa"/>
            <w:shd w:val="clear" w:color="auto" w:fill="auto"/>
          </w:tcPr>
          <w:p w14:paraId="719A9FE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3F68052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A5A43B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A2821" w14:textId="63539BA9" w:rsidR="00244FF0" w:rsidRPr="00BB5A5F" w:rsidRDefault="00244FF0" w:rsidP="00BB5A5F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326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4B75E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B6718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7EC44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901BC" w:rsidRPr="00BB5A5F" w14:paraId="77B8EFF1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182CD0E" w14:textId="77777777" w:rsidR="009901BC" w:rsidRPr="00BB5A5F" w:rsidRDefault="009901BC" w:rsidP="00BB5A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18ADF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0395F5B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40C17CD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F9E2F9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53994" w14:textId="77777777" w:rsidR="009901BC" w:rsidRPr="00BB5A5F" w:rsidRDefault="009901BC" w:rsidP="00BB5A5F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FEDBC6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22242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2903F6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89C0DF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3401F118" w14:textId="77777777" w:rsidTr="0007386D">
        <w:trPr>
          <w:cantSplit/>
        </w:trPr>
        <w:tc>
          <w:tcPr>
            <w:tcW w:w="2430" w:type="dxa"/>
          </w:tcPr>
          <w:p w14:paraId="7FD944C4" w14:textId="0EBCBC29" w:rsidR="00814CCA" w:rsidRPr="00BB5A5F" w:rsidRDefault="00814CCA" w:rsidP="00814CC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4D3007B7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6A4E2B4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E99EA75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466E4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C113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E5E41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29838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63D17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425D4B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14CCA" w:rsidRPr="00BB5A5F" w14:paraId="488D4F3C" w14:textId="77777777" w:rsidTr="0007386D">
        <w:trPr>
          <w:cantSplit/>
        </w:trPr>
        <w:tc>
          <w:tcPr>
            <w:tcW w:w="2430" w:type="dxa"/>
            <w:hideMark/>
          </w:tcPr>
          <w:p w14:paraId="498B004F" w14:textId="77777777" w:rsidR="00814CCA" w:rsidRPr="00BB5A5F" w:rsidRDefault="00814CCA" w:rsidP="00814CC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7497A153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814EA0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564137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4CC51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1773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7690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3EDA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020D65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C8A5CC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14CCA" w:rsidRPr="00BB5A5F" w14:paraId="305CB302" w14:textId="77777777" w:rsidTr="0007386D">
        <w:trPr>
          <w:cantSplit/>
        </w:trPr>
        <w:tc>
          <w:tcPr>
            <w:tcW w:w="2430" w:type="dxa"/>
            <w:vAlign w:val="bottom"/>
            <w:hideMark/>
          </w:tcPr>
          <w:p w14:paraId="70259F9D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vAlign w:val="bottom"/>
          </w:tcPr>
          <w:p w14:paraId="6E693CAC" w14:textId="394C5E37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  <w:tc>
          <w:tcPr>
            <w:tcW w:w="184" w:type="dxa"/>
          </w:tcPr>
          <w:p w14:paraId="56498F6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F0EC15F" w14:textId="41C74816" w:rsidR="00814CCA" w:rsidRPr="00BB5A5F" w:rsidRDefault="00814CCA" w:rsidP="00814CCA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D55B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3A03" w14:textId="1525413F" w:rsidR="00814CCA" w:rsidRPr="00BB5A5F" w:rsidRDefault="00814CCA" w:rsidP="000952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  <w:tc>
          <w:tcPr>
            <w:tcW w:w="180" w:type="dxa"/>
            <w:vAlign w:val="bottom"/>
          </w:tcPr>
          <w:p w14:paraId="3A112C5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F596E" w14:textId="5144CBC7" w:rsidR="00814CCA" w:rsidRPr="00BB5A5F" w:rsidRDefault="00814CCA" w:rsidP="00814CC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6978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08D62" w14:textId="574A6C7B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</w:tr>
      <w:tr w:rsidR="00814CCA" w:rsidRPr="00BB5A5F" w14:paraId="67258F4E" w14:textId="77777777" w:rsidTr="0007386D">
        <w:trPr>
          <w:cantSplit/>
        </w:trPr>
        <w:tc>
          <w:tcPr>
            <w:tcW w:w="2430" w:type="dxa"/>
            <w:vAlign w:val="bottom"/>
          </w:tcPr>
          <w:p w14:paraId="6F4C155C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54DC6F1E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9FC61D" w14:textId="5D3086B2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1,316</w:t>
            </w:r>
          </w:p>
        </w:tc>
        <w:tc>
          <w:tcPr>
            <w:tcW w:w="184" w:type="dxa"/>
          </w:tcPr>
          <w:p w14:paraId="378015C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7D186C8" w14:textId="29AC369A" w:rsidR="00814CCA" w:rsidRPr="00BB5A5F" w:rsidRDefault="00814CCA" w:rsidP="00814CCA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2C85A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0B0E2" w14:textId="4EB786EA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bidi="th-TH"/>
              </w:rPr>
              <w:t>1,316</w:t>
            </w:r>
          </w:p>
        </w:tc>
        <w:tc>
          <w:tcPr>
            <w:tcW w:w="180" w:type="dxa"/>
            <w:vAlign w:val="bottom"/>
          </w:tcPr>
          <w:p w14:paraId="125EBE0C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D9412" w14:textId="71BF9818" w:rsidR="00814CCA" w:rsidRPr="00BB5A5F" w:rsidRDefault="00814CCA" w:rsidP="00814CC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165BD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E3720" w14:textId="5E3ACFCC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bidi="th-TH"/>
              </w:rPr>
              <w:t>1,316</w:t>
            </w:r>
          </w:p>
        </w:tc>
      </w:tr>
      <w:tr w:rsidR="00814CCA" w:rsidRPr="00BB5A5F" w14:paraId="78CA4730" w14:textId="77777777" w:rsidTr="0007386D">
        <w:trPr>
          <w:cantSplit/>
        </w:trPr>
        <w:tc>
          <w:tcPr>
            <w:tcW w:w="2430" w:type="dxa"/>
            <w:vAlign w:val="bottom"/>
          </w:tcPr>
          <w:p w14:paraId="26F78485" w14:textId="77777777" w:rsidR="00814CCA" w:rsidRPr="00BB5A5F" w:rsidRDefault="00814CCA" w:rsidP="00814CCA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3AC5A" w14:textId="0D8D35C2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60,496</w:t>
            </w:r>
          </w:p>
        </w:tc>
        <w:tc>
          <w:tcPr>
            <w:tcW w:w="184" w:type="dxa"/>
          </w:tcPr>
          <w:p w14:paraId="2217977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1B8959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1191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CBCC1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422EC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A490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1B57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BA869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5D453EBF" w14:textId="4613C2DB" w:rsidR="008E2ADF" w:rsidRDefault="008E2ADF" w:rsidP="00AE56AB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BFE208B" w14:textId="73D2138F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07386D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5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1E6E3A0D" w:rsidR="006D004F" w:rsidRPr="006D304C" w:rsidRDefault="00083052" w:rsidP="00663A3F">
            <w:pPr>
              <w:pStyle w:val="block"/>
              <w:tabs>
                <w:tab w:val="clear" w:pos="227"/>
                <w:tab w:val="left" w:pos="250"/>
              </w:tabs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</w:t>
            </w:r>
            <w:r w:rsidR="00663A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ab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5"/>
    </w:tbl>
    <w:p w14:paraId="030DE7BE" w14:textId="47801AB9" w:rsidR="000629F6" w:rsidRDefault="00AE56AB" w:rsidP="008E2ADF">
      <w:pPr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br w:type="page"/>
      </w:r>
    </w:p>
    <w:p w14:paraId="37069421" w14:textId="358FDFAE" w:rsidR="00276B65" w:rsidRPr="00533A16" w:rsidRDefault="00276B65" w:rsidP="00533A16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lastRenderedPageBreak/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05079A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เก้า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AE6D10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AB2BF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0 </w:t>
      </w:r>
      <w:r w:rsidR="00C321EA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กันยา</w:t>
      </w:r>
      <w:r w:rsidR="00AB2BF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ยน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2567</w:t>
      </w:r>
    </w:p>
    <w:p w14:paraId="30A800FF" w14:textId="77777777" w:rsidR="00866366" w:rsidRPr="00F12C15" w:rsidRDefault="00866366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90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270"/>
        <w:gridCol w:w="1440"/>
        <w:gridCol w:w="236"/>
        <w:gridCol w:w="1744"/>
        <w:gridCol w:w="360"/>
        <w:gridCol w:w="1354"/>
      </w:tblGrid>
      <w:tr w:rsidR="00054FCE" w:rsidRPr="00C647FC" w14:paraId="59F6A795" w14:textId="77777777" w:rsidTr="00522ED2">
        <w:tc>
          <w:tcPr>
            <w:tcW w:w="3060" w:type="dxa"/>
          </w:tcPr>
          <w:p w14:paraId="29EFAF4A" w14:textId="77777777" w:rsidR="00054FCE" w:rsidRPr="00C647FC" w:rsidRDefault="00054FCE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E5C7CD" w14:textId="77777777" w:rsidR="00054FCE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EB28B" w14:textId="35B1382E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D34AF" w14:textId="64A5BF6B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71DB6D84" w14:textId="77777777" w:rsidR="00054FCE" w:rsidRPr="00C647FC" w:rsidRDefault="00054FCE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A0553F9" w14:textId="495CEA7B" w:rsidR="00054FCE" w:rsidRPr="00C647FC" w:rsidRDefault="00054FCE" w:rsidP="00841E49">
            <w:pPr>
              <w:tabs>
                <w:tab w:val="decimal" w:pos="520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0973240B" w14:textId="77777777" w:rsidR="00054FCE" w:rsidRPr="00C647FC" w:rsidRDefault="00054FCE" w:rsidP="00C647FC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213A7065" w14:textId="77777777" w:rsidR="00054FCE" w:rsidRPr="00C647FC" w:rsidRDefault="00054FCE" w:rsidP="00C647FC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4FCE" w:rsidRPr="00C647FC" w14:paraId="09342CE1" w14:textId="77777777" w:rsidTr="00522ED2">
        <w:tc>
          <w:tcPr>
            <w:tcW w:w="3060" w:type="dxa"/>
          </w:tcPr>
          <w:p w14:paraId="6687F79D" w14:textId="77777777" w:rsidR="00054FCE" w:rsidRPr="00C647FC" w:rsidRDefault="00054FCE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4" w:type="dxa"/>
            <w:gridSpan w:val="7"/>
          </w:tcPr>
          <w:p w14:paraId="09331EE0" w14:textId="27FE3340" w:rsidR="00054FCE" w:rsidRPr="00C647FC" w:rsidRDefault="00054FCE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4FCE" w:rsidRPr="00C647FC" w14:paraId="79648469" w14:textId="77777777" w:rsidTr="00522ED2">
        <w:tc>
          <w:tcPr>
            <w:tcW w:w="3060" w:type="dxa"/>
          </w:tcPr>
          <w:p w14:paraId="31AA5B60" w14:textId="77777777" w:rsidR="00054FCE" w:rsidRPr="00C647FC" w:rsidRDefault="00054FCE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78E59505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C5FB7B7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F17A72B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9750598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FCE" w:rsidRPr="00C647FC" w14:paraId="5B46EAB4" w14:textId="77777777" w:rsidTr="00522ED2">
        <w:tc>
          <w:tcPr>
            <w:tcW w:w="3060" w:type="dxa"/>
          </w:tcPr>
          <w:p w14:paraId="2038BB70" w14:textId="568213EB" w:rsidR="00054FCE" w:rsidRPr="00C647FC" w:rsidRDefault="00054FC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CD2B0F8" w14:textId="6A10A76B" w:rsidR="00054FCE" w:rsidRDefault="00054FCE" w:rsidP="00054FCE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F76F8" w14:textId="1A92CD17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4B0B59C3" w:rsidR="00054FCE" w:rsidRPr="00274CBC" w:rsidRDefault="00054FCE" w:rsidP="00274CB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59,180</w:t>
            </w:r>
          </w:p>
        </w:tc>
        <w:tc>
          <w:tcPr>
            <w:tcW w:w="236" w:type="dxa"/>
          </w:tcPr>
          <w:p w14:paraId="0CA7CF72" w14:textId="77777777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CCDFD3E" w14:textId="0D0901E6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360" w:type="dxa"/>
          </w:tcPr>
          <w:p w14:paraId="2578E92D" w14:textId="77777777" w:rsidR="00054FCE" w:rsidRPr="00274CBC" w:rsidRDefault="00054FCE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2A9618EC" w14:textId="75BB5330" w:rsidR="00054FCE" w:rsidRPr="00274CBC" w:rsidRDefault="00054FCE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60,496</w:t>
            </w:r>
          </w:p>
        </w:tc>
      </w:tr>
      <w:tr w:rsidR="00054FCE" w:rsidRPr="00C647FC" w14:paraId="4622ABE0" w14:textId="77777777" w:rsidTr="00522ED2">
        <w:tc>
          <w:tcPr>
            <w:tcW w:w="3060" w:type="dxa"/>
          </w:tcPr>
          <w:p w14:paraId="62B71D13" w14:textId="270D3136" w:rsidR="00054FCE" w:rsidRPr="00C647FC" w:rsidRDefault="00054FC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14:paraId="4EF19CA7" w14:textId="3CB3A663" w:rsidR="00054FCE" w:rsidRDefault="00736262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47,949</w:t>
            </w:r>
          </w:p>
        </w:tc>
        <w:tc>
          <w:tcPr>
            <w:tcW w:w="270" w:type="dxa"/>
          </w:tcPr>
          <w:p w14:paraId="1F56CC30" w14:textId="09DBC3C2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0487FC6F" w:rsidR="00054FCE" w:rsidRPr="00054FCE" w:rsidRDefault="00736262" w:rsidP="00054FCE">
            <w:pPr>
              <w:tabs>
                <w:tab w:val="decimal" w:pos="70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975846" w14:textId="77777777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E2247D9" w14:textId="66577C60" w:rsidR="00054FCE" w:rsidRDefault="00736262" w:rsidP="002B3D44">
            <w:pPr>
              <w:tabs>
                <w:tab w:val="decimal" w:pos="1149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42B488A" w14:textId="77777777" w:rsidR="00054FCE" w:rsidRPr="00274CBC" w:rsidRDefault="00054FCE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B8AC7DF" w14:textId="5B019254" w:rsidR="00054FCE" w:rsidRDefault="00736262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47,949</w:t>
            </w:r>
          </w:p>
        </w:tc>
      </w:tr>
      <w:tr w:rsidR="00054FCE" w:rsidRPr="00C647FC" w14:paraId="7847AA2D" w14:textId="77777777" w:rsidTr="00522ED2">
        <w:tc>
          <w:tcPr>
            <w:tcW w:w="3060" w:type="dxa"/>
          </w:tcPr>
          <w:p w14:paraId="0F29ABC2" w14:textId="09BFA1BA" w:rsidR="00054FCE" w:rsidRPr="00C647FC" w:rsidRDefault="00054FC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440" w:type="dxa"/>
          </w:tcPr>
          <w:p w14:paraId="575B44E3" w14:textId="53030705" w:rsidR="00054FCE" w:rsidRDefault="00736262" w:rsidP="00054FCE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D74E6" w14:textId="26138ED5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EED58" w14:textId="1997320B" w:rsidR="00054FCE" w:rsidRDefault="00736262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36262">
              <w:rPr>
                <w:rFonts w:ascii="Angsana New" w:hAnsi="Angsana New"/>
                <w:sz w:val="30"/>
                <w:szCs w:val="30"/>
              </w:rPr>
              <w:t>(47,336)</w:t>
            </w:r>
          </w:p>
        </w:tc>
        <w:tc>
          <w:tcPr>
            <w:tcW w:w="236" w:type="dxa"/>
          </w:tcPr>
          <w:p w14:paraId="6DD427D3" w14:textId="77777777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F08C834" w14:textId="454B633D" w:rsidR="00054FCE" w:rsidRDefault="00736262" w:rsidP="002B3D44">
            <w:pPr>
              <w:tabs>
                <w:tab w:val="decimal" w:pos="1149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EF56B27" w14:textId="77777777" w:rsidR="00054FCE" w:rsidRPr="00274CBC" w:rsidRDefault="00054FCE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81C7F2C" w14:textId="7138EEED" w:rsidR="00054FCE" w:rsidRDefault="00736262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(47,336)</w:t>
            </w:r>
          </w:p>
        </w:tc>
      </w:tr>
      <w:tr w:rsidR="00054FCE" w:rsidRPr="00C647FC" w14:paraId="2002A206" w14:textId="77777777" w:rsidTr="00047DD4">
        <w:tc>
          <w:tcPr>
            <w:tcW w:w="3060" w:type="dxa"/>
          </w:tcPr>
          <w:p w14:paraId="42A13E5C" w14:textId="77777777" w:rsidR="00054FCE" w:rsidRPr="00C647FC" w:rsidRDefault="00054FCE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8406D" w14:textId="2817EC66" w:rsidR="00054FCE" w:rsidRDefault="00736262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270" w:type="dxa"/>
          </w:tcPr>
          <w:p w14:paraId="1EBCF7F4" w14:textId="636EAB8E" w:rsidR="00054FCE" w:rsidRDefault="00054FCE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298593E8" w:rsidR="00054FCE" w:rsidRPr="00274CBC" w:rsidRDefault="00736262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6262">
              <w:rPr>
                <w:rFonts w:asciiTheme="majorBidi" w:hAnsiTheme="majorBidi" w:cstheme="majorBidi"/>
                <w:sz w:val="30"/>
                <w:szCs w:val="30"/>
              </w:rPr>
              <w:t>(11,844)</w:t>
            </w:r>
          </w:p>
        </w:tc>
        <w:tc>
          <w:tcPr>
            <w:tcW w:w="236" w:type="dxa"/>
            <w:shd w:val="clear" w:color="auto" w:fill="auto"/>
          </w:tcPr>
          <w:p w14:paraId="049DC94B" w14:textId="77777777" w:rsidR="00054FCE" w:rsidRPr="00274CBC" w:rsidRDefault="00054FCE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43FF07A" w14:textId="09D627DC" w:rsidR="00054FCE" w:rsidRPr="00274CBC" w:rsidRDefault="00736262" w:rsidP="0041070D">
            <w:pPr>
              <w:tabs>
                <w:tab w:val="decimal" w:pos="1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(1,316)</w:t>
            </w:r>
          </w:p>
        </w:tc>
        <w:tc>
          <w:tcPr>
            <w:tcW w:w="360" w:type="dxa"/>
            <w:shd w:val="clear" w:color="auto" w:fill="auto"/>
          </w:tcPr>
          <w:p w14:paraId="13F954EF" w14:textId="77777777" w:rsidR="00054FCE" w:rsidRPr="00274CBC" w:rsidRDefault="00054FCE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F3C1BC8" w14:textId="54A28096" w:rsidR="00054FCE" w:rsidRPr="00274CBC" w:rsidRDefault="000629F6" w:rsidP="00D457DA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(13,362)</w:t>
            </w:r>
          </w:p>
        </w:tc>
      </w:tr>
      <w:tr w:rsidR="00054FCE" w:rsidRPr="00C647FC" w14:paraId="6DEB5848" w14:textId="77777777" w:rsidTr="00047DD4">
        <w:tc>
          <w:tcPr>
            <w:tcW w:w="3060" w:type="dxa"/>
          </w:tcPr>
          <w:p w14:paraId="200E75E8" w14:textId="21FB086B" w:rsidR="00054FCE" w:rsidRPr="00C647FC" w:rsidRDefault="00054FCE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B4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5C53845C" w:rsidR="00054FCE" w:rsidRDefault="00736262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47,747</w:t>
            </w:r>
          </w:p>
        </w:tc>
        <w:tc>
          <w:tcPr>
            <w:tcW w:w="270" w:type="dxa"/>
          </w:tcPr>
          <w:p w14:paraId="3A912A85" w14:textId="628C6745" w:rsidR="00054FCE" w:rsidRDefault="00054FCE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6FEBD6EF" w:rsidR="00054FCE" w:rsidRPr="00274CBC" w:rsidRDefault="00736262" w:rsidP="00054FCE">
            <w:pPr>
              <w:tabs>
                <w:tab w:val="decimal" w:pos="70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8CC80" w14:textId="77777777" w:rsidR="00054FCE" w:rsidRPr="00274CBC" w:rsidRDefault="00054FCE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23F7" w14:textId="77C3E741" w:rsidR="00054FCE" w:rsidRPr="00FC19E9" w:rsidRDefault="00736262" w:rsidP="00FC19E9">
            <w:pPr>
              <w:tabs>
                <w:tab w:val="decimal" w:pos="1149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C828FEC" w14:textId="77777777" w:rsidR="00054FCE" w:rsidRPr="00274CBC" w:rsidRDefault="00054FCE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0BF676B3" w:rsidR="00054FCE" w:rsidRPr="00274CBC" w:rsidRDefault="000629F6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47,747</w:t>
            </w:r>
          </w:p>
        </w:tc>
      </w:tr>
    </w:tbl>
    <w:p w14:paraId="6A9F2B7C" w14:textId="77777777" w:rsidR="00533A16" w:rsidRPr="00F12C15" w:rsidRDefault="00533A16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B3B5AD5" w14:textId="7D9E5DAC" w:rsidR="00F12C15" w:rsidRDefault="00B5144C" w:rsidP="00F12C15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C647FC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F7C95AE" w14:textId="77777777" w:rsidR="00F12C15" w:rsidRPr="0007386D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954"/>
        <w:gridCol w:w="1152"/>
        <w:gridCol w:w="270"/>
        <w:gridCol w:w="1350"/>
      </w:tblGrid>
      <w:tr w:rsidR="00D457DA" w:rsidRPr="00C647FC" w14:paraId="5F6E10AE" w14:textId="77777777" w:rsidTr="0007386D">
        <w:trPr>
          <w:cantSplit/>
          <w:tblHeader/>
        </w:trPr>
        <w:tc>
          <w:tcPr>
            <w:tcW w:w="4491" w:type="dxa"/>
          </w:tcPr>
          <w:p w14:paraId="03B208BC" w14:textId="4B8CE352" w:rsidR="00D457DA" w:rsidRPr="00C647FC" w:rsidRDefault="00D457DA" w:rsidP="006256B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B2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0B4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AB2B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ายน </w:t>
            </w:r>
            <w:r w:rsidR="00AB2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4" w:type="dxa"/>
          </w:tcPr>
          <w:p w14:paraId="7020B99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6AE810B" w14:textId="76E4B6F7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9967FF" w14:textId="77777777" w:rsidR="00D457DA" w:rsidRPr="00C647FC" w:rsidRDefault="00D457DA" w:rsidP="00C647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379C25" w14:textId="3FECB4E6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7DA" w:rsidRPr="00C647FC" w14:paraId="6FC70C0A" w14:textId="77777777" w:rsidTr="0007386D">
        <w:trPr>
          <w:cantSplit/>
          <w:tblHeader/>
        </w:trPr>
        <w:tc>
          <w:tcPr>
            <w:tcW w:w="4491" w:type="dxa"/>
          </w:tcPr>
          <w:p w14:paraId="6CA16BC6" w14:textId="77777777" w:rsidR="00D457DA" w:rsidRPr="00FE3D70" w:rsidRDefault="00D457DA" w:rsidP="006256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78276679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A1E7161" w14:textId="77777777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F04B71" w14:textId="77777777" w:rsidR="00D457DA" w:rsidRPr="00C647FC" w:rsidRDefault="00D457DA" w:rsidP="00C647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8AE02D" w14:textId="42352D51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457DA" w:rsidRPr="00C647FC" w14:paraId="418AFDD6" w14:textId="77777777" w:rsidTr="0007386D">
        <w:trPr>
          <w:cantSplit/>
        </w:trPr>
        <w:tc>
          <w:tcPr>
            <w:tcW w:w="4491" w:type="dxa"/>
          </w:tcPr>
          <w:p w14:paraId="50010A1C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18D42770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E7872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57DA" w:rsidRPr="00C647FC" w14:paraId="57A5B0DB" w14:textId="77777777" w:rsidTr="0007386D">
        <w:trPr>
          <w:cantSplit/>
        </w:trPr>
        <w:tc>
          <w:tcPr>
            <w:tcW w:w="4491" w:type="dxa"/>
          </w:tcPr>
          <w:p w14:paraId="0C38DEDA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1099C4E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3F21E1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03B670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7AD0B6" w14:textId="2937DF11" w:rsidR="00D457DA" w:rsidRPr="00C647FC" w:rsidRDefault="00DA30C1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43,385</w:t>
            </w:r>
          </w:p>
        </w:tc>
      </w:tr>
      <w:tr w:rsidR="00D457DA" w:rsidRPr="00C647FC" w14:paraId="453A4906" w14:textId="77777777" w:rsidTr="0007386D">
        <w:trPr>
          <w:cantSplit/>
        </w:trPr>
        <w:tc>
          <w:tcPr>
            <w:tcW w:w="4491" w:type="dxa"/>
          </w:tcPr>
          <w:p w14:paraId="0A7E9A21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40D365F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EB8BED" w14:textId="7622E738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63D5D2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0EA126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48E9B2" w14:textId="798258F2" w:rsidR="00D457DA" w:rsidRPr="00C647FC" w:rsidRDefault="00DA30C1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8,079</w:t>
            </w:r>
          </w:p>
        </w:tc>
      </w:tr>
      <w:tr w:rsidR="00D457DA" w:rsidRPr="00C647FC" w14:paraId="05CED4B4" w14:textId="77777777" w:rsidTr="0007386D">
        <w:trPr>
          <w:cantSplit/>
        </w:trPr>
        <w:tc>
          <w:tcPr>
            <w:tcW w:w="4491" w:type="dxa"/>
          </w:tcPr>
          <w:p w14:paraId="68105294" w14:textId="6EA9DF5B" w:rsidR="00D457DA" w:rsidRPr="00C647FC" w:rsidRDefault="00EF5555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D457DA" w:rsidRPr="00C647F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54" w:type="dxa"/>
          </w:tcPr>
          <w:p w14:paraId="610E426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53CEB14" w14:textId="79EBAB0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D134D0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7E316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C39F091" w14:textId="1E031A7E" w:rsidR="00D457DA" w:rsidRPr="00C647FC" w:rsidRDefault="00F94D90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</w:tr>
      <w:tr w:rsidR="003A172A" w:rsidRPr="00C647FC" w14:paraId="15A56F2E" w14:textId="77777777" w:rsidTr="00F06C74">
        <w:trPr>
          <w:cantSplit/>
        </w:trPr>
        <w:tc>
          <w:tcPr>
            <w:tcW w:w="4491" w:type="dxa"/>
          </w:tcPr>
          <w:p w14:paraId="4579D8D8" w14:textId="6BE6DBC7" w:rsidR="003A172A" w:rsidRDefault="00225F72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5F72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954" w:type="dxa"/>
          </w:tcPr>
          <w:p w14:paraId="6E80B600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AD30E8A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E1BDBD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38F44C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00CC2C" w14:textId="2B2383F7" w:rsidR="003A172A" w:rsidRDefault="00F94D90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1,648</w:t>
            </w:r>
          </w:p>
        </w:tc>
      </w:tr>
      <w:tr w:rsidR="00D457DA" w:rsidRPr="00C647FC" w14:paraId="272BDD68" w14:textId="77777777" w:rsidTr="00F06C74">
        <w:trPr>
          <w:cantSplit/>
        </w:trPr>
        <w:tc>
          <w:tcPr>
            <w:tcW w:w="4491" w:type="dxa"/>
          </w:tcPr>
          <w:p w14:paraId="6AC2B1C3" w14:textId="0B9BA952" w:rsidR="00D457DA" w:rsidRPr="00C647FC" w:rsidRDefault="00D457DA" w:rsidP="00943817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438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9438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54" w:type="dxa"/>
          </w:tcPr>
          <w:p w14:paraId="21EAF7F5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3447DD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5E25E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52561D28" w:rsidR="00D457DA" w:rsidRPr="00C647FC" w:rsidRDefault="00F94D90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53,812</w:t>
            </w:r>
          </w:p>
        </w:tc>
      </w:tr>
      <w:tr w:rsidR="00F06C74" w:rsidRPr="00C647FC" w14:paraId="66B0D4E6" w14:textId="77777777" w:rsidTr="00F06C74">
        <w:trPr>
          <w:cantSplit/>
          <w:trHeight w:val="242"/>
        </w:trPr>
        <w:tc>
          <w:tcPr>
            <w:tcW w:w="4491" w:type="dxa"/>
          </w:tcPr>
          <w:p w14:paraId="2BD4A1AA" w14:textId="77777777" w:rsidR="00F06C74" w:rsidRPr="00C647FC" w:rsidRDefault="00F06C74" w:rsidP="00943817">
            <w:pPr>
              <w:tabs>
                <w:tab w:val="center" w:pos="2166"/>
                <w:tab w:val="left" w:pos="255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74AC463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5CC456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E4DDD3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1EC58A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8D0976" w14:textId="77777777" w:rsidR="00F06C74" w:rsidRDefault="00F06C74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06C74" w:rsidRPr="00C647FC" w14:paraId="3666FF15" w14:textId="77777777" w:rsidTr="00F06C74">
        <w:trPr>
          <w:cantSplit/>
        </w:trPr>
        <w:tc>
          <w:tcPr>
            <w:tcW w:w="4491" w:type="dxa"/>
          </w:tcPr>
          <w:p w14:paraId="534CC0DF" w14:textId="299759D0" w:rsidR="00F06C74" w:rsidRPr="00C647FC" w:rsidRDefault="00F06C74" w:rsidP="00943817">
            <w:pPr>
              <w:tabs>
                <w:tab w:val="center" w:pos="2166"/>
                <w:tab w:val="left" w:pos="255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29007D9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89EBB2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823D9AB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622BF8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3DA16F" w14:textId="77777777" w:rsidR="00F06C74" w:rsidRDefault="00F06C74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06C74" w:rsidRPr="00C647FC" w14:paraId="429B9C16" w14:textId="77777777" w:rsidTr="001C5BCC">
        <w:trPr>
          <w:cantSplit/>
        </w:trPr>
        <w:tc>
          <w:tcPr>
            <w:tcW w:w="5445" w:type="dxa"/>
            <w:gridSpan w:val="2"/>
          </w:tcPr>
          <w:p w14:paraId="576D2BB6" w14:textId="211F8B25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1232D357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2E26B80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42DE80" w14:textId="77777777" w:rsidR="00F06C74" w:rsidRPr="00C647FC" w:rsidRDefault="00F06C74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5E958A" w14:textId="4D86D6AA" w:rsidR="00F06C74" w:rsidRPr="00F06C74" w:rsidRDefault="00F06C74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lang w:bidi="th-TH"/>
              </w:rPr>
              <w:t>1,076</w:t>
            </w:r>
          </w:p>
        </w:tc>
      </w:tr>
      <w:tr w:rsidR="00F06C74" w:rsidRPr="00C647FC" w14:paraId="65C452D3" w14:textId="77777777" w:rsidTr="00AC2132">
        <w:trPr>
          <w:cantSplit/>
        </w:trPr>
        <w:tc>
          <w:tcPr>
            <w:tcW w:w="5445" w:type="dxa"/>
            <w:gridSpan w:val="2"/>
          </w:tcPr>
          <w:p w14:paraId="33751B44" w14:textId="3C136EAE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2EA3C04B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14C6C0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1994DB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707EFC" w14:textId="204E2CA4" w:rsidR="00F06C74" w:rsidRPr="00F06C74" w:rsidRDefault="00F06C74" w:rsidP="00F06C7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lang w:bidi="th-TH"/>
              </w:rPr>
              <w:t>4,500</w:t>
            </w:r>
          </w:p>
        </w:tc>
      </w:tr>
      <w:tr w:rsidR="00F06C74" w:rsidRPr="00C647FC" w14:paraId="18B92FDB" w14:textId="77777777" w:rsidTr="00F06C74">
        <w:trPr>
          <w:cantSplit/>
        </w:trPr>
        <w:tc>
          <w:tcPr>
            <w:tcW w:w="4491" w:type="dxa"/>
          </w:tcPr>
          <w:p w14:paraId="6A3C6D73" w14:textId="2C452363" w:rsidR="00F06C74" w:rsidRPr="00F06C74" w:rsidRDefault="00F06C74" w:rsidP="00F06C74">
            <w:pPr>
              <w:tabs>
                <w:tab w:val="center" w:pos="2166"/>
                <w:tab w:val="left" w:pos="255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B3FCC97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9988157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AA6C131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4E65CA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A3F349" w14:textId="6D4A517E" w:rsidR="00F06C74" w:rsidRPr="00F06C74" w:rsidRDefault="00F06C74" w:rsidP="00F06C7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lang w:bidi="th-TH"/>
              </w:rPr>
              <w:t>42,616</w:t>
            </w:r>
          </w:p>
        </w:tc>
      </w:tr>
      <w:tr w:rsidR="00F06C74" w:rsidRPr="00C647FC" w14:paraId="1D0C2094" w14:textId="77777777" w:rsidTr="00F06C74">
        <w:trPr>
          <w:cantSplit/>
        </w:trPr>
        <w:tc>
          <w:tcPr>
            <w:tcW w:w="4491" w:type="dxa"/>
          </w:tcPr>
          <w:p w14:paraId="59CAC8D7" w14:textId="75B6B10B" w:rsidR="00F06C74" w:rsidRPr="00F06C74" w:rsidRDefault="00F06C74" w:rsidP="00F06C74">
            <w:pPr>
              <w:tabs>
                <w:tab w:val="center" w:pos="2166"/>
                <w:tab w:val="left" w:pos="255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5387BA51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03A9F1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C9B4756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0C7E58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57B01C" w14:textId="2CEF4CA2" w:rsidR="00F06C74" w:rsidRPr="00F06C74" w:rsidRDefault="00F06C74" w:rsidP="00F06C7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lang w:bidi="th-TH"/>
              </w:rPr>
              <w:t>4,100</w:t>
            </w:r>
          </w:p>
        </w:tc>
      </w:tr>
      <w:tr w:rsidR="00F06C74" w:rsidRPr="00C647FC" w14:paraId="349A8FE4" w14:textId="77777777" w:rsidTr="00F06C74">
        <w:trPr>
          <w:cantSplit/>
        </w:trPr>
        <w:tc>
          <w:tcPr>
            <w:tcW w:w="4491" w:type="dxa"/>
          </w:tcPr>
          <w:p w14:paraId="0968D806" w14:textId="3613117A" w:rsidR="00F06C74" w:rsidRPr="00C647FC" w:rsidRDefault="00F06C74" w:rsidP="00F06C74">
            <w:pPr>
              <w:tabs>
                <w:tab w:val="center" w:pos="2166"/>
                <w:tab w:val="left" w:pos="255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16342165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F1D08B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DA4ED2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0E9E77" w14:textId="77777777" w:rsidR="00F06C74" w:rsidRPr="00C647FC" w:rsidRDefault="00F06C74" w:rsidP="00F06C7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FC57" w14:textId="5517462C" w:rsidR="00F06C74" w:rsidRDefault="00F06C74" w:rsidP="00F06C7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06C7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52,292</w:t>
            </w:r>
          </w:p>
        </w:tc>
      </w:tr>
    </w:tbl>
    <w:p w14:paraId="70238FB0" w14:textId="0D92ACDD" w:rsidR="00B5144C" w:rsidRDefault="00B5144C" w:rsidP="00F06C74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5C5C04C" w14:textId="1A6ACE42" w:rsidR="006D1A51" w:rsidRPr="00F06C74" w:rsidRDefault="006D1A51" w:rsidP="00F06C74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D1A51" w:rsidRPr="00F06C74" w:rsidSect="00C56E71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585B" w14:textId="77777777" w:rsidR="00C80B4D" w:rsidRDefault="00C80B4D">
      <w:r>
        <w:separator/>
      </w:r>
    </w:p>
  </w:endnote>
  <w:endnote w:type="continuationSeparator" w:id="0">
    <w:p w14:paraId="10A445BF" w14:textId="77777777" w:rsidR="00C80B4D" w:rsidRDefault="00C8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2514424C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504F61">
      <w:rPr>
        <w:rFonts w:ascii="Angsana New" w:hAnsi="Angsana New"/>
        <w:i/>
        <w:iCs/>
        <w:noProof/>
        <w:sz w:val="30"/>
        <w:szCs w:val="30"/>
      </w:rPr>
      <w:t>1566251_2024Dec_FSA_Exotic Food Public Company Limited_09t_Q3_2 Ver3.docx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55F32" w14:textId="77777777" w:rsidR="00C80B4D" w:rsidRDefault="00C80B4D">
      <w:r>
        <w:separator/>
      </w:r>
    </w:p>
  </w:footnote>
  <w:footnote w:type="continuationSeparator" w:id="0">
    <w:p w14:paraId="4FE5BCE4" w14:textId="77777777" w:rsidR="00C80B4D" w:rsidRDefault="00C80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7E782839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62307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757C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62307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BD4415">
      <w:rPr>
        <w:rFonts w:ascii="Angsana New" w:hAnsi="Angsana New" w:cs="Angsana New"/>
        <w:sz w:val="32"/>
        <w:szCs w:val="32"/>
        <w:lang w:bidi="th-TH"/>
      </w:rPr>
      <w:t>3</w:t>
    </w:r>
    <w:r w:rsidR="0062307F">
      <w:rPr>
        <w:rFonts w:ascii="Angsana New" w:hAnsi="Angsana New" w:cs="Angsana New"/>
        <w:sz w:val="32"/>
        <w:szCs w:val="32"/>
        <w:lang w:val="en-US" w:bidi="th-TH"/>
      </w:rPr>
      <w:t>0</w:t>
    </w:r>
    <w:r w:rsidR="00BD4415">
      <w:rPr>
        <w:rFonts w:ascii="Angsana New" w:hAnsi="Angsana New" w:cs="Angsana New"/>
        <w:sz w:val="32"/>
        <w:szCs w:val="32"/>
        <w:lang w:bidi="th-TH"/>
      </w:rPr>
      <w:t xml:space="preserve"> </w:t>
    </w:r>
    <w:r w:rsidR="00757C9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</w:t>
    </w:r>
    <w:r w:rsidR="0062307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ายน</w:t>
    </w:r>
    <w:r w:rsidR="00BD4415"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BD4415"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3B2930FA" w:rsidR="00AE6D10" w:rsidRPr="007D2544" w:rsidRDefault="00A7259D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0B4A21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4C87D115" w:rsidR="00AE6D10" w:rsidRPr="007D2544" w:rsidRDefault="00A7259D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BC05021"/>
    <w:multiLevelType w:val="hybridMultilevel"/>
    <w:tmpl w:val="E8744530"/>
    <w:lvl w:ilvl="0" w:tplc="246EE76E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9C07B67"/>
    <w:multiLevelType w:val="hybridMultilevel"/>
    <w:tmpl w:val="702601EC"/>
    <w:lvl w:ilvl="0" w:tplc="F1B2C7CC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6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7"/>
  </w:num>
  <w:num w:numId="18" w16cid:durableId="1550650554">
    <w:abstractNumId w:val="18"/>
  </w:num>
  <w:num w:numId="19" w16cid:durableId="53694085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079A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57F84"/>
    <w:rsid w:val="00060897"/>
    <w:rsid w:val="000609EB"/>
    <w:rsid w:val="000615AB"/>
    <w:rsid w:val="000619F8"/>
    <w:rsid w:val="00061B30"/>
    <w:rsid w:val="00061B7D"/>
    <w:rsid w:val="00061F4D"/>
    <w:rsid w:val="000629F6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B15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E76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4A21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27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0F3F"/>
    <w:rsid w:val="001517B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4CB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429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304"/>
    <w:rsid w:val="00225A34"/>
    <w:rsid w:val="00225AD0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A1A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68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1F58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6CC7"/>
    <w:rsid w:val="003073CE"/>
    <w:rsid w:val="003075D1"/>
    <w:rsid w:val="003111ED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91A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A50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26A6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6C5C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4F61"/>
    <w:rsid w:val="005050AC"/>
    <w:rsid w:val="005052A5"/>
    <w:rsid w:val="00505984"/>
    <w:rsid w:val="00505A63"/>
    <w:rsid w:val="005061BD"/>
    <w:rsid w:val="00506E5C"/>
    <w:rsid w:val="005071C9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55E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19F4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1BB3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56E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5BF7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CB1"/>
    <w:rsid w:val="00642F7E"/>
    <w:rsid w:val="006430B1"/>
    <w:rsid w:val="0064312D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3971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A29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0764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059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B7F80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262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57C99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1F5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77F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3D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C42"/>
    <w:rsid w:val="008B7D5F"/>
    <w:rsid w:val="008C0DF0"/>
    <w:rsid w:val="008C0F12"/>
    <w:rsid w:val="008C20CB"/>
    <w:rsid w:val="008C2217"/>
    <w:rsid w:val="008C320F"/>
    <w:rsid w:val="008C3723"/>
    <w:rsid w:val="008C388D"/>
    <w:rsid w:val="008C3BB2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ADF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240"/>
    <w:rsid w:val="00970875"/>
    <w:rsid w:val="00970D8F"/>
    <w:rsid w:val="00971087"/>
    <w:rsid w:val="00971441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2ED3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554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3AF8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467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59D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2721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6AB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4E70"/>
    <w:rsid w:val="00B1541E"/>
    <w:rsid w:val="00B15479"/>
    <w:rsid w:val="00B16153"/>
    <w:rsid w:val="00B16CD4"/>
    <w:rsid w:val="00B172D8"/>
    <w:rsid w:val="00B173A4"/>
    <w:rsid w:val="00B17586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2FC4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B3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1B10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64C6"/>
    <w:rsid w:val="00B56571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ACB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B1B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379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43D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10C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14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1EA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6ED1"/>
    <w:rsid w:val="00C67051"/>
    <w:rsid w:val="00C67ABC"/>
    <w:rsid w:val="00C70114"/>
    <w:rsid w:val="00C705E5"/>
    <w:rsid w:val="00C709F4"/>
    <w:rsid w:val="00C715EC"/>
    <w:rsid w:val="00C716F6"/>
    <w:rsid w:val="00C718C8"/>
    <w:rsid w:val="00C72360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0B4D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87B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91A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181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30C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CAE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29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0C1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67D"/>
    <w:rsid w:val="00DB3701"/>
    <w:rsid w:val="00DB41B9"/>
    <w:rsid w:val="00DB43CE"/>
    <w:rsid w:val="00DB44C7"/>
    <w:rsid w:val="00DB48B6"/>
    <w:rsid w:val="00DB4FAB"/>
    <w:rsid w:val="00DB514E"/>
    <w:rsid w:val="00DB515C"/>
    <w:rsid w:val="00DB5266"/>
    <w:rsid w:val="00DB5513"/>
    <w:rsid w:val="00DB5925"/>
    <w:rsid w:val="00DB5F21"/>
    <w:rsid w:val="00DB6398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4ED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3475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6AEA"/>
    <w:rsid w:val="00E573F9"/>
    <w:rsid w:val="00E57BE9"/>
    <w:rsid w:val="00E60916"/>
    <w:rsid w:val="00E60967"/>
    <w:rsid w:val="00E60ACA"/>
    <w:rsid w:val="00E60E3C"/>
    <w:rsid w:val="00E61416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968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30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C74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4A20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5EF"/>
    <w:rsid w:val="00F57B49"/>
    <w:rsid w:val="00F60DC7"/>
    <w:rsid w:val="00F613BD"/>
    <w:rsid w:val="00F61536"/>
    <w:rsid w:val="00F61DF1"/>
    <w:rsid w:val="00F628CD"/>
    <w:rsid w:val="00F62B2F"/>
    <w:rsid w:val="00F62C9D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CC6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4D90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802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3FA2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3FED"/>
    <w:rsid w:val="00FE42C0"/>
    <w:rsid w:val="00FE43AE"/>
    <w:rsid w:val="00FE452F"/>
    <w:rsid w:val="00FE4626"/>
    <w:rsid w:val="00FE50BB"/>
    <w:rsid w:val="00FE51C6"/>
    <w:rsid w:val="00FE5A85"/>
    <w:rsid w:val="00FE5D66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8F0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6FC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722D703-6C23-41E7-BB1F-0094A4C4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3666</TotalTime>
  <Pages>1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Skye, Vorarat</cp:lastModifiedBy>
  <cp:revision>55</cp:revision>
  <cp:lastPrinted>2024-11-07T07:38:00Z</cp:lastPrinted>
  <dcterms:created xsi:type="dcterms:W3CDTF">2024-10-17T02:57:00Z</dcterms:created>
  <dcterms:modified xsi:type="dcterms:W3CDTF">2024-11-07T07:39:00Z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