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56709DCD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0154C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6D21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4CC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D21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06952B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D49BC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D165804" w14:textId="69030FD4" w:rsidR="004C14B9" w:rsidRPr="008877D9" w:rsidRDefault="004C14B9" w:rsidP="006C067C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6D2126">
        <w:rPr>
          <w:rFonts w:ascii="Angsana New" w:hAnsi="Angsana New" w:cs="Angsana New" w:hint="cs"/>
          <w:color w:val="000000"/>
          <w:cs/>
        </w:rPr>
        <w:t>กันยายน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7</w:t>
      </w:r>
      <w:r w:rsidRPr="008877D9">
        <w:rPr>
          <w:rFonts w:ascii="Angsana New" w:hAnsi="Angsana New" w:cs="Angsana New"/>
          <w:color w:val="00000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>สำหรั</w:t>
      </w:r>
      <w:r w:rsidR="00F5396C">
        <w:rPr>
          <w:rFonts w:ascii="Angsana New" w:hAnsi="Angsana New" w:cs="Angsana New" w:hint="cs"/>
          <w:color w:val="000000"/>
          <w:cs/>
        </w:rPr>
        <w:t xml:space="preserve">บ              </w:t>
      </w:r>
      <w:r>
        <w:rPr>
          <w:rFonts w:ascii="Angsana New" w:hAnsi="Angsana New" w:cs="Angsana New" w:hint="cs"/>
          <w:color w:val="000000"/>
          <w:cs/>
        </w:rPr>
        <w:t>งวดสามเดือนและ</w:t>
      </w:r>
      <w:r w:rsidR="006D2126">
        <w:rPr>
          <w:rFonts w:ascii="Angsana New" w:hAnsi="Angsana New" w:cs="Angsana New" w:hint="cs"/>
          <w:color w:val="000000"/>
          <w:cs/>
        </w:rPr>
        <w:t>เก้า</w:t>
      </w:r>
      <w:r>
        <w:rPr>
          <w:rFonts w:ascii="Angsana New" w:hAnsi="Angsana New" w:cs="Angsana New" w:hint="cs"/>
          <w:color w:val="000000"/>
          <w:cs/>
        </w:rPr>
        <w:t xml:space="preserve">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="006D2126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7 </w:t>
      </w:r>
      <w:r w:rsidRPr="008877D9">
        <w:rPr>
          <w:rFonts w:ascii="Angsana New" w:hAnsi="Angsana New" w:cs="Angsana New"/>
          <w:color w:val="00000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D2126">
        <w:rPr>
          <w:rFonts w:ascii="Angsana New" w:hAnsi="Angsana New" w:cs="Angsana New" w:hint="cs"/>
          <w:color w:val="000000"/>
          <w:cs/>
        </w:rPr>
        <w:t>เก้า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</w:t>
      </w:r>
      <w:r w:rsidR="006D2126">
        <w:rPr>
          <w:rFonts w:ascii="Angsana New" w:hAnsi="Angsana New" w:cs="Angsana New" w:hint="cs"/>
          <w:color w:val="000000"/>
          <w:spacing w:val="-10"/>
          <w:cs/>
          <w:lang w:val="en-US"/>
        </w:rPr>
        <w:t>กันยายน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7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             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 xml:space="preserve">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 xml:space="preserve">รฐานการบัญชีฉบับที่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                  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</w:t>
      </w:r>
      <w:r w:rsidR="00F5396C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/>
          <w:color w:val="000000"/>
          <w:cs/>
        </w:rPr>
        <w:t xml:space="preserve">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5396C">
        <w:rPr>
          <w:rFonts w:hint="cs"/>
          <w:cs/>
        </w:rPr>
        <w:t xml:space="preserve">    </w:t>
      </w:r>
      <w:r w:rsidRPr="008877D9">
        <w:rPr>
          <w:rFonts w:ascii="Angsana New" w:hAnsi="Angsana New" w:cs="Angsana New"/>
          <w:color w:val="000000"/>
          <w:cs/>
        </w:rPr>
        <w:t>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5396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2AE14BD1" w:rsidR="00012C5B" w:rsidRPr="004D49BC" w:rsidRDefault="00240C93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746AB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3719E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46AB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  <w:cs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493378" w:rsidRPr="0024575B" w:rsidSect="000B500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0319" w14:textId="77777777" w:rsidR="00820423" w:rsidRDefault="00820423">
      <w:r>
        <w:separator/>
      </w:r>
    </w:p>
  </w:endnote>
  <w:endnote w:type="continuationSeparator" w:id="0">
    <w:p w14:paraId="0338C46C" w14:textId="77777777" w:rsidR="00820423" w:rsidRDefault="0082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1812C699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A31BF">
      <w:rPr>
        <w:noProof/>
      </w:rPr>
      <w:t>1571096_2024 Dec_FSA_TFG_09t_Q3_Heading.docx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5B38" w14:textId="77777777" w:rsidR="00820423" w:rsidRDefault="00820423">
      <w:r>
        <w:separator/>
      </w:r>
    </w:p>
  </w:footnote>
  <w:footnote w:type="continuationSeparator" w:id="0">
    <w:p w14:paraId="5ABDBF0F" w14:textId="77777777" w:rsidR="00820423" w:rsidRDefault="00820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F07A5A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AA810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9E671F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E6ED06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1FD413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6690B8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5EC41C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E70106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2ADD540" w14:textId="77777777" w:rsidR="008A1B55" w:rsidRP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3294E81A" w:rsidR="00456E97" w:rsidRDefault="00456E97" w:rsidP="00013228">
    <w:pPr>
      <w:pStyle w:val="acctmainheading"/>
      <w:tabs>
        <w:tab w:val="left" w:pos="2235"/>
      </w:tabs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B6B852D" w14:textId="77777777" w:rsidR="008A1B55" w:rsidRDefault="008A1B55" w:rsidP="00013228">
    <w:pPr>
      <w:pStyle w:val="acctmainheading"/>
      <w:tabs>
        <w:tab w:val="left" w:pos="2235"/>
      </w:tabs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981D49A" w14:textId="77777777" w:rsidR="008A1B55" w:rsidRDefault="008A1B55" w:rsidP="00013228">
    <w:pPr>
      <w:pStyle w:val="acctmainheading"/>
      <w:tabs>
        <w:tab w:val="left" w:pos="2235"/>
      </w:tabs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2C383C9" w14:textId="77777777" w:rsidR="008A1B55" w:rsidRPr="00410770" w:rsidRDefault="008A1B55" w:rsidP="00013228">
    <w:pPr>
      <w:pStyle w:val="acctmainheading"/>
      <w:tabs>
        <w:tab w:val="left" w:pos="2235"/>
      </w:tabs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28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D8D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07E45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BF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99D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C93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4E6A"/>
    <w:rsid w:val="002C5085"/>
    <w:rsid w:val="002C519B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0B7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9E8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B71"/>
    <w:rsid w:val="00451E8D"/>
    <w:rsid w:val="00452039"/>
    <w:rsid w:val="0045216B"/>
    <w:rsid w:val="004523BF"/>
    <w:rsid w:val="00452507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565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502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1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8D6"/>
    <w:rsid w:val="007209C6"/>
    <w:rsid w:val="00720B85"/>
    <w:rsid w:val="00720FFA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423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1B55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70E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4D5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07F57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3D8E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07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2F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A5A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49E1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1696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Quater 1 listed - Word</vt:lpstr>
      <vt:lpstr/>
      <vt:lpstr/>
      <vt:lpstr/>
      <vt:lpstr/>
      <vt:lpstr/>
      <vt:lpstr/>
      <vt:lpstr>หมายเหตุ	สารบัญ </vt:lpstr>
      <vt:lpstr/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/>
      <vt:lpstr>หมายเหตุประกอบงบการเงินเป็นส่วนหนึ่งของงบการเงินระหว่างกาลนี้</vt:lpstr>
      <vt:lpstr>เกณฑ์การจัดทำงบการเงินระหว่างกาล</vt:lpstr>
      <vt:lpstr>บุคคลหรือกิจการที่เกี่ยวข้องกัน 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</vt:vector>
  </TitlesOfParts>
  <Company>KPMG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2024-11-07T04:50:00Z</cp:lastPrinted>
  <dcterms:created xsi:type="dcterms:W3CDTF">2024-11-13T10:16:00Z</dcterms:created>
  <dcterms:modified xsi:type="dcterms:W3CDTF">2024-11-13T10:16:00Z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