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EBBB" w14:textId="77777777" w:rsidR="00F125D2" w:rsidRPr="004D49BC" w:rsidRDefault="00F125D2" w:rsidP="00F125D2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4D49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D49B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D49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Pr="004D49BC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36FD6476" w14:textId="77777777" w:rsidR="00F125D2" w:rsidRPr="004D49BC" w:rsidRDefault="00F125D2" w:rsidP="00F125D2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203E2B4" w14:textId="77777777" w:rsidR="00F125D2" w:rsidRPr="00263500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7D211C5" w14:textId="314EB4C2" w:rsidR="00263500" w:rsidRPr="004D49BC" w:rsidRDefault="00263500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การซื้อบริษัทย่อย</w:t>
      </w:r>
    </w:p>
    <w:p w14:paraId="5A1CD314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DA8F3E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41B6035B" w14:textId="77777777" w:rsidR="00F125D2" w:rsidRPr="008A2CD4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1F4F02DD" w14:textId="05D75522" w:rsidR="001433B6" w:rsidRDefault="001433B6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E0BB26E" w14:textId="72180A46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="00F45FA4"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57B12ECD" w14:textId="306E7A1A" w:rsidR="000619AE" w:rsidRDefault="00F125D2" w:rsidP="00E738B4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0526BF6F" w14:textId="77E93C14" w:rsidR="008C6669" w:rsidRPr="004D49BC" w:rsidRDefault="008C6669" w:rsidP="00E738B4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4680FF2D" w14:textId="5ECC2D15" w:rsidR="00F125D2" w:rsidRPr="004D49BC" w:rsidRDefault="00F125D2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DCA3198" w14:textId="28A274AF" w:rsidR="00F125D2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FCF07C2" w14:textId="3285B690" w:rsidR="00EE6A5D" w:rsidRPr="00035B0E" w:rsidRDefault="00EE6A5D" w:rsidP="00EE6A5D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035B0E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7B63274D" w14:textId="356D71F1" w:rsidR="00EE6A5D" w:rsidRPr="00035B0E" w:rsidRDefault="00EE6A5D" w:rsidP="00EE6A5D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035B0E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616121A" w14:textId="70588141" w:rsidR="000613D2" w:rsidRPr="004D49BC" w:rsidRDefault="000613D2" w:rsidP="000613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0E6395CC" w14:textId="311E824D" w:rsidR="00102221" w:rsidRPr="004D49BC" w:rsidRDefault="00102221" w:rsidP="00102221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</w:t>
      </w:r>
      <w:r w:rsidRPr="004D49BC">
        <w:rPr>
          <w:rFonts w:ascii="Angsana New" w:hAnsi="Angsana New" w:cs="Angsana New" w:hint="cs"/>
          <w:sz w:val="30"/>
          <w:szCs w:val="30"/>
          <w:cs/>
          <w:lang w:val="th-TH" w:bidi="th-TH"/>
        </w:rPr>
        <w:t>เปิดเผยเพิ่มเติม</w:t>
      </w:r>
    </w:p>
    <w:p w14:paraId="3DD341A8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A39BC2A" w14:textId="77777777" w:rsidR="00F125D2" w:rsidRPr="004D49BC" w:rsidRDefault="00F125D2" w:rsidP="00F125D2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8F699EA" w14:textId="44E3EE83" w:rsidR="001F79E0" w:rsidRPr="004D49BC" w:rsidRDefault="007109B0" w:rsidP="004F0236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bCs/>
          <w:sz w:val="30"/>
          <w:szCs w:val="30"/>
          <w:cs/>
          <w:lang w:bidi="th-TH"/>
        </w:rPr>
        <w:br w:type="page"/>
      </w:r>
    </w:p>
    <w:p w14:paraId="40A8E5B0" w14:textId="13BF8106" w:rsidR="00804175" w:rsidRPr="004D49BC" w:rsidRDefault="00804175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88322F" w:rsidRPr="004D49BC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D49B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4D49BC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A3583CA" w14:textId="4A770722" w:rsidR="0088322F" w:rsidRPr="004D49BC" w:rsidRDefault="0088322F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Pr="00841817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1E6373">
        <w:rPr>
          <w:rFonts w:ascii="Angsana New" w:hAnsi="Angsana New" w:cs="Angsana New"/>
          <w:sz w:val="30"/>
          <w:szCs w:val="30"/>
        </w:rPr>
        <w:t xml:space="preserve"> 13</w:t>
      </w:r>
      <w:r w:rsidR="00DB076C" w:rsidRPr="00841817">
        <w:rPr>
          <w:rFonts w:ascii="Angsana New" w:hAnsi="Angsana New" w:cs="Angsana New"/>
          <w:sz w:val="30"/>
          <w:szCs w:val="30"/>
        </w:rPr>
        <w:t xml:space="preserve"> </w:t>
      </w:r>
      <w:r w:rsidR="00E814D8" w:rsidRPr="00E814D8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067461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7</w:t>
      </w:r>
    </w:p>
    <w:p w14:paraId="22AFE43B" w14:textId="77777777" w:rsidR="002D6F2B" w:rsidRPr="004D49BC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4D0638" w14:textId="5229235A" w:rsidR="00795D87" w:rsidRPr="004D49BC" w:rsidRDefault="00804175" w:rsidP="00F35C78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  <w:r w:rsidR="0088322F" w:rsidRPr="004D49BC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78F4886D" w14:textId="77777777" w:rsidR="00804175" w:rsidRPr="004D49BC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9FA4C8F" w14:textId="66EBF080" w:rsidR="00FB774E" w:rsidRPr="004D49BC" w:rsidRDefault="00FB774E" w:rsidP="00FB7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4D49BC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="00B87AEE" w:rsidRPr="004D49BC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91890" w:rsidRPr="004D49BC">
        <w:rPr>
          <w:rFonts w:ascii="Angsana New" w:hAnsi="Angsana New" w:cs="Angsana New"/>
          <w:sz w:val="30"/>
          <w:szCs w:val="30"/>
        </w:rPr>
        <w:t>34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B87AEE" w:rsidRPr="004D49BC">
        <w:rPr>
          <w:rFonts w:ascii="Angsana New" w:hAnsi="Angsana New" w:cs="Angsana New"/>
          <w:sz w:val="30"/>
          <w:szCs w:val="30"/>
        </w:rPr>
        <w:t xml:space="preserve">      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4D49BC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4D49BC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D49BC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C1154" w:rsidRPr="004D49BC">
        <w:rPr>
          <w:rFonts w:ascii="Angsana New" w:hAnsi="Angsana New" w:cs="Angsana New"/>
          <w:sz w:val="30"/>
          <w:szCs w:val="30"/>
        </w:rPr>
        <w:t xml:space="preserve"> </w:t>
      </w:r>
      <w:r w:rsidR="00E25480" w:rsidRPr="004D49BC">
        <w:rPr>
          <w:rFonts w:ascii="Angsana New" w:hAnsi="Angsana New" w:cs="Angsana New" w:hint="cs"/>
          <w:sz w:val="30"/>
          <w:szCs w:val="30"/>
          <w:cs/>
        </w:rPr>
        <w:t>โดย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87AEE" w:rsidRPr="004D49BC">
        <w:rPr>
          <w:rFonts w:ascii="Angsana New" w:hAnsi="Angsana New" w:cs="Angsana New"/>
          <w:sz w:val="30"/>
          <w:szCs w:val="30"/>
        </w:rPr>
        <w:t xml:space="preserve">          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ระหว่างกาลนี้เน้นการให้</w:t>
      </w:r>
      <w:r w:rsidR="00E25480" w:rsidRPr="004D49BC">
        <w:rPr>
          <w:rFonts w:ascii="Angsana New" w:hAnsi="Angsana New" w:cs="Angsana New"/>
          <w:spacing w:val="8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การเงินประจำปี</w:t>
      </w:r>
      <w:r w:rsidR="00E25480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31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E25480" w:rsidRPr="004D49BC">
        <w:rPr>
          <w:rFonts w:ascii="Angsana New" w:hAnsi="Angsana New" w:cs="Angsana New"/>
          <w:sz w:val="30"/>
          <w:szCs w:val="30"/>
          <w:cs/>
        </w:rPr>
        <w:t>ธันวาคม</w:t>
      </w:r>
      <w:r w:rsidR="00E25480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6</w:t>
      </w:r>
    </w:p>
    <w:p w14:paraId="615A7D02" w14:textId="77777777" w:rsidR="00BD51A1" w:rsidRPr="004D49BC" w:rsidRDefault="00BD51A1" w:rsidP="00CB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FC8472" w14:textId="4B97B703" w:rsidR="002C1C0E" w:rsidRPr="004D49BC" w:rsidRDefault="00C4763F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</w:t>
      </w:r>
      <w:r w:rsidR="00330F08" w:rsidRPr="004D49BC">
        <w:rPr>
          <w:rFonts w:ascii="Angsana New" w:hAnsi="Angsana New" w:cs="Angsana New" w:hint="cs"/>
          <w:sz w:val="30"/>
          <w:szCs w:val="30"/>
          <w:cs/>
        </w:rPr>
        <w:t>ม</w:t>
      </w:r>
      <w:r w:rsidRPr="004D49BC">
        <w:rPr>
          <w:rFonts w:ascii="Angsana New" w:hAnsi="Angsana New" w:cs="Angsana New"/>
          <w:sz w:val="30"/>
          <w:szCs w:val="30"/>
          <w:cs/>
        </w:rPr>
        <w:t>นโยบายการบัญชีของ</w:t>
      </w:r>
      <w:r w:rsidRPr="004D49B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75FAD" w:rsidRPr="004D49BC">
        <w:rPr>
          <w:rFonts w:ascii="Angsana New" w:hAnsi="Angsana New" w:cs="Angsana New" w:hint="cs"/>
          <w:sz w:val="30"/>
          <w:szCs w:val="30"/>
          <w:cs/>
        </w:rPr>
        <w:t>ที่</w:t>
      </w:r>
      <w:r w:rsidRPr="004D49BC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4D49BC">
        <w:rPr>
          <w:rFonts w:ascii="Angsana New" w:hAnsi="Angsana New" w:cs="Angsana New" w:hint="cs"/>
          <w:sz w:val="30"/>
          <w:szCs w:val="30"/>
          <w:cs/>
        </w:rPr>
        <w:t>ไว้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291890" w:rsidRPr="004D49BC">
        <w:rPr>
          <w:rFonts w:ascii="Angsana New" w:hAnsi="Angsana New" w:cs="Angsana New"/>
          <w:sz w:val="30"/>
          <w:szCs w:val="30"/>
        </w:rPr>
        <w:t>31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6</w:t>
      </w:r>
    </w:p>
    <w:p w14:paraId="4ED4DB29" w14:textId="18C9BFDE" w:rsidR="00705309" w:rsidRPr="004C386A" w:rsidRDefault="0070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C5683D3" w14:textId="767BC179" w:rsidR="003858EC" w:rsidRPr="004D49BC" w:rsidRDefault="003858EC" w:rsidP="003858E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698"/>
          <w:tab w:val="left" w:pos="540"/>
          <w:tab w:val="num" w:pos="3164"/>
        </w:tabs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การซื้อบริษัทย่อย</w:t>
      </w:r>
    </w:p>
    <w:p w14:paraId="125F15A8" w14:textId="77777777" w:rsidR="003858EC" w:rsidRPr="004C386A" w:rsidRDefault="0038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0615D5A" w14:textId="44AC2722" w:rsidR="003858EC" w:rsidRPr="00103224" w:rsidRDefault="003858EC" w:rsidP="0038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03224">
        <w:rPr>
          <w:rFonts w:ascii="Angsana New" w:hAnsi="Angsana New" w:cs="Angsana New"/>
          <w:spacing w:val="-2"/>
          <w:sz w:val="30"/>
          <w:szCs w:val="30"/>
          <w:cs/>
        </w:rPr>
        <w:t>เมื่อวันที่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 13</w:t>
      </w:r>
      <w:r w:rsidRPr="001032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สิงหาคม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 2567 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กลุ่มบริษัทได้มาซึ่งอำนาจควบคุมในบริษัท</w:t>
      </w:r>
      <w:r w:rsidRPr="001032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อาเลน่า ดีเวลลอปเม้นท์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F52F5" w:rsidRPr="00103224">
        <w:rPr>
          <w:rFonts w:ascii="Angsana New" w:hAnsi="Angsana New" w:cs="Angsana New"/>
          <w:spacing w:val="-2"/>
          <w:sz w:val="30"/>
          <w:szCs w:val="30"/>
        </w:rPr>
        <w:t>(</w:t>
      </w:r>
      <w:r w:rsidR="00FF52F5" w:rsidRPr="00103224">
        <w:rPr>
          <w:rFonts w:ascii="Angsana New" w:hAnsi="Angsana New" w:cs="Angsana New" w:hint="cs"/>
          <w:spacing w:val="-2"/>
          <w:sz w:val="30"/>
          <w:szCs w:val="30"/>
          <w:cs/>
        </w:rPr>
        <w:t>“</w:t>
      </w:r>
      <w:r w:rsidR="00FF52F5" w:rsidRPr="00103224">
        <w:rPr>
          <w:rFonts w:ascii="Angsana New" w:hAnsi="Angsana New" w:cs="Angsana New"/>
          <w:spacing w:val="-2"/>
          <w:sz w:val="30"/>
          <w:szCs w:val="30"/>
        </w:rPr>
        <w:t>ALN</w:t>
      </w:r>
      <w:r w:rsidR="00FF52F5" w:rsidRPr="008676DA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="009F11E1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8676DA">
        <w:rPr>
          <w:rFonts w:ascii="Angsana New" w:hAnsi="Angsana New" w:cs="Angsana New"/>
          <w:spacing w:val="-2"/>
          <w:sz w:val="30"/>
          <w:szCs w:val="30"/>
          <w:cs/>
        </w:rPr>
        <w:t>ซึ่งเป็นผู้</w:t>
      </w:r>
      <w:r w:rsidR="008676DA">
        <w:rPr>
          <w:rFonts w:ascii="Angsana New" w:hAnsi="Angsana New" w:cs="Angsana New" w:hint="cs"/>
          <w:spacing w:val="-2"/>
          <w:sz w:val="30"/>
          <w:szCs w:val="30"/>
          <w:cs/>
        </w:rPr>
        <w:t>พัฒนาอสังหาริมทรัพย์เพื่อขาย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 xml:space="preserve"> โดยการซื้อหุ้น</w:t>
      </w:r>
      <w:r w:rsidR="004C65D5" w:rsidRPr="00103224">
        <w:rPr>
          <w:rFonts w:ascii="Angsana New" w:hAnsi="Angsana New" w:cs="Angsana New" w:hint="cs"/>
          <w:spacing w:val="-2"/>
          <w:sz w:val="30"/>
          <w:szCs w:val="30"/>
          <w:cs/>
        </w:rPr>
        <w:t>เพิ่ม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>ทุน</w:t>
      </w:r>
      <w:r w:rsidR="004C65D5" w:rsidRPr="001032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 </w:t>
      </w:r>
      <w:r w:rsidR="004C65D5" w:rsidRPr="00103224">
        <w:rPr>
          <w:rFonts w:ascii="Angsana New" w:hAnsi="Angsana New" w:cs="Angsana New"/>
          <w:spacing w:val="-2"/>
          <w:sz w:val="30"/>
          <w:szCs w:val="30"/>
        </w:rPr>
        <w:t>ALN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>ทำให้กลุ่มบริษัทมีส่วนได้เสีย</w:t>
      </w:r>
      <w:r w:rsidR="00ED19A7" w:rsidRPr="00103224">
        <w:rPr>
          <w:rFonts w:ascii="Angsana New" w:hAnsi="Angsana New" w:cs="Angsana New"/>
          <w:spacing w:val="-2"/>
          <w:sz w:val="30"/>
          <w:szCs w:val="30"/>
        </w:rPr>
        <w:t xml:space="preserve"> ALN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 xml:space="preserve"> เพิ่มขึ้นจากเดิมร้อยละ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 45.83 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>เป็นร้อยละ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 88.18 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>สิ่งตอบแทนที่จ่ายประกอบด้วยเงินสดจำนวน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 430 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</w:p>
    <w:p w14:paraId="624747D8" w14:textId="77777777" w:rsidR="003858EC" w:rsidRPr="004C386A" w:rsidRDefault="003858EC" w:rsidP="0038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</w:rPr>
      </w:pPr>
    </w:p>
    <w:p w14:paraId="7628DD7C" w14:textId="698031B0" w:rsidR="003858EC" w:rsidRDefault="003858EC" w:rsidP="004C386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94836">
        <w:rPr>
          <w:rFonts w:ascii="Angsana New" w:hAnsi="Angsana New" w:cs="Angsana New"/>
          <w:spacing w:val="-2"/>
          <w:sz w:val="30"/>
          <w:szCs w:val="30"/>
          <w:cs/>
        </w:rPr>
        <w:t xml:space="preserve">การมีอำนาจควบคุมใน </w:t>
      </w:r>
      <w:r w:rsidR="00ED19A7" w:rsidRPr="00C94836">
        <w:rPr>
          <w:rFonts w:ascii="Angsana New" w:hAnsi="Angsana New" w:cs="Angsana New"/>
          <w:spacing w:val="-2"/>
          <w:sz w:val="30"/>
          <w:szCs w:val="30"/>
        </w:rPr>
        <w:t>ALN</w:t>
      </w:r>
      <w:r w:rsidRPr="00C9483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92F4D">
        <w:rPr>
          <w:rFonts w:ascii="Angsana New" w:hAnsi="Angsana New" w:cs="Angsana New" w:hint="cs"/>
          <w:spacing w:val="-2"/>
          <w:sz w:val="30"/>
          <w:szCs w:val="30"/>
          <w:cs/>
        </w:rPr>
        <w:t>จะทำให้กลุ่มบริษัทสามารถ</w:t>
      </w:r>
      <w:r w:rsidR="00354EE7">
        <w:rPr>
          <w:rFonts w:ascii="Angsana New" w:hAnsi="Angsana New" w:cs="Angsana New" w:hint="cs"/>
          <w:spacing w:val="-2"/>
          <w:sz w:val="30"/>
          <w:szCs w:val="30"/>
          <w:cs/>
        </w:rPr>
        <w:t>ขยายช่องทางธุรกิจและเพิ่มแหล่งรายได้ให้กับ</w:t>
      </w:r>
      <w:r w:rsidR="00195642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="00354EE7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</w:p>
    <w:p w14:paraId="61207588" w14:textId="77777777" w:rsidR="004C386A" w:rsidRPr="004C386A" w:rsidRDefault="004C386A" w:rsidP="004C386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pacing w:val="-2"/>
          <w:sz w:val="18"/>
          <w:szCs w:val="18"/>
        </w:rPr>
      </w:pPr>
    </w:p>
    <w:p w14:paraId="4FA04F7D" w14:textId="0CE9D556" w:rsidR="00D36A53" w:rsidRDefault="003858EC" w:rsidP="004C3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03224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103224">
        <w:rPr>
          <w:rFonts w:ascii="Angsana New" w:hAnsi="Angsana New" w:cs="Angsana New"/>
          <w:spacing w:val="-2"/>
          <w:sz w:val="30"/>
          <w:szCs w:val="30"/>
        </w:rPr>
        <w:t>30</w:t>
      </w:r>
      <w:r w:rsidRPr="001032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กันย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 xml:space="preserve">ายน </w:t>
      </w:r>
      <w:r w:rsidRPr="00103224">
        <w:rPr>
          <w:rFonts w:ascii="Angsana New" w:hAnsi="Angsana New" w:cs="Angsana New"/>
          <w:spacing w:val="-2"/>
          <w:sz w:val="30"/>
          <w:szCs w:val="30"/>
        </w:rPr>
        <w:t>2567</w:t>
      </w:r>
      <w:r w:rsidRPr="0010322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D19A7" w:rsidRPr="00103224">
        <w:rPr>
          <w:rFonts w:ascii="Angsana New" w:hAnsi="Angsana New" w:cs="Angsana New"/>
          <w:spacing w:val="-2"/>
          <w:sz w:val="30"/>
          <w:szCs w:val="30"/>
        </w:rPr>
        <w:t>ALN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 xml:space="preserve"> มีรายได้เป็นจำนวนเงิน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D19A7" w:rsidRPr="00103224">
        <w:rPr>
          <w:rFonts w:ascii="Angsana New" w:hAnsi="Angsana New" w:cs="Angsana New"/>
          <w:spacing w:val="-2"/>
          <w:sz w:val="30"/>
          <w:szCs w:val="30"/>
        </w:rPr>
        <w:t>26.7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และกำไรจำนวนเงิน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D19A7" w:rsidRPr="00103224">
        <w:rPr>
          <w:rFonts w:ascii="Angsana New" w:hAnsi="Angsana New" w:cs="Angsana New"/>
          <w:spacing w:val="-2"/>
          <w:sz w:val="30"/>
          <w:szCs w:val="30"/>
        </w:rPr>
        <w:t>1.2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 ฝ่ายบริหารคาดว่าหาก</w:t>
      </w:r>
      <w:r w:rsidR="008676DA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 xml:space="preserve">กลุ่มบริษัทได้มีการซื้อธุรกิจตั้งแต่วันที่ 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103224">
        <w:rPr>
          <w:rFonts w:ascii="Angsana New" w:hAnsi="Angsana New" w:cs="Angsana New"/>
          <w:spacing w:val="-2"/>
          <w:sz w:val="30"/>
          <w:szCs w:val="30"/>
        </w:rPr>
        <w:t>2567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 xml:space="preserve"> จะมีรายได้รวมเพิ่มขึ้นจำนวนเงิน</w:t>
      </w:r>
      <w:r w:rsidR="00C016FB" w:rsidRPr="00103224">
        <w:rPr>
          <w:rFonts w:ascii="Angsana New" w:hAnsi="Angsana New" w:cs="Angsana New"/>
          <w:spacing w:val="-2"/>
          <w:sz w:val="30"/>
          <w:szCs w:val="30"/>
        </w:rPr>
        <w:t xml:space="preserve"> 26.8 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>ล้านบาท และกำไรรวมสำหรับงวด</w:t>
      </w:r>
      <w:r w:rsidRPr="00103224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 xml:space="preserve">เดือนสิ้นสุดวันที่ 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103224">
        <w:rPr>
          <w:rFonts w:ascii="Angsana New" w:hAnsi="Angsana New" w:cs="Angsana New" w:hint="cs"/>
          <w:spacing w:val="-2"/>
          <w:sz w:val="30"/>
          <w:szCs w:val="30"/>
          <w:cs/>
        </w:rPr>
        <w:t>กันย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 xml:space="preserve">ายน </w:t>
      </w:r>
      <w:r w:rsidRPr="00103224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="004A2AF0" w:rsidRPr="00103224">
        <w:rPr>
          <w:rFonts w:ascii="Angsana New" w:hAnsi="Angsana New" w:cs="Angsana New" w:hint="cs"/>
          <w:spacing w:val="-2"/>
          <w:sz w:val="30"/>
          <w:szCs w:val="30"/>
          <w:cs/>
        </w:rPr>
        <w:t>ลดลง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>จำนวนเงิน</w:t>
      </w:r>
      <w:r w:rsidR="00C016FB" w:rsidRPr="00103224">
        <w:rPr>
          <w:rFonts w:ascii="Angsana New" w:hAnsi="Angsana New" w:cs="Angsana New"/>
          <w:spacing w:val="-2"/>
          <w:sz w:val="30"/>
          <w:szCs w:val="30"/>
        </w:rPr>
        <w:t xml:space="preserve"> 14.9 </w:t>
      </w:r>
      <w:r w:rsidRPr="00103224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</w:p>
    <w:p w14:paraId="715E4BEC" w14:textId="77777777" w:rsidR="00C94836" w:rsidRDefault="00C94836" w:rsidP="004C3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3858EC" w:rsidRPr="00C74F06" w14:paraId="19C5DD37" w14:textId="77777777" w:rsidTr="001060A4">
        <w:trPr>
          <w:tblHeader/>
        </w:trPr>
        <w:tc>
          <w:tcPr>
            <w:tcW w:w="6300" w:type="dxa"/>
          </w:tcPr>
          <w:p w14:paraId="79061957" w14:textId="50F9C68A" w:rsidR="003858EC" w:rsidRPr="00D370BF" w:rsidRDefault="00D370BF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D370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7A0715BD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D9ECAA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F594372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2E7D58D6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858EC" w:rsidRPr="00C74F06" w14:paraId="139484AC" w14:textId="77777777" w:rsidTr="001060A4">
        <w:trPr>
          <w:tblHeader/>
        </w:trPr>
        <w:tc>
          <w:tcPr>
            <w:tcW w:w="6300" w:type="dxa"/>
          </w:tcPr>
          <w:p w14:paraId="56C447CB" w14:textId="77777777" w:rsidR="003858EC" w:rsidRPr="00C74F06" w:rsidRDefault="003858EC" w:rsidP="001060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3031528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84F7446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4B2C8BFA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702DAE7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74F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74F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858EC" w:rsidRPr="00C74F06" w14:paraId="2BEFAFBC" w14:textId="77777777" w:rsidTr="001060A4">
        <w:trPr>
          <w:trHeight w:val="80"/>
        </w:trPr>
        <w:tc>
          <w:tcPr>
            <w:tcW w:w="6300" w:type="dxa"/>
          </w:tcPr>
          <w:p w14:paraId="43B2692A" w14:textId="77777777" w:rsidR="003858EC" w:rsidRPr="00C74F06" w:rsidRDefault="003858EC" w:rsidP="001060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2E795051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F0B0804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53F846D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0C836EB" w14:textId="7B4E529D" w:rsidR="003858EC" w:rsidRPr="00C74F06" w:rsidRDefault="00D370BF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3858EC" w:rsidRPr="00C74F06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3858EC" w:rsidRPr="00C74F06" w14:paraId="213C0558" w14:textId="77777777" w:rsidTr="001060A4">
        <w:tc>
          <w:tcPr>
            <w:tcW w:w="6300" w:type="dxa"/>
          </w:tcPr>
          <w:p w14:paraId="25359B63" w14:textId="77777777" w:rsidR="003858EC" w:rsidRPr="00C74F06" w:rsidRDefault="003858EC" w:rsidP="001060A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C74F0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1496E183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B560912" w14:textId="63972AF0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EA6F75E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66CA67E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</w:rPr>
              <w:t>1.3</w:t>
            </w:r>
          </w:p>
        </w:tc>
      </w:tr>
      <w:tr w:rsidR="003858EC" w:rsidRPr="00C74F06" w14:paraId="53BB0989" w14:textId="77777777" w:rsidTr="001060A4">
        <w:tc>
          <w:tcPr>
            <w:tcW w:w="6300" w:type="dxa"/>
          </w:tcPr>
          <w:p w14:paraId="16A5C515" w14:textId="77777777" w:rsidR="003858EC" w:rsidRPr="00C74F06" w:rsidRDefault="003858EC" w:rsidP="001060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255" w:type="dxa"/>
          </w:tcPr>
          <w:p w14:paraId="70866E5F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045381B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A865EEB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FF421A1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</w:rPr>
              <w:t>614.7</w:t>
            </w:r>
          </w:p>
        </w:tc>
      </w:tr>
      <w:tr w:rsidR="003858EC" w:rsidRPr="00C74F06" w14:paraId="0472C4B0" w14:textId="77777777" w:rsidTr="001060A4">
        <w:tc>
          <w:tcPr>
            <w:tcW w:w="6300" w:type="dxa"/>
          </w:tcPr>
          <w:p w14:paraId="4969A3E9" w14:textId="06C44BD9" w:rsidR="003858EC" w:rsidRPr="00C74F06" w:rsidRDefault="003858EC" w:rsidP="001060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0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5" w:type="dxa"/>
          </w:tcPr>
          <w:p w14:paraId="74C204FF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246A54B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B40156B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82AEA4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</w:rPr>
              <w:t>6.7</w:t>
            </w:r>
          </w:p>
        </w:tc>
      </w:tr>
      <w:tr w:rsidR="003858EC" w:rsidRPr="00C74F06" w14:paraId="62603246" w14:textId="77777777" w:rsidTr="001060A4">
        <w:tc>
          <w:tcPr>
            <w:tcW w:w="6300" w:type="dxa"/>
          </w:tcPr>
          <w:p w14:paraId="41F0581F" w14:textId="77777777" w:rsidR="003858EC" w:rsidRPr="00C74F06" w:rsidRDefault="003858EC" w:rsidP="001060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3C718257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9A21EB7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0B814DE4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A95DD85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</w:tr>
      <w:tr w:rsidR="003858EC" w:rsidRPr="00C74F06" w14:paraId="57708617" w14:textId="77777777" w:rsidTr="001060A4">
        <w:tc>
          <w:tcPr>
            <w:tcW w:w="6300" w:type="dxa"/>
          </w:tcPr>
          <w:p w14:paraId="1F75841E" w14:textId="77777777" w:rsidR="003858EC" w:rsidRPr="00C74F06" w:rsidRDefault="003858EC" w:rsidP="001060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5" w:type="dxa"/>
          </w:tcPr>
          <w:p w14:paraId="7A5A40D2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75B4E4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5A991BB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54872FF" w14:textId="77777777" w:rsidR="003858EC" w:rsidRPr="00C74F06" w:rsidRDefault="003858EC" w:rsidP="00106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</w:rPr>
              <w:t>0.2</w:t>
            </w:r>
          </w:p>
        </w:tc>
      </w:tr>
      <w:tr w:rsidR="00255515" w:rsidRPr="00C74F06" w14:paraId="030921FB" w14:textId="77777777" w:rsidTr="001060A4">
        <w:tc>
          <w:tcPr>
            <w:tcW w:w="6300" w:type="dxa"/>
          </w:tcPr>
          <w:p w14:paraId="4B000C47" w14:textId="4C04458B" w:rsidR="00255515" w:rsidRPr="00C74F06" w:rsidRDefault="00255515" w:rsidP="002555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C74F0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</w:t>
            </w:r>
            <w:r w:rsidR="00C948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กกิจการที่เกี่ยวข้องกัน</w:t>
            </w:r>
          </w:p>
        </w:tc>
        <w:tc>
          <w:tcPr>
            <w:tcW w:w="255" w:type="dxa"/>
          </w:tcPr>
          <w:p w14:paraId="5BE3DC7A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F8E289C" w14:textId="37FD9762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BB8BEEB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980F379" w14:textId="42AEB602" w:rsidR="00255515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74F06">
              <w:rPr>
                <w:rFonts w:asciiTheme="majorBidi" w:hAnsiTheme="majorBidi" w:cstheme="majorBidi"/>
                <w:sz w:val="30"/>
                <w:szCs w:val="30"/>
              </w:rPr>
              <w:t>450.0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5515" w:rsidRPr="00C74F06" w14:paraId="78447619" w14:textId="77777777" w:rsidTr="001060A4">
        <w:tc>
          <w:tcPr>
            <w:tcW w:w="6300" w:type="dxa"/>
          </w:tcPr>
          <w:p w14:paraId="12D4F7F3" w14:textId="540DA0AE" w:rsidR="00255515" w:rsidRPr="00C74F06" w:rsidRDefault="00255515" w:rsidP="002555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0F38E5B8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D17F6A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411C87E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9457272" w14:textId="2728F351" w:rsidR="00255515" w:rsidRPr="00C74F06" w:rsidRDefault="002971B4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(2.0)</w:t>
            </w:r>
          </w:p>
        </w:tc>
      </w:tr>
      <w:tr w:rsidR="002971B4" w:rsidRPr="00C74F06" w14:paraId="5001119D" w14:textId="77777777" w:rsidTr="001060A4">
        <w:tc>
          <w:tcPr>
            <w:tcW w:w="6300" w:type="dxa"/>
          </w:tcPr>
          <w:p w14:paraId="4A3AA852" w14:textId="3B17FCC8" w:rsidR="002971B4" w:rsidRPr="00C74F06" w:rsidRDefault="002971B4" w:rsidP="002555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5" w:type="dxa"/>
          </w:tcPr>
          <w:p w14:paraId="47582BED" w14:textId="77777777" w:rsidR="002971B4" w:rsidRPr="00C74F06" w:rsidRDefault="002971B4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C9A10A5" w14:textId="77777777" w:rsidR="002971B4" w:rsidRPr="00C74F06" w:rsidRDefault="002971B4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D7D52D8" w14:textId="77777777" w:rsidR="002971B4" w:rsidRPr="00C74F06" w:rsidRDefault="002971B4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BE01E8F" w14:textId="5E3C59C8" w:rsidR="002971B4" w:rsidRDefault="002971B4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(5.2)</w:t>
            </w:r>
          </w:p>
        </w:tc>
      </w:tr>
      <w:tr w:rsidR="00255515" w:rsidRPr="00C74F06" w14:paraId="30321C86" w14:textId="77777777" w:rsidTr="001060A4">
        <w:tc>
          <w:tcPr>
            <w:tcW w:w="6300" w:type="dxa"/>
          </w:tcPr>
          <w:p w14:paraId="7573927E" w14:textId="24FEDD68" w:rsidR="00255515" w:rsidRPr="00C74F06" w:rsidRDefault="00255515" w:rsidP="002555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ส่วนของเงินกู้ยืมระยะยาว</w:t>
            </w:r>
            <w:r w:rsidR="00B6792B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จากสถาบันการเงิน</w:t>
            </w:r>
            <w:r w:rsidRPr="00C74F06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55" w:type="dxa"/>
          </w:tcPr>
          <w:p w14:paraId="6DC7DDE3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7983FE2" w14:textId="45E2AA05" w:rsidR="00255515" w:rsidRPr="00C74F06" w:rsidRDefault="00C94836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16D782AB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4BC8B1F" w14:textId="313A600B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74F06">
              <w:rPr>
                <w:rFonts w:asciiTheme="majorBidi" w:hAnsiTheme="majorBidi" w:cstheme="majorBidi"/>
                <w:sz w:val="30"/>
                <w:szCs w:val="30"/>
              </w:rPr>
              <w:t>71.8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5515" w:rsidRPr="00C74F06" w14:paraId="6D94B77E" w14:textId="77777777" w:rsidTr="00AE44A6">
        <w:tc>
          <w:tcPr>
            <w:tcW w:w="6300" w:type="dxa"/>
          </w:tcPr>
          <w:p w14:paraId="0D7D089D" w14:textId="747C57DF" w:rsidR="00255515" w:rsidRPr="00C74F06" w:rsidRDefault="00255515" w:rsidP="002555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10C030E6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20B46F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9B6C7BC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4196717" w14:textId="06C0FF8F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526.6</w:t>
            </w:r>
          </w:p>
        </w:tc>
      </w:tr>
      <w:tr w:rsidR="00255515" w:rsidRPr="00C74F06" w14:paraId="6DC357F8" w14:textId="77777777" w:rsidTr="00AE44A6">
        <w:tc>
          <w:tcPr>
            <w:tcW w:w="6300" w:type="dxa"/>
          </w:tcPr>
          <w:p w14:paraId="1A57B362" w14:textId="14706189" w:rsidR="00255515" w:rsidRPr="00C74F06" w:rsidRDefault="00255515" w:rsidP="002555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74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 w:rsidRPr="00C74F06">
              <w:rPr>
                <w:rFonts w:asciiTheme="majorBidi" w:hAnsiTheme="majorBidi" w:cstheme="majorBidi"/>
                <w:sz w:val="30"/>
                <w:szCs w:val="30"/>
              </w:rPr>
              <w:t xml:space="preserve"> 11.82)</w:t>
            </w:r>
          </w:p>
        </w:tc>
        <w:tc>
          <w:tcPr>
            <w:tcW w:w="255" w:type="dxa"/>
          </w:tcPr>
          <w:p w14:paraId="31898547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CAC3FF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4CDC0E4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46DA799" w14:textId="4B479214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74F06">
              <w:rPr>
                <w:rFonts w:asciiTheme="majorBidi" w:hAnsiTheme="majorBidi" w:cstheme="majorBidi"/>
                <w:sz w:val="30"/>
                <w:szCs w:val="30"/>
              </w:rPr>
              <w:t>62.2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5515" w:rsidRPr="00C74F06" w14:paraId="054D25D8" w14:textId="77777777" w:rsidTr="00AE44A6">
        <w:tc>
          <w:tcPr>
            <w:tcW w:w="6300" w:type="dxa"/>
          </w:tcPr>
          <w:p w14:paraId="7A12B88E" w14:textId="2C1DDC4C" w:rsidR="00255515" w:rsidRPr="00C74F06" w:rsidRDefault="00255515" w:rsidP="002555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3B3F1C58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F2F2013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DEE7D60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14CAB1C" w14:textId="5E45590B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464.4</w:t>
            </w:r>
          </w:p>
        </w:tc>
      </w:tr>
      <w:tr w:rsidR="00255515" w:rsidRPr="00C74F06" w14:paraId="734BA09F" w14:textId="77777777" w:rsidTr="00AE44A6">
        <w:tc>
          <w:tcPr>
            <w:tcW w:w="6300" w:type="dxa"/>
          </w:tcPr>
          <w:p w14:paraId="7BB18CAF" w14:textId="3721E882" w:rsidR="00255515" w:rsidRPr="00C74F06" w:rsidRDefault="00255515" w:rsidP="002555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4F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74F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</w:t>
            </w:r>
            <w:r w:rsidRPr="00C74F0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C74F06">
              <w:rPr>
                <w:rFonts w:asciiTheme="majorBidi" w:hAnsiTheme="majorBidi" w:cstheme="majorBidi"/>
                <w:sz w:val="30"/>
                <w:szCs w:val="30"/>
              </w:rPr>
              <w:t xml:space="preserve"> ALN </w:t>
            </w:r>
            <w:r w:rsidRPr="00C74F0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ที่มีอยู่เดิม</w:t>
            </w:r>
          </w:p>
        </w:tc>
        <w:tc>
          <w:tcPr>
            <w:tcW w:w="255" w:type="dxa"/>
          </w:tcPr>
          <w:p w14:paraId="656EFEC6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30CCAA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12894AF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CDCF263" w14:textId="2862743E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74F06">
              <w:rPr>
                <w:rFonts w:asciiTheme="majorBidi" w:hAnsiTheme="majorBidi" w:cstheme="majorBidi"/>
                <w:sz w:val="30"/>
                <w:szCs w:val="30"/>
              </w:rPr>
              <w:t>44.3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5515" w:rsidRPr="00C74F06" w14:paraId="4300189A" w14:textId="77777777" w:rsidTr="00AE44A6">
        <w:tc>
          <w:tcPr>
            <w:tcW w:w="6300" w:type="dxa"/>
          </w:tcPr>
          <w:p w14:paraId="375DD9E4" w14:textId="2AAB9DC3" w:rsidR="00255515" w:rsidRPr="00C74F06" w:rsidRDefault="00255515" w:rsidP="002555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15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4F0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ค่าความนิยมจากการรวมธุรกิจ</w:t>
            </w:r>
          </w:p>
        </w:tc>
        <w:tc>
          <w:tcPr>
            <w:tcW w:w="255" w:type="dxa"/>
          </w:tcPr>
          <w:p w14:paraId="267CC97C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C4A62BB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CBA5AC0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4386824" w14:textId="0DEB1D96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</w:rPr>
              <w:t>9.9</w:t>
            </w:r>
          </w:p>
        </w:tc>
      </w:tr>
      <w:tr w:rsidR="00255515" w:rsidRPr="00C74F06" w14:paraId="12F719DA" w14:textId="77777777" w:rsidTr="00AE44A6">
        <w:tc>
          <w:tcPr>
            <w:tcW w:w="6300" w:type="dxa"/>
          </w:tcPr>
          <w:p w14:paraId="75BC9885" w14:textId="54EC36CA" w:rsidR="00255515" w:rsidRPr="00C74F06" w:rsidRDefault="00255515" w:rsidP="002555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5F341895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C9FE61E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D4BEC82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4BD085F" w14:textId="3EA7C31C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430.0</w:t>
            </w:r>
          </w:p>
        </w:tc>
      </w:tr>
      <w:tr w:rsidR="00255515" w:rsidRPr="00C74F06" w14:paraId="14E8FD9C" w14:textId="77777777" w:rsidTr="00AE44A6">
        <w:tc>
          <w:tcPr>
            <w:tcW w:w="6300" w:type="dxa"/>
          </w:tcPr>
          <w:p w14:paraId="2CA7850E" w14:textId="44F4D0A7" w:rsidR="00255515" w:rsidRPr="00C74F06" w:rsidRDefault="00255515" w:rsidP="002555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31A84127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ED8518F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BBD8D00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1D71FBA" w14:textId="7EF57B71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5515" w:rsidRPr="002971B4" w14:paraId="0384E0EC" w14:textId="77777777" w:rsidTr="001060A4">
        <w:trPr>
          <w:trHeight w:val="21"/>
        </w:trPr>
        <w:tc>
          <w:tcPr>
            <w:tcW w:w="6300" w:type="dxa"/>
          </w:tcPr>
          <w:p w14:paraId="495617BF" w14:textId="2A8DAA05" w:rsidR="00255515" w:rsidRPr="00C74F06" w:rsidRDefault="00255515" w:rsidP="00255515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06D9DE92" w14:textId="77777777" w:rsidR="00255515" w:rsidRPr="00C74F06" w:rsidRDefault="00255515" w:rsidP="0025551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3C34E5" w14:textId="77777777" w:rsidR="00255515" w:rsidRPr="00C74F06" w:rsidRDefault="00255515" w:rsidP="0025551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3C61552" w14:textId="77777777" w:rsidR="00255515" w:rsidRPr="00C74F06" w:rsidRDefault="00255515" w:rsidP="0025551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12CECCB" w14:textId="17C040FC" w:rsidR="00255515" w:rsidRPr="002971B4" w:rsidRDefault="00255515" w:rsidP="00297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C74F06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255515" w:rsidRPr="00C74F06" w14:paraId="50B0CC8D" w14:textId="77777777" w:rsidTr="00AE44A6">
        <w:tc>
          <w:tcPr>
            <w:tcW w:w="6300" w:type="dxa"/>
          </w:tcPr>
          <w:p w14:paraId="1BB5618D" w14:textId="4FF44AB4" w:rsidR="00255515" w:rsidRPr="00C74F06" w:rsidRDefault="00255515" w:rsidP="00255515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186C3152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9ACDB21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75F2747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872A1AA" w14:textId="3A943B7E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4F06">
              <w:rPr>
                <w:rFonts w:asciiTheme="majorBidi" w:hAnsiTheme="majorBidi" w:cstheme="majorBidi"/>
                <w:sz w:val="30"/>
                <w:szCs w:val="30"/>
              </w:rPr>
              <w:t>430.0</w:t>
            </w:r>
          </w:p>
        </w:tc>
      </w:tr>
      <w:tr w:rsidR="00255515" w:rsidRPr="00C74F06" w14:paraId="0BB30ECC" w14:textId="77777777" w:rsidTr="00AE44A6">
        <w:tc>
          <w:tcPr>
            <w:tcW w:w="6300" w:type="dxa"/>
          </w:tcPr>
          <w:p w14:paraId="29A4163D" w14:textId="1D8144AB" w:rsidR="00255515" w:rsidRPr="00927B34" w:rsidRDefault="00255515" w:rsidP="00255515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Pr="00927B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</w:t>
            </w:r>
            <w:r w:rsidRPr="00927B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16F5F3E9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49AEBA3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64EBCAE" w14:textId="77777777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5A951C7" w14:textId="7F92990D" w:rsidR="00255515" w:rsidRPr="00C74F06" w:rsidRDefault="00255515" w:rsidP="00255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</w:t>
            </w:r>
          </w:p>
        </w:tc>
      </w:tr>
    </w:tbl>
    <w:p w14:paraId="27905B2D" w14:textId="557F8C33" w:rsidR="003858EC" w:rsidRPr="00626B3C" w:rsidRDefault="003858EC" w:rsidP="0038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</w:rPr>
      </w:pPr>
    </w:p>
    <w:p w14:paraId="620C50D3" w14:textId="3CBD1284" w:rsidR="003858EC" w:rsidRDefault="003858EC" w:rsidP="00626B3C">
      <w:pPr>
        <w:pStyle w:val="ListParagraph"/>
        <w:tabs>
          <w:tab w:val="clear" w:pos="454"/>
          <w:tab w:val="clear" w:pos="680"/>
        </w:tabs>
        <w:ind w:left="540" w:hanging="9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="00D36A53">
        <w:rPr>
          <w:rFonts w:ascii="Angsana New" w:hAnsi="Angsana New"/>
          <w:spacing w:val="-2"/>
          <w:sz w:val="30"/>
          <w:szCs w:val="30"/>
        </w:rPr>
        <w:t xml:space="preserve"> 30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36A53">
        <w:rPr>
          <w:rFonts w:ascii="Angsana New" w:hAnsi="Angsana New"/>
          <w:spacing w:val="-2"/>
          <w:sz w:val="30"/>
          <w:szCs w:val="30"/>
        </w:rPr>
        <w:t>2567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กลุ่มบริษัทอยู่ระหว่างการประเมินสรุปมูลค่ายุติธรรมของสินทรัพย์สุทธิที่ซื้อตามมาตรฐานการรายงานทางการเงินฉบับที่</w:t>
      </w:r>
      <w:r w:rsidR="008B0143">
        <w:rPr>
          <w:rFonts w:ascii="Angsana New" w:hAnsi="Angsana New"/>
          <w:spacing w:val="-2"/>
          <w:sz w:val="30"/>
          <w:szCs w:val="30"/>
        </w:rPr>
        <w:t xml:space="preserve"> 3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ประมาณมูลค่ายุติธรรมของสินทรัพย์ที่ได้มาที่ระบุได้และหนี้สินที่รับมาจากการซื้อธุรกิจครั้งนี้เพื่อใช้ในการบันทึกบัญชี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หากกลุ่มบริษัท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่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วันที่ซื้อธุรกิจ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กลุ่มบริษัทจะทำการปรับปรุงมูลค่ายุติธรรมดังกล่าว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หรือรับรู้สินทรัพย์หรือหนี้สินซึ่งมีอยู่แล้ว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วันที่ซื้อธุรกิจเป็นการเพิ่มเติม</w:t>
      </w:r>
      <w:r w:rsidRPr="0010322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03224">
        <w:rPr>
          <w:rFonts w:ascii="Angsana New" w:hAnsi="Angsana New" w:hint="cs"/>
          <w:spacing w:val="-2"/>
          <w:sz w:val="30"/>
          <w:szCs w:val="30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717E67D2" w14:textId="77777777" w:rsidR="00626B3C" w:rsidRPr="00626B3C" w:rsidRDefault="00626B3C" w:rsidP="00626B3C">
      <w:pPr>
        <w:pStyle w:val="ListParagraph"/>
        <w:tabs>
          <w:tab w:val="clear" w:pos="454"/>
          <w:tab w:val="clear" w:pos="680"/>
        </w:tabs>
        <w:ind w:left="540" w:hanging="90"/>
        <w:jc w:val="thaiDistribute"/>
        <w:rPr>
          <w:rFonts w:ascii="Angsana New" w:hAnsi="Angsana New"/>
          <w:szCs w:val="18"/>
          <w:lang w:val="th-TH"/>
        </w:rPr>
      </w:pPr>
    </w:p>
    <w:p w14:paraId="4206E551" w14:textId="6ED988AB" w:rsidR="00626B3C" w:rsidRPr="00626B3C" w:rsidRDefault="003858EC" w:rsidP="00626B3C">
      <w:pPr>
        <w:pStyle w:val="ListParagraph"/>
        <w:tabs>
          <w:tab w:val="clear" w:pos="454"/>
          <w:tab w:val="clear" w:pos="680"/>
        </w:tabs>
        <w:ind w:left="540" w:hanging="9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7E03FF">
        <w:rPr>
          <w:rFonts w:ascii="Angsana New" w:hAnsi="Angsana New" w:hint="cs"/>
          <w:spacing w:val="-2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</w:t>
      </w:r>
      <w:r w:rsidRPr="007E03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E03FF">
        <w:rPr>
          <w:rFonts w:ascii="Angsana New" w:hAnsi="Angsana New"/>
          <w:spacing w:val="-2"/>
          <w:sz w:val="30"/>
          <w:szCs w:val="30"/>
        </w:rPr>
        <w:t xml:space="preserve">ALN </w:t>
      </w:r>
      <w:r w:rsidRPr="007E03FF">
        <w:rPr>
          <w:rFonts w:ascii="Angsana New" w:hAnsi="Angsana New"/>
          <w:spacing w:val="-2"/>
          <w:sz w:val="30"/>
          <w:szCs w:val="30"/>
        </w:rPr>
        <w:t xml:space="preserve"> </w:t>
      </w:r>
      <w:r w:rsidRPr="007E03FF">
        <w:rPr>
          <w:rFonts w:ascii="Angsana New" w:hAnsi="Angsana New" w:hint="cs"/>
          <w:spacing w:val="-2"/>
          <w:sz w:val="30"/>
          <w:szCs w:val="30"/>
          <w:cs/>
        </w:rPr>
        <w:t>และการร่วมมือกันซึ่งคาดว่าจะสำเร็จ</w:t>
      </w:r>
      <w:r w:rsidRPr="007E03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E03FF">
        <w:rPr>
          <w:rFonts w:ascii="Angsana New" w:hAnsi="Angsana New" w:hint="cs"/>
          <w:spacing w:val="-2"/>
          <w:sz w:val="30"/>
          <w:szCs w:val="30"/>
          <w:cs/>
        </w:rPr>
        <w:t>จากการ</w:t>
      </w:r>
      <w:r w:rsidR="004C2168">
        <w:rPr>
          <w:rFonts w:ascii="Angsana New" w:hAnsi="Angsana New" w:hint="cs"/>
          <w:spacing w:val="-2"/>
          <w:sz w:val="30"/>
          <w:szCs w:val="30"/>
          <w:cs/>
        </w:rPr>
        <w:t>ขยาย</w:t>
      </w:r>
      <w:r w:rsidRPr="007E03FF">
        <w:rPr>
          <w:rFonts w:ascii="Angsana New" w:hAnsi="Angsana New" w:hint="cs"/>
          <w:spacing w:val="-2"/>
          <w:sz w:val="30"/>
          <w:szCs w:val="30"/>
          <w:cs/>
        </w:rPr>
        <w:t>สู่ธุรกิจ</w:t>
      </w:r>
      <w:r w:rsidR="007E03FF">
        <w:rPr>
          <w:rFonts w:ascii="Angsana New" w:hAnsi="Angsana New" w:hint="cs"/>
          <w:spacing w:val="-2"/>
          <w:sz w:val="30"/>
          <w:szCs w:val="30"/>
          <w:cs/>
        </w:rPr>
        <w:t>อสังหาริมทรัพย์</w:t>
      </w:r>
      <w:r w:rsidRPr="007E03FF">
        <w:rPr>
          <w:rFonts w:ascii="Angsana New" w:hAnsi="Angsana New" w:hint="cs"/>
          <w:spacing w:val="-2"/>
          <w:sz w:val="30"/>
          <w:szCs w:val="30"/>
          <w:cs/>
        </w:rPr>
        <w:t>ของกลุ่มบริษัท</w:t>
      </w:r>
      <w:r w:rsidRPr="007E03F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E03FF">
        <w:rPr>
          <w:rFonts w:ascii="Angsana New" w:hAnsi="Angsana New" w:hint="cs"/>
          <w:spacing w:val="-2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2A94DF54" w14:textId="63C6B066" w:rsidR="00093B30" w:rsidRPr="004D49BC" w:rsidRDefault="00804175" w:rsidP="002C1C0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C48621F" w14:textId="0BBF1A06" w:rsidR="002F116D" w:rsidRPr="004D49BC" w:rsidRDefault="002F116D" w:rsidP="001E70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  <w:cs/>
        </w:rPr>
      </w:pPr>
    </w:p>
    <w:p w14:paraId="50BA18D5" w14:textId="77777777" w:rsidR="00632238" w:rsidRDefault="0087547C" w:rsidP="00632238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Theme="majorBidi" w:hAnsiTheme="majorBidi" w:cstheme="majorBidi"/>
          <w:b/>
          <w:spacing w:val="-2"/>
          <w:sz w:val="30"/>
          <w:szCs w:val="30"/>
          <w:cs/>
        </w:rPr>
        <w:t>ความสัมพันธ์ที่มีกับบริษัทย่อย</w:t>
      </w:r>
      <w:r w:rsidR="009A07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ที่มีการเปลี่ยนแปลงอย่างมีสาระสำคัญได้เปิดเผยในหมายเหตุข้</w:t>
      </w:r>
      <w:r w:rsidR="009A07BC" w:rsidRPr="009A07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 xml:space="preserve">อ </w:t>
      </w:r>
      <w:r w:rsidR="00263500">
        <w:rPr>
          <w:rFonts w:asciiTheme="majorBidi" w:hAnsiTheme="majorBidi" w:cstheme="majorBidi"/>
          <w:bCs/>
          <w:spacing w:val="-2"/>
          <w:sz w:val="30"/>
          <w:szCs w:val="30"/>
        </w:rPr>
        <w:t>6</w:t>
      </w:r>
      <w:r w:rsidR="009A07BC" w:rsidRPr="009A07BC">
        <w:rPr>
          <w:rFonts w:asciiTheme="majorBidi" w:hAnsiTheme="majorBidi" w:cstheme="majorBidi"/>
          <w:bCs/>
          <w:spacing w:val="-2"/>
          <w:sz w:val="30"/>
          <w:szCs w:val="30"/>
        </w:rPr>
        <w:t xml:space="preserve"> </w:t>
      </w:r>
      <w:r w:rsidR="009A07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สำหรับความสัมพันธ์กับ</w:t>
      </w:r>
      <w:r w:rsidR="00F302BE" w:rsidRPr="004D49BC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บริษัทร่วม</w:t>
      </w:r>
      <w:r w:rsidR="004A2032" w:rsidRPr="004D49BC">
        <w:rPr>
          <w:rFonts w:asciiTheme="majorBidi" w:hAnsiTheme="majorBidi" w:cstheme="majorBidi"/>
          <w:b/>
          <w:spacing w:val="-2"/>
          <w:sz w:val="30"/>
          <w:szCs w:val="30"/>
        </w:rPr>
        <w:t xml:space="preserve"> </w:t>
      </w:r>
      <w:r w:rsidR="00333E5C" w:rsidRPr="004D49BC">
        <w:rPr>
          <w:rFonts w:asciiTheme="majorBidi" w:hAnsiTheme="majorBidi" w:cstheme="majorBidi" w:hint="cs"/>
          <w:b/>
          <w:sz w:val="30"/>
          <w:szCs w:val="30"/>
          <w:cs/>
        </w:rPr>
        <w:t xml:space="preserve">การร่วมค้า </w:t>
      </w:r>
      <w:r w:rsidRPr="004D49BC">
        <w:rPr>
          <w:rFonts w:asciiTheme="majorBidi" w:hAnsiTheme="majorBidi" w:cstheme="majorBidi" w:hint="cs"/>
          <w:b/>
          <w:sz w:val="30"/>
          <w:szCs w:val="30"/>
          <w:cs/>
        </w:rPr>
        <w:t>ผู้บริหารคนสำคัญและ</w:t>
      </w:r>
      <w:r w:rsidRPr="004D49BC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Pr="004D49BC">
        <w:rPr>
          <w:rFonts w:asciiTheme="majorBidi" w:hAnsiTheme="majorBidi" w:cstheme="majorBidi" w:hint="cs"/>
          <w:b/>
          <w:sz w:val="30"/>
          <w:szCs w:val="30"/>
          <w:cs/>
        </w:rPr>
        <w:t>อื่นมีความสัมพันธ์เหมือนงบการเงินสำหรับ</w:t>
      </w:r>
      <w:r w:rsidR="00D554EE" w:rsidRPr="004D49BC">
        <w:rPr>
          <w:rFonts w:ascii="Angsana New" w:hAnsi="Angsana New" w:cs="Angsana New" w:hint="cs"/>
          <w:spacing w:val="6"/>
          <w:sz w:val="30"/>
          <w:szCs w:val="30"/>
          <w:cs/>
        </w:rPr>
        <w:t>ปีสิ้นสุดวันที่</w:t>
      </w:r>
      <w:r w:rsidR="00291890" w:rsidRPr="004D49BC">
        <w:rPr>
          <w:rFonts w:ascii="Angsana New" w:hAnsi="Angsana New" w:cs="Angsana New"/>
          <w:sz w:val="30"/>
          <w:szCs w:val="30"/>
        </w:rPr>
        <w:t xml:space="preserve"> 31</w:t>
      </w:r>
      <w:r w:rsidR="00D554EE" w:rsidRPr="004D49BC">
        <w:rPr>
          <w:rFonts w:ascii="Angsana New" w:hAnsi="Angsana New" w:cs="Angsana New"/>
          <w:sz w:val="30"/>
          <w:szCs w:val="30"/>
        </w:rPr>
        <w:t xml:space="preserve"> </w:t>
      </w:r>
      <w:r w:rsidR="00D554EE" w:rsidRPr="004D49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067461" w:rsidRPr="004D49BC">
        <w:rPr>
          <w:rFonts w:ascii="Angsana New" w:hAnsi="Angsana New" w:cs="Angsana New"/>
          <w:sz w:val="30"/>
          <w:szCs w:val="30"/>
        </w:rPr>
        <w:t>6</w:t>
      </w:r>
    </w:p>
    <w:p w14:paraId="4E74131E" w14:textId="77777777" w:rsidR="00632238" w:rsidRDefault="00632238" w:rsidP="00632238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0566E43D" w14:textId="0E57841D" w:rsidR="00D27157" w:rsidRPr="00632238" w:rsidRDefault="00D27157" w:rsidP="00632238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Theme="majorBidi" w:hAnsiTheme="majorBidi" w:cstheme="majorBidi" w:hint="cs"/>
          <w:sz w:val="30"/>
          <w:szCs w:val="30"/>
          <w:cs/>
        </w:rPr>
        <w:t>รายการระหว่างกันที่มีนัยสำคัญในระหว่างงวด มีดังต่อไปนี้</w:t>
      </w:r>
    </w:p>
    <w:p w14:paraId="00A557AF" w14:textId="77777777" w:rsidR="00D27157" w:rsidRPr="004D49BC" w:rsidRDefault="00D27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6"/>
          <w:sz w:val="30"/>
          <w:szCs w:val="30"/>
          <w:cs/>
        </w:rPr>
      </w:pPr>
    </w:p>
    <w:tbl>
      <w:tblPr>
        <w:tblW w:w="96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1"/>
        <w:gridCol w:w="1073"/>
        <w:gridCol w:w="273"/>
        <w:gridCol w:w="1120"/>
        <w:gridCol w:w="257"/>
        <w:gridCol w:w="1122"/>
        <w:gridCol w:w="265"/>
        <w:gridCol w:w="1097"/>
      </w:tblGrid>
      <w:tr w:rsidR="00F90116" w:rsidRPr="004D49BC" w14:paraId="70531D4F" w14:textId="77777777" w:rsidTr="002842AB">
        <w:trPr>
          <w:trHeight w:val="405"/>
          <w:tblHeader/>
        </w:trPr>
        <w:tc>
          <w:tcPr>
            <w:tcW w:w="2290" w:type="pct"/>
          </w:tcPr>
          <w:p w14:paraId="1B0A43DF" w14:textId="31B970E2" w:rsidR="00D27157" w:rsidRPr="004D49BC" w:rsidRDefault="004B5EA2" w:rsidP="00D27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9"/>
              <w:rPr>
                <w:rFonts w:asciiTheme="majorBidi" w:hAnsiTheme="majorBidi" w:cstheme="majorBidi"/>
                <w:b/>
                <w:bCs/>
                <w:i/>
                <w:iCs/>
                <w:spacing w:val="6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  <w:br w:type="page"/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3" w:type="pct"/>
            <w:gridSpan w:val="3"/>
          </w:tcPr>
          <w:p w14:paraId="73DA9268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232F9C2A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pct"/>
            <w:gridSpan w:val="3"/>
          </w:tcPr>
          <w:p w14:paraId="7486BED0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116" w:rsidRPr="004D49BC" w14:paraId="451A6C1C" w14:textId="77777777" w:rsidTr="002842AB">
        <w:trPr>
          <w:trHeight w:val="405"/>
          <w:tblHeader/>
        </w:trPr>
        <w:tc>
          <w:tcPr>
            <w:tcW w:w="2290" w:type="pct"/>
          </w:tcPr>
          <w:p w14:paraId="3F984155" w14:textId="02FAF9AA" w:rsidR="004B5EA2" w:rsidRPr="004D49BC" w:rsidRDefault="00E814D8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57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8" w:type="pct"/>
          </w:tcPr>
          <w:p w14:paraId="4F0F276E" w14:textId="05D4096E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461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36880BA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1F2A47" w14:textId="1DCC2A21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461" w:rsidRPr="004D4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65A59CF0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D829767" w14:textId="09B87F57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461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35F719B1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3A17BE2" w14:textId="5E023834" w:rsidR="004B5EA2" w:rsidRPr="004D49BC" w:rsidRDefault="0025746A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7461" w:rsidRPr="004D4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B5EA2" w:rsidRPr="004D49BC" w14:paraId="5852244C" w14:textId="77777777" w:rsidTr="002842AB">
        <w:trPr>
          <w:trHeight w:val="405"/>
          <w:tblHeader/>
        </w:trPr>
        <w:tc>
          <w:tcPr>
            <w:tcW w:w="2290" w:type="pct"/>
          </w:tcPr>
          <w:p w14:paraId="21B2544D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0" w:type="pct"/>
            <w:gridSpan w:val="7"/>
          </w:tcPr>
          <w:p w14:paraId="5158D78D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116" w:rsidRPr="004D49BC" w14:paraId="371E5CD1" w14:textId="77777777" w:rsidTr="002842AB">
        <w:trPr>
          <w:trHeight w:val="405"/>
        </w:trPr>
        <w:tc>
          <w:tcPr>
            <w:tcW w:w="2290" w:type="pct"/>
          </w:tcPr>
          <w:p w14:paraId="62475CE9" w14:textId="77777777" w:rsidR="004B5EA2" w:rsidRPr="004D49BC" w:rsidRDefault="004B5EA2" w:rsidP="00257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66C446A9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2D7B071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79899DE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3453CA0B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D7ACD29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B1D441C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CCAB212" w14:textId="77777777" w:rsidR="004B5EA2" w:rsidRPr="004D49BC" w:rsidRDefault="004B5EA2" w:rsidP="002574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14D8" w:rsidRPr="004D49BC" w14:paraId="1B8839ED" w14:textId="77777777" w:rsidTr="002842AB">
        <w:trPr>
          <w:trHeight w:val="405"/>
        </w:trPr>
        <w:tc>
          <w:tcPr>
            <w:tcW w:w="2290" w:type="pct"/>
          </w:tcPr>
          <w:p w14:paraId="22DB9691" w14:textId="7F16AB44" w:rsidR="00E814D8" w:rsidRPr="004D49BC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5D2C0DF1" w14:textId="0ECD01AD" w:rsidR="00E814D8" w:rsidRPr="004D49BC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1FCB83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CF4F30" w14:textId="661C6350" w:rsidR="00E814D8" w:rsidRPr="004D49BC" w:rsidRDefault="00E814D8" w:rsidP="0054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01D9BCF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EF36F4" w14:textId="3463CE5F" w:rsidR="00E814D8" w:rsidRPr="004D49BC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6,514,673</w:t>
            </w:r>
          </w:p>
        </w:tc>
        <w:tc>
          <w:tcPr>
            <w:tcW w:w="138" w:type="pct"/>
          </w:tcPr>
          <w:p w14:paraId="561C17EA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ECE4DB8" w14:textId="217EB4CD" w:rsidR="00E814D8" w:rsidRPr="004D49BC" w:rsidRDefault="00E814D8" w:rsidP="00541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5,494,610</w:t>
            </w:r>
          </w:p>
        </w:tc>
      </w:tr>
      <w:tr w:rsidR="00E814D8" w:rsidRPr="004D49BC" w14:paraId="6E1344DA" w14:textId="77777777" w:rsidTr="00164DC0">
        <w:trPr>
          <w:trHeight w:val="405"/>
        </w:trPr>
        <w:tc>
          <w:tcPr>
            <w:tcW w:w="2290" w:type="pct"/>
          </w:tcPr>
          <w:p w14:paraId="542307C5" w14:textId="07955E24" w:rsidR="00E814D8" w:rsidRPr="004D49BC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5EEE0621" w14:textId="69C5F215" w:rsidR="00E814D8" w:rsidRPr="004D49BC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6DF99A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20D6C13" w14:textId="6A1AE919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7F7FABA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F5AAC01" w14:textId="0C836AC4" w:rsidR="00E814D8" w:rsidRPr="00164DC0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90,627</w:t>
            </w:r>
          </w:p>
        </w:tc>
        <w:tc>
          <w:tcPr>
            <w:tcW w:w="138" w:type="pct"/>
            <w:shd w:val="clear" w:color="auto" w:fill="auto"/>
          </w:tcPr>
          <w:p w14:paraId="4485748F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ED575C1" w14:textId="14EAD14D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103,829</w:t>
            </w:r>
          </w:p>
        </w:tc>
      </w:tr>
      <w:tr w:rsidR="00E814D8" w:rsidRPr="004D49BC" w14:paraId="1C517661" w14:textId="77777777" w:rsidTr="00164DC0">
        <w:trPr>
          <w:trHeight w:val="405"/>
        </w:trPr>
        <w:tc>
          <w:tcPr>
            <w:tcW w:w="2290" w:type="pct"/>
          </w:tcPr>
          <w:p w14:paraId="744553EE" w14:textId="54241768" w:rsidR="00E814D8" w:rsidRPr="004D49BC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22B1D1AA" w14:textId="69E4FE39" w:rsidR="00E814D8" w:rsidRPr="004D49BC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AC53882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B158D39" w14:textId="256D59A5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4D78DD0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C6830B0" w14:textId="7168F9CE" w:rsidR="00E814D8" w:rsidRPr="00164DC0" w:rsidRDefault="00E40E62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529,051</w:t>
            </w:r>
          </w:p>
        </w:tc>
        <w:tc>
          <w:tcPr>
            <w:tcW w:w="138" w:type="pct"/>
            <w:shd w:val="clear" w:color="auto" w:fill="auto"/>
          </w:tcPr>
          <w:p w14:paraId="4420BEC2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742E4D4" w14:textId="0F6C2CA0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481,007</w:t>
            </w:r>
          </w:p>
        </w:tc>
      </w:tr>
      <w:tr w:rsidR="00E814D8" w:rsidRPr="004D49BC" w14:paraId="127F3EDD" w14:textId="77777777" w:rsidTr="00164DC0">
        <w:trPr>
          <w:trHeight w:val="405"/>
        </w:trPr>
        <w:tc>
          <w:tcPr>
            <w:tcW w:w="2290" w:type="pct"/>
          </w:tcPr>
          <w:p w14:paraId="7C372726" w14:textId="77777777" w:rsidR="00E814D8" w:rsidRPr="004D49BC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58" w:type="pct"/>
          </w:tcPr>
          <w:p w14:paraId="6AE5DAAF" w14:textId="10F9AE72" w:rsidR="00E814D8" w:rsidRPr="004D49BC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F034B69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C70BAE9" w14:textId="6F14E88E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BBF4639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3F5E0C8" w14:textId="19D96284" w:rsidR="00E814D8" w:rsidRPr="00164DC0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206,400</w:t>
            </w:r>
          </w:p>
        </w:tc>
        <w:tc>
          <w:tcPr>
            <w:tcW w:w="138" w:type="pct"/>
            <w:shd w:val="clear" w:color="auto" w:fill="auto"/>
          </w:tcPr>
          <w:p w14:paraId="1ABD3DF6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8FED005" w14:textId="43F8ABB3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30,600</w:t>
            </w:r>
          </w:p>
        </w:tc>
      </w:tr>
      <w:tr w:rsidR="00E814D8" w:rsidRPr="004D49BC" w14:paraId="295A76FA" w14:textId="77777777" w:rsidTr="00164DC0">
        <w:trPr>
          <w:trHeight w:val="405"/>
        </w:trPr>
        <w:tc>
          <w:tcPr>
            <w:tcW w:w="2290" w:type="pct"/>
          </w:tcPr>
          <w:p w14:paraId="369B5F1B" w14:textId="77777777" w:rsidR="00E814D8" w:rsidRPr="004D49BC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8" w:type="pct"/>
          </w:tcPr>
          <w:p w14:paraId="019C58D8" w14:textId="55A607CE" w:rsidR="00E814D8" w:rsidRPr="004D49BC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608F543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0B5FE49" w14:textId="102A72B8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0E8E785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206D193" w14:textId="72CB5005" w:rsidR="00E814D8" w:rsidRPr="00164DC0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22,364</w:t>
            </w:r>
          </w:p>
        </w:tc>
        <w:tc>
          <w:tcPr>
            <w:tcW w:w="138" w:type="pct"/>
            <w:shd w:val="clear" w:color="auto" w:fill="auto"/>
          </w:tcPr>
          <w:p w14:paraId="3AA2EE29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7977B1B" w14:textId="35DFC6FF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22,565</w:t>
            </w:r>
          </w:p>
        </w:tc>
      </w:tr>
      <w:tr w:rsidR="00E814D8" w:rsidRPr="004D49BC" w14:paraId="053D2D8C" w14:textId="77777777" w:rsidTr="002842AB">
        <w:trPr>
          <w:trHeight w:val="405"/>
        </w:trPr>
        <w:tc>
          <w:tcPr>
            <w:tcW w:w="2290" w:type="pct"/>
          </w:tcPr>
          <w:p w14:paraId="0E932931" w14:textId="77777777" w:rsidR="00E814D8" w:rsidRPr="004D49BC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8" w:type="pct"/>
          </w:tcPr>
          <w:p w14:paraId="3EA00482" w14:textId="5D86531C" w:rsidR="00E814D8" w:rsidRPr="004D49BC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D9C28D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094E1A" w14:textId="477FBC4F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C05FBBB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C972F4A" w14:textId="2DCD95DD" w:rsidR="00E814D8" w:rsidRPr="004D49BC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B6610">
              <w:rPr>
                <w:rFonts w:asciiTheme="majorBidi" w:hAnsiTheme="majorBidi" w:cstheme="majorBidi"/>
                <w:sz w:val="30"/>
                <w:szCs w:val="30"/>
              </w:rPr>
              <w:t>11,457,745</w:t>
            </w:r>
          </w:p>
        </w:tc>
        <w:tc>
          <w:tcPr>
            <w:tcW w:w="138" w:type="pct"/>
          </w:tcPr>
          <w:p w14:paraId="7EFE1B78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70D8E1" w14:textId="64E1FDB9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12,009,312</w:t>
            </w:r>
          </w:p>
        </w:tc>
      </w:tr>
      <w:tr w:rsidR="00E814D8" w:rsidRPr="004D49BC" w14:paraId="434BC52D" w14:textId="77777777" w:rsidTr="002842AB">
        <w:trPr>
          <w:trHeight w:val="405"/>
        </w:trPr>
        <w:tc>
          <w:tcPr>
            <w:tcW w:w="2290" w:type="pct"/>
          </w:tcPr>
          <w:p w14:paraId="68077389" w14:textId="63E901E0" w:rsidR="00E814D8" w:rsidRPr="00017A67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17A6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17A6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58" w:type="pct"/>
          </w:tcPr>
          <w:p w14:paraId="00E82B16" w14:textId="052F3AE2" w:rsidR="00E814D8" w:rsidRPr="00017A67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5C99613" w14:textId="77777777" w:rsidR="00E814D8" w:rsidRPr="00017A67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8F41C1" w14:textId="0A67F6C6" w:rsidR="00E814D8" w:rsidRPr="00017A67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FDA48CD" w14:textId="77777777" w:rsidR="00E814D8" w:rsidRPr="00017A67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27C973" w14:textId="235672B5" w:rsidR="00E814D8" w:rsidRPr="00017A67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B6610">
              <w:rPr>
                <w:rFonts w:asciiTheme="majorBidi" w:hAnsiTheme="majorBidi" w:cstheme="majorBidi"/>
                <w:sz w:val="30"/>
                <w:szCs w:val="30"/>
              </w:rPr>
              <w:t>1,286</w:t>
            </w:r>
          </w:p>
        </w:tc>
        <w:tc>
          <w:tcPr>
            <w:tcW w:w="138" w:type="pct"/>
          </w:tcPr>
          <w:p w14:paraId="2568123A" w14:textId="77777777" w:rsidR="00E814D8" w:rsidRPr="00017A67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48FFF8F" w14:textId="4CCFA149" w:rsidR="00E814D8" w:rsidRPr="00017A67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14D8" w:rsidRPr="004D49BC" w14:paraId="3CBC812D" w14:textId="77777777" w:rsidTr="002842AB">
        <w:trPr>
          <w:trHeight w:val="405"/>
        </w:trPr>
        <w:tc>
          <w:tcPr>
            <w:tcW w:w="2290" w:type="pct"/>
          </w:tcPr>
          <w:p w14:paraId="12C6640B" w14:textId="77777777" w:rsidR="00E814D8" w:rsidRPr="004D49BC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8" w:type="pct"/>
          </w:tcPr>
          <w:p w14:paraId="5FF8A2E8" w14:textId="7FF29E2E" w:rsidR="00E814D8" w:rsidRPr="004D49BC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8E7EDD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A5C34B" w14:textId="5172B5C3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41FA5F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52EFE75" w14:textId="39DAB715" w:rsidR="00E814D8" w:rsidRPr="004D49BC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B6610">
              <w:rPr>
                <w:rFonts w:asciiTheme="majorBidi" w:hAnsiTheme="majorBidi" w:cstheme="majorBidi"/>
                <w:sz w:val="30"/>
                <w:szCs w:val="30"/>
              </w:rPr>
              <w:t>19,931</w:t>
            </w:r>
          </w:p>
        </w:tc>
        <w:tc>
          <w:tcPr>
            <w:tcW w:w="138" w:type="pct"/>
          </w:tcPr>
          <w:p w14:paraId="16E49038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7D7348" w14:textId="546B49C1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Theme="majorBidi" w:hAnsiTheme="majorBidi" w:cstheme="majorBidi"/>
                <w:sz w:val="30"/>
                <w:szCs w:val="30"/>
              </w:rPr>
              <w:t>26,700</w:t>
            </w:r>
          </w:p>
        </w:tc>
      </w:tr>
      <w:tr w:rsidR="00E814D8" w:rsidRPr="004D49BC" w14:paraId="51980850" w14:textId="77777777" w:rsidTr="002842AB">
        <w:trPr>
          <w:trHeight w:val="405"/>
        </w:trPr>
        <w:tc>
          <w:tcPr>
            <w:tcW w:w="2290" w:type="pct"/>
          </w:tcPr>
          <w:p w14:paraId="26B46408" w14:textId="77777777" w:rsidR="00E814D8" w:rsidRPr="004D49BC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8" w:type="pct"/>
          </w:tcPr>
          <w:p w14:paraId="716E41B9" w14:textId="19AB3FC0" w:rsidR="00E814D8" w:rsidRPr="004D49BC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DDC469A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8D471A" w14:textId="38B3DDA5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574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EDA363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A1D904" w14:textId="1AC7F406" w:rsidR="00E814D8" w:rsidRPr="004D49BC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0B6610">
              <w:rPr>
                <w:rFonts w:asciiTheme="majorBidi" w:hAnsiTheme="majorBidi" w:cstheme="majorBidi"/>
                <w:sz w:val="30"/>
                <w:szCs w:val="30"/>
              </w:rPr>
              <w:t>216,672</w:t>
            </w:r>
          </w:p>
        </w:tc>
        <w:tc>
          <w:tcPr>
            <w:tcW w:w="138" w:type="pct"/>
          </w:tcPr>
          <w:p w14:paraId="1B0F564E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66EBEBC" w14:textId="32F961F5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210,490</w:t>
            </w:r>
          </w:p>
        </w:tc>
      </w:tr>
      <w:tr w:rsidR="00E814D8" w:rsidRPr="004D49BC" w14:paraId="5AEE906D" w14:textId="77777777" w:rsidTr="002842AB">
        <w:trPr>
          <w:trHeight w:val="405"/>
        </w:trPr>
        <w:tc>
          <w:tcPr>
            <w:tcW w:w="2290" w:type="pct"/>
          </w:tcPr>
          <w:p w14:paraId="5083D2FB" w14:textId="77777777" w:rsidR="00E814D8" w:rsidRPr="004D49BC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C41D2EE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45D5F2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2D6486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76710D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DBC9AD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2D4D667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A31FE1E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14D8" w:rsidRPr="004D49BC" w14:paraId="76C38028" w14:textId="77777777" w:rsidTr="002842AB">
        <w:trPr>
          <w:trHeight w:val="405"/>
        </w:trPr>
        <w:tc>
          <w:tcPr>
            <w:tcW w:w="2290" w:type="pct"/>
          </w:tcPr>
          <w:p w14:paraId="0D278309" w14:textId="77777777" w:rsidR="00E814D8" w:rsidRPr="004D49BC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8" w:type="pct"/>
          </w:tcPr>
          <w:p w14:paraId="3FDAB727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4B12690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214285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601CAD9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CFBB34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154D819A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719DE7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14D8" w:rsidRPr="004D49BC" w14:paraId="542F5B7A" w14:textId="77777777" w:rsidTr="00CE45D1">
        <w:trPr>
          <w:trHeight w:val="405"/>
        </w:trPr>
        <w:tc>
          <w:tcPr>
            <w:tcW w:w="2290" w:type="pct"/>
          </w:tcPr>
          <w:p w14:paraId="4518652F" w14:textId="5660CA2F" w:rsidR="00E814D8" w:rsidRPr="00164DC0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53EE9038" w14:textId="20274554" w:rsidR="00E814D8" w:rsidRPr="00164DC0" w:rsidRDefault="00E40E62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188,535</w:t>
            </w:r>
          </w:p>
        </w:tc>
        <w:tc>
          <w:tcPr>
            <w:tcW w:w="142" w:type="pct"/>
          </w:tcPr>
          <w:p w14:paraId="021F8D83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F8493EA" w14:textId="3A72BFCC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145,284</w:t>
            </w:r>
          </w:p>
        </w:tc>
        <w:tc>
          <w:tcPr>
            <w:tcW w:w="134" w:type="pct"/>
          </w:tcPr>
          <w:p w14:paraId="6C2B29C3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EEDFFB2" w14:textId="065EA2D0" w:rsidR="00E814D8" w:rsidRPr="00164DC0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93,288</w:t>
            </w:r>
          </w:p>
        </w:tc>
        <w:tc>
          <w:tcPr>
            <w:tcW w:w="138" w:type="pct"/>
          </w:tcPr>
          <w:p w14:paraId="1B773233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6CD7C89" w14:textId="4B8DCE86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90,504</w:t>
            </w:r>
          </w:p>
        </w:tc>
      </w:tr>
      <w:tr w:rsidR="00E814D8" w:rsidRPr="004D49BC" w14:paraId="33482ECD" w14:textId="77777777" w:rsidTr="00CE45D1">
        <w:trPr>
          <w:trHeight w:val="405"/>
        </w:trPr>
        <w:tc>
          <w:tcPr>
            <w:tcW w:w="2290" w:type="pct"/>
          </w:tcPr>
          <w:p w14:paraId="37D52AA4" w14:textId="77777777" w:rsidR="00E814D8" w:rsidRPr="00164DC0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07D1AED2" w14:textId="0084C5D7" w:rsidR="00E814D8" w:rsidRPr="00164DC0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42" w:type="pct"/>
          </w:tcPr>
          <w:p w14:paraId="122C6E95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9AF7C2" w14:textId="5F34C6EE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134" w:type="pct"/>
          </w:tcPr>
          <w:p w14:paraId="4D1FBF11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F1D71A" w14:textId="31A0D73B" w:rsidR="00E814D8" w:rsidRPr="00164DC0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38" w:type="pct"/>
          </w:tcPr>
          <w:p w14:paraId="39D5D7D0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BC51875" w14:textId="1A38BE01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E814D8" w:rsidRPr="004D49BC" w14:paraId="374DFFBE" w14:textId="77777777" w:rsidTr="00CE45D1">
        <w:trPr>
          <w:trHeight w:val="405"/>
        </w:trPr>
        <w:tc>
          <w:tcPr>
            <w:tcW w:w="2290" w:type="pct"/>
          </w:tcPr>
          <w:p w14:paraId="73383055" w14:textId="651C6E50" w:rsidR="00E814D8" w:rsidRPr="00164DC0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4DA3201E" w14:textId="7416292F" w:rsidR="00E814D8" w:rsidRPr="00164DC0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6,359</w:t>
            </w:r>
          </w:p>
        </w:tc>
        <w:tc>
          <w:tcPr>
            <w:tcW w:w="142" w:type="pct"/>
          </w:tcPr>
          <w:p w14:paraId="061406D4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56A405" w14:textId="06C07FCA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6,052</w:t>
            </w:r>
          </w:p>
        </w:tc>
        <w:tc>
          <w:tcPr>
            <w:tcW w:w="134" w:type="pct"/>
          </w:tcPr>
          <w:p w14:paraId="1BDF25B7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B6A569" w14:textId="4E7B889F" w:rsidR="00E814D8" w:rsidRPr="00164DC0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BF4955F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1132A63" w14:textId="0DDDDF3E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14D8" w:rsidRPr="004D49BC" w14:paraId="20CC46B1" w14:textId="77777777" w:rsidTr="00CE45D1">
        <w:trPr>
          <w:trHeight w:val="405"/>
        </w:trPr>
        <w:tc>
          <w:tcPr>
            <w:tcW w:w="2290" w:type="pct"/>
          </w:tcPr>
          <w:p w14:paraId="4658E574" w14:textId="77777777" w:rsidR="00E814D8" w:rsidRPr="00164DC0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5B676D47" w14:textId="62B9351A" w:rsidR="00E814D8" w:rsidRPr="00164DC0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42" w:type="pct"/>
          </w:tcPr>
          <w:p w14:paraId="29D82A57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DD1482" w14:textId="21F32E5E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34" w:type="pct"/>
          </w:tcPr>
          <w:p w14:paraId="1068B551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C00A218" w14:textId="2B98CA1A" w:rsidR="00E814D8" w:rsidRPr="00164DC0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38" w:type="pct"/>
          </w:tcPr>
          <w:p w14:paraId="5F573900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0329D60" w14:textId="13CA0DD1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E814D8" w:rsidRPr="004D49BC" w14:paraId="0E0DDBD7" w14:textId="77777777" w:rsidTr="002842AB">
        <w:trPr>
          <w:trHeight w:val="405"/>
        </w:trPr>
        <w:tc>
          <w:tcPr>
            <w:tcW w:w="2290" w:type="pct"/>
          </w:tcPr>
          <w:p w14:paraId="0F3F0F72" w14:textId="1A364B75" w:rsidR="00E814D8" w:rsidRPr="00164DC0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014034A0" w14:textId="785620A5" w:rsidR="00E814D8" w:rsidRPr="00164DC0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250,369</w:t>
            </w:r>
          </w:p>
        </w:tc>
        <w:tc>
          <w:tcPr>
            <w:tcW w:w="142" w:type="pct"/>
          </w:tcPr>
          <w:p w14:paraId="172F980C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E8C780" w14:textId="094698A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47,807</w:t>
            </w:r>
          </w:p>
        </w:tc>
        <w:tc>
          <w:tcPr>
            <w:tcW w:w="134" w:type="pct"/>
          </w:tcPr>
          <w:p w14:paraId="583A2EE3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259132" w14:textId="275D7068" w:rsidR="00E814D8" w:rsidRPr="00164DC0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B3FFB56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099F9B7" w14:textId="4980B88F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14D8" w:rsidRPr="004D49BC" w14:paraId="44C714B2" w14:textId="77777777" w:rsidTr="002842AB">
        <w:trPr>
          <w:trHeight w:val="405"/>
        </w:trPr>
        <w:tc>
          <w:tcPr>
            <w:tcW w:w="2290" w:type="pct"/>
          </w:tcPr>
          <w:p w14:paraId="10D3E703" w14:textId="77777777" w:rsidR="00E814D8" w:rsidRPr="004D49BC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2C522B7E" w14:textId="77777777" w:rsidR="00E814D8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5B4C99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49682E4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D284198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C6912BF" w14:textId="77777777" w:rsidR="00E814D8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60121DF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47D44D9" w14:textId="77777777" w:rsidR="00E814D8" w:rsidRPr="004D49BC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B3C" w:rsidRPr="004D49BC" w14:paraId="229FBC3C" w14:textId="77777777" w:rsidTr="002842AB">
        <w:trPr>
          <w:trHeight w:val="405"/>
        </w:trPr>
        <w:tc>
          <w:tcPr>
            <w:tcW w:w="2290" w:type="pct"/>
          </w:tcPr>
          <w:p w14:paraId="761CD4E0" w14:textId="77777777" w:rsidR="00626B3C" w:rsidRPr="004D49BC" w:rsidRDefault="00626B3C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4B1F8099" w14:textId="77777777" w:rsidR="00626B3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29544BA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7A5091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671789C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A2CB969" w14:textId="77777777" w:rsidR="00626B3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0D1C896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B08FB5B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B3C" w:rsidRPr="004D49BC" w14:paraId="11B19978" w14:textId="77777777" w:rsidTr="002842AB">
        <w:trPr>
          <w:trHeight w:val="405"/>
        </w:trPr>
        <w:tc>
          <w:tcPr>
            <w:tcW w:w="2290" w:type="pct"/>
          </w:tcPr>
          <w:p w14:paraId="027B936D" w14:textId="77777777" w:rsidR="00626B3C" w:rsidRPr="004D49BC" w:rsidRDefault="00626B3C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59D35D57" w14:textId="77777777" w:rsidR="00626B3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B0BAE9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2FF4121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5726993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1491D65" w14:textId="77777777" w:rsidR="00626B3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CF9823D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0609C4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B3C" w:rsidRPr="004D49BC" w14:paraId="4554BDC2" w14:textId="77777777" w:rsidTr="002842AB">
        <w:trPr>
          <w:trHeight w:val="405"/>
        </w:trPr>
        <w:tc>
          <w:tcPr>
            <w:tcW w:w="2290" w:type="pct"/>
          </w:tcPr>
          <w:p w14:paraId="18556808" w14:textId="77777777" w:rsidR="00626B3C" w:rsidRPr="004D49BC" w:rsidRDefault="00626B3C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1F84BCB2" w14:textId="77777777" w:rsidR="00626B3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47BE93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66D2EF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4B70A3E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D10CA2F" w14:textId="77777777" w:rsidR="00626B3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82948DC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2DD0D52" w14:textId="77777777" w:rsidR="00626B3C" w:rsidRPr="004D49BC" w:rsidRDefault="00626B3C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14D8" w:rsidRPr="004D49BC" w14:paraId="7F93DC10" w14:textId="77777777" w:rsidTr="002842AB">
        <w:trPr>
          <w:trHeight w:val="405"/>
        </w:trPr>
        <w:tc>
          <w:tcPr>
            <w:tcW w:w="2290" w:type="pct"/>
          </w:tcPr>
          <w:p w14:paraId="69DC1CF9" w14:textId="77777777" w:rsidR="00E814D8" w:rsidRPr="00164DC0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58" w:type="pct"/>
          </w:tcPr>
          <w:p w14:paraId="3C506CED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46F8C39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635586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BD4E865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E44821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DAFE0DE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F529E68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14D8" w:rsidRPr="004D49BC" w14:paraId="1EB09392" w14:textId="77777777" w:rsidTr="0039009D">
        <w:trPr>
          <w:trHeight w:val="405"/>
        </w:trPr>
        <w:tc>
          <w:tcPr>
            <w:tcW w:w="2290" w:type="pct"/>
          </w:tcPr>
          <w:p w14:paraId="666E3B4F" w14:textId="77777777" w:rsidR="00E814D8" w:rsidRPr="00164DC0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58" w:type="pct"/>
          </w:tcPr>
          <w:p w14:paraId="2DE63C50" w14:textId="595D1BF1" w:rsidR="00E814D8" w:rsidRPr="00164DC0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1,825</w:t>
            </w:r>
          </w:p>
        </w:tc>
        <w:tc>
          <w:tcPr>
            <w:tcW w:w="142" w:type="pct"/>
          </w:tcPr>
          <w:p w14:paraId="74A49124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861083D" w14:textId="60618738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1,393</w:t>
            </w:r>
          </w:p>
        </w:tc>
        <w:tc>
          <w:tcPr>
            <w:tcW w:w="134" w:type="pct"/>
          </w:tcPr>
          <w:p w14:paraId="6D85F73B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6A81ED" w14:textId="3E564DEB" w:rsidR="00E814D8" w:rsidRPr="00164DC0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1,693</w:t>
            </w:r>
          </w:p>
        </w:tc>
        <w:tc>
          <w:tcPr>
            <w:tcW w:w="138" w:type="pct"/>
          </w:tcPr>
          <w:p w14:paraId="5C0745BA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E0AC83D" w14:textId="09077FE5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</w:tr>
      <w:tr w:rsidR="00E814D8" w:rsidRPr="004D49BC" w14:paraId="34CDA5E1" w14:textId="77777777" w:rsidTr="0039009D">
        <w:trPr>
          <w:trHeight w:val="405"/>
        </w:trPr>
        <w:tc>
          <w:tcPr>
            <w:tcW w:w="2290" w:type="pct"/>
          </w:tcPr>
          <w:p w14:paraId="7719FF7C" w14:textId="0DEFB256" w:rsidR="00E814D8" w:rsidRPr="00164DC0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</w:t>
            </w: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58" w:type="pct"/>
          </w:tcPr>
          <w:p w14:paraId="3B6B21C5" w14:textId="043F1476" w:rsidR="00E814D8" w:rsidRPr="00164DC0" w:rsidRDefault="00D77827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11,736</w:t>
            </w:r>
          </w:p>
        </w:tc>
        <w:tc>
          <w:tcPr>
            <w:tcW w:w="142" w:type="pct"/>
          </w:tcPr>
          <w:p w14:paraId="17FB67CC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C9BFCC" w14:textId="188D47FD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8,997</w:t>
            </w:r>
          </w:p>
        </w:tc>
        <w:tc>
          <w:tcPr>
            <w:tcW w:w="134" w:type="pct"/>
          </w:tcPr>
          <w:p w14:paraId="30CFC1EA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4EE874" w14:textId="542BACB8" w:rsidR="00E814D8" w:rsidRPr="00164DC0" w:rsidRDefault="00D77827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5,199</w:t>
            </w:r>
          </w:p>
        </w:tc>
        <w:tc>
          <w:tcPr>
            <w:tcW w:w="138" w:type="pct"/>
          </w:tcPr>
          <w:p w14:paraId="473877B1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C549B10" w14:textId="7FC22531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DD7CAA" w:rsidRPr="004D49BC" w14:paraId="5DF18738" w14:textId="77777777" w:rsidTr="0039009D">
        <w:trPr>
          <w:trHeight w:val="405"/>
        </w:trPr>
        <w:tc>
          <w:tcPr>
            <w:tcW w:w="2290" w:type="pct"/>
          </w:tcPr>
          <w:p w14:paraId="48DA1170" w14:textId="0C18220B" w:rsidR="00DD7CAA" w:rsidRPr="00164DC0" w:rsidRDefault="00DD7CAA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</w:tcPr>
          <w:p w14:paraId="70DBD66B" w14:textId="33209A84" w:rsidR="00DD7CAA" w:rsidRPr="00164DC0" w:rsidRDefault="00DD7CAA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3,280</w:t>
            </w:r>
          </w:p>
        </w:tc>
        <w:tc>
          <w:tcPr>
            <w:tcW w:w="142" w:type="pct"/>
          </w:tcPr>
          <w:p w14:paraId="3CBDB3D1" w14:textId="77777777" w:rsidR="00DD7CAA" w:rsidRPr="00164DC0" w:rsidRDefault="00DD7CAA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A836F6" w14:textId="2464D811" w:rsidR="00DD7CAA" w:rsidRPr="00164DC0" w:rsidRDefault="00DD7CAA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45153A2" w14:textId="77777777" w:rsidR="00DD7CAA" w:rsidRPr="00164DC0" w:rsidRDefault="00DD7CAA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F0246A4" w14:textId="4BC1C6B6" w:rsidR="00DD7CAA" w:rsidRPr="00164DC0" w:rsidRDefault="00DD7CAA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55CE4C9" w14:textId="77777777" w:rsidR="00DD7CAA" w:rsidRPr="00164DC0" w:rsidRDefault="00DD7CAA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7C1B960" w14:textId="63F11958" w:rsidR="00DD7CAA" w:rsidRPr="00164DC0" w:rsidRDefault="00DD7CAA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14D8" w:rsidRPr="004D49BC" w14:paraId="3CC6BF99" w14:textId="77777777" w:rsidTr="0039009D">
        <w:trPr>
          <w:trHeight w:val="405"/>
        </w:trPr>
        <w:tc>
          <w:tcPr>
            <w:tcW w:w="2290" w:type="pct"/>
          </w:tcPr>
          <w:p w14:paraId="50618640" w14:textId="77777777" w:rsidR="00E814D8" w:rsidRPr="00164DC0" w:rsidRDefault="00E814D8" w:rsidP="00E81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58" w:type="pct"/>
          </w:tcPr>
          <w:p w14:paraId="4868131A" w14:textId="130F1052" w:rsidR="00E814D8" w:rsidRPr="00164DC0" w:rsidRDefault="00274BE1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42" w:type="pct"/>
          </w:tcPr>
          <w:p w14:paraId="5BB19BB8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AFC26D" w14:textId="7F0F63D0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34" w:type="pct"/>
          </w:tcPr>
          <w:p w14:paraId="3CC2AE9B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B15670" w14:textId="66088B1F" w:rsidR="00E814D8" w:rsidRPr="00164DC0" w:rsidRDefault="000B6610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38" w:type="pct"/>
          </w:tcPr>
          <w:p w14:paraId="154DD045" w14:textId="77777777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53BA8C7" w14:textId="5619C10F" w:rsidR="00E814D8" w:rsidRPr="00164DC0" w:rsidRDefault="00E814D8" w:rsidP="00E81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</w:tr>
      <w:tr w:rsidR="00B27762" w:rsidRPr="004D49BC" w14:paraId="26CB73E6" w14:textId="77777777" w:rsidTr="0039009D">
        <w:trPr>
          <w:trHeight w:val="405"/>
        </w:trPr>
        <w:tc>
          <w:tcPr>
            <w:tcW w:w="2290" w:type="pct"/>
          </w:tcPr>
          <w:p w14:paraId="318FEF08" w14:textId="79E0C8A2" w:rsidR="00B27762" w:rsidRPr="00164DC0" w:rsidRDefault="00B27762" w:rsidP="00B27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558" w:type="pct"/>
          </w:tcPr>
          <w:p w14:paraId="79D1C884" w14:textId="180358D3" w:rsidR="00B27762" w:rsidRPr="00164DC0" w:rsidRDefault="00D77827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91,103</w:t>
            </w:r>
          </w:p>
        </w:tc>
        <w:tc>
          <w:tcPr>
            <w:tcW w:w="142" w:type="pct"/>
          </w:tcPr>
          <w:p w14:paraId="00065C27" w14:textId="7777777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F0A02BD" w14:textId="0741AA11" w:rsidR="00B27762" w:rsidRPr="00164DC0" w:rsidRDefault="00DD7CAA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76,299</w:t>
            </w:r>
          </w:p>
        </w:tc>
        <w:tc>
          <w:tcPr>
            <w:tcW w:w="134" w:type="pct"/>
          </w:tcPr>
          <w:p w14:paraId="0E17B37A" w14:textId="7777777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E4D13E6" w14:textId="5E85D57E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40,908</w:t>
            </w:r>
          </w:p>
        </w:tc>
        <w:tc>
          <w:tcPr>
            <w:tcW w:w="138" w:type="pct"/>
          </w:tcPr>
          <w:p w14:paraId="2E013844" w14:textId="7777777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FD84491" w14:textId="6DB45170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32,437</w:t>
            </w:r>
          </w:p>
        </w:tc>
      </w:tr>
      <w:tr w:rsidR="00B27762" w:rsidRPr="004D49BC" w14:paraId="263B3D0A" w14:textId="77777777" w:rsidTr="0039009D">
        <w:trPr>
          <w:trHeight w:val="405"/>
        </w:trPr>
        <w:tc>
          <w:tcPr>
            <w:tcW w:w="2290" w:type="pct"/>
          </w:tcPr>
          <w:p w14:paraId="3DB4B3C2" w14:textId="62BDF272" w:rsidR="00B27762" w:rsidRPr="00164DC0" w:rsidRDefault="00B27762" w:rsidP="00B27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58" w:type="pct"/>
          </w:tcPr>
          <w:p w14:paraId="5860E66D" w14:textId="7D25FB6E" w:rsidR="00B27762" w:rsidRPr="00164DC0" w:rsidRDefault="00DD7CAA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874D258" w14:textId="7777777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B63F47" w14:textId="0C75178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74,766</w:t>
            </w:r>
          </w:p>
        </w:tc>
        <w:tc>
          <w:tcPr>
            <w:tcW w:w="134" w:type="pct"/>
          </w:tcPr>
          <w:p w14:paraId="6EA6614E" w14:textId="7777777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EFD75B" w14:textId="29159730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F25BF29" w14:textId="7777777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6236089" w14:textId="0DF80CDB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7762" w:rsidRPr="004D49BC" w14:paraId="4B69181B" w14:textId="77777777" w:rsidTr="0039009D">
        <w:trPr>
          <w:trHeight w:val="405"/>
        </w:trPr>
        <w:tc>
          <w:tcPr>
            <w:tcW w:w="2290" w:type="pct"/>
          </w:tcPr>
          <w:p w14:paraId="0E312D05" w14:textId="235694ED" w:rsidR="00B27762" w:rsidRPr="00164DC0" w:rsidRDefault="00B27762" w:rsidP="00B27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</w:t>
            </w:r>
            <w:r w:rsidRPr="0016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ยเกี่ยวกับสัญญาเช่า</w:t>
            </w:r>
          </w:p>
        </w:tc>
        <w:tc>
          <w:tcPr>
            <w:tcW w:w="558" w:type="pct"/>
          </w:tcPr>
          <w:p w14:paraId="0F98CBFF" w14:textId="681B6478" w:rsidR="00B27762" w:rsidRPr="00164DC0" w:rsidRDefault="00DD7CAA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75,600</w:t>
            </w:r>
          </w:p>
        </w:tc>
        <w:tc>
          <w:tcPr>
            <w:tcW w:w="142" w:type="pct"/>
          </w:tcPr>
          <w:p w14:paraId="73D6AB6F" w14:textId="7777777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D7BAB34" w14:textId="41513E70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C639054" w14:textId="7777777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A4C752" w14:textId="5E0F0AB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67F88B4" w14:textId="7777777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5AC3B3B" w14:textId="0011F68B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7762" w:rsidRPr="004D49BC" w14:paraId="30B7FE38" w14:textId="77777777" w:rsidTr="0039009D">
        <w:trPr>
          <w:trHeight w:val="405"/>
        </w:trPr>
        <w:tc>
          <w:tcPr>
            <w:tcW w:w="2290" w:type="pct"/>
          </w:tcPr>
          <w:p w14:paraId="2FB11A3D" w14:textId="77777777" w:rsidR="00B27762" w:rsidRPr="00164DC0" w:rsidRDefault="00B27762" w:rsidP="00B27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ค่าใช้จ่ายอื่น</w:t>
            </w:r>
          </w:p>
        </w:tc>
        <w:tc>
          <w:tcPr>
            <w:tcW w:w="558" w:type="pct"/>
          </w:tcPr>
          <w:p w14:paraId="38485ED7" w14:textId="6F5E46F1" w:rsidR="00B27762" w:rsidRPr="00164DC0" w:rsidRDefault="00274BE1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42" w:type="pct"/>
          </w:tcPr>
          <w:p w14:paraId="4B6B3F49" w14:textId="7777777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67C3E9" w14:textId="049C2135" w:rsidR="00B27762" w:rsidRPr="00164DC0" w:rsidRDefault="00D77827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34" w:type="pct"/>
          </w:tcPr>
          <w:p w14:paraId="63D3AD2A" w14:textId="7777777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AA71746" w14:textId="7C4DE72E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38" w:type="pct"/>
          </w:tcPr>
          <w:p w14:paraId="0734AB4E" w14:textId="77777777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A9C7EC5" w14:textId="4AA99890" w:rsidR="00B27762" w:rsidRPr="00164DC0" w:rsidRDefault="00B27762" w:rsidP="00B27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64DC0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CC3DD7" w:rsidRPr="004D49BC" w14:paraId="73DB2806" w14:textId="77777777" w:rsidTr="0039009D">
        <w:trPr>
          <w:trHeight w:val="405"/>
        </w:trPr>
        <w:tc>
          <w:tcPr>
            <w:tcW w:w="2290" w:type="pct"/>
          </w:tcPr>
          <w:p w14:paraId="0F2D035B" w14:textId="77777777" w:rsidR="00CC3DD7" w:rsidRPr="004D49BC" w:rsidRDefault="00CC3DD7" w:rsidP="00CC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14:paraId="4CE6684A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E3BBB7F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94BE19" w14:textId="77777777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94D7915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C2AF6B8" w14:textId="77777777" w:rsidR="00CC3DD7" w:rsidRPr="000B661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747AD63" w14:textId="77777777" w:rsidR="00CC3DD7" w:rsidRPr="004D49BC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3D37FD0" w14:textId="77777777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DD7" w:rsidRPr="004D49BC" w14:paraId="3A30CFFF" w14:textId="77777777" w:rsidTr="0039009D">
        <w:trPr>
          <w:trHeight w:val="405"/>
        </w:trPr>
        <w:tc>
          <w:tcPr>
            <w:tcW w:w="2290" w:type="pct"/>
          </w:tcPr>
          <w:p w14:paraId="77F69E7F" w14:textId="7A8FF127" w:rsidR="00CC3DD7" w:rsidRPr="004D49BC" w:rsidRDefault="00CC3DD7" w:rsidP="00CC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58" w:type="pct"/>
          </w:tcPr>
          <w:p w14:paraId="4B2B54B7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85DBD95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3ED373" w14:textId="77777777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8429FD8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EFAFCBB" w14:textId="77777777" w:rsidR="00CC3DD7" w:rsidRPr="000B661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BE74EA" w14:textId="77777777" w:rsidR="00CC3DD7" w:rsidRPr="004D49BC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E980CD3" w14:textId="77777777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DD7" w:rsidRPr="004D49BC" w14:paraId="356C817C" w14:textId="77777777" w:rsidTr="001B2E7E">
        <w:trPr>
          <w:trHeight w:val="405"/>
        </w:trPr>
        <w:tc>
          <w:tcPr>
            <w:tcW w:w="2290" w:type="pct"/>
            <w:shd w:val="clear" w:color="auto" w:fill="auto"/>
          </w:tcPr>
          <w:p w14:paraId="774FA49D" w14:textId="6D47919B" w:rsidR="00CC3DD7" w:rsidRPr="001B2E7E" w:rsidRDefault="00CC3DD7" w:rsidP="00CC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B2E7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B2E7E" w:rsidRPr="001B2E7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58" w:type="pct"/>
            <w:shd w:val="clear" w:color="auto" w:fill="auto"/>
          </w:tcPr>
          <w:p w14:paraId="456B0EA6" w14:textId="64B7D669" w:rsidR="00CC3DD7" w:rsidRPr="001B2E7E" w:rsidRDefault="00DD7CAA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B2E7E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42" w:type="pct"/>
            <w:shd w:val="clear" w:color="auto" w:fill="auto"/>
          </w:tcPr>
          <w:p w14:paraId="371DDAA2" w14:textId="77777777" w:rsidR="00CC3DD7" w:rsidRPr="001B2E7E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F595B03" w14:textId="6A148F63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9C6213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34" w:type="pct"/>
          </w:tcPr>
          <w:p w14:paraId="7205339D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C9A10B6" w14:textId="31CDC14D" w:rsidR="00CC3DD7" w:rsidRPr="000B661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D7FE790" w14:textId="77777777" w:rsidR="00CC3DD7" w:rsidRPr="004D49BC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EE36A29" w14:textId="3D7D75DF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3DD7" w:rsidRPr="004D49BC" w14:paraId="2AE36DF4" w14:textId="77777777" w:rsidTr="0039009D">
        <w:trPr>
          <w:trHeight w:val="405"/>
        </w:trPr>
        <w:tc>
          <w:tcPr>
            <w:tcW w:w="2290" w:type="pct"/>
          </w:tcPr>
          <w:p w14:paraId="3A771CD4" w14:textId="77777777" w:rsidR="00CC3DD7" w:rsidRPr="00EE6A5D" w:rsidRDefault="00CC3DD7" w:rsidP="00CC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0699CD42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640117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8ABE52" w14:textId="77777777" w:rsidR="00CC3DD7" w:rsidRPr="009C6213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DB4505D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097BF44D" w14:textId="77777777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357F2D4" w14:textId="77777777" w:rsidR="00CC3DD7" w:rsidRPr="004D49BC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00BAC73" w14:textId="77777777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DD7" w:rsidRPr="004D49BC" w14:paraId="5C596450" w14:textId="77777777" w:rsidTr="0039009D">
        <w:trPr>
          <w:trHeight w:val="405"/>
        </w:trPr>
        <w:tc>
          <w:tcPr>
            <w:tcW w:w="2290" w:type="pct"/>
          </w:tcPr>
          <w:p w14:paraId="3263AC8E" w14:textId="6C6A49EB" w:rsidR="00CC3DD7" w:rsidRPr="00EE6A5D" w:rsidRDefault="00CC3DD7" w:rsidP="00CC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8" w:type="pct"/>
          </w:tcPr>
          <w:p w14:paraId="34DF9688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09EBC2C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A59283" w14:textId="77777777" w:rsidR="00CC3DD7" w:rsidRPr="009C6213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EF2A413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D8D5533" w14:textId="77777777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20A7FBD" w14:textId="77777777" w:rsidR="00CC3DD7" w:rsidRPr="004D49BC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7D33306" w14:textId="77777777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DD7" w:rsidRPr="004D49BC" w14:paraId="582D09DB" w14:textId="77777777" w:rsidTr="00164DC0">
        <w:trPr>
          <w:trHeight w:val="405"/>
        </w:trPr>
        <w:tc>
          <w:tcPr>
            <w:tcW w:w="2290" w:type="pct"/>
            <w:shd w:val="clear" w:color="auto" w:fill="auto"/>
          </w:tcPr>
          <w:p w14:paraId="1FB3D388" w14:textId="52DFF4F8" w:rsidR="00CC3DD7" w:rsidRPr="004D49BC" w:rsidRDefault="00CC3DD7" w:rsidP="00CC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D49B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58" w:type="pct"/>
            <w:shd w:val="clear" w:color="auto" w:fill="auto"/>
          </w:tcPr>
          <w:p w14:paraId="50C6C612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4A98D2F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79A2C73" w14:textId="77777777" w:rsidR="00CC3DD7" w:rsidRPr="009C6213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60A812AA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2AE0EA43" w14:textId="77777777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1187D267" w14:textId="77777777" w:rsidR="00CC3DD7" w:rsidRPr="004D49BC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29F6687" w14:textId="77777777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DD7" w:rsidRPr="004D49BC" w14:paraId="6F1EF91C" w14:textId="77777777" w:rsidTr="00164DC0">
        <w:trPr>
          <w:trHeight w:val="405"/>
        </w:trPr>
        <w:tc>
          <w:tcPr>
            <w:tcW w:w="2290" w:type="pct"/>
            <w:shd w:val="clear" w:color="auto" w:fill="auto"/>
          </w:tcPr>
          <w:p w14:paraId="749E7FC9" w14:textId="12478EBA" w:rsidR="00CC3DD7" w:rsidRPr="004D49BC" w:rsidRDefault="00CC3DD7" w:rsidP="00CC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26B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526B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58" w:type="pct"/>
            <w:shd w:val="clear" w:color="auto" w:fill="auto"/>
          </w:tcPr>
          <w:p w14:paraId="7F9945E4" w14:textId="3F2E1975" w:rsidR="00CC3DD7" w:rsidRPr="008E7900" w:rsidRDefault="00A60FA0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28,345</w:t>
            </w:r>
          </w:p>
        </w:tc>
        <w:tc>
          <w:tcPr>
            <w:tcW w:w="142" w:type="pct"/>
            <w:shd w:val="clear" w:color="auto" w:fill="auto"/>
          </w:tcPr>
          <w:p w14:paraId="361B300B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C0EE558" w14:textId="5E3B2A3E" w:rsidR="00CC3DD7" w:rsidRPr="009C6213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39,581</w:t>
            </w:r>
          </w:p>
        </w:tc>
        <w:tc>
          <w:tcPr>
            <w:tcW w:w="134" w:type="pct"/>
            <w:shd w:val="clear" w:color="auto" w:fill="auto"/>
          </w:tcPr>
          <w:p w14:paraId="72814884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64C7F134" w14:textId="79A6788C" w:rsidR="00CC3DD7" w:rsidRPr="00216B09" w:rsidRDefault="00A60FA0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16B09">
              <w:rPr>
                <w:rFonts w:asciiTheme="majorBidi" w:hAnsiTheme="majorBidi" w:cstheme="majorBidi"/>
                <w:sz w:val="30"/>
                <w:szCs w:val="30"/>
              </w:rPr>
              <w:t>12,670</w:t>
            </w:r>
          </w:p>
        </w:tc>
        <w:tc>
          <w:tcPr>
            <w:tcW w:w="138" w:type="pct"/>
            <w:shd w:val="clear" w:color="auto" w:fill="auto"/>
          </w:tcPr>
          <w:p w14:paraId="657D3E77" w14:textId="77777777" w:rsidR="00CC3DD7" w:rsidRPr="00216B09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0D24EA0" w14:textId="1ED080F7" w:rsidR="00CC3DD7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14,521</w:t>
            </w:r>
          </w:p>
        </w:tc>
      </w:tr>
      <w:tr w:rsidR="00CC3DD7" w:rsidRPr="004D49BC" w14:paraId="1C240EB0" w14:textId="77777777" w:rsidTr="00164DC0">
        <w:trPr>
          <w:trHeight w:val="405"/>
        </w:trPr>
        <w:tc>
          <w:tcPr>
            <w:tcW w:w="2290" w:type="pct"/>
            <w:shd w:val="clear" w:color="auto" w:fill="auto"/>
          </w:tcPr>
          <w:p w14:paraId="599957C3" w14:textId="2E542E0F" w:rsidR="00CC3DD7" w:rsidRPr="00D526B4" w:rsidRDefault="00CC3DD7" w:rsidP="00CC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26B4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526B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6AC8BB50" w14:textId="5D8A945C" w:rsidR="00CC3DD7" w:rsidRPr="008E7900" w:rsidRDefault="00DD7CAA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42" w:type="pct"/>
            <w:shd w:val="clear" w:color="auto" w:fill="auto"/>
          </w:tcPr>
          <w:p w14:paraId="31C6E659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67FA898" w14:textId="6E77D129" w:rsidR="00CC3DD7" w:rsidRPr="00E2166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34" w:type="pct"/>
            <w:shd w:val="clear" w:color="auto" w:fill="auto"/>
          </w:tcPr>
          <w:p w14:paraId="5A7394E7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F2438E9" w14:textId="059FF853" w:rsidR="00CC3DD7" w:rsidRPr="00216B09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216B0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  <w:shd w:val="clear" w:color="auto" w:fill="auto"/>
          </w:tcPr>
          <w:p w14:paraId="4BA81810" w14:textId="77777777" w:rsidR="00CC3DD7" w:rsidRPr="00216B09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0AAFFA5A" w14:textId="65064751" w:rsidR="00CC3DD7" w:rsidRPr="00E2166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CC3DD7" w:rsidRPr="004D49BC" w14:paraId="2055150A" w14:textId="77777777" w:rsidTr="00164DC0">
        <w:trPr>
          <w:trHeight w:val="405"/>
        </w:trPr>
        <w:tc>
          <w:tcPr>
            <w:tcW w:w="2290" w:type="pct"/>
            <w:shd w:val="clear" w:color="auto" w:fill="auto"/>
          </w:tcPr>
          <w:p w14:paraId="6F9DA0E2" w14:textId="7B14D215" w:rsidR="00CC3DD7" w:rsidRPr="00D526B4" w:rsidRDefault="00CC3DD7" w:rsidP="00CC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26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D526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1FE15" w14:textId="5EEA13EA" w:rsidR="00CC3DD7" w:rsidRPr="008B0143" w:rsidRDefault="00A60FA0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01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</w:t>
            </w:r>
            <w:r w:rsidR="00C94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8B01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94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51ED2865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39072" w14:textId="68CC6B55" w:rsidR="00CC3DD7" w:rsidRPr="00E2166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40,161</w:t>
            </w:r>
          </w:p>
        </w:tc>
        <w:tc>
          <w:tcPr>
            <w:tcW w:w="134" w:type="pct"/>
            <w:shd w:val="clear" w:color="auto" w:fill="auto"/>
          </w:tcPr>
          <w:p w14:paraId="5F393284" w14:textId="77777777" w:rsidR="00CC3DD7" w:rsidRPr="008E790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3C846" w14:textId="4FE6E95F" w:rsidR="00CC3DD7" w:rsidRPr="008B0143" w:rsidRDefault="00A60FA0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01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12,67</w:t>
            </w:r>
            <w:r w:rsidR="00C94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8" w:type="pct"/>
            <w:shd w:val="clear" w:color="auto" w:fill="auto"/>
          </w:tcPr>
          <w:p w14:paraId="1936E280" w14:textId="77777777" w:rsidR="00CC3DD7" w:rsidRPr="004D49BC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BFD66" w14:textId="053E97E4" w:rsidR="00CC3DD7" w:rsidRPr="00E21660" w:rsidRDefault="00CC3DD7" w:rsidP="00CC3D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88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E21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14,541</w:t>
            </w:r>
          </w:p>
        </w:tc>
      </w:tr>
    </w:tbl>
    <w:p w14:paraId="374D695C" w14:textId="77777777" w:rsidR="004B5EA2" w:rsidRPr="00263500" w:rsidRDefault="004B5EA2" w:rsidP="00E83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18D5D284" w14:textId="77777777" w:rsidR="00CC3DD7" w:rsidRDefault="00CC3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1C1C6F0" w14:textId="2BF2B350" w:rsidR="000B2FE1" w:rsidRPr="004D49BC" w:rsidRDefault="000B2FE1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FC4F7B">
        <w:rPr>
          <w:rFonts w:ascii="Angsana New" w:hAnsi="Angsana New" w:cs="Angsana New"/>
          <w:sz w:val="30"/>
          <w:szCs w:val="30"/>
        </w:rPr>
        <w:t>30</w:t>
      </w:r>
      <w:r w:rsidR="00FC4F7B">
        <w:rPr>
          <w:rFonts w:ascii="Angsana New" w:hAnsi="Angsana New" w:cs="Angsana New"/>
          <w:sz w:val="30"/>
          <w:szCs w:val="30"/>
          <w:cs/>
        </w:rPr>
        <w:t xml:space="preserve"> </w:t>
      </w:r>
      <w:r w:rsidR="00FC4F7B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C4F7B">
        <w:rPr>
          <w:rFonts w:ascii="Angsana New" w:hAnsi="Angsana New" w:cs="Angsana New"/>
          <w:sz w:val="30"/>
          <w:szCs w:val="30"/>
          <w:cs/>
        </w:rPr>
        <w:t>ยน</w:t>
      </w:r>
      <w:r w:rsidR="006558EB" w:rsidRPr="00C60284">
        <w:rPr>
          <w:rFonts w:ascii="Angsana New" w:hAnsi="Angsana New" w:cs="Angsana New"/>
          <w:sz w:val="30"/>
          <w:szCs w:val="30"/>
          <w:cs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994807" w:rsidRPr="004D49BC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F12EFC" w:rsidRPr="004D49BC">
        <w:rPr>
          <w:rFonts w:ascii="Angsana New" w:hAnsi="Angsana New" w:cs="Angsana New"/>
          <w:sz w:val="30"/>
          <w:szCs w:val="30"/>
        </w:rPr>
        <w:t>31</w:t>
      </w:r>
      <w:r w:rsidR="00571D34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12EFC" w:rsidRPr="004D49B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94807" w:rsidRPr="004D49BC">
        <w:rPr>
          <w:rFonts w:ascii="Angsana New" w:hAnsi="Angsana New" w:cs="Angsana New"/>
          <w:sz w:val="30"/>
          <w:szCs w:val="30"/>
        </w:rPr>
        <w:t xml:space="preserve"> </w:t>
      </w:r>
      <w:r w:rsidR="00291890" w:rsidRPr="004D49BC">
        <w:rPr>
          <w:rFonts w:ascii="Angsana New" w:hAnsi="Angsana New" w:cs="Angsana New"/>
          <w:sz w:val="30"/>
          <w:szCs w:val="30"/>
        </w:rPr>
        <w:t>256</w:t>
      </w:r>
      <w:r w:rsidR="00994807" w:rsidRPr="004D49BC">
        <w:rPr>
          <w:rFonts w:ascii="Angsana New" w:hAnsi="Angsana New" w:cs="Angsana New"/>
          <w:sz w:val="30"/>
          <w:szCs w:val="30"/>
        </w:rPr>
        <w:t>6</w:t>
      </w:r>
      <w:r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30F5347" w14:textId="68AC1DA9" w:rsidR="00810D31" w:rsidRPr="00263500" w:rsidRDefault="00810D31" w:rsidP="00257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5"/>
        <w:gridCol w:w="1176"/>
        <w:gridCol w:w="269"/>
        <w:gridCol w:w="1076"/>
        <w:gridCol w:w="267"/>
        <w:gridCol w:w="1081"/>
        <w:gridCol w:w="269"/>
        <w:gridCol w:w="1078"/>
      </w:tblGrid>
      <w:tr w:rsidR="00662442" w:rsidRPr="004D49BC" w14:paraId="1AB4B0CD" w14:textId="77777777" w:rsidTr="00994807">
        <w:trPr>
          <w:trHeight w:val="371"/>
        </w:trPr>
        <w:tc>
          <w:tcPr>
            <w:tcW w:w="2289" w:type="pct"/>
          </w:tcPr>
          <w:p w14:paraId="40D5E662" w14:textId="77777777" w:rsidR="00662442" w:rsidRPr="004D49BC" w:rsidRDefault="00662442" w:rsidP="001D77B7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8F41D49" w14:textId="77777777" w:rsidR="00662442" w:rsidRPr="004D49BC" w:rsidRDefault="00662442" w:rsidP="005F063F">
            <w:pPr>
              <w:pStyle w:val="BodyTextFirstIndent"/>
              <w:tabs>
                <w:tab w:val="decimal" w:pos="784"/>
              </w:tabs>
              <w:spacing w:after="0" w:line="240" w:lineRule="auto"/>
              <w:ind w:left="-15" w:right="-1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vAlign w:val="bottom"/>
          </w:tcPr>
          <w:p w14:paraId="78145F45" w14:textId="77777777" w:rsidR="00662442" w:rsidRPr="004D49BC" w:rsidRDefault="00662442" w:rsidP="005F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vAlign w:val="bottom"/>
          </w:tcPr>
          <w:p w14:paraId="4097CD88" w14:textId="77777777" w:rsidR="00662442" w:rsidRPr="004D49BC" w:rsidRDefault="00662442" w:rsidP="005F063F">
            <w:pPr>
              <w:pStyle w:val="BodyTextFirstIndent"/>
              <w:tabs>
                <w:tab w:val="decimal" w:pos="792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A88" w:rsidRPr="004D49BC" w14:paraId="758C2248" w14:textId="77777777" w:rsidTr="00B05636">
        <w:trPr>
          <w:trHeight w:val="379"/>
          <w:tblHeader/>
        </w:trPr>
        <w:tc>
          <w:tcPr>
            <w:tcW w:w="2289" w:type="pct"/>
          </w:tcPr>
          <w:p w14:paraId="20EF6C83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1C228E5F" w14:textId="11265D06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0" w:type="pct"/>
          </w:tcPr>
          <w:p w14:paraId="74BC8F80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0DA1C29" w14:textId="20105EA8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257F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257F3C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4A7711B5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4EF2B2A" w14:textId="7AFAFF8D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0" w:type="pct"/>
          </w:tcPr>
          <w:p w14:paraId="7657CA76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0FF19C3" w14:textId="24E9A4EB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D34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50A88" w:rsidRPr="004D49BC" w14:paraId="6EAB4624" w14:textId="77777777" w:rsidTr="00B05636">
        <w:trPr>
          <w:trHeight w:val="366"/>
          <w:tblHeader/>
        </w:trPr>
        <w:tc>
          <w:tcPr>
            <w:tcW w:w="2289" w:type="pct"/>
          </w:tcPr>
          <w:p w14:paraId="1C0C1932" w14:textId="20B984F3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172F6284" w14:textId="35C5CFA4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0FE32325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7C7F6F8" w14:textId="398D14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6D5A483B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3B91EBDB" w14:textId="44AEBA78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6812041A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6344798" w14:textId="3C345634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50A88" w:rsidRPr="004D49BC" w14:paraId="2B78894B" w14:textId="77777777" w:rsidTr="00994807">
        <w:trPr>
          <w:trHeight w:val="379"/>
          <w:tblHeader/>
        </w:trPr>
        <w:tc>
          <w:tcPr>
            <w:tcW w:w="2289" w:type="pct"/>
          </w:tcPr>
          <w:p w14:paraId="3BAECE8F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11" w:type="pct"/>
            <w:gridSpan w:val="7"/>
          </w:tcPr>
          <w:p w14:paraId="3C372AFA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A88" w:rsidRPr="004D49BC" w14:paraId="5F2AAA70" w14:textId="77777777" w:rsidTr="00994807">
        <w:trPr>
          <w:trHeight w:val="379"/>
          <w:tblHeader/>
        </w:trPr>
        <w:tc>
          <w:tcPr>
            <w:tcW w:w="2289" w:type="pct"/>
          </w:tcPr>
          <w:p w14:paraId="7FEF4A61" w14:textId="082E2DA1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11" w:type="pct"/>
            <w:gridSpan w:val="7"/>
          </w:tcPr>
          <w:p w14:paraId="1A057A1F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50A88" w:rsidRPr="004D49BC" w14:paraId="69C271C4" w14:textId="77777777" w:rsidTr="00B05636">
        <w:trPr>
          <w:trHeight w:val="379"/>
        </w:trPr>
        <w:tc>
          <w:tcPr>
            <w:tcW w:w="2289" w:type="pct"/>
          </w:tcPr>
          <w:p w14:paraId="4A37DF3B" w14:textId="77777777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  <w:shd w:val="clear" w:color="auto" w:fill="auto"/>
          </w:tcPr>
          <w:p w14:paraId="5C7BC43B" w14:textId="286A7CD8" w:rsidR="00E50A88" w:rsidRPr="00BB05AE" w:rsidRDefault="00DD7CAA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323F78F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65DCE08B" w14:textId="6D1E4975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59F2C28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66DD772" w14:textId="1523EA97" w:rsidR="00E50A88" w:rsidRPr="00BB05AE" w:rsidRDefault="005D5394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  <w:cs/>
              </w:rPr>
              <w:t>754</w:t>
            </w:r>
            <w:r w:rsidRPr="00BB0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05AE">
              <w:rPr>
                <w:rFonts w:ascii="Angsana New" w:hAnsi="Angsana New" w:cs="Angsana New"/>
                <w:sz w:val="30"/>
                <w:szCs w:val="30"/>
                <w:cs/>
              </w:rPr>
              <w:t>620</w:t>
            </w:r>
          </w:p>
        </w:tc>
        <w:tc>
          <w:tcPr>
            <w:tcW w:w="140" w:type="pct"/>
          </w:tcPr>
          <w:p w14:paraId="5EEEECE1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F0263FC" w14:textId="1A4982B9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736,492</w:t>
            </w:r>
          </w:p>
        </w:tc>
      </w:tr>
      <w:tr w:rsidR="00E50A88" w:rsidRPr="004D49BC" w14:paraId="5ACC3975" w14:textId="77777777" w:rsidTr="00B05636">
        <w:trPr>
          <w:trHeight w:val="379"/>
        </w:trPr>
        <w:tc>
          <w:tcPr>
            <w:tcW w:w="2289" w:type="pct"/>
          </w:tcPr>
          <w:p w14:paraId="63936762" w14:textId="6F50A0A4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28F20C1F" w14:textId="0F47CD23" w:rsidR="00E50A88" w:rsidRPr="00BB05AE" w:rsidRDefault="00A60FA0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56,198</w:t>
            </w:r>
          </w:p>
        </w:tc>
        <w:tc>
          <w:tcPr>
            <w:tcW w:w="140" w:type="pct"/>
          </w:tcPr>
          <w:p w14:paraId="68C7BBDA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517E9C0C" w14:textId="7A80C880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Theme="majorBidi" w:hAnsiTheme="majorBidi" w:cstheme="majorBidi"/>
                <w:sz w:val="30"/>
                <w:szCs w:val="30"/>
              </w:rPr>
              <w:t>65,528</w:t>
            </w:r>
          </w:p>
        </w:tc>
        <w:tc>
          <w:tcPr>
            <w:tcW w:w="139" w:type="pct"/>
          </w:tcPr>
          <w:p w14:paraId="013549E3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4602E8D" w14:textId="334AA6BB" w:rsidR="00E50A88" w:rsidRPr="00BB05AE" w:rsidRDefault="005D5394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BB0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B05AE">
              <w:rPr>
                <w:rFonts w:ascii="Angsana New" w:hAnsi="Angsana New" w:cs="Angsana New"/>
                <w:sz w:val="30"/>
                <w:szCs w:val="30"/>
                <w:cs/>
              </w:rPr>
              <w:t>921</w:t>
            </w:r>
          </w:p>
        </w:tc>
        <w:tc>
          <w:tcPr>
            <w:tcW w:w="140" w:type="pct"/>
          </w:tcPr>
          <w:p w14:paraId="28E6D40E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A61F3A1" w14:textId="609AAD38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42,864</w:t>
            </w:r>
          </w:p>
        </w:tc>
      </w:tr>
      <w:tr w:rsidR="00E50A88" w:rsidRPr="004D49BC" w14:paraId="08ABF6DF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67C532C4" w14:textId="77777777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6D4F" w14:textId="1F35907F" w:rsidR="00E50A88" w:rsidRPr="00BB05AE" w:rsidRDefault="00A60FA0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05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56,198</w:t>
            </w:r>
          </w:p>
        </w:tc>
        <w:tc>
          <w:tcPr>
            <w:tcW w:w="140" w:type="pct"/>
            <w:vAlign w:val="bottom"/>
          </w:tcPr>
          <w:p w14:paraId="1D233CF4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BE61A87" w14:textId="37F8A323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0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65,528</w:t>
            </w:r>
          </w:p>
        </w:tc>
        <w:tc>
          <w:tcPr>
            <w:tcW w:w="139" w:type="pct"/>
            <w:vAlign w:val="bottom"/>
          </w:tcPr>
          <w:p w14:paraId="7594AE97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D94E" w14:textId="6BAA2A10" w:rsidR="00E50A88" w:rsidRPr="00BB05AE" w:rsidRDefault="005D5394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791</w:t>
            </w:r>
            <w:r w:rsidRPr="00BB05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B05A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541</w:t>
            </w:r>
          </w:p>
        </w:tc>
        <w:tc>
          <w:tcPr>
            <w:tcW w:w="140" w:type="pct"/>
            <w:vAlign w:val="bottom"/>
          </w:tcPr>
          <w:p w14:paraId="296F6851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201C33E" w14:textId="372757E0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779,356</w:t>
            </w:r>
          </w:p>
        </w:tc>
      </w:tr>
      <w:tr w:rsidR="00E50A88" w:rsidRPr="004D49BC" w14:paraId="1EA0295E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5E2EBBEA" w14:textId="77777777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bottom"/>
          </w:tcPr>
          <w:p w14:paraId="41EBE948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26150DE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</w:tcPr>
          <w:p w14:paraId="3A6802BB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433D8E9C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2B94C5DF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577D5A1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614B3E41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0A88" w:rsidRPr="004D49BC" w14:paraId="0AFE28D4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693E83EC" w14:textId="7D122F74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1" w:type="pct"/>
            <w:vAlign w:val="bottom"/>
          </w:tcPr>
          <w:p w14:paraId="1E57E774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2D570424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7E4698FD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5681FC9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6986838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FE2EC1C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0F88B7C1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0A88" w:rsidRPr="004D49BC" w14:paraId="1AF2B6F8" w14:textId="77777777" w:rsidTr="00B05636">
        <w:trPr>
          <w:trHeight w:val="366"/>
        </w:trPr>
        <w:tc>
          <w:tcPr>
            <w:tcW w:w="2289" w:type="pct"/>
          </w:tcPr>
          <w:p w14:paraId="6C1F6DBD" w14:textId="75620561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0CC1D683" w14:textId="1DCB9CF0" w:rsidR="00E50A88" w:rsidRPr="00BB05AE" w:rsidRDefault="00DD7CAA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34F13F8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BBDC34D" w14:textId="7181A813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BB05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9FA08EA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5834BC5C" w14:textId="6017653D" w:rsidR="00E50A88" w:rsidRPr="00BB05AE" w:rsidRDefault="005D5394" w:rsidP="00A6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27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  <w:cs/>
              </w:rPr>
              <w:t>197</w:t>
            </w:r>
            <w:r w:rsidRPr="00BB05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27762" w:rsidRPr="00BB05AE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FF2D85" w:rsidRPr="00BB05A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0" w:type="pct"/>
          </w:tcPr>
          <w:p w14:paraId="7A2AEB51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B9269D3" w14:textId="6220D435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129,696</w:t>
            </w:r>
          </w:p>
        </w:tc>
      </w:tr>
      <w:tr w:rsidR="00E50A88" w:rsidRPr="004D49BC" w14:paraId="12E8DB82" w14:textId="77777777" w:rsidTr="00B05636">
        <w:trPr>
          <w:trHeight w:val="366"/>
        </w:trPr>
        <w:tc>
          <w:tcPr>
            <w:tcW w:w="2289" w:type="pct"/>
          </w:tcPr>
          <w:p w14:paraId="0DA1913C" w14:textId="0BE51009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  <w:shd w:val="clear" w:color="auto" w:fill="auto"/>
          </w:tcPr>
          <w:p w14:paraId="0A4D5DAD" w14:textId="5F38EDF3" w:rsidR="00E50A88" w:rsidRPr="00BB05AE" w:rsidRDefault="00DD7CAA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1,918</w:t>
            </w:r>
          </w:p>
        </w:tc>
        <w:tc>
          <w:tcPr>
            <w:tcW w:w="140" w:type="pct"/>
          </w:tcPr>
          <w:p w14:paraId="550F7623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4D33F0B5" w14:textId="79312250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 w:rsidRPr="00BB05AE">
              <w:rPr>
                <w:rFonts w:asciiTheme="majorBidi" w:hAnsiTheme="majorBidi" w:cstheme="majorBidi"/>
                <w:sz w:val="30"/>
                <w:szCs w:val="30"/>
              </w:rPr>
              <w:t>2,563</w:t>
            </w:r>
          </w:p>
        </w:tc>
        <w:tc>
          <w:tcPr>
            <w:tcW w:w="139" w:type="pct"/>
          </w:tcPr>
          <w:p w14:paraId="5CA64158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7125B4E4" w14:textId="2B231409" w:rsidR="00E50A88" w:rsidRPr="00BB05AE" w:rsidRDefault="00B27762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998C8F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3B21BFE" w14:textId="4E744169" w:rsidR="00E50A88" w:rsidRPr="004D49BC" w:rsidRDefault="00B27762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A88" w:rsidRPr="004D49BC" w14:paraId="360EA27B" w14:textId="77777777" w:rsidTr="00B05636">
        <w:trPr>
          <w:trHeight w:val="366"/>
        </w:trPr>
        <w:tc>
          <w:tcPr>
            <w:tcW w:w="2289" w:type="pct"/>
          </w:tcPr>
          <w:p w14:paraId="48FBBF4F" w14:textId="73E846AE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shd w:val="clear" w:color="auto" w:fill="auto"/>
          </w:tcPr>
          <w:p w14:paraId="7CE710C3" w14:textId="27035D58" w:rsidR="00E50A88" w:rsidRPr="00BB05AE" w:rsidRDefault="00DD7CAA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  <w:tc>
          <w:tcPr>
            <w:tcW w:w="140" w:type="pct"/>
          </w:tcPr>
          <w:p w14:paraId="477B0B97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87858" w14:textId="72305700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39" w:type="pct"/>
          </w:tcPr>
          <w:p w14:paraId="66ADB5A9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311F119A" w14:textId="5C2951D2" w:rsidR="00E50A88" w:rsidRPr="00BB05AE" w:rsidRDefault="00B27762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0FF3086E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997225F" w14:textId="5BC1F6BC" w:rsidR="00E50A88" w:rsidRPr="004D49BC" w:rsidRDefault="00B27762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E50A88" w:rsidRPr="004D49BC" w14:paraId="7FA7DF25" w14:textId="77777777" w:rsidTr="00B05636">
        <w:trPr>
          <w:trHeight w:val="366"/>
        </w:trPr>
        <w:tc>
          <w:tcPr>
            <w:tcW w:w="2289" w:type="pct"/>
          </w:tcPr>
          <w:p w14:paraId="7B557894" w14:textId="3775FB04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FB03E" w14:textId="36C45CB4" w:rsidR="00E50A88" w:rsidRPr="00BB05AE" w:rsidRDefault="00DD7CAA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2,564</w:t>
            </w:r>
          </w:p>
        </w:tc>
        <w:tc>
          <w:tcPr>
            <w:tcW w:w="140" w:type="pct"/>
          </w:tcPr>
          <w:p w14:paraId="2418F259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16002B" w14:textId="1B340BB6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4,713</w:t>
            </w:r>
          </w:p>
        </w:tc>
        <w:tc>
          <w:tcPr>
            <w:tcW w:w="139" w:type="pct"/>
          </w:tcPr>
          <w:p w14:paraId="23116889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6DE40D6F" w14:textId="057B1790" w:rsidR="00E50A88" w:rsidRPr="00BB05AE" w:rsidRDefault="004D4E24" w:rsidP="00A60F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197,68</w:t>
            </w:r>
            <w:r w:rsidR="00FF2D85" w:rsidRPr="00BB05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60E447F8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0A9DD9F" w14:textId="3AB0FD6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129,731</w:t>
            </w:r>
          </w:p>
        </w:tc>
      </w:tr>
      <w:tr w:rsidR="00E50A88" w:rsidRPr="004D49BC" w14:paraId="725D7FA7" w14:textId="77777777" w:rsidTr="00B05636">
        <w:trPr>
          <w:trHeight w:val="366"/>
        </w:trPr>
        <w:tc>
          <w:tcPr>
            <w:tcW w:w="2289" w:type="pct"/>
          </w:tcPr>
          <w:p w14:paraId="643092E3" w14:textId="77777777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367FFAF6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6CB89CE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7286E5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29ADB79D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0869D343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EDA60EB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7AC4FE52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50A88" w:rsidRPr="004D49BC" w14:paraId="5A48903E" w14:textId="77777777" w:rsidTr="00B05636">
        <w:trPr>
          <w:trHeight w:val="366"/>
        </w:trPr>
        <w:tc>
          <w:tcPr>
            <w:tcW w:w="2289" w:type="pct"/>
            <w:vAlign w:val="bottom"/>
          </w:tcPr>
          <w:p w14:paraId="05C734D7" w14:textId="49037976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11" w:type="pct"/>
            <w:vAlign w:val="bottom"/>
          </w:tcPr>
          <w:p w14:paraId="4642CFF5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0C30B828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44159B51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" w:type="pct"/>
            <w:vAlign w:val="bottom"/>
          </w:tcPr>
          <w:p w14:paraId="0BF44287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4A8EF30" w14:textId="2E197E93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4FECDC7A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14:paraId="4CD31E91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50A88" w:rsidRPr="004D49BC" w14:paraId="6EFE68E9" w14:textId="77777777" w:rsidTr="00B05636">
        <w:trPr>
          <w:trHeight w:val="366"/>
        </w:trPr>
        <w:tc>
          <w:tcPr>
            <w:tcW w:w="2289" w:type="pct"/>
          </w:tcPr>
          <w:p w14:paraId="3A8CC2B8" w14:textId="70AC7FB3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516E39C" w14:textId="26253A5C" w:rsidR="00E50A88" w:rsidRPr="00BB05AE" w:rsidRDefault="00DD7CAA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A26BE8D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5B68E9C2" w14:textId="0A8C904E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05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2DC9CB4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4748E71" w14:textId="6CB83C5C" w:rsidR="00E50A88" w:rsidRPr="00BB05AE" w:rsidRDefault="004D4E24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1,303</w:t>
            </w:r>
          </w:p>
        </w:tc>
        <w:tc>
          <w:tcPr>
            <w:tcW w:w="140" w:type="pct"/>
          </w:tcPr>
          <w:p w14:paraId="468951DA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D15F901" w14:textId="0B72126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734</w:t>
            </w:r>
          </w:p>
        </w:tc>
      </w:tr>
      <w:tr w:rsidR="00E50A88" w:rsidRPr="004D49BC" w14:paraId="61C4EE59" w14:textId="77777777" w:rsidTr="00B05636">
        <w:trPr>
          <w:trHeight w:val="366"/>
        </w:trPr>
        <w:tc>
          <w:tcPr>
            <w:tcW w:w="2289" w:type="pct"/>
          </w:tcPr>
          <w:p w14:paraId="000A8DF8" w14:textId="4759294E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1" w:type="pct"/>
          </w:tcPr>
          <w:p w14:paraId="2FF507F6" w14:textId="66DB29F4" w:rsidR="00E50A88" w:rsidRPr="00BB05AE" w:rsidRDefault="00E905C2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0" w:type="pct"/>
          </w:tcPr>
          <w:p w14:paraId="663F29EE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20387477" w14:textId="0F309234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39" w:type="pct"/>
          </w:tcPr>
          <w:p w14:paraId="30D8CD60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084BB50B" w14:textId="3A07666B" w:rsidR="00E50A88" w:rsidRPr="00BB05AE" w:rsidRDefault="00EC704E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0" w:type="pct"/>
          </w:tcPr>
          <w:p w14:paraId="5B6D2051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47D9B8C" w14:textId="454A67F9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E50A88" w:rsidRPr="004D49BC" w14:paraId="4B9FAED2" w14:textId="77777777" w:rsidTr="003C6AB1">
        <w:trPr>
          <w:trHeight w:val="366"/>
        </w:trPr>
        <w:tc>
          <w:tcPr>
            <w:tcW w:w="2289" w:type="pct"/>
          </w:tcPr>
          <w:p w14:paraId="3C139497" w14:textId="1BAB59C4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563841B1" w14:textId="71D5C683" w:rsidR="00E50A88" w:rsidRPr="00BB05AE" w:rsidRDefault="00E905C2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140" w:type="pct"/>
          </w:tcPr>
          <w:p w14:paraId="473CFF2A" w14:textId="60F8189F" w:rsidR="00E50A88" w:rsidRPr="00BB05AE" w:rsidRDefault="00E905C2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A15BC43" w14:textId="369168C4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BB05AE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  <w:tc>
          <w:tcPr>
            <w:tcW w:w="139" w:type="pct"/>
          </w:tcPr>
          <w:p w14:paraId="7EE40D2F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DDAC2C8" w14:textId="0114BEBB" w:rsidR="00E50A88" w:rsidRPr="00BB05AE" w:rsidRDefault="00EC704E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05AE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140" w:type="pct"/>
          </w:tcPr>
          <w:p w14:paraId="1C6F2C21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FFCADAD" w14:textId="1CDDF7F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354</w:t>
            </w:r>
          </w:p>
        </w:tc>
      </w:tr>
      <w:tr w:rsidR="00E50A88" w:rsidRPr="004D49BC" w14:paraId="0B59D7A6" w14:textId="77777777" w:rsidTr="003C6AB1">
        <w:trPr>
          <w:trHeight w:val="361"/>
        </w:trPr>
        <w:tc>
          <w:tcPr>
            <w:tcW w:w="2289" w:type="pct"/>
          </w:tcPr>
          <w:p w14:paraId="0B0963A0" w14:textId="14C6E0B1" w:rsidR="00E50A88" w:rsidRPr="004D49BC" w:rsidRDefault="00E50A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3F970B" w14:textId="4F350967" w:rsidR="00E50A88" w:rsidRPr="00BB05AE" w:rsidRDefault="00E905C2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140" w:type="pct"/>
          </w:tcPr>
          <w:p w14:paraId="5C923106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F6F9D94" w14:textId="0532F2AD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05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39" w:type="pct"/>
          </w:tcPr>
          <w:p w14:paraId="27FD24E9" w14:textId="77777777" w:rsidR="00E50A88" w:rsidRPr="00BB05AE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26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357DD915" w14:textId="15A6C279" w:rsidR="00E50A88" w:rsidRPr="00BB05AE" w:rsidRDefault="00EC704E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05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1,457</w:t>
            </w:r>
          </w:p>
        </w:tc>
        <w:tc>
          <w:tcPr>
            <w:tcW w:w="140" w:type="pct"/>
          </w:tcPr>
          <w:p w14:paraId="37FDDDAF" w14:textId="77777777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right="-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212E615C" w14:textId="32267373" w:rsidR="00E50A88" w:rsidRPr="004D49BC" w:rsidRDefault="00E50A88" w:rsidP="00E50A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60" w:lineRule="exact"/>
              <w:ind w:left="-108" w:right="-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</w:t>
            </w: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D49B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174</w:t>
            </w:r>
          </w:p>
        </w:tc>
      </w:tr>
    </w:tbl>
    <w:p w14:paraId="339318AF" w14:textId="77777777" w:rsidR="001C4718" w:rsidRPr="00E8399C" w:rsidRDefault="001C4718">
      <w:pPr>
        <w:rPr>
          <w:rFonts w:cstheme="minorBidi"/>
          <w:sz w:val="2"/>
          <w:szCs w:val="2"/>
          <w:cs/>
        </w:rPr>
      </w:pPr>
    </w:p>
    <w:tbl>
      <w:tblPr>
        <w:tblW w:w="963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11"/>
        <w:gridCol w:w="1141"/>
        <w:gridCol w:w="274"/>
        <w:gridCol w:w="1152"/>
        <w:gridCol w:w="270"/>
        <w:gridCol w:w="1152"/>
        <w:gridCol w:w="270"/>
        <w:gridCol w:w="1152"/>
        <w:gridCol w:w="270"/>
        <w:gridCol w:w="1152"/>
        <w:gridCol w:w="7"/>
      </w:tblGrid>
      <w:tr w:rsidR="004F4C88" w:rsidRPr="004D49BC" w14:paraId="33C1D2A9" w14:textId="77777777" w:rsidTr="004F4C88">
        <w:trPr>
          <w:trHeight w:val="344"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2DE435A1" w14:textId="77777777" w:rsidR="004F4C88" w:rsidRPr="000F627C" w:rsidRDefault="004F4C88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0"/>
            <w:shd w:val="clear" w:color="auto" w:fill="auto"/>
            <w:vAlign w:val="center"/>
          </w:tcPr>
          <w:p w14:paraId="7F6DD643" w14:textId="01788407" w:rsidR="004F4C88" w:rsidRPr="004F4C88" w:rsidRDefault="004F4C88" w:rsidP="004F4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4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2D85" w:rsidRPr="004D49BC" w14:paraId="47D6550B" w14:textId="77777777" w:rsidTr="00DC528D">
        <w:trPr>
          <w:gridAfter w:val="1"/>
          <w:wAfter w:w="7" w:type="dxa"/>
          <w:trHeight w:val="733"/>
        </w:trPr>
        <w:tc>
          <w:tcPr>
            <w:tcW w:w="2779" w:type="dxa"/>
            <w:shd w:val="clear" w:color="auto" w:fill="auto"/>
            <w:vAlign w:val="bottom"/>
          </w:tcPr>
          <w:p w14:paraId="5E3039B2" w14:textId="0793FEA9" w:rsidR="00663BFE" w:rsidRPr="004D49BC" w:rsidRDefault="00663BFE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52" w:type="dxa"/>
            <w:gridSpan w:val="2"/>
            <w:vAlign w:val="bottom"/>
          </w:tcPr>
          <w:p w14:paraId="7B2254FA" w14:textId="39F8E78E" w:rsidR="00663BFE" w:rsidRPr="004D49BC" w:rsidRDefault="00663BFE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22E990" w14:textId="711F2DD5" w:rsidR="00663BFE" w:rsidRPr="004D49BC" w:rsidRDefault="00663BFE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4" w:type="dxa"/>
            <w:vAlign w:val="bottom"/>
          </w:tcPr>
          <w:p w14:paraId="29672523" w14:textId="77777777" w:rsidR="00663BFE" w:rsidRPr="004D49BC" w:rsidRDefault="00663BFE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50871E0" w14:textId="77777777" w:rsidR="00663BFE" w:rsidRPr="004D49BC" w:rsidRDefault="00663BFE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0058720" w14:textId="77777777" w:rsidR="00663BFE" w:rsidRPr="004D49BC" w:rsidRDefault="00663BFE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F1DAE11" w14:textId="77777777" w:rsidR="00663BFE" w:rsidRPr="004D49BC" w:rsidRDefault="00663BFE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0CA16937" w14:textId="77777777" w:rsidR="00663BFE" w:rsidRPr="004D49BC" w:rsidRDefault="00663BFE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4E1ACE" w14:textId="0A96A2CF" w:rsidR="00663BFE" w:rsidRPr="004D49BC" w:rsidRDefault="00663BFE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C9483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ไปเป็นบริษัทย่อย</w:t>
            </w:r>
          </w:p>
        </w:tc>
        <w:tc>
          <w:tcPr>
            <w:tcW w:w="270" w:type="dxa"/>
            <w:vAlign w:val="bottom"/>
          </w:tcPr>
          <w:p w14:paraId="40AB9B0B" w14:textId="32CD64D1" w:rsidR="00663BFE" w:rsidRPr="004D49BC" w:rsidRDefault="00663BFE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A65910" w14:textId="77777777" w:rsidR="00663BFE" w:rsidRPr="000F627C" w:rsidRDefault="00663BFE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299F70" w14:textId="51B39B05" w:rsidR="00663BFE" w:rsidRPr="004D49BC" w:rsidRDefault="00663BFE" w:rsidP="00E50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4F4C88" w:rsidRPr="004D49BC" w14:paraId="4F30B25C" w14:textId="77777777" w:rsidTr="004F4C88">
        <w:trPr>
          <w:gridAfter w:val="1"/>
          <w:wAfter w:w="7" w:type="dxa"/>
          <w:trHeight w:val="367"/>
        </w:trPr>
        <w:tc>
          <w:tcPr>
            <w:tcW w:w="2779" w:type="dxa"/>
            <w:vAlign w:val="bottom"/>
          </w:tcPr>
          <w:p w14:paraId="0CD9FE1B" w14:textId="77777777" w:rsidR="004F4C88" w:rsidRPr="004D49BC" w:rsidRDefault="004F4C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4" w:type="dxa"/>
            <w:gridSpan w:val="10"/>
            <w:shd w:val="clear" w:color="auto" w:fill="auto"/>
            <w:vAlign w:val="center"/>
          </w:tcPr>
          <w:p w14:paraId="033624DC" w14:textId="5B3DB83D" w:rsidR="004F4C88" w:rsidRPr="004F4C88" w:rsidRDefault="004F4C88" w:rsidP="004F4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4C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4C88" w:rsidRPr="004D49BC" w14:paraId="1EAE1FFE" w14:textId="77777777" w:rsidTr="0073633B">
        <w:trPr>
          <w:gridAfter w:val="1"/>
          <w:wAfter w:w="7" w:type="dxa"/>
          <w:trHeight w:val="367"/>
        </w:trPr>
        <w:tc>
          <w:tcPr>
            <w:tcW w:w="2779" w:type="dxa"/>
            <w:vAlign w:val="bottom"/>
          </w:tcPr>
          <w:p w14:paraId="1A37543C" w14:textId="19B22F3E" w:rsidR="004F4C88" w:rsidRPr="004F4C88" w:rsidRDefault="004F4C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844" w:type="dxa"/>
            <w:gridSpan w:val="10"/>
            <w:shd w:val="clear" w:color="auto" w:fill="auto"/>
            <w:vAlign w:val="bottom"/>
          </w:tcPr>
          <w:p w14:paraId="3E60B28A" w14:textId="77777777" w:rsidR="004F4C88" w:rsidRPr="004F4C88" w:rsidRDefault="004F4C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C88" w:rsidRPr="004D49BC" w14:paraId="2E62CD2B" w14:textId="77777777" w:rsidTr="004F4C88">
        <w:trPr>
          <w:gridAfter w:val="1"/>
          <w:wAfter w:w="7" w:type="dxa"/>
          <w:trHeight w:val="367"/>
        </w:trPr>
        <w:tc>
          <w:tcPr>
            <w:tcW w:w="2779" w:type="dxa"/>
            <w:vAlign w:val="bottom"/>
          </w:tcPr>
          <w:p w14:paraId="12A37094" w14:textId="346531D9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3228EFF" w14:textId="14EBA57F" w:rsidR="00663BFE" w:rsidRPr="004D49BC" w:rsidRDefault="00663BFE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4" w:type="dxa"/>
            <w:vAlign w:val="bottom"/>
          </w:tcPr>
          <w:p w14:paraId="7FD48D12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834F3D6" w14:textId="2914933B" w:rsidR="00663BFE" w:rsidRPr="004F4C88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F4C88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B1BCE" w14:textId="456C2F74" w:rsidR="00663BFE" w:rsidRPr="004F4C88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7E6771F" w14:textId="62653BF2" w:rsidR="00663BFE" w:rsidRPr="004F4C88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F4C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F78D65" w14:textId="77777777" w:rsidR="00663BFE" w:rsidRPr="004F4C88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9F83FB8" w14:textId="561A1BE5" w:rsidR="00663BFE" w:rsidRPr="004F4C88" w:rsidRDefault="00401DC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4861A" w14:textId="7A6710AC" w:rsidR="00663BFE" w:rsidRPr="004F4C88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44962DF" w14:textId="1D2A17F1" w:rsidR="00663BFE" w:rsidRPr="004F4C88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F4C88">
              <w:rPr>
                <w:rFonts w:asciiTheme="majorBidi" w:hAnsiTheme="majorBidi" w:cstheme="majorBidi"/>
                <w:sz w:val="30"/>
                <w:szCs w:val="30"/>
              </w:rPr>
              <w:t>55,000</w:t>
            </w:r>
          </w:p>
        </w:tc>
      </w:tr>
      <w:tr w:rsidR="004F4C88" w:rsidRPr="004D49BC" w14:paraId="3F60480B" w14:textId="77777777" w:rsidTr="009301EB">
        <w:trPr>
          <w:gridAfter w:val="1"/>
          <w:wAfter w:w="7" w:type="dxa"/>
          <w:trHeight w:val="367"/>
        </w:trPr>
        <w:tc>
          <w:tcPr>
            <w:tcW w:w="2779" w:type="dxa"/>
            <w:vAlign w:val="bottom"/>
          </w:tcPr>
          <w:p w14:paraId="3D04D8BD" w14:textId="51EDA7EC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BA060" w14:textId="2B909CBA" w:rsidR="00663BFE" w:rsidRPr="004D49BC" w:rsidRDefault="00663BFE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474,350</w:t>
            </w:r>
          </w:p>
        </w:tc>
        <w:tc>
          <w:tcPr>
            <w:tcW w:w="274" w:type="dxa"/>
            <w:vAlign w:val="bottom"/>
          </w:tcPr>
          <w:p w14:paraId="39447B49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A7577" w14:textId="6A1B7419" w:rsidR="00663BFE" w:rsidRPr="004D49BC" w:rsidRDefault="00CA39D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582,210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B916D2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D3FCC" w14:textId="18C89AAE" w:rsidR="00663BFE" w:rsidRPr="004D49BC" w:rsidRDefault="00C94836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3C54">
              <w:rPr>
                <w:rFonts w:asciiTheme="majorBidi" w:hAnsiTheme="majorBidi" w:cstheme="majorBidi"/>
                <w:sz w:val="30"/>
                <w:szCs w:val="30"/>
              </w:rPr>
              <w:t>458,900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1C3DC9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7B22D5" w14:textId="29FF9C59" w:rsidR="00663BFE" w:rsidRPr="004D49BC" w:rsidRDefault="00C94836" w:rsidP="004F4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3C54">
              <w:rPr>
                <w:rFonts w:asciiTheme="majorBidi" w:hAnsiTheme="majorBidi" w:cstheme="majorBidi"/>
                <w:sz w:val="30"/>
                <w:szCs w:val="30"/>
              </w:rPr>
              <w:t>450,</w:t>
            </w:r>
            <w:r w:rsidR="00E0749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53C54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52FDB" w14:textId="23B1627E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9A79E" w14:textId="2E49D826" w:rsidR="00663BFE" w:rsidRPr="004D49BC" w:rsidRDefault="00B53C5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147,160</w:t>
            </w:r>
          </w:p>
        </w:tc>
      </w:tr>
      <w:tr w:rsidR="004F4C88" w:rsidRPr="004D49BC" w14:paraId="30D9D951" w14:textId="77777777" w:rsidTr="009301EB">
        <w:trPr>
          <w:gridAfter w:val="1"/>
          <w:wAfter w:w="7" w:type="dxa"/>
          <w:trHeight w:val="367"/>
        </w:trPr>
        <w:tc>
          <w:tcPr>
            <w:tcW w:w="2779" w:type="dxa"/>
            <w:vAlign w:val="bottom"/>
          </w:tcPr>
          <w:p w14:paraId="3205DFA3" w14:textId="7CA7DF6D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66132E7" w14:textId="5E0ED618" w:rsidR="00663BFE" w:rsidRPr="004D49BC" w:rsidRDefault="00663BFE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524,350</w:t>
            </w:r>
          </w:p>
        </w:tc>
        <w:tc>
          <w:tcPr>
            <w:tcW w:w="274" w:type="dxa"/>
            <w:vAlign w:val="bottom"/>
          </w:tcPr>
          <w:p w14:paraId="79EA94B7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837A7" w14:textId="7F1BEE47" w:rsidR="00663BFE" w:rsidRPr="004D49BC" w:rsidRDefault="00CA39D4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E07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BCF38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9711C" w14:textId="2E6C8E44" w:rsidR="00663BFE" w:rsidRPr="004D49BC" w:rsidRDefault="00C94836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53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458,900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38EF30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CD789" w14:textId="27EFC134" w:rsidR="00663BFE" w:rsidRPr="00984A3C" w:rsidRDefault="00C94836" w:rsidP="004F4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53C54" w:rsidRPr="00984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</w:t>
            </w:r>
            <w:r w:rsidR="00E07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53C54" w:rsidRPr="00984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509E0" w14:textId="2BF424EA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B8B3E4" w14:textId="0B4A021B" w:rsidR="00663BFE" w:rsidRPr="004D49BC" w:rsidRDefault="009301EB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202,160</w:t>
            </w:r>
          </w:p>
        </w:tc>
      </w:tr>
      <w:tr w:rsidR="004F4C88" w:rsidRPr="004D49BC" w14:paraId="08E11ADD" w14:textId="77777777" w:rsidTr="004F4C88">
        <w:trPr>
          <w:gridAfter w:val="1"/>
          <w:wAfter w:w="7" w:type="dxa"/>
          <w:trHeight w:val="367"/>
        </w:trPr>
        <w:tc>
          <w:tcPr>
            <w:tcW w:w="2779" w:type="dxa"/>
            <w:tcBorders>
              <w:bottom w:val="nil"/>
            </w:tcBorders>
            <w:vAlign w:val="bottom"/>
          </w:tcPr>
          <w:p w14:paraId="6FD943A0" w14:textId="464DDAC9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E0749F">
              <w:rPr>
                <w:rFonts w:ascii="Angsana New" w:hAnsi="Angsana New" w:cs="Angsana New"/>
                <w:sz w:val="30"/>
                <w:szCs w:val="30"/>
              </w:rPr>
              <w:br/>
              <w:t xml:space="preserve">       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44AE1" w14:textId="5A88DA27" w:rsidR="00663BFE" w:rsidRPr="004D49BC" w:rsidRDefault="00663BFE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(1,997)</w:t>
            </w: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14:paraId="28B9A063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vAlign w:val="bottom"/>
          </w:tcPr>
          <w:p w14:paraId="744AB92C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AECA90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vAlign w:val="bottom"/>
          </w:tcPr>
          <w:p w14:paraId="599DE0A2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5F14375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14:paraId="43B5D8BD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8BF9D77" w14:textId="4025671B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8A651" w14:textId="7D062E05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(995)</w:t>
            </w:r>
          </w:p>
        </w:tc>
      </w:tr>
      <w:tr w:rsidR="00FF2D85" w:rsidRPr="004D49BC" w14:paraId="7B1BB1FB" w14:textId="77777777" w:rsidTr="004F4C88">
        <w:trPr>
          <w:gridAfter w:val="1"/>
          <w:wAfter w:w="7" w:type="dxa"/>
          <w:trHeight w:val="367"/>
        </w:trPr>
        <w:tc>
          <w:tcPr>
            <w:tcW w:w="2779" w:type="dxa"/>
            <w:tcBorders>
              <w:bottom w:val="nil"/>
            </w:tcBorders>
          </w:tcPr>
          <w:p w14:paraId="19139858" w14:textId="1120C19C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81959" w14:textId="7C8EE80D" w:rsidR="00663BFE" w:rsidRPr="004D49BC" w:rsidRDefault="00663BFE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522,353</w:t>
            </w: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14:paraId="5A8139B5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A8FAE72" w14:textId="5D551FAE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240F26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3660670" w14:textId="0BF551F0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7461AE6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782B30F" w14:textId="77777777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11C429" w14:textId="3248A09B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F520F" w14:textId="778E63F0" w:rsidR="00663BFE" w:rsidRPr="004D49BC" w:rsidRDefault="00663BFE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</w:t>
            </w:r>
            <w:r w:rsidR="00C94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</w:tr>
    </w:tbl>
    <w:p w14:paraId="0A9E87D1" w14:textId="77777777" w:rsidR="00984A3C" w:rsidRDefault="00984A3C" w:rsidP="007F5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lastRenderedPageBreak/>
        <w:tab/>
      </w:r>
    </w:p>
    <w:tbl>
      <w:tblPr>
        <w:tblW w:w="963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11"/>
        <w:gridCol w:w="1141"/>
        <w:gridCol w:w="274"/>
        <w:gridCol w:w="1152"/>
        <w:gridCol w:w="270"/>
        <w:gridCol w:w="1152"/>
        <w:gridCol w:w="270"/>
        <w:gridCol w:w="1152"/>
        <w:gridCol w:w="270"/>
        <w:gridCol w:w="1152"/>
        <w:gridCol w:w="7"/>
      </w:tblGrid>
      <w:tr w:rsidR="00984A3C" w:rsidRPr="004D49BC" w14:paraId="56E2F1F3" w14:textId="77777777" w:rsidTr="0085314B">
        <w:trPr>
          <w:trHeight w:val="344"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7ECD04B6" w14:textId="77777777" w:rsidR="00984A3C" w:rsidRPr="000F627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0"/>
            <w:shd w:val="clear" w:color="auto" w:fill="auto"/>
            <w:vAlign w:val="center"/>
          </w:tcPr>
          <w:p w14:paraId="1A3AA544" w14:textId="5B01CC11" w:rsidR="00984A3C" w:rsidRPr="004F4C88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4C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</w:t>
            </w:r>
            <w:r w:rsidR="001C0E7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984A3C" w:rsidRPr="004D49BC" w14:paraId="74A63C91" w14:textId="77777777" w:rsidTr="0085314B">
        <w:trPr>
          <w:gridAfter w:val="1"/>
          <w:wAfter w:w="7" w:type="dxa"/>
          <w:trHeight w:val="733"/>
        </w:trPr>
        <w:tc>
          <w:tcPr>
            <w:tcW w:w="2779" w:type="dxa"/>
            <w:shd w:val="clear" w:color="auto" w:fill="auto"/>
            <w:vAlign w:val="bottom"/>
          </w:tcPr>
          <w:p w14:paraId="5B68E5B8" w14:textId="77777777" w:rsidR="00984A3C" w:rsidRPr="004D49B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52" w:type="dxa"/>
            <w:gridSpan w:val="2"/>
            <w:vAlign w:val="bottom"/>
          </w:tcPr>
          <w:p w14:paraId="6241BA01" w14:textId="77777777" w:rsidR="00984A3C" w:rsidRPr="004D49B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89A35D" w14:textId="77777777" w:rsidR="00984A3C" w:rsidRPr="004D49B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4" w:type="dxa"/>
            <w:vAlign w:val="bottom"/>
          </w:tcPr>
          <w:p w14:paraId="514CE8F2" w14:textId="77777777" w:rsidR="00984A3C" w:rsidRPr="004D49B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E9174AB" w14:textId="77777777" w:rsidR="00984A3C" w:rsidRPr="004D49B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D35750C" w14:textId="77777777" w:rsidR="00984A3C" w:rsidRPr="004D49B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6D83EA8" w14:textId="77777777" w:rsidR="00984A3C" w:rsidRPr="004D49B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30E858B9" w14:textId="77777777" w:rsidR="00984A3C" w:rsidRPr="004D49B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A072B1" w14:textId="1184F7BD" w:rsidR="00984A3C" w:rsidRPr="004D49BC" w:rsidRDefault="00A86322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84A3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502F7B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ไปเป็นบริษัทย่อย</w:t>
            </w:r>
          </w:p>
        </w:tc>
        <w:tc>
          <w:tcPr>
            <w:tcW w:w="270" w:type="dxa"/>
            <w:vAlign w:val="bottom"/>
          </w:tcPr>
          <w:p w14:paraId="125CE711" w14:textId="77777777" w:rsidR="00984A3C" w:rsidRPr="004D49B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1926D5" w14:textId="77777777" w:rsidR="00984A3C" w:rsidRPr="000F627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CF380F0" w14:textId="77777777" w:rsidR="00984A3C" w:rsidRPr="004D49B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984A3C" w:rsidRPr="004D49BC" w14:paraId="2520A141" w14:textId="77777777" w:rsidTr="0085314B">
        <w:trPr>
          <w:gridAfter w:val="1"/>
          <w:wAfter w:w="7" w:type="dxa"/>
          <w:trHeight w:val="367"/>
        </w:trPr>
        <w:tc>
          <w:tcPr>
            <w:tcW w:w="2779" w:type="dxa"/>
            <w:vAlign w:val="bottom"/>
          </w:tcPr>
          <w:p w14:paraId="286E8E86" w14:textId="77777777" w:rsidR="00984A3C" w:rsidRPr="004D49BC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4" w:type="dxa"/>
            <w:gridSpan w:val="10"/>
            <w:shd w:val="clear" w:color="auto" w:fill="auto"/>
            <w:vAlign w:val="center"/>
          </w:tcPr>
          <w:p w14:paraId="345E6A4B" w14:textId="77777777" w:rsidR="00984A3C" w:rsidRPr="004F4C88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4C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4A3C" w:rsidRPr="004D49BC" w14:paraId="24098F49" w14:textId="77777777" w:rsidTr="0085314B">
        <w:trPr>
          <w:gridAfter w:val="1"/>
          <w:wAfter w:w="7" w:type="dxa"/>
          <w:trHeight w:val="367"/>
        </w:trPr>
        <w:tc>
          <w:tcPr>
            <w:tcW w:w="2779" w:type="dxa"/>
            <w:vAlign w:val="bottom"/>
          </w:tcPr>
          <w:p w14:paraId="6FD70491" w14:textId="77777777" w:rsidR="00984A3C" w:rsidRPr="004F4C88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844" w:type="dxa"/>
            <w:gridSpan w:val="10"/>
            <w:shd w:val="clear" w:color="auto" w:fill="auto"/>
            <w:vAlign w:val="bottom"/>
          </w:tcPr>
          <w:p w14:paraId="26D7133B" w14:textId="77777777" w:rsidR="00984A3C" w:rsidRPr="004F4C88" w:rsidRDefault="00984A3C" w:rsidP="00853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A3C" w:rsidRPr="004D49BC" w14:paraId="007565F9" w14:textId="77777777" w:rsidTr="007D2441">
        <w:trPr>
          <w:gridAfter w:val="1"/>
          <w:wAfter w:w="7" w:type="dxa"/>
          <w:trHeight w:val="367"/>
        </w:trPr>
        <w:tc>
          <w:tcPr>
            <w:tcW w:w="2779" w:type="dxa"/>
            <w:vAlign w:val="bottom"/>
          </w:tcPr>
          <w:p w14:paraId="1DCA969F" w14:textId="77263EFD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00126F6" w14:textId="3322B66C" w:rsidR="00984A3C" w:rsidRPr="004D49BC" w:rsidRDefault="00984A3C" w:rsidP="0098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372711">
              <w:rPr>
                <w:rFonts w:asciiTheme="majorBidi" w:hAnsiTheme="majorBidi" w:cs="Angsana New"/>
                <w:sz w:val="30"/>
                <w:szCs w:val="30"/>
                <w:cs/>
              </w:rPr>
              <w:t>11</w:t>
            </w:r>
            <w:r w:rsidRPr="003727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711">
              <w:rPr>
                <w:rFonts w:asciiTheme="majorBidi" w:hAnsiTheme="majorBidi" w:cs="Angsana New"/>
                <w:sz w:val="30"/>
                <w:szCs w:val="30"/>
                <w:cs/>
              </w:rPr>
              <w:t>860</w:t>
            </w:r>
            <w:r w:rsidRPr="003727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711">
              <w:rPr>
                <w:rFonts w:asciiTheme="majorBidi" w:hAnsiTheme="majorBidi" w:cs="Angsana New"/>
                <w:sz w:val="30"/>
                <w:szCs w:val="30"/>
                <w:cs/>
              </w:rPr>
              <w:t>389</w:t>
            </w:r>
          </w:p>
        </w:tc>
        <w:tc>
          <w:tcPr>
            <w:tcW w:w="274" w:type="dxa"/>
          </w:tcPr>
          <w:p w14:paraId="47404CA3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8C8D592" w14:textId="274F1480" w:rsidR="00984A3C" w:rsidRPr="004F4C88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C70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C70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85EB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5784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C70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85E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C704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1BB606E7" w14:textId="77777777" w:rsidR="00984A3C" w:rsidRPr="004F4C88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1337C9F" w14:textId="5CE38C6C" w:rsidR="00984A3C" w:rsidRPr="004F4C88" w:rsidRDefault="00E0749F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4A3C" w:rsidRPr="00EC704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84A3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84A3C" w:rsidRPr="00EC70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85EB7">
              <w:rPr>
                <w:rFonts w:asciiTheme="majorBidi" w:hAnsiTheme="majorBidi" w:cstheme="majorBidi"/>
                <w:sz w:val="30"/>
                <w:szCs w:val="30"/>
              </w:rPr>
              <w:t>807</w:t>
            </w:r>
            <w:r w:rsidR="00984A3C" w:rsidRPr="00EC704E">
              <w:rPr>
                <w:rFonts w:asciiTheme="majorBidi" w:hAnsiTheme="majorBidi" w:cstheme="majorBidi"/>
                <w:sz w:val="30"/>
                <w:szCs w:val="30"/>
              </w:rPr>
              <w:t>,860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40BC27" w14:textId="77777777" w:rsidR="00984A3C" w:rsidRPr="004F4C88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17ED639" w14:textId="350A70A3" w:rsidR="00984A3C" w:rsidRPr="004F4C88" w:rsidRDefault="00E0749F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D0912" w14:textId="77777777" w:rsidR="00984A3C" w:rsidRPr="004F4C88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581D281" w14:textId="3DC8BEC9" w:rsidR="00984A3C" w:rsidRPr="004F4C88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C704E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485EB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35784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C70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85E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C704E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984A3C" w:rsidRPr="004D49BC" w14:paraId="1BD36B8F" w14:textId="77777777" w:rsidTr="007D2441">
        <w:trPr>
          <w:gridAfter w:val="1"/>
          <w:wAfter w:w="7" w:type="dxa"/>
          <w:trHeight w:val="367"/>
        </w:trPr>
        <w:tc>
          <w:tcPr>
            <w:tcW w:w="2779" w:type="dxa"/>
            <w:vAlign w:val="bottom"/>
          </w:tcPr>
          <w:p w14:paraId="32D5C365" w14:textId="12BA8115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5CD89" w14:textId="4A4387F0" w:rsidR="00984A3C" w:rsidRPr="004D49BC" w:rsidRDefault="00984A3C" w:rsidP="0098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13,000</w:t>
            </w:r>
          </w:p>
        </w:tc>
        <w:tc>
          <w:tcPr>
            <w:tcW w:w="274" w:type="dxa"/>
          </w:tcPr>
          <w:p w14:paraId="529AEFED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32F84" w14:textId="64B297D3" w:rsidR="00984A3C" w:rsidRPr="004D49BC" w:rsidRDefault="00984A3C" w:rsidP="0048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C704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85E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5784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C70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85EB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C704E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8729B51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BD4D64" w14:textId="088D1515" w:rsidR="00984A3C" w:rsidRPr="004D49BC" w:rsidRDefault="00485EB7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4EBC70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9FD6A0" w14:textId="499F4254" w:rsidR="00984A3C" w:rsidRPr="004D49BC" w:rsidRDefault="00E0749F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(450,500)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98BF9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7B8CC0" w14:textId="60EE08FE" w:rsidR="00984A3C" w:rsidRPr="004D49BC" w:rsidRDefault="00357842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4A3C" w:rsidRPr="004D49BC" w14:paraId="7744FB5A" w14:textId="77777777" w:rsidTr="007D2441">
        <w:trPr>
          <w:gridAfter w:val="1"/>
          <w:wAfter w:w="7" w:type="dxa"/>
          <w:trHeight w:val="367"/>
        </w:trPr>
        <w:tc>
          <w:tcPr>
            <w:tcW w:w="2779" w:type="dxa"/>
            <w:vAlign w:val="bottom"/>
          </w:tcPr>
          <w:p w14:paraId="18D1FD35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AEB8CD5" w14:textId="528E68AF" w:rsidR="00984A3C" w:rsidRPr="004D49BC" w:rsidRDefault="00984A3C" w:rsidP="0098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11,873,389</w:t>
            </w:r>
          </w:p>
        </w:tc>
        <w:tc>
          <w:tcPr>
            <w:tcW w:w="274" w:type="dxa"/>
          </w:tcPr>
          <w:p w14:paraId="49869228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1ED02" w14:textId="502B950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8,520,848</w:t>
            </w:r>
          </w:p>
        </w:tc>
        <w:tc>
          <w:tcPr>
            <w:tcW w:w="270" w:type="dxa"/>
            <w:shd w:val="clear" w:color="auto" w:fill="auto"/>
          </w:tcPr>
          <w:p w14:paraId="410E55D2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F28F0" w14:textId="33593636" w:rsidR="00984A3C" w:rsidRPr="004D49BC" w:rsidRDefault="00E0749F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84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28,807,860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D25C40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9CDA7" w14:textId="7C30D6A3" w:rsidR="00984A3C" w:rsidRPr="00984A3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4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C367AA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6CE975" w14:textId="7A2A0CEC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0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11,586,377</w:t>
            </w:r>
          </w:p>
        </w:tc>
      </w:tr>
      <w:tr w:rsidR="00984A3C" w:rsidRPr="004D49BC" w14:paraId="7A9051BC" w14:textId="77777777" w:rsidTr="007D2441">
        <w:trPr>
          <w:gridAfter w:val="1"/>
          <w:wAfter w:w="7" w:type="dxa"/>
          <w:trHeight w:val="367"/>
        </w:trPr>
        <w:tc>
          <w:tcPr>
            <w:tcW w:w="2779" w:type="dxa"/>
            <w:tcBorders>
              <w:bottom w:val="nil"/>
            </w:tcBorders>
            <w:vAlign w:val="bottom"/>
          </w:tcPr>
          <w:p w14:paraId="2C6BA156" w14:textId="68D1193B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6073D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6073D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91A9D" w14:textId="141EDD0D" w:rsidR="00984A3C" w:rsidRPr="004D49BC" w:rsidRDefault="00984A3C" w:rsidP="0098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(299,077)</w:t>
            </w:r>
          </w:p>
        </w:tc>
        <w:tc>
          <w:tcPr>
            <w:tcW w:w="274" w:type="dxa"/>
            <w:tcBorders>
              <w:bottom w:val="nil"/>
            </w:tcBorders>
          </w:tcPr>
          <w:p w14:paraId="361EBF9E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14:paraId="54A9EE48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2730DA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14:paraId="7889D5DC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DE61BD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14:paraId="20588394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BC782A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5AD454" w14:textId="6EFE89CE" w:rsidR="00984A3C" w:rsidRPr="004D49BC" w:rsidRDefault="001C0E7E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84A3C" w:rsidRPr="00243E12">
              <w:rPr>
                <w:rFonts w:asciiTheme="majorBidi" w:hAnsiTheme="majorBidi" w:cstheme="majorBidi"/>
                <w:sz w:val="30"/>
                <w:szCs w:val="30"/>
              </w:rPr>
              <w:t>(341,655)</w:t>
            </w:r>
          </w:p>
        </w:tc>
      </w:tr>
      <w:tr w:rsidR="00984A3C" w:rsidRPr="004D49BC" w14:paraId="7FC34C4A" w14:textId="77777777" w:rsidTr="007D2441">
        <w:trPr>
          <w:gridAfter w:val="1"/>
          <w:wAfter w:w="7" w:type="dxa"/>
          <w:trHeight w:val="367"/>
        </w:trPr>
        <w:tc>
          <w:tcPr>
            <w:tcW w:w="2779" w:type="dxa"/>
            <w:tcBorders>
              <w:bottom w:val="nil"/>
            </w:tcBorders>
          </w:tcPr>
          <w:p w14:paraId="0D9C947B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8FDD6" w14:textId="16FEABB7" w:rsidR="00984A3C" w:rsidRPr="004D49BC" w:rsidRDefault="00984A3C" w:rsidP="0098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11,574,312</w:t>
            </w:r>
          </w:p>
        </w:tc>
        <w:tc>
          <w:tcPr>
            <w:tcW w:w="274" w:type="dxa"/>
            <w:tcBorders>
              <w:bottom w:val="nil"/>
            </w:tcBorders>
          </w:tcPr>
          <w:p w14:paraId="4D2EDBB3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19AF3D84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D7C279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5A4C8DC6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E7BB79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660FE2ED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A81935D" w14:textId="77777777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FF1487" w14:textId="4B4684C8" w:rsidR="00984A3C" w:rsidRPr="004D49BC" w:rsidRDefault="00984A3C" w:rsidP="00984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3E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11,244,72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6E06EEDE" w14:textId="42D639B2" w:rsidR="00F96C0B" w:rsidRPr="00357842" w:rsidRDefault="00984A3C" w:rsidP="00606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16"/>
          <w:szCs w:val="16"/>
          <w:cs/>
        </w:rPr>
        <w:tab/>
      </w:r>
    </w:p>
    <w:p w14:paraId="0C25E590" w14:textId="431F6DE7" w:rsidR="006C0689" w:rsidRPr="004D49BC" w:rsidRDefault="001F2A86" w:rsidP="00C8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E64D1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6E64D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Pr="006E64D1">
        <w:rPr>
          <w:rFonts w:ascii="Angsana New" w:hAnsi="Angsana New" w:cs="Angsana New"/>
          <w:spacing w:val="-2"/>
          <w:sz w:val="30"/>
          <w:szCs w:val="30"/>
          <w:cs/>
        </w:rPr>
        <w:t>ยน</w:t>
      </w:r>
      <w:r w:rsidRPr="006E64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91890" w:rsidRPr="004D49BC">
        <w:rPr>
          <w:rFonts w:ascii="Angsana New" w:hAnsi="Angsana New" w:cs="Angsana New"/>
          <w:spacing w:val="-2"/>
          <w:sz w:val="30"/>
          <w:szCs w:val="30"/>
        </w:rPr>
        <w:t>256</w:t>
      </w:r>
      <w:r w:rsidR="007B5866" w:rsidRPr="004D49BC">
        <w:rPr>
          <w:rFonts w:ascii="Angsana New" w:hAnsi="Angsana New" w:cs="Angsana New"/>
          <w:spacing w:val="-2"/>
          <w:sz w:val="30"/>
          <w:szCs w:val="30"/>
        </w:rPr>
        <w:t>7</w:t>
      </w:r>
      <w:r w:rsidR="009E204D" w:rsidRPr="004D49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E204D" w:rsidRPr="004D49BC">
        <w:rPr>
          <w:rFonts w:ascii="Angsana New" w:hAnsi="Angsana New" w:cs="Angsana New"/>
          <w:spacing w:val="-2"/>
          <w:sz w:val="30"/>
          <w:szCs w:val="30"/>
          <w:cs/>
        </w:rPr>
        <w:t>เงินให้กู้ยืมระยะสั้นแก่บริษัทย่อย</w:t>
      </w:r>
      <w:r w:rsidR="00C423B2" w:rsidRPr="004D49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41D10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การร่วมค้า</w:t>
      </w:r>
      <w:r w:rsidR="00D642CA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A5726F" w:rsidRPr="004D49BC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="009E204D" w:rsidRPr="004D49BC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เป็นเงินให้กู้ยืมประเภทไม่มี</w:t>
      </w:r>
      <w:r w:rsidR="009E204D" w:rsidRPr="00335F44">
        <w:rPr>
          <w:rFonts w:ascii="Angsana New" w:hAnsi="Angsana New" w:cs="Angsana New"/>
          <w:sz w:val="30"/>
          <w:szCs w:val="30"/>
          <w:cs/>
        </w:rPr>
        <w:t>หลักประกัน</w:t>
      </w:r>
      <w:r w:rsidR="00D21A48" w:rsidRPr="00335F44">
        <w:rPr>
          <w:rFonts w:ascii="Angsana New" w:hAnsi="Angsana New" w:cs="Angsana New"/>
          <w:sz w:val="30"/>
          <w:szCs w:val="30"/>
        </w:rPr>
        <w:t xml:space="preserve"> </w:t>
      </w:r>
      <w:r w:rsidR="009A2CAF" w:rsidRPr="00335F44">
        <w:rPr>
          <w:rFonts w:ascii="Angsana New" w:hAnsi="Angsana New" w:cs="Angsana New" w:hint="cs"/>
          <w:sz w:val="30"/>
          <w:szCs w:val="30"/>
          <w:cs/>
        </w:rPr>
        <w:t>และ</w:t>
      </w:r>
      <w:r w:rsidR="007B054D" w:rsidRPr="00335F44">
        <w:rPr>
          <w:rFonts w:ascii="Angsana New" w:hAnsi="Angsana New" w:cs="Angsana New" w:hint="cs"/>
          <w:sz w:val="30"/>
          <w:szCs w:val="30"/>
          <w:cs/>
        </w:rPr>
        <w:t>มี</w:t>
      </w:r>
      <w:r w:rsidR="00F50C70" w:rsidRPr="00335F44">
        <w:rPr>
          <w:rFonts w:ascii="Angsana New" w:hAnsi="Angsana New" w:cs="Angsana New" w:hint="cs"/>
          <w:sz w:val="30"/>
          <w:szCs w:val="30"/>
          <w:cs/>
        </w:rPr>
        <w:t xml:space="preserve">กำหนดรับชำระคืนในระหว่างปี </w:t>
      </w:r>
      <w:r w:rsidR="00F50C70" w:rsidRPr="00335F44">
        <w:rPr>
          <w:rFonts w:ascii="Angsana New" w:hAnsi="Angsana New" w:cs="Angsana New"/>
          <w:sz w:val="30"/>
          <w:szCs w:val="30"/>
        </w:rPr>
        <w:t>256</w:t>
      </w:r>
      <w:r w:rsidR="00335F44" w:rsidRPr="00335F44">
        <w:rPr>
          <w:rFonts w:ascii="Angsana New" w:hAnsi="Angsana New" w:cs="Angsana New"/>
          <w:sz w:val="30"/>
          <w:szCs w:val="30"/>
        </w:rPr>
        <w:t>8</w:t>
      </w:r>
      <w:r w:rsidR="009A2CAF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F50C70" w:rsidRPr="004D49BC">
        <w:rPr>
          <w:rFonts w:ascii="Angsana New" w:hAnsi="Angsana New" w:cs="Angsana New"/>
          <w:sz w:val="30"/>
          <w:szCs w:val="30"/>
          <w:cs/>
        </w:rPr>
        <w:t>เมื่อทวงถาม</w:t>
      </w:r>
      <w:r w:rsidR="009E204D" w:rsidRPr="004D49BC">
        <w:rPr>
          <w:rFonts w:ascii="Angsana New" w:hAnsi="Angsana New" w:cs="Angsana New"/>
          <w:sz w:val="30"/>
          <w:szCs w:val="30"/>
          <w:cs/>
        </w:rPr>
        <w:t>โดยมีอัตราดอกเบี้ยระหว่างร้อย</w:t>
      </w:r>
      <w:r w:rsidR="009E204D" w:rsidRPr="0099508F">
        <w:rPr>
          <w:rFonts w:ascii="Angsana New" w:hAnsi="Angsana New" w:cs="Angsana New"/>
          <w:sz w:val="30"/>
          <w:szCs w:val="30"/>
          <w:cs/>
        </w:rPr>
        <w:t>ล</w:t>
      </w:r>
      <w:r w:rsidR="009E204D" w:rsidRPr="0099508F">
        <w:rPr>
          <w:rFonts w:ascii="Angsana New" w:hAnsi="Angsana New" w:cs="Angsana New" w:hint="cs"/>
          <w:sz w:val="30"/>
          <w:szCs w:val="30"/>
          <w:cs/>
        </w:rPr>
        <w:t>ะ</w:t>
      </w:r>
      <w:r w:rsidR="00243E12">
        <w:rPr>
          <w:rFonts w:ascii="Angsana New" w:hAnsi="Angsana New" w:cs="Angsana New"/>
          <w:sz w:val="30"/>
          <w:szCs w:val="30"/>
        </w:rPr>
        <w:t xml:space="preserve"> 4.80</w:t>
      </w:r>
      <w:r w:rsidR="007B5866" w:rsidRPr="0099508F">
        <w:rPr>
          <w:rFonts w:ascii="Angsana New" w:hAnsi="Angsana New" w:cs="Angsana New"/>
          <w:sz w:val="30"/>
          <w:szCs w:val="30"/>
        </w:rPr>
        <w:t xml:space="preserve"> </w:t>
      </w:r>
      <w:r w:rsidR="009E204D" w:rsidRPr="00522546">
        <w:rPr>
          <w:rFonts w:ascii="Angsana New" w:hAnsi="Angsana New" w:cs="Angsana New"/>
          <w:sz w:val="30"/>
          <w:szCs w:val="30"/>
          <w:cs/>
        </w:rPr>
        <w:t>ถึงร้อยล</w:t>
      </w:r>
      <w:r w:rsidR="009E204D" w:rsidRPr="00522546">
        <w:rPr>
          <w:rFonts w:ascii="Angsana New" w:hAnsi="Angsana New" w:cs="Angsana New" w:hint="cs"/>
          <w:sz w:val="30"/>
          <w:szCs w:val="30"/>
          <w:cs/>
        </w:rPr>
        <w:t>ะ</w:t>
      </w:r>
      <w:r w:rsidR="008F68A5">
        <w:rPr>
          <w:rFonts w:ascii="Angsana New" w:hAnsi="Angsana New" w:cs="Angsana New"/>
          <w:sz w:val="30"/>
          <w:szCs w:val="30"/>
        </w:rPr>
        <w:t xml:space="preserve"> 7.00</w:t>
      </w:r>
      <w:r w:rsidR="00EE6A5D" w:rsidRPr="00522546">
        <w:rPr>
          <w:rFonts w:ascii="Angsana New" w:hAnsi="Angsana New" w:cs="Angsana New"/>
          <w:sz w:val="30"/>
          <w:szCs w:val="30"/>
        </w:rPr>
        <w:t xml:space="preserve"> </w:t>
      </w:r>
      <w:r w:rsidR="009E204D" w:rsidRPr="00522546">
        <w:rPr>
          <w:rFonts w:ascii="Angsana New" w:hAnsi="Angsana New" w:cs="Angsana New"/>
          <w:sz w:val="30"/>
          <w:szCs w:val="30"/>
          <w:cs/>
        </w:rPr>
        <w:t>ต่อ</w:t>
      </w:r>
      <w:r w:rsidR="009E204D" w:rsidRPr="004D49BC">
        <w:rPr>
          <w:rFonts w:ascii="Angsana New" w:hAnsi="Angsana New" w:cs="Angsana New"/>
          <w:sz w:val="30"/>
          <w:szCs w:val="30"/>
          <w:cs/>
        </w:rPr>
        <w:t>ป</w:t>
      </w:r>
      <w:r w:rsidR="006E64D1" w:rsidRPr="004D49BC">
        <w:rPr>
          <w:rFonts w:ascii="Angsana New" w:hAnsi="Angsana New" w:cs="Angsana New" w:hint="cs"/>
          <w:sz w:val="30"/>
          <w:szCs w:val="30"/>
          <w:cs/>
        </w:rPr>
        <w:t>ี</w:t>
      </w:r>
      <w:r w:rsidR="00D529C1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204D" w:rsidRPr="004D49BC">
        <w:rPr>
          <w:rFonts w:ascii="Angsana New" w:hAnsi="Angsana New" w:cs="Angsana New"/>
          <w:i/>
          <w:iCs/>
          <w:sz w:val="30"/>
          <w:szCs w:val="30"/>
        </w:rPr>
        <w:t>(</w:t>
      </w:r>
      <w:r w:rsidR="00707376" w:rsidRPr="004D49BC">
        <w:rPr>
          <w:rFonts w:ascii="Angsana New" w:hAnsi="Angsana New" w:cs="Angsana New"/>
          <w:i/>
          <w:iCs/>
          <w:sz w:val="30"/>
          <w:szCs w:val="30"/>
          <w:cs/>
        </w:rPr>
        <w:t>31</w:t>
      </w:r>
      <w:r w:rsidR="009E204D"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204D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024BC" w:rsidRPr="004D49BC">
        <w:rPr>
          <w:rFonts w:ascii="Angsana New" w:hAnsi="Angsana New" w:cs="Angsana New"/>
          <w:i/>
          <w:iCs/>
          <w:sz w:val="30"/>
          <w:szCs w:val="30"/>
        </w:rPr>
        <w:t>256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6</w:t>
      </w:r>
      <w:r w:rsidR="009E204D" w:rsidRPr="004D49B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E204D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ระหว่างร้อยละ 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4.81</w:t>
      </w:r>
      <w:r w:rsidR="001A5D1B"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204D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7</w:t>
      </w:r>
      <w:r w:rsidR="00610239" w:rsidRPr="004D49BC">
        <w:rPr>
          <w:rFonts w:ascii="Angsana New" w:hAnsi="Angsana New" w:cs="Angsana New"/>
          <w:i/>
          <w:iCs/>
          <w:sz w:val="30"/>
          <w:szCs w:val="30"/>
        </w:rPr>
        <w:t>.</w:t>
      </w:r>
      <w:r w:rsidR="007B5866" w:rsidRPr="004D49BC">
        <w:rPr>
          <w:rFonts w:ascii="Angsana New" w:hAnsi="Angsana New" w:cs="Angsana New"/>
          <w:i/>
          <w:iCs/>
          <w:sz w:val="30"/>
          <w:szCs w:val="30"/>
        </w:rPr>
        <w:t>0</w:t>
      </w:r>
      <w:r w:rsidR="00707376" w:rsidRPr="004D49BC">
        <w:rPr>
          <w:rFonts w:ascii="Angsana New" w:hAnsi="Angsana New" w:cs="Angsana New"/>
          <w:i/>
          <w:iCs/>
          <w:sz w:val="30"/>
          <w:szCs w:val="30"/>
          <w:cs/>
        </w:rPr>
        <w:t>0</w:t>
      </w:r>
      <w:r w:rsidR="009E204D"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204D" w:rsidRPr="004D49BC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9E204D" w:rsidRPr="004D49B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44437FB2" w14:textId="2BCC6A4B" w:rsidR="00914EC8" w:rsidRPr="00357842" w:rsidRDefault="00914EC8">
      <w:pPr>
        <w:rPr>
          <w:sz w:val="30"/>
          <w:szCs w:val="30"/>
        </w:rPr>
      </w:pPr>
      <w:bookmarkStart w:id="1" w:name="_Hlk118202364"/>
      <w:bookmarkStart w:id="2" w:name="_Hlk118202437"/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183"/>
        <w:gridCol w:w="270"/>
        <w:gridCol w:w="1068"/>
        <w:gridCol w:w="270"/>
        <w:gridCol w:w="1080"/>
        <w:gridCol w:w="270"/>
        <w:gridCol w:w="1172"/>
      </w:tblGrid>
      <w:tr w:rsidR="004A3739" w:rsidRPr="00E025B7" w14:paraId="662FCD68" w14:textId="77777777" w:rsidTr="0010665C">
        <w:trPr>
          <w:trHeight w:val="379"/>
        </w:trPr>
        <w:tc>
          <w:tcPr>
            <w:tcW w:w="4137" w:type="dxa"/>
            <w:vAlign w:val="bottom"/>
          </w:tcPr>
          <w:p w14:paraId="0725D1CE" w14:textId="191E8E3D" w:rsidR="004A3739" w:rsidRPr="004D49BC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50EE6F47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025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3739" w:rsidRPr="00E025B7" w14:paraId="57427845" w14:textId="77777777" w:rsidTr="0010665C">
        <w:trPr>
          <w:trHeight w:val="733"/>
        </w:trPr>
        <w:tc>
          <w:tcPr>
            <w:tcW w:w="4137" w:type="dxa"/>
            <w:shd w:val="clear" w:color="auto" w:fill="auto"/>
            <w:vAlign w:val="bottom"/>
          </w:tcPr>
          <w:p w14:paraId="52E80E15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3" w:type="dxa"/>
            <w:vAlign w:val="bottom"/>
          </w:tcPr>
          <w:p w14:paraId="2B712CC6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FCF660C" w14:textId="362CDE21" w:rsidR="004A3739" w:rsidRPr="00E025B7" w:rsidRDefault="00FD78A4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3739" w:rsidRPr="00E025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28AA417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BC5D601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FAFC16C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C3D01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8DD1101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91D429" w14:textId="77777777" w:rsidR="00B675DB" w:rsidRPr="000F627C" w:rsidRDefault="00B675DB" w:rsidP="00B6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2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D9B005" w14:textId="63850162" w:rsidR="004A3739" w:rsidRPr="00E025B7" w:rsidRDefault="00B675DB" w:rsidP="00B6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4A3739" w:rsidRPr="00E025B7" w14:paraId="5E547CD7" w14:textId="77777777" w:rsidTr="0010665C">
        <w:trPr>
          <w:trHeight w:hRule="exact" w:val="404"/>
        </w:trPr>
        <w:tc>
          <w:tcPr>
            <w:tcW w:w="4137" w:type="dxa"/>
          </w:tcPr>
          <w:p w14:paraId="2C0CE1B5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3" w:type="dxa"/>
            <w:gridSpan w:val="7"/>
          </w:tcPr>
          <w:p w14:paraId="053BB326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25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25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3739" w:rsidRPr="00E025B7" w14:paraId="1AA4D5D2" w14:textId="77777777" w:rsidTr="0010665C">
        <w:trPr>
          <w:trHeight w:hRule="exact" w:val="404"/>
        </w:trPr>
        <w:tc>
          <w:tcPr>
            <w:tcW w:w="4137" w:type="dxa"/>
          </w:tcPr>
          <w:p w14:paraId="6A461B3F" w14:textId="2D7767C6" w:rsidR="004A3739" w:rsidRPr="00E025B7" w:rsidRDefault="00707376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7B5866" w:rsidRPr="00E025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13" w:type="dxa"/>
            <w:gridSpan w:val="7"/>
          </w:tcPr>
          <w:p w14:paraId="1E90233E" w14:textId="77777777" w:rsidR="004A3739" w:rsidRPr="00E025B7" w:rsidRDefault="004A3739" w:rsidP="0010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16283" w:rsidRPr="00E025B7" w14:paraId="5D128DE7" w14:textId="77777777" w:rsidTr="00027A6A">
        <w:trPr>
          <w:trHeight w:val="367"/>
        </w:trPr>
        <w:tc>
          <w:tcPr>
            <w:tcW w:w="4137" w:type="dxa"/>
            <w:vAlign w:val="bottom"/>
          </w:tcPr>
          <w:p w14:paraId="40AB9A07" w14:textId="21B99DB4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5B7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1240D5FD" w14:textId="0C835C85" w:rsidR="00916283" w:rsidRPr="00E025B7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sz w:val="30"/>
                <w:szCs w:val="30"/>
              </w:rPr>
              <w:t>78,750</w:t>
            </w:r>
          </w:p>
        </w:tc>
        <w:tc>
          <w:tcPr>
            <w:tcW w:w="270" w:type="dxa"/>
            <w:vAlign w:val="bottom"/>
          </w:tcPr>
          <w:p w14:paraId="5C5DFD69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CCF8F52" w14:textId="5A4F7155" w:rsidR="00916283" w:rsidRPr="00E025B7" w:rsidRDefault="004905B6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B9FF06" w14:textId="77777777" w:rsidR="00916283" w:rsidRPr="00E025B7" w:rsidRDefault="00916283" w:rsidP="0049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7978E6" w14:textId="0C9B25D6" w:rsidR="00916283" w:rsidRPr="00E025B7" w:rsidRDefault="004905B6" w:rsidP="0049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(16,875)</w:t>
            </w:r>
          </w:p>
        </w:tc>
        <w:tc>
          <w:tcPr>
            <w:tcW w:w="270" w:type="dxa"/>
            <w:vAlign w:val="bottom"/>
          </w:tcPr>
          <w:p w14:paraId="4A1FE2BA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449C4E0" w14:textId="5BAA864E" w:rsidR="00916283" w:rsidRPr="00E025B7" w:rsidRDefault="004905B6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61,875</w:t>
            </w:r>
          </w:p>
        </w:tc>
      </w:tr>
      <w:tr w:rsidR="00916283" w:rsidRPr="00E025B7" w14:paraId="530638B6" w14:textId="77777777" w:rsidTr="00027A6A">
        <w:trPr>
          <w:trHeight w:val="367"/>
        </w:trPr>
        <w:tc>
          <w:tcPr>
            <w:tcW w:w="4137" w:type="dxa"/>
          </w:tcPr>
          <w:p w14:paraId="2BDAD087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E9D51" w14:textId="41CF8157" w:rsidR="00916283" w:rsidRPr="00E025B7" w:rsidRDefault="00916283" w:rsidP="0091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2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78,750</w:t>
            </w:r>
          </w:p>
        </w:tc>
        <w:tc>
          <w:tcPr>
            <w:tcW w:w="270" w:type="dxa"/>
            <w:vAlign w:val="bottom"/>
          </w:tcPr>
          <w:p w14:paraId="0865F0D7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5155D" w14:textId="34BBB780" w:rsidR="00916283" w:rsidRPr="00E025B7" w:rsidRDefault="004905B6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A15F8A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AE0EF" w14:textId="08D1D1FA" w:rsidR="00916283" w:rsidRPr="00E025B7" w:rsidRDefault="004905B6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(16,875)</w:t>
            </w:r>
          </w:p>
        </w:tc>
        <w:tc>
          <w:tcPr>
            <w:tcW w:w="270" w:type="dxa"/>
            <w:vAlign w:val="bottom"/>
          </w:tcPr>
          <w:p w14:paraId="6AF42CAE" w14:textId="77777777" w:rsidR="00916283" w:rsidRPr="00E025B7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2F2B7" w14:textId="43D4F4B0" w:rsidR="00916283" w:rsidRPr="00E025B7" w:rsidRDefault="004905B6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61,875</w:t>
            </w:r>
          </w:p>
        </w:tc>
      </w:tr>
      <w:bookmarkEnd w:id="1"/>
      <w:bookmarkEnd w:id="2"/>
    </w:tbl>
    <w:p w14:paraId="029DA882" w14:textId="77777777" w:rsidR="00914EC8" w:rsidRPr="00357842" w:rsidRDefault="00914EC8" w:rsidP="006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18DE0C65" w14:textId="2E1386F0" w:rsidR="0039766D" w:rsidRDefault="00B675DB" w:rsidP="00E07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กันยายน</w:t>
      </w:r>
      <w:r w:rsidR="00EE6A5D" w:rsidRPr="00E025B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6C251F" w:rsidRPr="00E025B7">
        <w:rPr>
          <w:rFonts w:ascii="Angsana New" w:hAnsi="Angsana New" w:cs="Angsana New"/>
          <w:sz w:val="30"/>
          <w:szCs w:val="30"/>
        </w:rPr>
        <w:t>256</w:t>
      </w:r>
      <w:r w:rsidR="006200D9" w:rsidRPr="00E025B7">
        <w:rPr>
          <w:rFonts w:ascii="Angsana New" w:hAnsi="Angsana New" w:cs="Angsana New"/>
          <w:sz w:val="30"/>
          <w:szCs w:val="30"/>
        </w:rPr>
        <w:t>7</w:t>
      </w:r>
      <w:r w:rsidR="006C251F" w:rsidRPr="00E025B7">
        <w:rPr>
          <w:rFonts w:ascii="Angsana New" w:hAnsi="Angsana New" w:cs="Angsana New"/>
          <w:sz w:val="30"/>
          <w:szCs w:val="30"/>
        </w:rPr>
        <w:t xml:space="preserve"> </w:t>
      </w:r>
      <w:r w:rsidR="006C251F" w:rsidRPr="00E025B7">
        <w:rPr>
          <w:rFonts w:ascii="Angsana New" w:hAnsi="Angsana New" w:cs="Angsana New"/>
          <w:sz w:val="30"/>
          <w:szCs w:val="30"/>
          <w:cs/>
        </w:rPr>
        <w:t>เงินให้กู้ยืมระยะ</w:t>
      </w:r>
      <w:r w:rsidR="006C251F" w:rsidRPr="00E025B7">
        <w:rPr>
          <w:rFonts w:ascii="Angsana New" w:hAnsi="Angsana New" w:cs="Angsana New" w:hint="cs"/>
          <w:sz w:val="30"/>
          <w:szCs w:val="30"/>
          <w:cs/>
        </w:rPr>
        <w:t>ยาว</w:t>
      </w:r>
      <w:r w:rsidR="006C251F" w:rsidRPr="00E025B7">
        <w:rPr>
          <w:rFonts w:ascii="Angsana New" w:hAnsi="Angsana New" w:cs="Angsana New"/>
          <w:sz w:val="30"/>
          <w:szCs w:val="30"/>
          <w:cs/>
        </w:rPr>
        <w:t>แก่</w:t>
      </w:r>
      <w:r w:rsidR="006C251F" w:rsidRPr="00E025B7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(บริษัท ไทยฟู้ดส์ นิวเคลียส จีเนติกส์ จำกัด)</w:t>
      </w:r>
      <w:r w:rsidR="006C251F" w:rsidRPr="00E025B7">
        <w:rPr>
          <w:rFonts w:ascii="Angsana New" w:hAnsi="Angsana New" w:cs="Angsana New"/>
          <w:sz w:val="30"/>
          <w:szCs w:val="30"/>
          <w:cs/>
        </w:rPr>
        <w:t xml:space="preserve"> เป็นเงินให้กู้ยืมประเภท</w:t>
      </w:r>
      <w:r w:rsidR="006C251F" w:rsidRPr="00E025B7">
        <w:rPr>
          <w:rFonts w:ascii="Angsana New" w:hAnsi="Angsana New" w:cs="Angsana New" w:hint="cs"/>
          <w:sz w:val="30"/>
          <w:szCs w:val="30"/>
          <w:cs/>
        </w:rPr>
        <w:t>ไม่</w:t>
      </w:r>
      <w:r w:rsidR="006C251F" w:rsidRPr="00E025B7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="006C251F" w:rsidRPr="00E025B7">
        <w:rPr>
          <w:rFonts w:ascii="Angsana New" w:hAnsi="Angsana New" w:cs="Angsana New"/>
          <w:sz w:val="30"/>
          <w:szCs w:val="30"/>
        </w:rPr>
        <w:t xml:space="preserve"> </w:t>
      </w:r>
      <w:r w:rsidR="006C251F" w:rsidRPr="00E025B7">
        <w:rPr>
          <w:rFonts w:ascii="Angsana New" w:hAnsi="Angsana New" w:cs="Angsana New" w:hint="cs"/>
          <w:sz w:val="30"/>
          <w:szCs w:val="30"/>
          <w:cs/>
        </w:rPr>
        <w:t xml:space="preserve">สำหรับเงินต้นจำนวน </w:t>
      </w:r>
      <w:r w:rsidR="004905B6">
        <w:rPr>
          <w:rFonts w:ascii="Angsana New" w:hAnsi="Angsana New" w:cs="Angsana New"/>
          <w:sz w:val="30"/>
          <w:szCs w:val="30"/>
        </w:rPr>
        <w:t>61.9</w:t>
      </w:r>
      <w:r w:rsidR="006C251F" w:rsidRPr="00E025B7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เงินต้นของเงินให้กู้ยืมนี้มีกำหนดรับชำระคืนทุกๆ ไตรมาส จนถึงเดือน</w:t>
      </w:r>
      <w:r w:rsidR="00E905C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C251F" w:rsidRPr="00E025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B7883" w:rsidRPr="00E025B7">
        <w:rPr>
          <w:rFonts w:ascii="Angsana New" w:hAnsi="Angsana New" w:cs="Angsana New"/>
          <w:sz w:val="30"/>
          <w:szCs w:val="30"/>
        </w:rPr>
        <w:t>2570</w:t>
      </w:r>
      <w:r w:rsidR="006C251F" w:rsidRPr="00E025B7">
        <w:rPr>
          <w:rFonts w:ascii="Angsana New" w:hAnsi="Angsana New" w:cs="Angsana New" w:hint="cs"/>
          <w:sz w:val="30"/>
          <w:szCs w:val="30"/>
          <w:cs/>
        </w:rPr>
        <w:t xml:space="preserve"> เงินให้กู้ยืมดังกล่าว</w:t>
      </w:r>
      <w:r w:rsidR="006C251F" w:rsidRPr="00E025B7">
        <w:rPr>
          <w:rFonts w:ascii="Angsana New" w:hAnsi="Angsana New" w:cs="Angsana New"/>
          <w:sz w:val="30"/>
          <w:szCs w:val="30"/>
          <w:cs/>
        </w:rPr>
        <w:t>มีอัตราดอกเบี้</w:t>
      </w:r>
      <w:r w:rsidR="006C251F" w:rsidRPr="00E025B7">
        <w:rPr>
          <w:rFonts w:ascii="Angsana New" w:hAnsi="Angsana New" w:cs="Angsana New" w:hint="cs"/>
          <w:sz w:val="30"/>
          <w:szCs w:val="30"/>
          <w:cs/>
        </w:rPr>
        <w:t>ย</w:t>
      </w:r>
      <w:r w:rsidR="006C251F" w:rsidRPr="00E025B7">
        <w:rPr>
          <w:rFonts w:ascii="Angsana New" w:hAnsi="Angsana New" w:cs="Angsana New"/>
          <w:sz w:val="30"/>
          <w:szCs w:val="30"/>
          <w:cs/>
        </w:rPr>
        <w:t>ร้อยล</w:t>
      </w:r>
      <w:r w:rsidR="006C251F" w:rsidRPr="00E025B7">
        <w:rPr>
          <w:rFonts w:ascii="Angsana New" w:hAnsi="Angsana New" w:cs="Angsana New" w:hint="cs"/>
          <w:sz w:val="30"/>
          <w:szCs w:val="30"/>
          <w:cs/>
        </w:rPr>
        <w:t>ะ</w:t>
      </w:r>
      <w:r w:rsidR="006C251F" w:rsidRPr="00E025B7">
        <w:rPr>
          <w:rFonts w:ascii="Angsana New" w:hAnsi="Angsana New" w:cs="Angsana New"/>
          <w:sz w:val="30"/>
          <w:szCs w:val="30"/>
        </w:rPr>
        <w:t xml:space="preserve"> </w:t>
      </w:r>
      <w:r w:rsidR="004905B6">
        <w:rPr>
          <w:rFonts w:ascii="Angsana New" w:hAnsi="Angsana New" w:cs="Angsana New"/>
          <w:sz w:val="30"/>
          <w:szCs w:val="30"/>
        </w:rPr>
        <w:t>6.50</w:t>
      </w:r>
      <w:r w:rsidR="006C251F" w:rsidRPr="004D49BC">
        <w:rPr>
          <w:rFonts w:ascii="Angsana New" w:hAnsi="Angsana New" w:cs="Angsana New"/>
          <w:sz w:val="30"/>
          <w:szCs w:val="30"/>
        </w:rPr>
        <w:t xml:space="preserve"> </w:t>
      </w:r>
      <w:r w:rsidR="006C251F" w:rsidRPr="004D49BC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4A2032" w:rsidRPr="004D49BC">
        <w:rPr>
          <w:rFonts w:ascii="Angsana New" w:hAnsi="Angsana New" w:cs="Angsana New"/>
          <w:sz w:val="30"/>
          <w:szCs w:val="30"/>
        </w:rPr>
        <w:t xml:space="preserve"> 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F50C70" w:rsidRPr="004D49BC">
        <w:rPr>
          <w:rFonts w:ascii="Angsana New" w:hAnsi="Angsana New" w:cs="Angsana New"/>
          <w:i/>
          <w:iCs/>
          <w:sz w:val="30"/>
          <w:szCs w:val="30"/>
        </w:rPr>
        <w:t>31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4D49BC">
        <w:rPr>
          <w:rFonts w:ascii="Angsana New" w:hAnsi="Angsana New" w:cs="Angsana New"/>
          <w:i/>
          <w:iCs/>
          <w:sz w:val="30"/>
          <w:szCs w:val="30"/>
        </w:rPr>
        <w:t>2566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4A2032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/>
          <w:i/>
          <w:iCs/>
          <w:sz w:val="30"/>
          <w:szCs w:val="30"/>
        </w:rPr>
        <w:t>6.50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4A2032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4A2032" w:rsidRPr="004D49BC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152"/>
        <w:gridCol w:w="287"/>
        <w:gridCol w:w="1090"/>
        <w:gridCol w:w="287"/>
        <w:gridCol w:w="1063"/>
        <w:gridCol w:w="287"/>
        <w:gridCol w:w="1159"/>
      </w:tblGrid>
      <w:tr w:rsidR="009E204D" w:rsidRPr="004D49BC" w14:paraId="6ADA7319" w14:textId="77777777" w:rsidTr="000746CC">
        <w:trPr>
          <w:trHeight w:val="413"/>
          <w:tblHeader/>
        </w:trPr>
        <w:tc>
          <w:tcPr>
            <w:tcW w:w="4131" w:type="dxa"/>
            <w:vAlign w:val="bottom"/>
          </w:tcPr>
          <w:p w14:paraId="394EE49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5" w:type="dxa"/>
            <w:gridSpan w:val="7"/>
            <w:shd w:val="clear" w:color="auto" w:fill="auto"/>
            <w:vAlign w:val="bottom"/>
          </w:tcPr>
          <w:p w14:paraId="22A33950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E204D" w:rsidRPr="004D49BC" w14:paraId="69548090" w14:textId="77777777" w:rsidTr="000746CC">
        <w:trPr>
          <w:trHeight w:val="816"/>
          <w:tblHeader/>
        </w:trPr>
        <w:tc>
          <w:tcPr>
            <w:tcW w:w="4131" w:type="dxa"/>
            <w:shd w:val="clear" w:color="auto" w:fill="auto"/>
            <w:vAlign w:val="bottom"/>
          </w:tcPr>
          <w:p w14:paraId="597E7965" w14:textId="0CD598BC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vAlign w:val="bottom"/>
          </w:tcPr>
          <w:p w14:paraId="64040682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97A9BDF" w14:textId="02A003E7" w:rsidR="009E204D" w:rsidRPr="004D49BC" w:rsidRDefault="00FD78A4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204D"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dxa"/>
            <w:vAlign w:val="bottom"/>
          </w:tcPr>
          <w:p w14:paraId="3FBA6A0B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D82EC07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7" w:type="dxa"/>
            <w:vAlign w:val="bottom"/>
          </w:tcPr>
          <w:p w14:paraId="52A5C60C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AB9DCA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87" w:type="dxa"/>
            <w:vAlign w:val="bottom"/>
          </w:tcPr>
          <w:p w14:paraId="1ED129A6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97563F6" w14:textId="77777777" w:rsidR="00C0510A" w:rsidRPr="00C60284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2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0128D" w14:textId="47888598" w:rsidR="009E204D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E204D" w:rsidRPr="004D49BC" w14:paraId="131588C0" w14:textId="77777777" w:rsidTr="000746CC">
        <w:trPr>
          <w:trHeight w:hRule="exact" w:val="414"/>
          <w:tblHeader/>
        </w:trPr>
        <w:tc>
          <w:tcPr>
            <w:tcW w:w="4131" w:type="dxa"/>
          </w:tcPr>
          <w:p w14:paraId="69D5103E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7"/>
          </w:tcPr>
          <w:p w14:paraId="2DDD04FF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204D" w:rsidRPr="004D49BC" w14:paraId="29A3FD8B" w14:textId="77777777" w:rsidTr="000746CC">
        <w:trPr>
          <w:trHeight w:hRule="exact" w:val="414"/>
        </w:trPr>
        <w:tc>
          <w:tcPr>
            <w:tcW w:w="4131" w:type="dxa"/>
          </w:tcPr>
          <w:p w14:paraId="3C2BE69F" w14:textId="68030F80" w:rsidR="009E204D" w:rsidRPr="004D49BC" w:rsidRDefault="00707376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F2692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325" w:type="dxa"/>
            <w:gridSpan w:val="7"/>
          </w:tcPr>
          <w:p w14:paraId="7B3B366D" w14:textId="77777777" w:rsidR="009E204D" w:rsidRPr="004D49BC" w:rsidRDefault="009E204D" w:rsidP="001F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5636" w:rsidRPr="004D49BC" w14:paraId="6ADE1647" w14:textId="77777777" w:rsidTr="00C540FD">
        <w:trPr>
          <w:trHeight w:val="401"/>
        </w:trPr>
        <w:tc>
          <w:tcPr>
            <w:tcW w:w="4131" w:type="dxa"/>
            <w:vAlign w:val="bottom"/>
          </w:tcPr>
          <w:p w14:paraId="13428069" w14:textId="7FBF55E4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44F77C" w14:textId="77BD3D31" w:rsidR="00B05636" w:rsidRPr="00372711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3727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71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3727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711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65D74ADA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0F5F8250" w14:textId="736BCCCB" w:rsidR="00B05636" w:rsidRPr="00372711" w:rsidRDefault="008F68A5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5E16E6DE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FA3A825" w14:textId="1B21ABE0" w:rsidR="00B05636" w:rsidRPr="00C86110" w:rsidRDefault="00C86110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86110">
              <w:rPr>
                <w:rFonts w:asciiTheme="majorBidi" w:hAnsiTheme="majorBidi" w:cstheme="majorBidi"/>
                <w:sz w:val="30"/>
                <w:szCs w:val="30"/>
              </w:rPr>
              <w:t>(600,000)</w:t>
            </w:r>
          </w:p>
        </w:tc>
        <w:tc>
          <w:tcPr>
            <w:tcW w:w="287" w:type="dxa"/>
            <w:vAlign w:val="bottom"/>
          </w:tcPr>
          <w:p w14:paraId="34765095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39FE465C" w14:textId="1DFB6628" w:rsidR="00B05636" w:rsidRPr="00372711" w:rsidRDefault="00466CB3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2,400,000</w:t>
            </w:r>
          </w:p>
        </w:tc>
      </w:tr>
      <w:tr w:rsidR="00B05636" w:rsidRPr="004D49BC" w14:paraId="061C5BA7" w14:textId="77777777" w:rsidTr="00C540FD">
        <w:trPr>
          <w:trHeight w:val="413"/>
        </w:trPr>
        <w:tc>
          <w:tcPr>
            <w:tcW w:w="4131" w:type="dxa"/>
          </w:tcPr>
          <w:p w14:paraId="6509A058" w14:textId="42C94F1C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483B" w14:textId="182F9FE1" w:rsidR="00B05636" w:rsidRPr="00372711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7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87" w:type="dxa"/>
          </w:tcPr>
          <w:p w14:paraId="2534C75E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2302" w14:textId="099C6D6D" w:rsidR="00B05636" w:rsidRPr="00372711" w:rsidRDefault="008F68A5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7" w:type="dxa"/>
            <w:vAlign w:val="bottom"/>
          </w:tcPr>
          <w:p w14:paraId="1638F6F8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749A8" w14:textId="42E5F380" w:rsidR="00B05636" w:rsidRPr="00C86110" w:rsidRDefault="00C86110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(600,000)</w:t>
            </w:r>
          </w:p>
        </w:tc>
        <w:tc>
          <w:tcPr>
            <w:tcW w:w="287" w:type="dxa"/>
            <w:vAlign w:val="bottom"/>
          </w:tcPr>
          <w:p w14:paraId="6F818965" w14:textId="77777777" w:rsidR="00B05636" w:rsidRPr="00372711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0DFF3" w14:textId="7F8F6820" w:rsidR="00B05636" w:rsidRPr="00372711" w:rsidRDefault="00466CB3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2,400,000</w:t>
            </w:r>
          </w:p>
        </w:tc>
      </w:tr>
    </w:tbl>
    <w:p w14:paraId="70935B4C" w14:textId="77777777" w:rsidR="00C423B2" w:rsidRPr="00F33B66" w:rsidRDefault="00C423B2" w:rsidP="00D80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3664EE2D" w14:textId="0D50DF60" w:rsidR="00027A6A" w:rsidRDefault="00C0510A" w:rsidP="0094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7851">
        <w:rPr>
          <w:rFonts w:ascii="Angsana New" w:hAnsi="Angsana New" w:cs="Angsana New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กันยา</w:t>
      </w:r>
      <w:r>
        <w:rPr>
          <w:rFonts w:ascii="Angsana New" w:hAnsi="Angsana New" w:cs="Angsana New"/>
          <w:spacing w:val="2"/>
          <w:sz w:val="30"/>
          <w:szCs w:val="30"/>
          <w:cs/>
        </w:rPr>
        <w:t>ยน</w:t>
      </w:r>
      <w:r w:rsidR="00693BC9" w:rsidRPr="00027A6A">
        <w:rPr>
          <w:rFonts w:ascii="Angsana New" w:hAnsi="Angsana New" w:cs="Angsana New"/>
          <w:sz w:val="30"/>
          <w:szCs w:val="30"/>
        </w:rPr>
        <w:t xml:space="preserve"> </w:t>
      </w:r>
      <w:r w:rsidR="004A2032" w:rsidRPr="004D49BC">
        <w:rPr>
          <w:rFonts w:ascii="Angsana New" w:hAnsi="Angsana New" w:cs="Angsana New"/>
          <w:sz w:val="30"/>
          <w:szCs w:val="30"/>
        </w:rPr>
        <w:t>2567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เงินให้กู้ยืมระยะยาวแก่บริษัทย่อยแห่งหนึ่ง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(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ไทย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ฟู้ดส์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อาหารสัตว์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)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เป็นเงิน</w:t>
      </w:r>
      <w:r w:rsidR="002361EF">
        <w:rPr>
          <w:rFonts w:ascii="Angsana New" w:hAnsi="Angsana New" w:cs="Angsana New"/>
          <w:sz w:val="30"/>
          <w:szCs w:val="30"/>
        </w:rPr>
        <w:t xml:space="preserve"> 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ให้กู้ยืมประเภทไม่มีหลักประกัน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สำหรับเงินต้นจำนวน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466CB3">
        <w:rPr>
          <w:rFonts w:ascii="Angsana New" w:hAnsi="Angsana New" w:cs="Angsana New"/>
          <w:sz w:val="30"/>
          <w:szCs w:val="30"/>
        </w:rPr>
        <w:t>2,400</w:t>
      </w:r>
      <w:r w:rsidR="008F68A5">
        <w:rPr>
          <w:rFonts w:ascii="Angsana New" w:hAnsi="Angsana New" w:cs="Angsana New"/>
          <w:sz w:val="30"/>
          <w:szCs w:val="30"/>
        </w:rPr>
        <w:t xml:space="preserve">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เงินต้นของเงินให้กู้ยืมนี้มีกำหนดรับชำร</w:t>
      </w:r>
      <w:r w:rsidR="00BA24E2">
        <w:rPr>
          <w:rFonts w:ascii="Angsana New" w:hAnsi="Angsana New" w:cs="Angsana New" w:hint="cs"/>
          <w:sz w:val="30"/>
          <w:szCs w:val="30"/>
          <w:cs/>
        </w:rPr>
        <w:t>ะ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คืนทั้ง</w:t>
      </w:r>
      <w:r w:rsidR="00B05636" w:rsidRPr="00DF1691">
        <w:rPr>
          <w:rFonts w:ascii="Angsana New" w:hAnsi="Angsana New" w:cs="Angsana New" w:hint="cs"/>
          <w:sz w:val="30"/>
          <w:szCs w:val="30"/>
          <w:cs/>
        </w:rPr>
        <w:t>จำนวนในเดือนมกราคม</w:t>
      </w:r>
      <w:r w:rsidR="00B05636" w:rsidRPr="00DF1691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DF1691">
        <w:rPr>
          <w:rFonts w:ascii="Angsana New" w:hAnsi="Angsana New" w:cs="Angsana New"/>
          <w:sz w:val="30"/>
          <w:szCs w:val="30"/>
        </w:rPr>
        <w:t>2568</w:t>
      </w:r>
      <w:r w:rsidR="00B05636" w:rsidRPr="00DF1691">
        <w:rPr>
          <w:rFonts w:ascii="Angsana New" w:hAnsi="Angsana New" w:cs="Angsana New"/>
          <w:sz w:val="30"/>
          <w:szCs w:val="30"/>
          <w:cs/>
        </w:rPr>
        <w:t xml:space="preserve"> </w:t>
      </w:r>
      <w:r w:rsidR="00B05636" w:rsidRPr="00DF1691">
        <w:rPr>
          <w:rFonts w:ascii="Angsana New" w:hAnsi="Angsana New" w:cs="Angsana New" w:hint="cs"/>
          <w:sz w:val="30"/>
          <w:szCs w:val="30"/>
          <w:cs/>
        </w:rPr>
        <w:t>และเดือนพฤศจิกายน</w:t>
      </w:r>
      <w:r w:rsidR="00B05636" w:rsidRPr="00DF1691">
        <w:rPr>
          <w:rFonts w:ascii="Angsana New" w:hAnsi="Angsana New" w:cs="Angsana New"/>
          <w:sz w:val="30"/>
          <w:szCs w:val="30"/>
          <w:cs/>
        </w:rPr>
        <w:t xml:space="preserve"> </w:t>
      </w:r>
      <w:r w:rsidR="00F50C70" w:rsidRPr="00DF1691">
        <w:rPr>
          <w:rFonts w:ascii="Angsana New" w:hAnsi="Angsana New" w:cs="Angsana New"/>
          <w:sz w:val="30"/>
          <w:szCs w:val="30"/>
        </w:rPr>
        <w:t>2569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เงินให้กู้ยืมดังกล่าวมีอัตราดอกเบี้ยร้อยละ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8F68A5">
        <w:rPr>
          <w:rFonts w:ascii="Angsana New" w:hAnsi="Angsana New" w:cs="Angsana New"/>
          <w:sz w:val="30"/>
          <w:szCs w:val="30"/>
        </w:rPr>
        <w:t>4.25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8F68A5">
        <w:rPr>
          <w:rFonts w:ascii="Angsana New" w:hAnsi="Angsana New" w:cs="Angsana New"/>
          <w:sz w:val="30"/>
          <w:szCs w:val="30"/>
        </w:rPr>
        <w:t>4.78</w:t>
      </w:r>
      <w:r w:rsidR="004C61C1">
        <w:rPr>
          <w:rFonts w:ascii="Angsana New" w:hAnsi="Angsana New" w:cs="Angsana New"/>
          <w:sz w:val="30"/>
          <w:szCs w:val="30"/>
        </w:rPr>
        <w:t xml:space="preserve"> </w:t>
      </w:r>
      <w:r w:rsidR="00B05636" w:rsidRPr="004D49BC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B05636"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B05636" w:rsidRPr="0062283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F50C70" w:rsidRPr="00622830">
        <w:rPr>
          <w:rFonts w:ascii="Angsana New" w:hAnsi="Angsana New" w:cs="Angsana New"/>
          <w:i/>
          <w:iCs/>
          <w:sz w:val="30"/>
          <w:szCs w:val="30"/>
        </w:rPr>
        <w:t>31</w:t>
      </w:r>
      <w:r w:rsidR="00B05636"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05636" w:rsidRPr="00622830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B05636"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622830">
        <w:rPr>
          <w:rFonts w:ascii="Angsana New" w:hAnsi="Angsana New" w:cs="Angsana New"/>
          <w:i/>
          <w:iCs/>
          <w:sz w:val="30"/>
          <w:szCs w:val="30"/>
        </w:rPr>
        <w:t>2566</w:t>
      </w:r>
      <w:r w:rsidR="00B05636"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B05636" w:rsidRPr="00622830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B05636"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622830">
        <w:rPr>
          <w:rFonts w:ascii="Angsana New" w:hAnsi="Angsana New" w:cs="Angsana New"/>
          <w:i/>
          <w:iCs/>
          <w:sz w:val="30"/>
          <w:szCs w:val="30"/>
        </w:rPr>
        <w:t>4.</w:t>
      </w:r>
      <w:r w:rsidR="007A13F3" w:rsidRPr="00622830">
        <w:rPr>
          <w:rFonts w:ascii="Angsana New" w:hAnsi="Angsana New" w:cs="Angsana New"/>
          <w:i/>
          <w:iCs/>
          <w:sz w:val="30"/>
          <w:szCs w:val="30"/>
        </w:rPr>
        <w:t>25</w:t>
      </w:r>
      <w:r w:rsidR="00B05636"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05636" w:rsidRPr="00622830">
        <w:rPr>
          <w:rFonts w:ascii="Angsana New" w:hAnsi="Angsana New" w:cs="Angsana New" w:hint="cs"/>
          <w:i/>
          <w:iCs/>
          <w:sz w:val="30"/>
          <w:szCs w:val="30"/>
          <w:cs/>
        </w:rPr>
        <w:t>และร้อยละ</w:t>
      </w:r>
      <w:r w:rsidR="00B05636"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50C70" w:rsidRPr="00622830">
        <w:rPr>
          <w:rFonts w:ascii="Angsana New" w:hAnsi="Angsana New" w:cs="Angsana New"/>
          <w:i/>
          <w:iCs/>
          <w:sz w:val="30"/>
          <w:szCs w:val="30"/>
        </w:rPr>
        <w:t>4.</w:t>
      </w:r>
      <w:r w:rsidR="007A13F3" w:rsidRPr="00622830">
        <w:rPr>
          <w:rFonts w:ascii="Angsana New" w:hAnsi="Angsana New" w:cs="Angsana New"/>
          <w:i/>
          <w:iCs/>
          <w:sz w:val="30"/>
          <w:szCs w:val="30"/>
        </w:rPr>
        <w:t>78</w:t>
      </w:r>
      <w:r w:rsidR="00B05636" w:rsidRPr="0062283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05636" w:rsidRPr="00622830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B05636" w:rsidRPr="00622830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72386B53" w14:textId="77777777" w:rsidR="0094070E" w:rsidRPr="0094070E" w:rsidRDefault="0094070E" w:rsidP="00940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2"/>
        <w:gridCol w:w="270"/>
        <w:gridCol w:w="1081"/>
        <w:gridCol w:w="270"/>
        <w:gridCol w:w="1079"/>
        <w:gridCol w:w="270"/>
        <w:gridCol w:w="1168"/>
      </w:tblGrid>
      <w:tr w:rsidR="00C0510A" w:rsidRPr="004D49BC" w14:paraId="74F5A4AB" w14:textId="77777777" w:rsidTr="002E718F">
        <w:trPr>
          <w:trHeight w:val="60"/>
        </w:trPr>
        <w:tc>
          <w:tcPr>
            <w:tcW w:w="2190" w:type="pct"/>
          </w:tcPr>
          <w:p w14:paraId="660C6577" w14:textId="2FDF8913" w:rsidR="00C0510A" w:rsidRPr="004D49BC" w:rsidRDefault="00C0510A" w:rsidP="00C0510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กลับรายการ) ผลขาดทุนด้านเครดิตที่คาดว่า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จะเกิดขึ้นสำหรับงวดเก้าเดือน</w:t>
            </w:r>
            <w:r w:rsidRPr="00E03D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ดวันที่</w:t>
            </w:r>
          </w:p>
        </w:tc>
        <w:tc>
          <w:tcPr>
            <w:tcW w:w="1335" w:type="pct"/>
            <w:gridSpan w:val="3"/>
          </w:tcPr>
          <w:p w14:paraId="04951BE9" w14:textId="77777777" w:rsidR="00C0510A" w:rsidRPr="004D49BC" w:rsidRDefault="00C0510A" w:rsidP="00C0510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49D634C" w14:textId="05A05AF0" w:rsidR="00C0510A" w:rsidRPr="004D49BC" w:rsidRDefault="00C0510A" w:rsidP="00C0510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3" w:type="pct"/>
            <w:vAlign w:val="bottom"/>
          </w:tcPr>
          <w:p w14:paraId="24F6FEA7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vAlign w:val="bottom"/>
          </w:tcPr>
          <w:p w14:paraId="32940E4E" w14:textId="1998CC76" w:rsidR="00C0510A" w:rsidRPr="004D49BC" w:rsidRDefault="00C0510A" w:rsidP="00C0510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692" w:rsidRPr="004D49BC" w14:paraId="5A16A3C5" w14:textId="77777777" w:rsidTr="002E718F">
        <w:trPr>
          <w:trHeight w:val="414"/>
        </w:trPr>
        <w:tc>
          <w:tcPr>
            <w:tcW w:w="2190" w:type="pct"/>
            <w:vAlign w:val="bottom"/>
          </w:tcPr>
          <w:p w14:paraId="51F9E948" w14:textId="13E5C59A" w:rsidR="000F2692" w:rsidRPr="004D49BC" w:rsidRDefault="00C0510A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620" w:type="pct"/>
            <w:vAlign w:val="bottom"/>
          </w:tcPr>
          <w:p w14:paraId="7B775043" w14:textId="2506E906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9" w:right="-11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2B4F03C4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1503F90" w14:textId="78415010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4EA3241E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3AD8490" w14:textId="21444AC0" w:rsidR="000F2692" w:rsidRPr="004D49BC" w:rsidRDefault="00F349E1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284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  <w:vAlign w:val="bottom"/>
          </w:tcPr>
          <w:p w14:paraId="12C37736" w14:textId="77777777" w:rsidR="000F2692" w:rsidRPr="004D49BC" w:rsidRDefault="000F2692" w:rsidP="000F26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FC0FF7F" w14:textId="76604A3A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9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0F2692" w:rsidRPr="004D49BC" w14:paraId="2AA0BB9A" w14:textId="77777777" w:rsidTr="00FA44EA">
        <w:trPr>
          <w:trHeight w:val="414"/>
        </w:trPr>
        <w:tc>
          <w:tcPr>
            <w:tcW w:w="2190" w:type="pct"/>
          </w:tcPr>
          <w:p w14:paraId="3195A77E" w14:textId="77777777" w:rsidR="000F2692" w:rsidRPr="004D49BC" w:rsidRDefault="000F2692" w:rsidP="000F269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554747F7" w14:textId="77777777" w:rsidR="000F2692" w:rsidRPr="004D49BC" w:rsidRDefault="000F2692" w:rsidP="000F269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10A" w:rsidRPr="004D49BC" w14:paraId="194E00F0" w14:textId="77777777" w:rsidTr="002E718F">
        <w:trPr>
          <w:trHeight w:val="60"/>
        </w:trPr>
        <w:tc>
          <w:tcPr>
            <w:tcW w:w="2190" w:type="pct"/>
            <w:vAlign w:val="bottom"/>
          </w:tcPr>
          <w:p w14:paraId="04C84EB3" w14:textId="2FB0489C" w:rsidR="00C0510A" w:rsidRPr="00E025B7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2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0" w:type="pct"/>
            <w:vAlign w:val="bottom"/>
          </w:tcPr>
          <w:p w14:paraId="137FE4C0" w14:textId="24665EB7" w:rsidR="00C0510A" w:rsidRPr="004D49BC" w:rsidRDefault="008B0143" w:rsidP="008B014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line="240" w:lineRule="auto"/>
              <w:ind w:left="-103"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1C0E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1,002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2C774450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6846B21" w14:textId="38C45C86" w:rsidR="00C0510A" w:rsidRPr="004D49BC" w:rsidRDefault="00C0510A" w:rsidP="00C0510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E26AE2">
              <w:rPr>
                <w:rFonts w:asciiTheme="majorBidi" w:hAnsiTheme="majorBidi" w:cstheme="majorBidi"/>
                <w:sz w:val="30"/>
                <w:szCs w:val="30"/>
              </w:rPr>
              <w:t>(2,047)</w:t>
            </w:r>
          </w:p>
        </w:tc>
        <w:tc>
          <w:tcPr>
            <w:tcW w:w="143" w:type="pct"/>
            <w:vAlign w:val="bottom"/>
          </w:tcPr>
          <w:p w14:paraId="510EC86C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F2BC5C1" w14:textId="5FC2E816" w:rsidR="00C0510A" w:rsidRPr="00EE2EA3" w:rsidRDefault="008F68A5" w:rsidP="00C0510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="Angsana New" w:hAnsi="Angsana New" w:cstheme="minorBidi"/>
                <w:sz w:val="30"/>
                <w:szCs w:val="30"/>
                <w:lang w:eastAsia="ko-KR"/>
              </w:rPr>
            </w:pPr>
            <w:r w:rsidRPr="008F68A5">
              <w:rPr>
                <w:rFonts w:ascii="Angsana New" w:hAnsi="Angsana New" w:cstheme="minorBidi"/>
                <w:sz w:val="30"/>
                <w:szCs w:val="30"/>
                <w:lang w:eastAsia="ko-KR"/>
              </w:rPr>
              <w:t>42,578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4E53E2" w14:textId="77777777" w:rsidR="00C0510A" w:rsidRPr="00EE2EA3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0F4C59E" w14:textId="39A28BBD" w:rsidR="00C0510A" w:rsidRPr="004D49BC" w:rsidRDefault="00C0510A" w:rsidP="00C0510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3" w:right="-12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2842AB">
              <w:rPr>
                <w:rFonts w:ascii="Angsana New" w:hAnsi="Angsana New" w:cstheme="minorBidi"/>
                <w:sz w:val="30"/>
                <w:szCs w:val="30"/>
                <w:lang w:eastAsia="ko-KR"/>
              </w:rPr>
              <w:t>127,957</w:t>
            </w:r>
          </w:p>
        </w:tc>
      </w:tr>
    </w:tbl>
    <w:p w14:paraId="788F6886" w14:textId="5A9618ED" w:rsidR="008B5549" w:rsidRPr="004D49BC" w:rsidRDefault="008B5549" w:rsidP="00BB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68"/>
        <w:gridCol w:w="1079"/>
        <w:gridCol w:w="270"/>
        <w:gridCol w:w="1172"/>
      </w:tblGrid>
      <w:tr w:rsidR="008E5338" w:rsidRPr="004D49BC" w14:paraId="08093DAA" w14:textId="77777777" w:rsidTr="001A383E">
        <w:trPr>
          <w:trHeight w:val="369"/>
          <w:tblHeader/>
        </w:trPr>
        <w:tc>
          <w:tcPr>
            <w:tcW w:w="2190" w:type="pct"/>
          </w:tcPr>
          <w:p w14:paraId="4D79BA50" w14:textId="5DF8E650" w:rsidR="008E5338" w:rsidRPr="004D49BC" w:rsidRDefault="00E83C7D" w:rsidP="00FE26E4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49BC">
              <w:rPr>
                <w:b w:val="0"/>
                <w:bCs w:val="0"/>
              </w:rPr>
              <w:br w:type="page"/>
            </w:r>
          </w:p>
        </w:tc>
        <w:tc>
          <w:tcPr>
            <w:tcW w:w="1334" w:type="pct"/>
            <w:gridSpan w:val="3"/>
          </w:tcPr>
          <w:p w14:paraId="51ED6215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AD8A35C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03FFD133" w14:textId="77777777" w:rsidR="008E5338" w:rsidRPr="004D49BC" w:rsidRDefault="008E5338" w:rsidP="00FE26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510A" w:rsidRPr="004D49BC" w14:paraId="6F6FF796" w14:textId="77777777" w:rsidTr="001A383E">
        <w:trPr>
          <w:trHeight w:val="369"/>
          <w:tblHeader/>
        </w:trPr>
        <w:tc>
          <w:tcPr>
            <w:tcW w:w="2190" w:type="pct"/>
          </w:tcPr>
          <w:p w14:paraId="202E9E6D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37808CAC" w14:textId="14E01018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3" w:type="pct"/>
          </w:tcPr>
          <w:p w14:paraId="59A16A7D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07F2C9B" w14:textId="1E5FF52B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2842A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9DEFF10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AEBF0F7" w14:textId="49BD6513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3" w:type="pct"/>
          </w:tcPr>
          <w:p w14:paraId="1887F9A4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0CE1D" w14:textId="59013C85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2AB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2842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84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0510A" w:rsidRPr="004D49BC" w14:paraId="52445793" w14:textId="77777777" w:rsidTr="00D10850">
        <w:trPr>
          <w:trHeight w:val="357"/>
          <w:tblHeader/>
        </w:trPr>
        <w:tc>
          <w:tcPr>
            <w:tcW w:w="2190" w:type="pct"/>
          </w:tcPr>
          <w:p w14:paraId="658F55B5" w14:textId="0F6DBE79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6D7EE60" w14:textId="7E40E991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64E0A8BF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9B6995B" w14:textId="7F3970F4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0D25F61A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45F0636" w14:textId="3D2FBDB4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2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4C7DF306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6E109DE" w14:textId="2C7C6546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0510A" w:rsidRPr="004D49BC" w14:paraId="2EDE04CE" w14:textId="77777777" w:rsidTr="001A383E">
        <w:trPr>
          <w:trHeight w:val="369"/>
          <w:tblHeader/>
        </w:trPr>
        <w:tc>
          <w:tcPr>
            <w:tcW w:w="2190" w:type="pct"/>
          </w:tcPr>
          <w:p w14:paraId="22E078A6" w14:textId="3FCC0C5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18812E68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10A" w:rsidRPr="004D49BC" w14:paraId="28D0400C" w14:textId="77777777" w:rsidTr="001A383E">
        <w:trPr>
          <w:trHeight w:val="369"/>
        </w:trPr>
        <w:tc>
          <w:tcPr>
            <w:tcW w:w="2190" w:type="pct"/>
          </w:tcPr>
          <w:p w14:paraId="4254A2DA" w14:textId="2335099B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10" w:type="pct"/>
            <w:gridSpan w:val="7"/>
          </w:tcPr>
          <w:p w14:paraId="43F8548B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0510A" w:rsidRPr="004D49BC" w14:paraId="4738ACF9" w14:textId="77777777" w:rsidTr="00FB7694">
        <w:trPr>
          <w:trHeight w:val="369"/>
        </w:trPr>
        <w:tc>
          <w:tcPr>
            <w:tcW w:w="2190" w:type="pct"/>
          </w:tcPr>
          <w:p w14:paraId="166B0F15" w14:textId="77777777" w:rsidR="00C0510A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42E4D9B" w14:textId="62FDEFE1" w:rsidR="00C0510A" w:rsidRPr="004D49BC" w:rsidRDefault="004905B6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F63F6E5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0382E3" w14:textId="1038BD40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6C1142E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830211E" w14:textId="053D823F" w:rsidR="00C0510A" w:rsidRPr="004D49BC" w:rsidRDefault="008F68A5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F68A5">
              <w:rPr>
                <w:rFonts w:ascii="Angsana New" w:hAnsi="Angsana New" w:cs="Angsana New"/>
                <w:sz w:val="30"/>
                <w:szCs w:val="30"/>
              </w:rPr>
              <w:t>297,885</w:t>
            </w:r>
          </w:p>
        </w:tc>
        <w:tc>
          <w:tcPr>
            <w:tcW w:w="143" w:type="pct"/>
          </w:tcPr>
          <w:p w14:paraId="19737835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DD749D7" w14:textId="7526DF1C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26,172</w:t>
            </w:r>
          </w:p>
        </w:tc>
      </w:tr>
      <w:tr w:rsidR="00C0510A" w:rsidRPr="004D49BC" w14:paraId="7021D789" w14:textId="77777777" w:rsidTr="00FB7694">
        <w:trPr>
          <w:trHeight w:val="369"/>
        </w:trPr>
        <w:tc>
          <w:tcPr>
            <w:tcW w:w="2190" w:type="pct"/>
          </w:tcPr>
          <w:p w14:paraId="5765E6E7" w14:textId="75F55816" w:rsidR="00C0510A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</w:tcPr>
          <w:p w14:paraId="7B5822D3" w14:textId="7145D5F4" w:rsidR="00C0510A" w:rsidRPr="004D49BC" w:rsidRDefault="004905B6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49,037</w:t>
            </w:r>
          </w:p>
        </w:tc>
        <w:tc>
          <w:tcPr>
            <w:tcW w:w="143" w:type="pct"/>
          </w:tcPr>
          <w:p w14:paraId="7F3D02F7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A7C9EB" w14:textId="638CA12A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39,681</w:t>
            </w:r>
          </w:p>
        </w:tc>
        <w:tc>
          <w:tcPr>
            <w:tcW w:w="142" w:type="pct"/>
          </w:tcPr>
          <w:p w14:paraId="59FA36E1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F182EE7" w14:textId="4B7044A5" w:rsidR="00C0510A" w:rsidRPr="004D49BC" w:rsidRDefault="008F68A5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CC339B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E47322" w14:textId="0ABB0EF9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510A" w:rsidRPr="004D49BC" w14:paraId="690F7DE8" w14:textId="77777777" w:rsidTr="00FB7694">
        <w:trPr>
          <w:trHeight w:val="369"/>
        </w:trPr>
        <w:tc>
          <w:tcPr>
            <w:tcW w:w="2190" w:type="pct"/>
          </w:tcPr>
          <w:p w14:paraId="6450ADA3" w14:textId="0EBDC128" w:rsidR="00C0510A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622369C" w14:textId="70B0EFB4" w:rsidR="00C0510A" w:rsidRPr="004D49BC" w:rsidRDefault="004905B6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115,081</w:t>
            </w:r>
          </w:p>
        </w:tc>
        <w:tc>
          <w:tcPr>
            <w:tcW w:w="143" w:type="pct"/>
          </w:tcPr>
          <w:p w14:paraId="6995C3D4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1868EF5" w14:textId="661A901C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right="-2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122,735</w:t>
            </w:r>
          </w:p>
        </w:tc>
        <w:tc>
          <w:tcPr>
            <w:tcW w:w="142" w:type="pct"/>
          </w:tcPr>
          <w:p w14:paraId="122718E9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0F35633" w14:textId="2D064D40" w:rsidR="00C0510A" w:rsidRPr="004D49BC" w:rsidRDefault="008F68A5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3E94CF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5DF781C" w14:textId="624F287E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510A" w:rsidRPr="004D49BC" w14:paraId="1DE4B3EF" w14:textId="77777777" w:rsidTr="00CC24C9">
        <w:trPr>
          <w:trHeight w:val="357"/>
        </w:trPr>
        <w:tc>
          <w:tcPr>
            <w:tcW w:w="2190" w:type="pct"/>
          </w:tcPr>
          <w:p w14:paraId="125E2A87" w14:textId="77777777" w:rsidR="00C0510A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09A46092" w:rsidR="00C0510A" w:rsidRPr="004D49BC" w:rsidRDefault="004905B6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164,118</w:t>
            </w:r>
          </w:p>
        </w:tc>
        <w:tc>
          <w:tcPr>
            <w:tcW w:w="143" w:type="pct"/>
          </w:tcPr>
          <w:p w14:paraId="2100089E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9576A12" w14:textId="342277DC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162,416</w:t>
            </w:r>
          </w:p>
        </w:tc>
        <w:tc>
          <w:tcPr>
            <w:tcW w:w="142" w:type="pct"/>
          </w:tcPr>
          <w:p w14:paraId="498CF1C1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2497032C" w:rsidR="00C0510A" w:rsidRPr="004D49BC" w:rsidRDefault="008F68A5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68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297,885</w:t>
            </w:r>
          </w:p>
        </w:tc>
        <w:tc>
          <w:tcPr>
            <w:tcW w:w="143" w:type="pct"/>
          </w:tcPr>
          <w:p w14:paraId="4B7F71CD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33D9E09" w14:textId="2723CCCA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26,172</w:t>
            </w:r>
          </w:p>
        </w:tc>
      </w:tr>
      <w:tr w:rsidR="00C0510A" w:rsidRPr="004D49BC" w14:paraId="3ADC2308" w14:textId="77777777" w:rsidTr="00CC24C9">
        <w:trPr>
          <w:trHeight w:val="357"/>
        </w:trPr>
        <w:tc>
          <w:tcPr>
            <w:tcW w:w="2190" w:type="pct"/>
          </w:tcPr>
          <w:p w14:paraId="78ACDD98" w14:textId="77777777" w:rsidR="00C0510A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ABDFE4B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5D13048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535F400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1DE8688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0DBE3C7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BE10FF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C9F0052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510A" w:rsidRPr="004D49BC" w14:paraId="24068A37" w14:textId="77777777" w:rsidTr="00CC24C9">
        <w:trPr>
          <w:trHeight w:val="357"/>
        </w:trPr>
        <w:tc>
          <w:tcPr>
            <w:tcW w:w="2190" w:type="pct"/>
          </w:tcPr>
          <w:p w14:paraId="5384A318" w14:textId="23D71AE6" w:rsidR="00C0510A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19" w:type="pct"/>
          </w:tcPr>
          <w:p w14:paraId="2271A97C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D7FC4BF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9ABD743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06DF331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5176E13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EE6AF7B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2E7070E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510A" w:rsidRPr="004D49BC" w14:paraId="14FB28E3" w14:textId="77777777" w:rsidTr="008D4D0D">
        <w:trPr>
          <w:trHeight w:val="357"/>
        </w:trPr>
        <w:tc>
          <w:tcPr>
            <w:tcW w:w="2190" w:type="pct"/>
          </w:tcPr>
          <w:p w14:paraId="4C9967FA" w14:textId="4C979C08" w:rsidR="00C0510A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436B345" w14:textId="02198587" w:rsidR="00C0510A" w:rsidRPr="004D49BC" w:rsidRDefault="004905B6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88228D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4EA255CF" w14:textId="0EDB4BB0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C2D731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1C64959" w14:textId="20BD3A99" w:rsidR="00C0510A" w:rsidRPr="00D745B4" w:rsidRDefault="008F68A5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F68A5">
              <w:rPr>
                <w:rFonts w:ascii="Angsana New" w:hAnsi="Angsana New" w:cs="Angsana New"/>
                <w:sz w:val="30"/>
                <w:szCs w:val="30"/>
              </w:rPr>
              <w:t>27,837</w:t>
            </w:r>
          </w:p>
        </w:tc>
        <w:tc>
          <w:tcPr>
            <w:tcW w:w="143" w:type="pct"/>
          </w:tcPr>
          <w:p w14:paraId="2EF886F1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F5D9A75" w14:textId="69731DC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34,128</w:t>
            </w:r>
          </w:p>
        </w:tc>
      </w:tr>
      <w:tr w:rsidR="00C0510A" w:rsidRPr="004D49BC" w14:paraId="0156176E" w14:textId="77777777" w:rsidTr="006073D8">
        <w:trPr>
          <w:trHeight w:val="357"/>
        </w:trPr>
        <w:tc>
          <w:tcPr>
            <w:tcW w:w="2190" w:type="pct"/>
          </w:tcPr>
          <w:p w14:paraId="62CC6FFA" w14:textId="507C79BE" w:rsidR="00C0510A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7F0A95A" w14:textId="5F793A72" w:rsidR="00C0510A" w:rsidRPr="004D49BC" w:rsidRDefault="004905B6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24,797</w:t>
            </w:r>
          </w:p>
        </w:tc>
        <w:tc>
          <w:tcPr>
            <w:tcW w:w="143" w:type="pct"/>
          </w:tcPr>
          <w:p w14:paraId="469DD23D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F974142" w14:textId="4B3777F9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76,844</w:t>
            </w:r>
          </w:p>
        </w:tc>
        <w:tc>
          <w:tcPr>
            <w:tcW w:w="142" w:type="pct"/>
          </w:tcPr>
          <w:p w14:paraId="58AF454F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02DAB7" w14:textId="0FDC6311" w:rsidR="00C0510A" w:rsidRPr="00D745B4" w:rsidRDefault="008F68A5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F68A5">
              <w:rPr>
                <w:rFonts w:ascii="Angsana New" w:hAnsi="Angsana New" w:cs="Angsana New"/>
                <w:sz w:val="30"/>
                <w:szCs w:val="30"/>
              </w:rPr>
              <w:t>19,961</w:t>
            </w:r>
          </w:p>
        </w:tc>
        <w:tc>
          <w:tcPr>
            <w:tcW w:w="143" w:type="pct"/>
          </w:tcPr>
          <w:p w14:paraId="238D715A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25F7E" w14:textId="3BCAF52B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3,937</w:t>
            </w:r>
          </w:p>
        </w:tc>
      </w:tr>
      <w:tr w:rsidR="00C0510A" w:rsidRPr="004D49BC" w14:paraId="23F73CCD" w14:textId="77777777" w:rsidTr="006073D8">
        <w:trPr>
          <w:trHeight w:val="357"/>
        </w:trPr>
        <w:tc>
          <w:tcPr>
            <w:tcW w:w="2190" w:type="pct"/>
          </w:tcPr>
          <w:p w14:paraId="5583ADAE" w14:textId="2487995D" w:rsidR="00C0510A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7AACDB2" w14:textId="032E8216" w:rsidR="00C0510A" w:rsidRPr="004D49BC" w:rsidRDefault="004905B6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24,797</w:t>
            </w:r>
          </w:p>
        </w:tc>
        <w:tc>
          <w:tcPr>
            <w:tcW w:w="143" w:type="pct"/>
          </w:tcPr>
          <w:p w14:paraId="2EA1E534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2D6EE" w14:textId="37FDB16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76,844</w:t>
            </w:r>
          </w:p>
        </w:tc>
        <w:tc>
          <w:tcPr>
            <w:tcW w:w="142" w:type="pct"/>
          </w:tcPr>
          <w:p w14:paraId="005C368A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CA509F2" w14:textId="58A50874" w:rsidR="00C0510A" w:rsidRPr="00D745B4" w:rsidRDefault="008F68A5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68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47,798</w:t>
            </w:r>
          </w:p>
        </w:tc>
        <w:tc>
          <w:tcPr>
            <w:tcW w:w="143" w:type="pct"/>
          </w:tcPr>
          <w:p w14:paraId="127B8380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08DA8" w14:textId="6189D5EB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38,065</w:t>
            </w:r>
          </w:p>
        </w:tc>
      </w:tr>
      <w:tr w:rsidR="00C0510A" w:rsidRPr="004D49BC" w14:paraId="3267D58F" w14:textId="77777777" w:rsidTr="00D61D23">
        <w:trPr>
          <w:trHeight w:val="357"/>
        </w:trPr>
        <w:tc>
          <w:tcPr>
            <w:tcW w:w="2190" w:type="pct"/>
          </w:tcPr>
          <w:p w14:paraId="1553648A" w14:textId="17AB64DD" w:rsidR="00C0510A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19" w:type="pct"/>
          </w:tcPr>
          <w:p w14:paraId="3B44B289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58218A5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AF85AD6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4C1CF56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A3BD901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00CF23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2B17280A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0510A" w:rsidRPr="004D49BC" w14:paraId="203C51FA" w14:textId="77777777" w:rsidTr="003C5907">
        <w:trPr>
          <w:trHeight w:val="357"/>
        </w:trPr>
        <w:tc>
          <w:tcPr>
            <w:tcW w:w="2190" w:type="pct"/>
          </w:tcPr>
          <w:p w14:paraId="4F636089" w14:textId="25492E9B" w:rsidR="00C0510A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27B4C8D" w14:textId="2A414588" w:rsidR="00C0510A" w:rsidRPr="00572782" w:rsidRDefault="004905B6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347C76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B97A065" w14:textId="35431CF3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t>-</w:t>
            </w:r>
          </w:p>
        </w:tc>
        <w:tc>
          <w:tcPr>
            <w:tcW w:w="142" w:type="pct"/>
          </w:tcPr>
          <w:p w14:paraId="62F12140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9576EE" w14:textId="388686D0" w:rsidR="00C0510A" w:rsidRPr="004D49BC" w:rsidRDefault="008F68A5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F68A5">
              <w:rPr>
                <w:rFonts w:ascii="Angsana New" w:hAnsi="Angsana New" w:cs="Angsana New"/>
                <w:sz w:val="30"/>
                <w:szCs w:val="30"/>
              </w:rPr>
              <w:t>5,702</w:t>
            </w:r>
          </w:p>
        </w:tc>
        <w:tc>
          <w:tcPr>
            <w:tcW w:w="143" w:type="pct"/>
          </w:tcPr>
          <w:p w14:paraId="1C006AC5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570CC708" w14:textId="3BDC0FFF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6,789</w:t>
            </w:r>
          </w:p>
        </w:tc>
      </w:tr>
      <w:tr w:rsidR="00C0510A" w:rsidRPr="004D49BC" w14:paraId="6F692982" w14:textId="77777777" w:rsidTr="003C5907">
        <w:trPr>
          <w:trHeight w:val="357"/>
        </w:trPr>
        <w:tc>
          <w:tcPr>
            <w:tcW w:w="2190" w:type="pct"/>
          </w:tcPr>
          <w:p w14:paraId="53D8790A" w14:textId="038DAC41" w:rsidR="00C0510A" w:rsidRPr="004D49BC" w:rsidRDefault="00C0510A" w:rsidP="00C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2A85E95" w14:textId="25154D73" w:rsidR="00C0510A" w:rsidRPr="004D49BC" w:rsidRDefault="004905B6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0414DD4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4536D5E" w14:textId="6ABA5FA1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b/>
                <w:bCs/>
              </w:rPr>
              <w:t>-</w:t>
            </w:r>
          </w:p>
        </w:tc>
        <w:tc>
          <w:tcPr>
            <w:tcW w:w="142" w:type="pct"/>
          </w:tcPr>
          <w:p w14:paraId="6F97A78F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803FD34" w14:textId="5287258F" w:rsidR="00C0510A" w:rsidRPr="004D49BC" w:rsidRDefault="008F68A5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68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5,702</w:t>
            </w:r>
          </w:p>
        </w:tc>
        <w:tc>
          <w:tcPr>
            <w:tcW w:w="143" w:type="pct"/>
          </w:tcPr>
          <w:p w14:paraId="3C158F3B" w14:textId="77777777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48E05" w14:textId="045E88F3" w:rsidR="00C0510A" w:rsidRPr="004D49BC" w:rsidRDefault="00C0510A" w:rsidP="00C05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6,789</w:t>
            </w:r>
          </w:p>
        </w:tc>
      </w:tr>
    </w:tbl>
    <w:p w14:paraId="1A922532" w14:textId="20F0C309" w:rsidR="000565AC" w:rsidRPr="004D49BC" w:rsidRDefault="0005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1"/>
        <w:gridCol w:w="270"/>
        <w:gridCol w:w="1079"/>
        <w:gridCol w:w="270"/>
        <w:gridCol w:w="1170"/>
      </w:tblGrid>
      <w:tr w:rsidR="005A2C34" w:rsidRPr="004D49BC" w14:paraId="6E916BEB" w14:textId="77777777" w:rsidTr="000565AC">
        <w:trPr>
          <w:trHeight w:val="381"/>
        </w:trPr>
        <w:tc>
          <w:tcPr>
            <w:tcW w:w="2190" w:type="pct"/>
          </w:tcPr>
          <w:p w14:paraId="39D129C8" w14:textId="77777777" w:rsidR="005A2C34" w:rsidRPr="004D49BC" w:rsidRDefault="005A2C34" w:rsidP="00D0567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10" w:type="pct"/>
            <w:gridSpan w:val="7"/>
          </w:tcPr>
          <w:p w14:paraId="2B942D0F" w14:textId="36220253" w:rsidR="005A2C34" w:rsidRPr="004D49BC" w:rsidRDefault="005A2C34" w:rsidP="00D0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2C34" w:rsidRPr="004D49BC" w14:paraId="4332D7C1" w14:textId="77777777" w:rsidTr="000565AC">
        <w:trPr>
          <w:trHeight w:val="381"/>
        </w:trPr>
        <w:tc>
          <w:tcPr>
            <w:tcW w:w="2190" w:type="pct"/>
          </w:tcPr>
          <w:p w14:paraId="5BE5FD8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13CC259" w14:textId="200C380C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3" w:type="pct"/>
          </w:tcPr>
          <w:p w14:paraId="32F885AF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2D4AA4" w14:textId="6F9593D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9534A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6125BB7" w14:textId="0F69F981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5552EC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5B0099" w14:textId="5FAE11DE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5A2C34" w:rsidRPr="004D49BC" w14:paraId="4A6B3DE3" w14:textId="77777777" w:rsidTr="000565AC">
        <w:trPr>
          <w:trHeight w:val="368"/>
        </w:trPr>
        <w:tc>
          <w:tcPr>
            <w:tcW w:w="2190" w:type="pct"/>
          </w:tcPr>
          <w:p w14:paraId="108BEFB7" w14:textId="728D51E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619" w:type="pct"/>
          </w:tcPr>
          <w:p w14:paraId="637808D5" w14:textId="5F1AD7D1" w:rsidR="005A2C34" w:rsidRPr="004D49BC" w:rsidRDefault="00707376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5A2C34"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A2C34"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</w:tcPr>
          <w:p w14:paraId="0EF7CCEA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7CF84F" w14:textId="720BE492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</w:tcPr>
          <w:p w14:paraId="7C4EDD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897E376" w14:textId="501A561B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3" w:type="pct"/>
          </w:tcPr>
          <w:p w14:paraId="75FE1E93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0E7DF38" w14:textId="4B83D8ED" w:rsidR="005A2C34" w:rsidRPr="004D49BC" w:rsidRDefault="0000055C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</w:tr>
      <w:tr w:rsidR="005A2C34" w:rsidRPr="004D49BC" w14:paraId="71D17098" w14:textId="77777777" w:rsidTr="000565AC">
        <w:trPr>
          <w:trHeight w:val="381"/>
        </w:trPr>
        <w:tc>
          <w:tcPr>
            <w:tcW w:w="2190" w:type="pct"/>
          </w:tcPr>
          <w:p w14:paraId="0F31FF7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  <w:gridSpan w:val="7"/>
          </w:tcPr>
          <w:p w14:paraId="0C213A97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2C34" w:rsidRPr="004D49BC" w14:paraId="2436DE3C" w14:textId="77777777" w:rsidTr="000565AC">
        <w:trPr>
          <w:trHeight w:val="381"/>
        </w:trPr>
        <w:tc>
          <w:tcPr>
            <w:tcW w:w="2190" w:type="pct"/>
          </w:tcPr>
          <w:p w14:paraId="0AD96AD6" w14:textId="6084938C" w:rsidR="005A2C34" w:rsidRPr="004D49BC" w:rsidRDefault="00707376" w:rsidP="005A2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0F2692"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19" w:type="pct"/>
          </w:tcPr>
          <w:p w14:paraId="51E451B5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1F6EE9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3EEB889" w14:textId="3B77BA88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2A3C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74FC314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FB9AC1" w14:textId="777777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46C9257" w14:textId="151E0377" w:rsidR="005A2C34" w:rsidRPr="004D49BC" w:rsidRDefault="005A2C34" w:rsidP="005A2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5636" w:rsidRPr="004D49BC" w14:paraId="3609B0B4" w14:textId="77777777" w:rsidTr="00D33363">
        <w:trPr>
          <w:trHeight w:val="332"/>
        </w:trPr>
        <w:tc>
          <w:tcPr>
            <w:tcW w:w="2190" w:type="pct"/>
          </w:tcPr>
          <w:p w14:paraId="67F87A56" w14:textId="6A9C9C1D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vAlign w:val="bottom"/>
          </w:tcPr>
          <w:p w14:paraId="427A2D94" w14:textId="75A0EEA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161,500</w:t>
            </w:r>
          </w:p>
        </w:tc>
        <w:tc>
          <w:tcPr>
            <w:tcW w:w="143" w:type="pct"/>
          </w:tcPr>
          <w:p w14:paraId="643355AA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06A3EDD" w14:textId="3CBCC7B3" w:rsidR="00B05636" w:rsidRPr="0099508F" w:rsidRDefault="008F68A5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8F68A5">
              <w:rPr>
                <w:rFonts w:ascii="Angsana New" w:hAnsi="Angsana New" w:cs="Angsana New"/>
                <w:sz w:val="30"/>
                <w:szCs w:val="30"/>
              </w:rPr>
              <w:t>14,995,720</w:t>
            </w:r>
          </w:p>
        </w:tc>
        <w:tc>
          <w:tcPr>
            <w:tcW w:w="143" w:type="pct"/>
          </w:tcPr>
          <w:p w14:paraId="26FA718A" w14:textId="77777777" w:rsidR="00B05636" w:rsidRPr="0099508F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71" w:type="pct"/>
          </w:tcPr>
          <w:p w14:paraId="70E27905" w14:textId="7F1E93E9" w:rsidR="00B05636" w:rsidRPr="0099508F" w:rsidRDefault="00FA44EA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F68A5" w:rsidRPr="008F68A5">
              <w:rPr>
                <w:rFonts w:ascii="Angsana New" w:hAnsi="Angsana New" w:cs="Angsana New"/>
                <w:sz w:val="30"/>
                <w:szCs w:val="30"/>
              </w:rPr>
              <w:t>14,499,920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B49B65E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5E6103D" w14:textId="03BD334C" w:rsidR="00B05636" w:rsidRPr="004D49BC" w:rsidRDefault="008F68A5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F68A5">
              <w:rPr>
                <w:rFonts w:ascii="Angsana New" w:hAnsi="Angsana New" w:cs="Angsana New"/>
                <w:sz w:val="30"/>
                <w:szCs w:val="30"/>
              </w:rPr>
              <w:t>657,300</w:t>
            </w:r>
          </w:p>
        </w:tc>
      </w:tr>
      <w:tr w:rsidR="00B05636" w:rsidRPr="004D49BC" w14:paraId="78857CA8" w14:textId="77777777" w:rsidTr="00D33363">
        <w:trPr>
          <w:trHeight w:val="368"/>
        </w:trPr>
        <w:tc>
          <w:tcPr>
            <w:tcW w:w="2190" w:type="pct"/>
          </w:tcPr>
          <w:p w14:paraId="2CCCBA3D" w14:textId="77777777" w:rsidR="00B05636" w:rsidRPr="004D49BC" w:rsidRDefault="00B05636" w:rsidP="00B0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18FA0" w14:textId="58133E48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161,500</w:t>
            </w:r>
          </w:p>
        </w:tc>
        <w:tc>
          <w:tcPr>
            <w:tcW w:w="143" w:type="pct"/>
          </w:tcPr>
          <w:p w14:paraId="4DBFC251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E8B6B" w14:textId="4A8F07AC" w:rsidR="00B05636" w:rsidRPr="0099508F" w:rsidRDefault="008F68A5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8F68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14,995,720</w:t>
            </w:r>
          </w:p>
        </w:tc>
        <w:tc>
          <w:tcPr>
            <w:tcW w:w="143" w:type="pct"/>
          </w:tcPr>
          <w:p w14:paraId="07877A97" w14:textId="77777777" w:rsidR="00B05636" w:rsidRPr="0099508F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376A9DA" w14:textId="2666C8C1" w:rsidR="00B05636" w:rsidRPr="0099508F" w:rsidRDefault="00FA44EA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F68A5" w:rsidRPr="008F68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14,499,920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A5EF679" w14:textId="77777777" w:rsidR="00B05636" w:rsidRPr="004D49BC" w:rsidRDefault="00B05636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2578D" w14:textId="0D569C7E" w:rsidR="00B05636" w:rsidRPr="004D49BC" w:rsidRDefault="008F68A5" w:rsidP="00B05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F68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657,300</w:t>
            </w:r>
          </w:p>
        </w:tc>
      </w:tr>
    </w:tbl>
    <w:p w14:paraId="54702C94" w14:textId="77777777" w:rsidR="006024BC" w:rsidRPr="00357842" w:rsidRDefault="006024BC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</w:rPr>
      </w:pPr>
    </w:p>
    <w:p w14:paraId="62CBE5B5" w14:textId="77572077" w:rsidR="00221071" w:rsidRDefault="0000055C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3" w:name="_Hlk141985806"/>
      <w:r w:rsidRPr="0005344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กันยา</w:t>
      </w:r>
      <w:r>
        <w:rPr>
          <w:rFonts w:ascii="Angsana New" w:hAnsi="Angsana New" w:cs="Angsana New"/>
          <w:sz w:val="30"/>
          <w:szCs w:val="30"/>
          <w:cs/>
        </w:rPr>
        <w:t>ยน</w:t>
      </w:r>
      <w:r w:rsidR="00245EA5" w:rsidRPr="00053443">
        <w:rPr>
          <w:rFonts w:ascii="Angsana New" w:hAnsi="Angsana New" w:cs="Angsana New"/>
          <w:sz w:val="30"/>
          <w:szCs w:val="30"/>
          <w:cs/>
        </w:rPr>
        <w:t xml:space="preserve"> </w:t>
      </w:r>
      <w:r w:rsidR="006024BC" w:rsidRPr="004D49BC">
        <w:rPr>
          <w:rFonts w:ascii="Angsana New" w:hAnsi="Angsana New" w:cs="Angsana New"/>
          <w:sz w:val="30"/>
          <w:szCs w:val="30"/>
        </w:rPr>
        <w:t>256</w:t>
      </w:r>
      <w:bookmarkEnd w:id="3"/>
      <w:r w:rsidR="007779D5" w:rsidRPr="004D49BC">
        <w:rPr>
          <w:rFonts w:ascii="Angsana New" w:hAnsi="Angsana New" w:cs="Angsana New"/>
          <w:sz w:val="30"/>
          <w:szCs w:val="30"/>
        </w:rPr>
        <w:t>7</w:t>
      </w:r>
      <w:r w:rsidR="00FE26E4" w:rsidRPr="004D49BC">
        <w:rPr>
          <w:rFonts w:ascii="Angsana New" w:hAnsi="Angsana New" w:cs="Angsana New"/>
          <w:sz w:val="30"/>
          <w:szCs w:val="30"/>
        </w:rPr>
        <w:t xml:space="preserve"> </w:t>
      </w:r>
      <w:r w:rsidR="00FE26E4" w:rsidRPr="004D49BC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="00FE26E4" w:rsidRPr="004D49BC">
        <w:rPr>
          <w:rFonts w:ascii="Angsana New" w:hAnsi="Angsana New" w:cs="Angsana New" w:hint="cs"/>
          <w:sz w:val="30"/>
          <w:szCs w:val="30"/>
          <w:cs/>
        </w:rPr>
        <w:t>จาก</w:t>
      </w:r>
      <w:r w:rsidR="00FE26E4" w:rsidRPr="004D49BC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5258E6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26E4" w:rsidRPr="004D49BC">
        <w:rPr>
          <w:rFonts w:ascii="Angsana New" w:hAnsi="Angsana New" w:cs="Angsana New"/>
          <w:sz w:val="30"/>
          <w:szCs w:val="30"/>
          <w:cs/>
        </w:rPr>
        <w:t>เป็นเงินกู้ยืมประเภทไม่มีหลักประกันและชำระคืนเมื่อ</w:t>
      </w:r>
      <w:r w:rsidR="00FE26E4" w:rsidRPr="004D49BC">
        <w:rPr>
          <w:rFonts w:ascii="Angsana New" w:hAnsi="Angsana New" w:cs="Angsana New"/>
          <w:position w:val="2"/>
          <w:sz w:val="30"/>
          <w:szCs w:val="30"/>
          <w:cs/>
        </w:rPr>
        <w:t>ทวงถาม โดยมีอัตราดอกเบี้ย</w:t>
      </w:r>
      <w:r w:rsidR="00042935" w:rsidRPr="004D49BC">
        <w:rPr>
          <w:rFonts w:ascii="Angsana New" w:hAnsi="Angsana New" w:cs="Angsana New"/>
          <w:position w:val="2"/>
          <w:sz w:val="30"/>
          <w:szCs w:val="30"/>
          <w:cs/>
        </w:rPr>
        <w:t>ร้อยล</w:t>
      </w:r>
      <w:r w:rsidR="00042935" w:rsidRPr="004D49BC">
        <w:rPr>
          <w:rFonts w:ascii="Angsana New" w:hAnsi="Angsana New" w:cs="Angsana New" w:hint="cs"/>
          <w:position w:val="2"/>
          <w:sz w:val="30"/>
          <w:szCs w:val="30"/>
          <w:cs/>
        </w:rPr>
        <w:t>ะ</w:t>
      </w:r>
      <w:r w:rsidR="00D448B8" w:rsidRPr="004D49BC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6F0EC3">
        <w:rPr>
          <w:rFonts w:ascii="Angsana New" w:hAnsi="Angsana New" w:cs="Angsana New"/>
          <w:position w:val="2"/>
          <w:sz w:val="30"/>
          <w:szCs w:val="30"/>
        </w:rPr>
        <w:t>5.39</w:t>
      </w:r>
      <w:r w:rsidR="00F97E76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2935" w:rsidRPr="004D49BC">
        <w:rPr>
          <w:rFonts w:ascii="Angsana New" w:hAnsi="Angsana New" w:cs="Angsana New"/>
          <w:position w:val="2"/>
          <w:sz w:val="30"/>
          <w:szCs w:val="30"/>
          <w:cs/>
        </w:rPr>
        <w:t>ต่อปี</w:t>
      </w:r>
      <w:r w:rsidR="00327851" w:rsidRPr="004D49BC">
        <w:rPr>
          <w:rFonts w:ascii="Angsana New" w:hAnsi="Angsana New" w:cs="Angsana New" w:hint="cs"/>
          <w:position w:val="2"/>
          <w:sz w:val="30"/>
          <w:szCs w:val="30"/>
          <w:cs/>
        </w:rPr>
        <w:t xml:space="preserve"> 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(</w:t>
      </w:r>
      <w:r w:rsidR="00707376" w:rsidRPr="004D49BC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>31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  <w:cs/>
        </w:rPr>
        <w:t xml:space="preserve">ธันวาคม </w:t>
      </w:r>
      <w:r w:rsidR="006024BC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256</w:t>
      </w:r>
      <w:r w:rsidR="007779D5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6</w:t>
      </w:r>
      <w:r w:rsidR="00341728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>:</w:t>
      </w:r>
      <w:r w:rsidR="00F97E76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 xml:space="preserve"> </w:t>
      </w:r>
      <w:r w:rsidR="007779D5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ร้อยละ</w:t>
      </w:r>
      <w:r w:rsidR="007779D5" w:rsidRPr="004D49BC">
        <w:rPr>
          <w:rFonts w:ascii="Angsana New" w:hAnsi="Angsana New" w:cs="Angsana New"/>
          <w:i/>
          <w:iCs/>
          <w:position w:val="2"/>
          <w:sz w:val="30"/>
          <w:szCs w:val="30"/>
        </w:rPr>
        <w:t xml:space="preserve"> 5.31 </w:t>
      </w:r>
      <w:r w:rsidR="007779D5" w:rsidRPr="004D49BC">
        <w:rPr>
          <w:rFonts w:ascii="Angsana New" w:hAnsi="Angsana New" w:cs="Angsana New" w:hint="cs"/>
          <w:i/>
          <w:iCs/>
          <w:position w:val="2"/>
          <w:sz w:val="30"/>
          <w:szCs w:val="30"/>
          <w:cs/>
        </w:rPr>
        <w:t>ต่อปี</w:t>
      </w:r>
      <w:r w:rsidR="00341728" w:rsidRPr="004D49BC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29D9F82" w14:textId="77777777" w:rsidR="00AA61C7" w:rsidRPr="00357842" w:rsidRDefault="00AA61C7" w:rsidP="0064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6A7BD82" w14:textId="5B6E2515" w:rsidR="00F50C70" w:rsidRPr="004D49BC" w:rsidRDefault="00F50C70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D49BC">
        <w:rPr>
          <w:rFonts w:ascii="Angsana New" w:hAnsi="Angsana New" w:cs="Angsana New" w:hint="cs"/>
          <w:b/>
          <w:bCs/>
          <w:sz w:val="30"/>
          <w:szCs w:val="30"/>
          <w:cs/>
        </w:rPr>
        <w:t>สัญญาที่สำคัญที่ทำกับกิจการที่เกี่ยวข้องกัน</w:t>
      </w:r>
    </w:p>
    <w:p w14:paraId="450E810C" w14:textId="77777777" w:rsidR="00F50C70" w:rsidRPr="00357842" w:rsidRDefault="00F50C70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B8FEE7D" w14:textId="1C78101A" w:rsidR="00435DFF" w:rsidRDefault="00435DFF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1E56B0AF" w14:textId="77777777" w:rsidR="00AA61C7" w:rsidRPr="00357842" w:rsidRDefault="00AA61C7" w:rsidP="0060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28229FA" w14:textId="0857EC17" w:rsidR="001C3959" w:rsidRDefault="00C839AA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35DFF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35DFF" w:rsidRPr="004D49BC">
        <w:rPr>
          <w:rFonts w:ascii="Angsana New" w:hAnsi="Angsana New" w:cs="Angsana New"/>
          <w:sz w:val="30"/>
          <w:szCs w:val="30"/>
        </w:rPr>
        <w:t xml:space="preserve">2567 </w:t>
      </w:r>
      <w:r w:rsidR="00435DFF" w:rsidRPr="004D49BC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บริษัทค้ำประกันวงเงินสินเชื่อของบริษัทย่อย และบริษัทร่วมบางแห่งซึ่งได้รับจากธนาคารเป็น</w:t>
      </w:r>
      <w:r w:rsidR="00435DFF" w:rsidRPr="007346B9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EA016B">
        <w:rPr>
          <w:rFonts w:ascii="Angsana New" w:hAnsi="Angsana New" w:cs="Angsana New"/>
          <w:sz w:val="30"/>
          <w:szCs w:val="30"/>
        </w:rPr>
        <w:t xml:space="preserve"> 667.2 </w:t>
      </w:r>
      <w:r w:rsidR="00435DFF" w:rsidRPr="007346B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35DFF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F066921" w14:textId="77777777" w:rsidR="0039766D" w:rsidRPr="00AA61C7" w:rsidRDefault="0039766D" w:rsidP="00AA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4DC94F8" w14:textId="77777777" w:rsidR="0039766D" w:rsidRDefault="00397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F24574A" w14:textId="13FBFB18" w:rsidR="00593F4B" w:rsidRDefault="00F85D22" w:rsidP="00593F4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0D8A340A" w14:textId="77777777" w:rsidR="00936483" w:rsidRPr="00936483" w:rsidRDefault="00936483" w:rsidP="00936483">
      <w:pPr>
        <w:rPr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57"/>
        <w:gridCol w:w="283"/>
        <w:gridCol w:w="1181"/>
        <w:gridCol w:w="259"/>
        <w:gridCol w:w="1170"/>
      </w:tblGrid>
      <w:tr w:rsidR="00F85D22" w:rsidRPr="004D49BC" w14:paraId="77EB3D95" w14:textId="77777777" w:rsidTr="00867689">
        <w:trPr>
          <w:cantSplit/>
          <w:trHeight w:val="410"/>
          <w:tblHeader/>
        </w:trPr>
        <w:tc>
          <w:tcPr>
            <w:tcW w:w="3870" w:type="dxa"/>
            <w:vAlign w:val="bottom"/>
            <w:hideMark/>
          </w:tcPr>
          <w:p w14:paraId="4897A13D" w14:textId="719A9E58" w:rsidR="00F85D22" w:rsidRPr="004D49BC" w:rsidRDefault="00F85D22" w:rsidP="00C476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7C117347" w14:textId="28B59753" w:rsidR="00F85D22" w:rsidRPr="004D49BC" w:rsidRDefault="00F85D22" w:rsidP="00C4763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806DFE" w14:textId="77777777" w:rsidR="00F85D22" w:rsidRPr="004D49BC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E088537" w14:textId="23369CE8" w:rsidR="00F85D22" w:rsidRPr="004D49BC" w:rsidRDefault="00F85D22" w:rsidP="00C4763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146" w:rsidRPr="004D49BC" w14:paraId="6213A24E" w14:textId="77777777" w:rsidTr="002C5B4F">
        <w:trPr>
          <w:cantSplit/>
          <w:trHeight w:val="808"/>
          <w:tblHeader/>
        </w:trPr>
        <w:tc>
          <w:tcPr>
            <w:tcW w:w="3870" w:type="dxa"/>
            <w:vAlign w:val="bottom"/>
          </w:tcPr>
          <w:p w14:paraId="16A67C96" w14:textId="53DA1D15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AD2860D" w14:textId="77777777" w:rsidR="005038DE" w:rsidRDefault="005038DE" w:rsidP="005038D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ยน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0C0638EC" w14:textId="70080F34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5C27293" w14:textId="77777777" w:rsidR="00824146" w:rsidRPr="004D49BC" w:rsidRDefault="00824146" w:rsidP="0082414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6FB25E1F" w14:textId="1FBA0C67" w:rsidR="00824146" w:rsidRPr="004D49BC" w:rsidRDefault="00824146" w:rsidP="0082414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3" w:type="dxa"/>
          </w:tcPr>
          <w:p w14:paraId="28D1BA9B" w14:textId="77777777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4818D23" w14:textId="77777777" w:rsidR="005038DE" w:rsidRDefault="005038DE" w:rsidP="005038D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>ยน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10F0A327" w14:textId="39407427" w:rsidR="00824146" w:rsidRPr="004D49BC" w:rsidRDefault="00824146" w:rsidP="00824146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59" w:type="dxa"/>
            <w:vAlign w:val="bottom"/>
          </w:tcPr>
          <w:p w14:paraId="7AAFD6A5" w14:textId="77777777" w:rsidR="00824146" w:rsidRPr="004D49BC" w:rsidRDefault="00824146" w:rsidP="008241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A8315" w14:textId="4BCAE4AD" w:rsidR="00824146" w:rsidRPr="004D49BC" w:rsidRDefault="00824146" w:rsidP="0082414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31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824146" w:rsidRPr="004D49BC" w14:paraId="3C1E6BFB" w14:textId="77777777" w:rsidTr="00867689">
        <w:trPr>
          <w:cantSplit/>
          <w:trHeight w:val="398"/>
          <w:tblHeader/>
        </w:trPr>
        <w:tc>
          <w:tcPr>
            <w:tcW w:w="3870" w:type="dxa"/>
            <w:vAlign w:val="bottom"/>
            <w:hideMark/>
          </w:tcPr>
          <w:p w14:paraId="264676D6" w14:textId="77777777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7849A3D0" w14:textId="0C6714FF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4146" w:rsidRPr="004D49BC" w14:paraId="4E12AF87" w14:textId="77777777" w:rsidTr="00867689">
        <w:trPr>
          <w:cantSplit/>
          <w:trHeight w:val="398"/>
        </w:trPr>
        <w:tc>
          <w:tcPr>
            <w:tcW w:w="3870" w:type="dxa"/>
          </w:tcPr>
          <w:p w14:paraId="031C9539" w14:textId="396CA738" w:rsidR="00824146" w:rsidRPr="004D49BC" w:rsidRDefault="00824146" w:rsidP="0082414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400" w:type="dxa"/>
            <w:gridSpan w:val="7"/>
          </w:tcPr>
          <w:p w14:paraId="7A95560A" w14:textId="77777777" w:rsidR="00824146" w:rsidRPr="004D49BC" w:rsidRDefault="00824146" w:rsidP="008241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94731" w:rsidRPr="004D49BC" w14:paraId="2130258F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76215B1D" w14:textId="7FFE3438" w:rsidR="00B94731" w:rsidRPr="004D49BC" w:rsidRDefault="00B94731" w:rsidP="00B947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B16D0E" w14:textId="2141F33A" w:rsidR="00B94731" w:rsidRPr="00B94731" w:rsidRDefault="00B94731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47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1,859,913 </w:t>
            </w:r>
          </w:p>
        </w:tc>
        <w:tc>
          <w:tcPr>
            <w:tcW w:w="270" w:type="dxa"/>
          </w:tcPr>
          <w:p w14:paraId="49B1A64D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F45A752" w14:textId="7BB4016E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1,713,777</w:t>
            </w:r>
          </w:p>
        </w:tc>
        <w:tc>
          <w:tcPr>
            <w:tcW w:w="283" w:type="dxa"/>
          </w:tcPr>
          <w:p w14:paraId="6E30DC56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81D07E" w14:textId="2F5AF2BC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77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1,399,972</w:t>
            </w:r>
          </w:p>
        </w:tc>
        <w:tc>
          <w:tcPr>
            <w:tcW w:w="259" w:type="dxa"/>
          </w:tcPr>
          <w:p w14:paraId="0628585B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D241B8" w14:textId="2006F816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1,232,162</w:t>
            </w:r>
          </w:p>
        </w:tc>
      </w:tr>
      <w:tr w:rsidR="00B94731" w:rsidRPr="004D49BC" w14:paraId="2F1DEF59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4F1DA023" w14:textId="3C4D6181" w:rsidR="00B94731" w:rsidRPr="004D49BC" w:rsidRDefault="00B94731" w:rsidP="00B947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E95399A" w14:textId="22044E6E" w:rsidR="00B94731" w:rsidRPr="00B94731" w:rsidRDefault="00B94731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CFAF72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38A94D6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CA94A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77743AA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56BAB0C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8DC07A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731" w:rsidRPr="004D49BC" w14:paraId="0C9DAE5F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2A73F9CF" w14:textId="7AC33C15" w:rsidR="00B94731" w:rsidRPr="004D49BC" w:rsidRDefault="00B94731" w:rsidP="00B9473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E4330D3" w14:textId="321E1663" w:rsidR="00B94731" w:rsidRPr="00B94731" w:rsidRDefault="00B94731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47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159,683 </w:t>
            </w:r>
          </w:p>
        </w:tc>
        <w:tc>
          <w:tcPr>
            <w:tcW w:w="270" w:type="dxa"/>
          </w:tcPr>
          <w:p w14:paraId="32B4D217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DEC821D" w14:textId="16F5AC98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294,498</w:t>
            </w:r>
          </w:p>
        </w:tc>
        <w:tc>
          <w:tcPr>
            <w:tcW w:w="283" w:type="dxa"/>
          </w:tcPr>
          <w:p w14:paraId="5548707F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710896F" w14:textId="39EF5A30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4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59" w:type="dxa"/>
          </w:tcPr>
          <w:p w14:paraId="3075443D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794A1" w14:textId="26FF32BA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53,068</w:t>
            </w:r>
          </w:p>
        </w:tc>
      </w:tr>
      <w:tr w:rsidR="00B94731" w:rsidRPr="004D49BC" w14:paraId="4AE3E24D" w14:textId="77777777" w:rsidTr="002C5B4F">
        <w:trPr>
          <w:cantSplit/>
          <w:trHeight w:val="398"/>
        </w:trPr>
        <w:tc>
          <w:tcPr>
            <w:tcW w:w="3870" w:type="dxa"/>
            <w:hideMark/>
          </w:tcPr>
          <w:p w14:paraId="183729BD" w14:textId="20D921A6" w:rsidR="00B94731" w:rsidRPr="004D49BC" w:rsidRDefault="00B94731" w:rsidP="00B9473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- 6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748E61E" w14:textId="0814C067" w:rsidR="00B94731" w:rsidRPr="00B94731" w:rsidRDefault="00B94731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47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40,596 </w:t>
            </w:r>
          </w:p>
        </w:tc>
        <w:tc>
          <w:tcPr>
            <w:tcW w:w="270" w:type="dxa"/>
          </w:tcPr>
          <w:p w14:paraId="62B0D80D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55D4BAE" w14:textId="782BE3A2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154,741</w:t>
            </w:r>
          </w:p>
        </w:tc>
        <w:tc>
          <w:tcPr>
            <w:tcW w:w="283" w:type="dxa"/>
          </w:tcPr>
          <w:p w14:paraId="572D2DB3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B3EFD8C" w14:textId="295B3CD2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A91D5AD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F2465" w14:textId="55DD24E3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B94731" w:rsidRPr="004D49BC" w14:paraId="206355C2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236D72E0" w14:textId="05130649" w:rsidR="00B94731" w:rsidRPr="004D49BC" w:rsidRDefault="00B94731" w:rsidP="00B9473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6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8DCB91E" w14:textId="0B811CBD" w:rsidR="00B94731" w:rsidRPr="00B94731" w:rsidRDefault="00B94731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47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57,399 </w:t>
            </w:r>
          </w:p>
        </w:tc>
        <w:tc>
          <w:tcPr>
            <w:tcW w:w="270" w:type="dxa"/>
          </w:tcPr>
          <w:p w14:paraId="06B68127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22857310" w14:textId="1B24F3CF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78,740</w:t>
            </w:r>
          </w:p>
        </w:tc>
        <w:tc>
          <w:tcPr>
            <w:tcW w:w="283" w:type="dxa"/>
          </w:tcPr>
          <w:p w14:paraId="749BE1A2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2C063B" w14:textId="4903E3A1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9" w:type="dxa"/>
          </w:tcPr>
          <w:p w14:paraId="02F7BB03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CE10B1" w14:textId="7DE6025D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94731" w:rsidRPr="004D49BC" w14:paraId="3D1F4FE7" w14:textId="77777777" w:rsidTr="002C5B4F">
        <w:trPr>
          <w:cantSplit/>
          <w:trHeight w:val="398"/>
        </w:trPr>
        <w:tc>
          <w:tcPr>
            <w:tcW w:w="3870" w:type="dxa"/>
          </w:tcPr>
          <w:p w14:paraId="2046500E" w14:textId="39602A22" w:rsidR="00B94731" w:rsidRPr="004D49BC" w:rsidRDefault="00B94731" w:rsidP="00B9473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479E40E" w14:textId="4D38E246" w:rsidR="00B94731" w:rsidRPr="00B94731" w:rsidRDefault="00B94731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947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239,266 </w:t>
            </w:r>
          </w:p>
        </w:tc>
        <w:tc>
          <w:tcPr>
            <w:tcW w:w="270" w:type="dxa"/>
          </w:tcPr>
          <w:p w14:paraId="132EC50E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44A6702" w14:textId="5C54FAEC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179,478</w:t>
            </w:r>
          </w:p>
        </w:tc>
        <w:tc>
          <w:tcPr>
            <w:tcW w:w="283" w:type="dxa"/>
          </w:tcPr>
          <w:p w14:paraId="355E5EB1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063712A" w14:textId="4E144B43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1F908F7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D9A1C1" w14:textId="1711C87E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101</w:t>
            </w:r>
          </w:p>
        </w:tc>
      </w:tr>
      <w:tr w:rsidR="00B94731" w:rsidRPr="004D49BC" w14:paraId="78A5949F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1DDDBCD5" w14:textId="2570A511" w:rsidR="00B94731" w:rsidRPr="004D49BC" w:rsidRDefault="00B94731" w:rsidP="00B9473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A8C" w14:textId="2B1E51CA" w:rsidR="00B94731" w:rsidRPr="00B94731" w:rsidRDefault="00B94731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947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462,011 </w:t>
            </w:r>
          </w:p>
        </w:tc>
        <w:tc>
          <w:tcPr>
            <w:tcW w:w="270" w:type="dxa"/>
          </w:tcPr>
          <w:p w14:paraId="097B8E87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4179992" w14:textId="680C3C30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289,994</w:t>
            </w:r>
          </w:p>
        </w:tc>
        <w:tc>
          <w:tcPr>
            <w:tcW w:w="283" w:type="dxa"/>
          </w:tcPr>
          <w:p w14:paraId="786B6FA5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0593" w14:textId="3565D72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CA2200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59" w:type="dxa"/>
          </w:tcPr>
          <w:p w14:paraId="3E8DC353" w14:textId="77777777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B28B5" w14:textId="1CC700DA" w:rsidR="00B94731" w:rsidRPr="004D49BC" w:rsidRDefault="00B94731" w:rsidP="00B9473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10,663</w:t>
            </w:r>
          </w:p>
        </w:tc>
      </w:tr>
      <w:tr w:rsidR="00824146" w:rsidRPr="004D49BC" w14:paraId="5E1FF8ED" w14:textId="77777777" w:rsidTr="002C5B4F">
        <w:trPr>
          <w:cantSplit/>
          <w:trHeight w:val="410"/>
        </w:trPr>
        <w:tc>
          <w:tcPr>
            <w:tcW w:w="3870" w:type="dxa"/>
            <w:hideMark/>
          </w:tcPr>
          <w:p w14:paraId="0343950C" w14:textId="527D2DDD" w:rsidR="00824146" w:rsidRPr="004D49BC" w:rsidRDefault="00824146" w:rsidP="008241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B99572" w14:textId="5558351E" w:rsidR="00824146" w:rsidRPr="007B1A2C" w:rsidRDefault="007B1A2C" w:rsidP="007B1A2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B1A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2,818,868</w:t>
            </w:r>
          </w:p>
        </w:tc>
        <w:tc>
          <w:tcPr>
            <w:tcW w:w="270" w:type="dxa"/>
          </w:tcPr>
          <w:p w14:paraId="34A71713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92D0A86" w14:textId="6DC25898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2,711,228</w:t>
            </w:r>
          </w:p>
        </w:tc>
        <w:tc>
          <w:tcPr>
            <w:tcW w:w="283" w:type="dxa"/>
          </w:tcPr>
          <w:p w14:paraId="1FF9694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E47D3C1" w14:textId="7C0690E7" w:rsidR="00824146" w:rsidRPr="004D49BC" w:rsidRDefault="00B46E49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1,483,287</w:t>
            </w:r>
          </w:p>
        </w:tc>
        <w:tc>
          <w:tcPr>
            <w:tcW w:w="259" w:type="dxa"/>
          </w:tcPr>
          <w:p w14:paraId="64937797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FCBF4" w14:textId="6039C55E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296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007</w:t>
            </w:r>
          </w:p>
        </w:tc>
      </w:tr>
      <w:tr w:rsidR="00824146" w:rsidRPr="004D49BC" w14:paraId="29E18F82" w14:textId="77777777" w:rsidTr="002C5B4F">
        <w:trPr>
          <w:cantSplit/>
          <w:trHeight w:val="70"/>
        </w:trPr>
        <w:tc>
          <w:tcPr>
            <w:tcW w:w="3870" w:type="dxa"/>
          </w:tcPr>
          <w:p w14:paraId="4CA43D28" w14:textId="40639474" w:rsidR="00824146" w:rsidRPr="004D49BC" w:rsidRDefault="00824146" w:rsidP="0082414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CAFE26" w14:textId="77777777" w:rsidR="00824146" w:rsidRPr="0007257B" w:rsidRDefault="00824146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84D0BF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B48FA2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19B201BD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CF97963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9B2C0F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A213E3" w14:textId="77777777" w:rsidR="00824146" w:rsidRPr="004D49BC" w:rsidRDefault="00824146" w:rsidP="00824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29" w:right="-7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4146" w:rsidRPr="004D49BC" w14:paraId="3F9F20AC" w14:textId="77777777" w:rsidTr="002C5B4F">
        <w:trPr>
          <w:cantSplit/>
          <w:trHeight w:val="70"/>
        </w:trPr>
        <w:tc>
          <w:tcPr>
            <w:tcW w:w="3870" w:type="dxa"/>
            <w:hideMark/>
          </w:tcPr>
          <w:p w14:paraId="0B9D792A" w14:textId="4759258B" w:rsidR="00824146" w:rsidRPr="004D49BC" w:rsidRDefault="00824146" w:rsidP="00824146">
            <w:pPr>
              <w:tabs>
                <w:tab w:val="clear" w:pos="227"/>
                <w:tab w:val="left" w:pos="283"/>
                <w:tab w:val="left" w:pos="3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3DE44D" w14:textId="6EC32654" w:rsidR="00824146" w:rsidRPr="0007257B" w:rsidRDefault="00B94731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25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872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494,912</w:t>
            </w:r>
            <w:r w:rsidRPr="000725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6C1F9C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7058202" w14:textId="14CE3FA9" w:rsidR="00824146" w:rsidRPr="004D49BC" w:rsidRDefault="00824146" w:rsidP="00172D5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3" w:right="-9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(337,716)</w:t>
            </w:r>
          </w:p>
        </w:tc>
        <w:tc>
          <w:tcPr>
            <w:tcW w:w="283" w:type="dxa"/>
          </w:tcPr>
          <w:p w14:paraId="49595480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030BA12C" w14:textId="4E61961B" w:rsidR="00824146" w:rsidRPr="00C2641B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41B">
              <w:rPr>
                <w:rFonts w:ascii="Angsana New" w:hAnsi="Angsana New" w:cs="Angsana New"/>
                <w:sz w:val="30"/>
                <w:szCs w:val="30"/>
              </w:rPr>
              <w:t>(9,736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7032D352" w14:textId="77777777" w:rsidR="00824146" w:rsidRPr="00C2641B" w:rsidRDefault="00824146" w:rsidP="00C2641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9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8E1F5C9" w14:textId="776C8058" w:rsidR="00824146" w:rsidRPr="00C2641B" w:rsidRDefault="00824146" w:rsidP="00C2641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91" w:firstLine="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2641B">
              <w:rPr>
                <w:rFonts w:ascii="Angsana New" w:hAnsi="Angsana New" w:cs="Angsana New"/>
                <w:sz w:val="30"/>
                <w:szCs w:val="30"/>
              </w:rPr>
              <w:t>10,982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24146" w:rsidRPr="004D49BC" w14:paraId="422EF9A4" w14:textId="77777777" w:rsidTr="002C5B4F">
        <w:trPr>
          <w:cantSplit/>
          <w:trHeight w:val="424"/>
        </w:trPr>
        <w:tc>
          <w:tcPr>
            <w:tcW w:w="3870" w:type="dxa"/>
            <w:hideMark/>
          </w:tcPr>
          <w:p w14:paraId="56B53B9A" w14:textId="42C2A2F6" w:rsidR="00824146" w:rsidRPr="004D49BC" w:rsidRDefault="00824146" w:rsidP="008241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69FA" w14:textId="2C188AE7" w:rsidR="00824146" w:rsidRPr="0007257B" w:rsidRDefault="00B94731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725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8872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323,956</w:t>
            </w:r>
          </w:p>
        </w:tc>
        <w:tc>
          <w:tcPr>
            <w:tcW w:w="270" w:type="dxa"/>
          </w:tcPr>
          <w:p w14:paraId="343A45EE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9873" w14:textId="393DB735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2,373,512</w:t>
            </w:r>
          </w:p>
        </w:tc>
        <w:tc>
          <w:tcPr>
            <w:tcW w:w="283" w:type="dxa"/>
          </w:tcPr>
          <w:p w14:paraId="317A4E38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7709" w14:textId="77F03434" w:rsidR="00824146" w:rsidRPr="004D49BC" w:rsidRDefault="00B46E49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1,473,551</w:t>
            </w:r>
          </w:p>
        </w:tc>
        <w:tc>
          <w:tcPr>
            <w:tcW w:w="259" w:type="dxa"/>
          </w:tcPr>
          <w:p w14:paraId="6B3E730D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55D0B14F" w14:textId="78660B39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</w:tr>
      <w:tr w:rsidR="00824146" w:rsidRPr="004D49BC" w14:paraId="45174A61" w14:textId="77777777" w:rsidTr="002C5B4F">
        <w:trPr>
          <w:cantSplit/>
          <w:trHeight w:val="60"/>
        </w:trPr>
        <w:tc>
          <w:tcPr>
            <w:tcW w:w="3870" w:type="dxa"/>
          </w:tcPr>
          <w:p w14:paraId="5308A29B" w14:textId="22CD656B" w:rsidR="00824146" w:rsidRPr="004D49BC" w:rsidRDefault="00824146" w:rsidP="0082414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2FDE3" w14:textId="0B97A297" w:rsidR="00824146" w:rsidRPr="0007257B" w:rsidRDefault="00824146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E29E51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073BF" w14:textId="28AA71CB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C55CED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368AB136" w14:textId="7436582E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01BD388A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2ECA64" w14:textId="14980FFF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24146" w:rsidRPr="004D49BC" w14:paraId="3F190216" w14:textId="77777777" w:rsidTr="002C5B4F">
        <w:trPr>
          <w:cantSplit/>
          <w:trHeight w:val="60"/>
        </w:trPr>
        <w:tc>
          <w:tcPr>
            <w:tcW w:w="3870" w:type="dxa"/>
          </w:tcPr>
          <w:p w14:paraId="1BF9117F" w14:textId="76D035B6" w:rsidR="00824146" w:rsidRPr="004D49BC" w:rsidRDefault="006B01CF" w:rsidP="00824146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D210011" w14:textId="625EEB23" w:rsidR="00824146" w:rsidRPr="0007257B" w:rsidRDefault="00824146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0C583B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2A190ED" w14:textId="0898A0D6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B417E2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A90B45E" w14:textId="1399A69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1C646812" w14:textId="77777777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93FFF" w14:textId="05F498E1" w:rsidR="00824146" w:rsidRPr="004D49BC" w:rsidRDefault="00824146" w:rsidP="00824146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2641B" w:rsidRPr="004D49BC" w14:paraId="15224BF1" w14:textId="77777777" w:rsidTr="002C5B4F">
        <w:trPr>
          <w:cantSplit/>
          <w:trHeight w:val="60"/>
        </w:trPr>
        <w:tc>
          <w:tcPr>
            <w:tcW w:w="3870" w:type="dxa"/>
          </w:tcPr>
          <w:p w14:paraId="32C80D0F" w14:textId="50BC72FB" w:rsidR="00C2641B" w:rsidRPr="004D49BC" w:rsidRDefault="00C2641B" w:rsidP="00C2641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A9B5D1" w14:textId="2AC0887F" w:rsidR="00B94731" w:rsidRPr="0007257B" w:rsidRDefault="0007257B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725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58,997</w:t>
            </w:r>
          </w:p>
        </w:tc>
        <w:tc>
          <w:tcPr>
            <w:tcW w:w="270" w:type="dxa"/>
          </w:tcPr>
          <w:p w14:paraId="6CB0E3B2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91C1C86" w14:textId="0B5A9E4C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67F1A12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7517F2C3" w14:textId="3999DB3D" w:rsidR="00C2641B" w:rsidRPr="00D36A53" w:rsidRDefault="00C2641B" w:rsidP="00D36A53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32C914F5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35C70E" w14:textId="380C71EB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2641B" w:rsidRPr="004D49BC" w14:paraId="06762362" w14:textId="77777777" w:rsidTr="002C5B4F">
        <w:trPr>
          <w:cantSplit/>
          <w:trHeight w:val="60"/>
        </w:trPr>
        <w:tc>
          <w:tcPr>
            <w:tcW w:w="3870" w:type="dxa"/>
          </w:tcPr>
          <w:p w14:paraId="298D32DF" w14:textId="0D122A92" w:rsidR="00C2641B" w:rsidRPr="004D49BC" w:rsidRDefault="00C2641B" w:rsidP="00C2641B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E5615E" w14:textId="1E6BE517" w:rsidR="00C2641B" w:rsidRPr="0007257B" w:rsidRDefault="00C2641B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D50A26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41F313B8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48515D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62662D42" w14:textId="77777777" w:rsidR="00C2641B" w:rsidRPr="00D36A53" w:rsidRDefault="00C2641B" w:rsidP="00D36A53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</w:tcPr>
          <w:p w14:paraId="04E319F7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67DC2B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2641B" w:rsidRPr="004D49BC" w14:paraId="6EFED6FB" w14:textId="77777777" w:rsidTr="002C5B4F">
        <w:trPr>
          <w:cantSplit/>
          <w:trHeight w:val="60"/>
        </w:trPr>
        <w:tc>
          <w:tcPr>
            <w:tcW w:w="3870" w:type="dxa"/>
          </w:tcPr>
          <w:p w14:paraId="7D381E32" w14:textId="681D4E7E" w:rsidR="00C2641B" w:rsidRPr="004D49BC" w:rsidRDefault="00C2641B" w:rsidP="00C2641B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B5BD2" w14:textId="3D876ABA" w:rsidR="00C2641B" w:rsidRPr="0007257B" w:rsidRDefault="0007257B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725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(2,028)</w:t>
            </w:r>
          </w:p>
        </w:tc>
        <w:tc>
          <w:tcPr>
            <w:tcW w:w="270" w:type="dxa"/>
          </w:tcPr>
          <w:p w14:paraId="1C2E8AA4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0897917" w14:textId="6D46604F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2"/>
              </w:tabs>
              <w:spacing w:line="360" w:lineRule="exact"/>
              <w:ind w:left="-83" w:right="-91" w:firstLine="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4F73414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4A95E378" w14:textId="5E7C886D" w:rsidR="00C2641B" w:rsidRPr="00D36A53" w:rsidRDefault="00C2641B" w:rsidP="00D36A53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6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73444456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E9DF7" w14:textId="5B4796D0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2641B" w:rsidRPr="004D49BC" w14:paraId="159756BE" w14:textId="77777777" w:rsidTr="002C5B4F">
        <w:trPr>
          <w:cantSplit/>
          <w:trHeight w:val="50"/>
        </w:trPr>
        <w:tc>
          <w:tcPr>
            <w:tcW w:w="3870" w:type="dxa"/>
          </w:tcPr>
          <w:p w14:paraId="418A5B9C" w14:textId="77777777" w:rsidR="00C2641B" w:rsidRPr="004D49BC" w:rsidRDefault="00C2641B" w:rsidP="00C2641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95665" w14:textId="102230E7" w:rsidR="00C2641B" w:rsidRPr="00924581" w:rsidRDefault="00924581" w:rsidP="0007257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83" w:right="-78" w:firstLine="4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DF16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56,969</w:t>
            </w:r>
          </w:p>
        </w:tc>
        <w:tc>
          <w:tcPr>
            <w:tcW w:w="270" w:type="dxa"/>
          </w:tcPr>
          <w:p w14:paraId="59A46204" w14:textId="77777777" w:rsidR="00C2641B" w:rsidRPr="00924581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12114" w14:textId="7F1E4715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D6EA5C7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A8EE6" w14:textId="6A8AB28F" w:rsidR="00C2641B" w:rsidRPr="007B2547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B254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9" w:type="dxa"/>
          </w:tcPr>
          <w:p w14:paraId="63A8CB98" w14:textId="77777777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76F57" w14:textId="742C3CAB" w:rsidR="00C2641B" w:rsidRPr="004D49BC" w:rsidRDefault="00C2641B" w:rsidP="00C2641B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6B01CF" w:rsidRPr="004D49BC" w14:paraId="3DBF7E4C" w14:textId="77777777" w:rsidTr="00FC4B24">
        <w:trPr>
          <w:cantSplit/>
          <w:trHeight w:val="50"/>
        </w:trPr>
        <w:tc>
          <w:tcPr>
            <w:tcW w:w="3870" w:type="dxa"/>
            <w:shd w:val="clear" w:color="auto" w:fill="auto"/>
          </w:tcPr>
          <w:p w14:paraId="69E76D58" w14:textId="77777777" w:rsidR="006B01CF" w:rsidRPr="004D49BC" w:rsidRDefault="006B01CF" w:rsidP="006B01C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5ABD41" w14:textId="419152B2" w:rsidR="006B01CF" w:rsidRPr="004D49BC" w:rsidRDefault="0007257B" w:rsidP="006B01CF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25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872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F33B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  <w:r w:rsidR="00DF16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</w:t>
            </w:r>
            <w:r w:rsidR="00F33B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2A1B6338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A37E1" w14:textId="76F2961F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83" w:right="-78" w:firstLine="4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2,373,512</w:t>
            </w:r>
          </w:p>
        </w:tc>
        <w:tc>
          <w:tcPr>
            <w:tcW w:w="283" w:type="dxa"/>
          </w:tcPr>
          <w:p w14:paraId="3DFE9917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3E5FD" w14:textId="1684AC89" w:rsidR="006B01CF" w:rsidRPr="004D49BC" w:rsidRDefault="00737B28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1,473,551</w:t>
            </w:r>
          </w:p>
        </w:tc>
        <w:tc>
          <w:tcPr>
            <w:tcW w:w="259" w:type="dxa"/>
          </w:tcPr>
          <w:p w14:paraId="26DB0490" w14:textId="77777777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AC049" w14:textId="5824AFAC" w:rsidR="006B01CF" w:rsidRPr="004D49BC" w:rsidRDefault="006B01CF" w:rsidP="006B01CF">
            <w:pPr>
              <w:pStyle w:val="acctfourfigures"/>
              <w:tabs>
                <w:tab w:val="clear" w:pos="765"/>
                <w:tab w:val="decimal" w:pos="1003"/>
              </w:tabs>
              <w:spacing w:line="360" w:lineRule="exact"/>
              <w:ind w:left="-79" w:right="-78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1,285,025</w:t>
            </w:r>
          </w:p>
        </w:tc>
      </w:tr>
    </w:tbl>
    <w:p w14:paraId="1FA3CB0A" w14:textId="1E7F1ABE" w:rsidR="000911A2" w:rsidRPr="0094070E" w:rsidRDefault="000911A2" w:rsidP="00F85D22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66"/>
        <w:gridCol w:w="274"/>
        <w:gridCol w:w="1080"/>
        <w:gridCol w:w="270"/>
        <w:gridCol w:w="1170"/>
        <w:gridCol w:w="270"/>
        <w:gridCol w:w="1170"/>
      </w:tblGrid>
      <w:tr w:rsidR="00454C8A" w:rsidRPr="004D49BC" w14:paraId="784F2259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409E7436" w14:textId="2F9BE347" w:rsidR="00454C8A" w:rsidRPr="004D49BC" w:rsidRDefault="00454C8A" w:rsidP="00454C8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19DD1CA7" w14:textId="77777777" w:rsidR="00454C8A" w:rsidRPr="007C3742" w:rsidRDefault="00454C8A" w:rsidP="00454C8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D49B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0EEC2" w14:textId="77777777" w:rsidR="00454C8A" w:rsidRPr="004D49BC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2F47C3F" w14:textId="77777777" w:rsidR="00454C8A" w:rsidRPr="004D49BC" w:rsidRDefault="00454C8A" w:rsidP="00454C8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E59" w:rsidRPr="004D49BC" w14:paraId="40C39678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</w:tcPr>
          <w:p w14:paraId="0EE5A9A6" w14:textId="29F09705" w:rsidR="006F6E59" w:rsidRPr="004D49BC" w:rsidRDefault="005038DE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C602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6F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66" w:type="dxa"/>
            <w:vAlign w:val="bottom"/>
          </w:tcPr>
          <w:p w14:paraId="1BA9EC58" w14:textId="236ACF32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  <w:vAlign w:val="bottom"/>
          </w:tcPr>
          <w:p w14:paraId="60DCB7CB" w14:textId="77777777" w:rsidR="006F6E59" w:rsidRPr="004D49BC" w:rsidRDefault="006F6E59" w:rsidP="006F6E5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3E00F" w14:textId="0B59BA4A" w:rsidR="006F6E59" w:rsidRPr="004D49BC" w:rsidRDefault="006F6E59" w:rsidP="006F6E5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43755D8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E53ABB" w14:textId="02C7C25A" w:rsidR="006F6E59" w:rsidRPr="004D49BC" w:rsidRDefault="006F6E59" w:rsidP="006F6E5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A0AC3C4" w14:textId="77777777" w:rsidR="006F6E59" w:rsidRPr="004D49BC" w:rsidRDefault="006F6E59" w:rsidP="006F6E5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051A02" w14:textId="3BE26184" w:rsidR="006F6E59" w:rsidRPr="004D49BC" w:rsidRDefault="006F6E59" w:rsidP="006F6E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6F6E59" w:rsidRPr="004D49BC" w14:paraId="185AB8C2" w14:textId="77777777" w:rsidTr="001D29EE">
        <w:trPr>
          <w:cantSplit/>
          <w:trHeight w:val="390"/>
          <w:tblHeader/>
        </w:trPr>
        <w:tc>
          <w:tcPr>
            <w:tcW w:w="3870" w:type="dxa"/>
            <w:vAlign w:val="bottom"/>
            <w:hideMark/>
          </w:tcPr>
          <w:p w14:paraId="2A7047F8" w14:textId="77777777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3085CEC9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45EA5" w:rsidRPr="004D49BC" w14:paraId="778E0155" w14:textId="77777777" w:rsidTr="003450D2">
        <w:trPr>
          <w:cantSplit/>
          <w:trHeight w:val="367"/>
        </w:trPr>
        <w:tc>
          <w:tcPr>
            <w:tcW w:w="3870" w:type="dxa"/>
            <w:vAlign w:val="bottom"/>
          </w:tcPr>
          <w:p w14:paraId="14EE68F6" w14:textId="5BD34378" w:rsidR="00245EA5" w:rsidRPr="004D49BC" w:rsidRDefault="00245EA5" w:rsidP="00245EA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6" w:type="dxa"/>
            <w:vAlign w:val="bottom"/>
          </w:tcPr>
          <w:p w14:paraId="193D6DD3" w14:textId="1786CCB1" w:rsidR="00245EA5" w:rsidRPr="004D49BC" w:rsidRDefault="00172D50" w:rsidP="00172D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159,224</w:t>
            </w:r>
          </w:p>
        </w:tc>
        <w:tc>
          <w:tcPr>
            <w:tcW w:w="274" w:type="dxa"/>
            <w:vAlign w:val="bottom"/>
          </w:tcPr>
          <w:p w14:paraId="64AB03ED" w14:textId="77777777" w:rsidR="00245EA5" w:rsidRPr="004D49BC" w:rsidRDefault="00245EA5" w:rsidP="00245E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297DB" w14:textId="423F079E" w:rsidR="00245EA5" w:rsidRPr="004D49BC" w:rsidRDefault="00245EA5" w:rsidP="00245EA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76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7,590</w:t>
            </w:r>
          </w:p>
        </w:tc>
        <w:tc>
          <w:tcPr>
            <w:tcW w:w="270" w:type="dxa"/>
            <w:vAlign w:val="bottom"/>
          </w:tcPr>
          <w:p w14:paraId="37487098" w14:textId="77777777" w:rsidR="00245EA5" w:rsidRPr="004D49BC" w:rsidRDefault="00245EA5" w:rsidP="00245EA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144E5C" w14:textId="2F040AE9" w:rsidR="00245EA5" w:rsidRPr="004D49BC" w:rsidRDefault="00A46CB1" w:rsidP="00245EA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0F02C7" w14:textId="77777777" w:rsidR="00245EA5" w:rsidRPr="004D49BC" w:rsidRDefault="00245EA5" w:rsidP="00245EA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EA60BC" w14:textId="11CC6F42" w:rsidR="00245EA5" w:rsidRPr="004D49BC" w:rsidRDefault="00245EA5" w:rsidP="00245EA5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45EA5" w:rsidRPr="004D49BC" w14:paraId="46407B90" w14:textId="77777777" w:rsidTr="003450D2">
        <w:trPr>
          <w:cantSplit/>
          <w:trHeight w:val="367"/>
        </w:trPr>
        <w:tc>
          <w:tcPr>
            <w:tcW w:w="3870" w:type="dxa"/>
            <w:vAlign w:val="bottom"/>
          </w:tcPr>
          <w:p w14:paraId="0CD0C01C" w14:textId="77777777" w:rsidR="00245EA5" w:rsidRPr="004D49BC" w:rsidRDefault="00245EA5" w:rsidP="00245EA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6" w:type="dxa"/>
            <w:vAlign w:val="bottom"/>
          </w:tcPr>
          <w:p w14:paraId="3F66A426" w14:textId="34293587" w:rsidR="00245EA5" w:rsidRPr="004D49BC" w:rsidRDefault="007B1A2C" w:rsidP="00245EA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5FB42590" w14:textId="77777777" w:rsidR="00245EA5" w:rsidRPr="004D49BC" w:rsidRDefault="00245EA5" w:rsidP="00245E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1E466" w14:textId="08B6AABE" w:rsidR="00245EA5" w:rsidRPr="004D49BC" w:rsidRDefault="00245EA5" w:rsidP="00245EA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77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73E3C9" w14:textId="77777777" w:rsidR="00245EA5" w:rsidRPr="004D49BC" w:rsidRDefault="00245EA5" w:rsidP="00245EA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681D7" w14:textId="6728BDB5" w:rsidR="00245EA5" w:rsidRPr="004D49BC" w:rsidRDefault="00757753" w:rsidP="00245EA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(1,246)</w:t>
            </w:r>
          </w:p>
        </w:tc>
        <w:tc>
          <w:tcPr>
            <w:tcW w:w="270" w:type="dxa"/>
            <w:vAlign w:val="bottom"/>
          </w:tcPr>
          <w:p w14:paraId="05DFFD8F" w14:textId="77777777" w:rsidR="00245EA5" w:rsidRPr="004D49BC" w:rsidRDefault="00245EA5" w:rsidP="00245EA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0F125D" w14:textId="38797229" w:rsidR="00245EA5" w:rsidRPr="004D49BC" w:rsidRDefault="00245EA5" w:rsidP="00245EA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776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B2E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BCB6970" w14:textId="48B448F0" w:rsidR="00484E60" w:rsidRPr="004D49BC" w:rsidRDefault="00484E60" w:rsidP="00F85D22">
      <w:pPr>
        <w:rPr>
          <w:rFonts w:asciiTheme="majorBidi" w:hAnsiTheme="majorBidi" w:cstheme="majorBidi"/>
          <w:sz w:val="30"/>
          <w:szCs w:val="30"/>
          <w:cs/>
        </w:rPr>
      </w:pPr>
    </w:p>
    <w:p w14:paraId="3C7CF05F" w14:textId="02589069" w:rsidR="00145548" w:rsidRPr="004D49BC" w:rsidRDefault="00396FE7" w:rsidP="00CE3D7F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4" w:name="_Hlk164685718"/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เงินทดรองจ่ายให้แก่เกษตรกร</w:t>
      </w:r>
      <w:bookmarkEnd w:id="4"/>
    </w:p>
    <w:p w14:paraId="1AA8C4CB" w14:textId="77777777" w:rsidR="00CE3D7F" w:rsidRPr="004D49BC" w:rsidRDefault="00CE3D7F" w:rsidP="00CE3D7F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99"/>
        <w:gridCol w:w="560"/>
        <w:gridCol w:w="1076"/>
        <w:gridCol w:w="242"/>
        <w:gridCol w:w="1028"/>
        <w:gridCol w:w="241"/>
        <w:gridCol w:w="1081"/>
        <w:gridCol w:w="270"/>
        <w:gridCol w:w="1083"/>
      </w:tblGrid>
      <w:tr w:rsidR="009D0F98" w:rsidRPr="004D49BC" w14:paraId="6BDC9FF7" w14:textId="77777777" w:rsidTr="00AD5686">
        <w:trPr>
          <w:trHeight w:hRule="exact" w:val="353"/>
          <w:tblHeader/>
        </w:trPr>
        <w:tc>
          <w:tcPr>
            <w:tcW w:w="1960" w:type="pct"/>
          </w:tcPr>
          <w:p w14:paraId="201E4108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" w:type="pct"/>
          </w:tcPr>
          <w:p w14:paraId="43B1A58D" w14:textId="77777777" w:rsidR="009D0F98" w:rsidRPr="004D49BC" w:rsidRDefault="009D0F98" w:rsidP="008F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1128DD4E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7BEACF6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18FE38FA" w14:textId="77777777" w:rsidR="009D0F98" w:rsidRPr="004D49BC" w:rsidRDefault="009D0F98" w:rsidP="008F5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0288" w:rsidRPr="004D49BC" w14:paraId="64A6E510" w14:textId="77777777" w:rsidTr="00AD5686">
        <w:trPr>
          <w:trHeight w:hRule="exact" w:val="362"/>
          <w:tblHeader/>
        </w:trPr>
        <w:tc>
          <w:tcPr>
            <w:tcW w:w="1960" w:type="pct"/>
            <w:vAlign w:val="bottom"/>
          </w:tcPr>
          <w:p w14:paraId="2169E95E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772A71B1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2589C7F" w14:textId="5ECF36AF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2" w:type="pct"/>
          </w:tcPr>
          <w:p w14:paraId="0C787E18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58A1CEA" w14:textId="7D9E3F6C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1E83E758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54EE67F" w14:textId="402C47BE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</w:tcPr>
          <w:p w14:paraId="7EED7392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779548" w14:textId="27C21680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0288" w:rsidRPr="004D49BC" w14:paraId="6F0A5A09" w14:textId="77777777" w:rsidTr="00AD5686">
        <w:trPr>
          <w:trHeight w:hRule="exact" w:val="353"/>
          <w:tblHeader/>
        </w:trPr>
        <w:tc>
          <w:tcPr>
            <w:tcW w:w="1960" w:type="pct"/>
            <w:vAlign w:val="bottom"/>
          </w:tcPr>
          <w:p w14:paraId="09F1BC12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19C8C367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CF71F" w14:textId="42C7E291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14A13CA7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A084B9" w14:textId="35172AC9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11106D93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485501" w14:textId="1944F973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7F1CE78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B9E6" w14:textId="72472DF2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00288" w:rsidRPr="004D49BC" w14:paraId="03BC535E" w14:textId="77777777" w:rsidTr="00AD5686">
        <w:trPr>
          <w:trHeight w:val="299"/>
          <w:tblHeader/>
        </w:trPr>
        <w:tc>
          <w:tcPr>
            <w:tcW w:w="1960" w:type="pct"/>
            <w:vAlign w:val="bottom"/>
          </w:tcPr>
          <w:p w14:paraId="7B2CEEEC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" w:type="pct"/>
            <w:vAlign w:val="bottom"/>
          </w:tcPr>
          <w:p w14:paraId="05D6C40E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5" w:type="pct"/>
            <w:gridSpan w:val="7"/>
            <w:vAlign w:val="bottom"/>
          </w:tcPr>
          <w:p w14:paraId="1B2C0B5B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0288" w:rsidRPr="004D49BC" w14:paraId="6A3924BE" w14:textId="77777777" w:rsidTr="004F2161">
        <w:trPr>
          <w:trHeight w:val="60"/>
        </w:trPr>
        <w:tc>
          <w:tcPr>
            <w:tcW w:w="1960" w:type="pct"/>
            <w:vAlign w:val="bottom"/>
          </w:tcPr>
          <w:p w14:paraId="6AD6DE31" w14:textId="77777777" w:rsidR="00F00288" w:rsidRPr="004D49BC" w:rsidRDefault="00F00288" w:rsidP="00F0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05" w:type="pct"/>
            <w:vAlign w:val="bottom"/>
          </w:tcPr>
          <w:p w14:paraId="5016DB9C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7F3D966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0E7DCD9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A102C8C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4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989EE26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7B81ED56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27AEBA9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0AF9022" w14:textId="77777777" w:rsidR="00F00288" w:rsidRPr="004D49BC" w:rsidRDefault="00F00288" w:rsidP="00F00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340" w:lineRule="exact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7753" w:rsidRPr="004D49BC" w14:paraId="76CC75AC" w14:textId="77777777" w:rsidTr="00AF5B7E">
        <w:trPr>
          <w:trHeight w:val="290"/>
        </w:trPr>
        <w:tc>
          <w:tcPr>
            <w:tcW w:w="1960" w:type="pct"/>
            <w:vAlign w:val="bottom"/>
          </w:tcPr>
          <w:p w14:paraId="2D43764D" w14:textId="77777777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101E2EC8" w14:textId="77777777" w:rsidR="00757753" w:rsidRPr="004D49BC" w:rsidRDefault="00757753" w:rsidP="00757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0F57B15" w14:textId="5B04016C" w:rsidR="00757753" w:rsidRPr="004D49BC" w:rsidRDefault="007B1A2C" w:rsidP="008B0143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119,174</w:t>
            </w:r>
          </w:p>
        </w:tc>
        <w:tc>
          <w:tcPr>
            <w:tcW w:w="132" w:type="pct"/>
            <w:vAlign w:val="bottom"/>
          </w:tcPr>
          <w:p w14:paraId="147FB8F6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02E7713D" w14:textId="3370466A" w:rsidR="00757753" w:rsidRPr="00F11596" w:rsidRDefault="00757753" w:rsidP="00357842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15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149</w:t>
            </w:r>
            <w:r w:rsidRPr="00F115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115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23</w:t>
            </w:r>
            <w:r w:rsidRPr="00F115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1" w:type="pct"/>
            <w:vAlign w:val="bottom"/>
          </w:tcPr>
          <w:p w14:paraId="03EFE9A9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5E3AA3A" w14:textId="4804C535" w:rsidR="00757753" w:rsidRPr="00757753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577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063586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B4024B1" w14:textId="7D6753BD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7753" w:rsidRPr="004D49BC" w14:paraId="753A7ACF" w14:textId="77777777" w:rsidTr="00AF5B7E">
        <w:trPr>
          <w:trHeight w:val="335"/>
        </w:trPr>
        <w:tc>
          <w:tcPr>
            <w:tcW w:w="1960" w:type="pct"/>
            <w:vAlign w:val="bottom"/>
          </w:tcPr>
          <w:p w14:paraId="28D6FA09" w14:textId="7CF521AD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5A4305EE" w14:textId="77777777" w:rsidR="00757753" w:rsidRPr="004D49BC" w:rsidRDefault="00757753" w:rsidP="00757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847736C" w14:textId="3CA21213" w:rsidR="00757753" w:rsidRPr="004D49BC" w:rsidRDefault="00757753" w:rsidP="008B0143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4823C8A8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1FD5A761" w14:textId="0349ADED" w:rsidR="00757753" w:rsidRPr="00F11596" w:rsidRDefault="00757753" w:rsidP="00757753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6282FF9D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6951FE5" w14:textId="5239ACC7" w:rsidR="00757753" w:rsidRPr="00757753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1F589AE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3AFAADC" w14:textId="520984D4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7753" w:rsidRPr="004D49BC" w14:paraId="046BE417" w14:textId="77777777" w:rsidTr="00AF5B7E">
        <w:trPr>
          <w:trHeight w:val="335"/>
        </w:trPr>
        <w:tc>
          <w:tcPr>
            <w:tcW w:w="1960" w:type="pct"/>
            <w:vAlign w:val="bottom"/>
          </w:tcPr>
          <w:p w14:paraId="5470A24C" w14:textId="2CFD527A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000F11C2" w14:textId="77777777" w:rsidR="00757753" w:rsidRPr="004D49BC" w:rsidRDefault="00757753" w:rsidP="00757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D28F247" w14:textId="2267C71A" w:rsidR="00757753" w:rsidRPr="004D49BC" w:rsidRDefault="007B1A2C" w:rsidP="00E54DFC">
            <w:pPr>
              <w:pStyle w:val="acctfourfigures"/>
              <w:tabs>
                <w:tab w:val="clear" w:pos="765"/>
                <w:tab w:val="decimal" w:pos="861"/>
              </w:tabs>
              <w:spacing w:line="340" w:lineRule="exact"/>
              <w:ind w:right="-9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(4,150)</w:t>
            </w:r>
          </w:p>
        </w:tc>
        <w:tc>
          <w:tcPr>
            <w:tcW w:w="132" w:type="pct"/>
            <w:vAlign w:val="bottom"/>
          </w:tcPr>
          <w:p w14:paraId="06E36D7B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5DEBC712" w14:textId="392AAB4C" w:rsidR="00757753" w:rsidRPr="00F11596" w:rsidRDefault="00757753" w:rsidP="00E54DFC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15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(5</w:t>
            </w:r>
            <w:r w:rsidRPr="00F115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1159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554)</w:t>
            </w:r>
          </w:p>
        </w:tc>
        <w:tc>
          <w:tcPr>
            <w:tcW w:w="131" w:type="pct"/>
            <w:vAlign w:val="bottom"/>
          </w:tcPr>
          <w:p w14:paraId="3940F101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6A89AF" w14:textId="7A0E6BE6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577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130BBA5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59B5DD8" w14:textId="44400200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57753" w:rsidRPr="004D49BC" w14:paraId="2BCBD3FE" w14:textId="77777777" w:rsidTr="00AF5B7E">
        <w:trPr>
          <w:trHeight w:val="226"/>
        </w:trPr>
        <w:tc>
          <w:tcPr>
            <w:tcW w:w="1960" w:type="pct"/>
            <w:vAlign w:val="bottom"/>
          </w:tcPr>
          <w:p w14:paraId="1CCB4810" w14:textId="77777777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3D985BF7" w14:textId="77777777" w:rsidR="00757753" w:rsidRPr="004D49BC" w:rsidRDefault="00757753" w:rsidP="00757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6B183DFA" w:rsidR="00757753" w:rsidRPr="004D49BC" w:rsidRDefault="007B1A2C" w:rsidP="00B33E71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115,024</w:t>
            </w:r>
          </w:p>
        </w:tc>
        <w:tc>
          <w:tcPr>
            <w:tcW w:w="132" w:type="pct"/>
            <w:vAlign w:val="bottom"/>
          </w:tcPr>
          <w:p w14:paraId="1CB4B30E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04157551" w:rsidR="00757753" w:rsidRPr="00F11596" w:rsidRDefault="00757753" w:rsidP="00757753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right="-1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15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143,681</w:t>
            </w:r>
          </w:p>
        </w:tc>
        <w:tc>
          <w:tcPr>
            <w:tcW w:w="131" w:type="pct"/>
            <w:vAlign w:val="bottom"/>
          </w:tcPr>
          <w:p w14:paraId="21D1E17A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0BC3C935" w14:textId="164E5B1B" w:rsidR="00757753" w:rsidRPr="00757753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7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10ABF75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2E1F8F40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757753" w:rsidRPr="004D49BC" w14:paraId="4E339800" w14:textId="77777777" w:rsidTr="00AF5B7E">
        <w:trPr>
          <w:trHeight w:hRule="exact" w:val="264"/>
        </w:trPr>
        <w:tc>
          <w:tcPr>
            <w:tcW w:w="1960" w:type="pct"/>
            <w:vAlign w:val="bottom"/>
          </w:tcPr>
          <w:p w14:paraId="7B9C823C" w14:textId="71972F44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FFD33B8" w14:textId="77777777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B4A0463" w14:textId="77777777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</w:rPr>
            </w:pPr>
          </w:p>
          <w:p w14:paraId="45907F0E" w14:textId="3E3D2890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05" w:type="pct"/>
            <w:vAlign w:val="bottom"/>
          </w:tcPr>
          <w:p w14:paraId="53671660" w14:textId="77777777" w:rsidR="00757753" w:rsidRPr="004D49BC" w:rsidRDefault="00757753" w:rsidP="00757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4D235FF" w14:textId="77777777" w:rsidR="00757753" w:rsidRPr="004D49BC" w:rsidRDefault="00757753" w:rsidP="00B33E71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2" w:type="pct"/>
            <w:vAlign w:val="bottom"/>
          </w:tcPr>
          <w:p w14:paraId="7F6E384C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4272B272" w14:textId="77777777" w:rsidR="00757753" w:rsidRPr="00F11596" w:rsidRDefault="00757753" w:rsidP="00757753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" w:type="pct"/>
            <w:vAlign w:val="bottom"/>
          </w:tcPr>
          <w:p w14:paraId="45349C8D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0E669E99" w14:textId="77777777" w:rsidR="00757753" w:rsidRPr="00757753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1DF111A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359FCACB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757753" w:rsidRPr="004D49BC" w14:paraId="4D6546A5" w14:textId="77777777" w:rsidTr="00AF5B7E">
        <w:trPr>
          <w:trHeight w:val="56"/>
        </w:trPr>
        <w:tc>
          <w:tcPr>
            <w:tcW w:w="1960" w:type="pct"/>
            <w:vAlign w:val="bottom"/>
          </w:tcPr>
          <w:p w14:paraId="05D87CD6" w14:textId="36CC5AC8" w:rsidR="00757753" w:rsidRPr="0094070E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05" w:type="pct"/>
            <w:vAlign w:val="bottom"/>
          </w:tcPr>
          <w:p w14:paraId="5D39DCFB" w14:textId="77777777" w:rsidR="00757753" w:rsidRPr="004D49BC" w:rsidRDefault="00757753" w:rsidP="00757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FDF6EB7" w14:textId="77777777" w:rsidR="00757753" w:rsidRPr="004D49BC" w:rsidRDefault="00757753" w:rsidP="00B33E71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9A71AAE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AB74187" w14:textId="77777777" w:rsidR="00757753" w:rsidRPr="00F11596" w:rsidRDefault="00757753" w:rsidP="00757753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1359BA5A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44ECE28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E47CEF8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3DBAC13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7753" w:rsidRPr="004D49BC" w14:paraId="0767C325" w14:textId="77777777" w:rsidTr="00AF5B7E">
        <w:trPr>
          <w:trHeight w:val="380"/>
        </w:trPr>
        <w:tc>
          <w:tcPr>
            <w:tcW w:w="1960" w:type="pct"/>
            <w:vAlign w:val="bottom"/>
          </w:tcPr>
          <w:p w14:paraId="3E2EBC0A" w14:textId="77777777" w:rsidR="00757753" w:rsidRPr="0094070E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070E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305" w:type="pct"/>
            <w:vAlign w:val="bottom"/>
          </w:tcPr>
          <w:p w14:paraId="21F0A061" w14:textId="77777777" w:rsidR="00757753" w:rsidRPr="004D49BC" w:rsidRDefault="00757753" w:rsidP="00757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7456D6D" w14:textId="61D5777D" w:rsidR="00757753" w:rsidRPr="004D49BC" w:rsidRDefault="00A159C4" w:rsidP="00357842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760,352</w:t>
            </w:r>
          </w:p>
        </w:tc>
        <w:tc>
          <w:tcPr>
            <w:tcW w:w="132" w:type="pct"/>
            <w:vAlign w:val="bottom"/>
          </w:tcPr>
          <w:p w14:paraId="2D83AD50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2F9CB12D" w14:textId="12001D19" w:rsidR="00757753" w:rsidRPr="00F11596" w:rsidRDefault="00757753" w:rsidP="00757753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11596">
              <w:rPr>
                <w:rFonts w:ascii="Angsana New" w:hAnsi="Angsana New" w:cs="Angsana New"/>
                <w:sz w:val="30"/>
                <w:szCs w:val="30"/>
              </w:rPr>
              <w:t>712,536</w:t>
            </w:r>
          </w:p>
        </w:tc>
        <w:tc>
          <w:tcPr>
            <w:tcW w:w="131" w:type="pct"/>
            <w:vAlign w:val="bottom"/>
          </w:tcPr>
          <w:p w14:paraId="2945E065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8BE3C62" w14:textId="5709DAB9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577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51F768F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1428A3" w14:textId="7A3DE4B3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7753" w:rsidRPr="004D49BC" w14:paraId="601FE30C" w14:textId="77777777" w:rsidTr="00AF5B7E">
        <w:trPr>
          <w:trHeight w:val="344"/>
        </w:trPr>
        <w:tc>
          <w:tcPr>
            <w:tcW w:w="1960" w:type="pct"/>
            <w:vAlign w:val="bottom"/>
          </w:tcPr>
          <w:p w14:paraId="7AF49EEB" w14:textId="73D4A42E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05" w:type="pct"/>
            <w:vAlign w:val="bottom"/>
          </w:tcPr>
          <w:p w14:paraId="1581A18C" w14:textId="77777777" w:rsidR="00757753" w:rsidRPr="004D49BC" w:rsidRDefault="00757753" w:rsidP="00757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91F3B39" w14:textId="1435542D" w:rsidR="00757753" w:rsidRPr="004D49BC" w:rsidRDefault="00757753" w:rsidP="00B33E71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  <w:vAlign w:val="bottom"/>
          </w:tcPr>
          <w:p w14:paraId="2E2FB880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77C5C237" w14:textId="273904F4" w:rsidR="00757753" w:rsidRPr="00F11596" w:rsidRDefault="00757753" w:rsidP="00757753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78B8AF43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028A422" w14:textId="2A8E538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22DA3DE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BF42442" w14:textId="56703AD8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7753" w:rsidRPr="004D49BC" w14:paraId="72848733" w14:textId="77777777" w:rsidTr="00AF5B7E">
        <w:trPr>
          <w:trHeight w:val="245"/>
        </w:trPr>
        <w:tc>
          <w:tcPr>
            <w:tcW w:w="1960" w:type="pct"/>
            <w:vAlign w:val="bottom"/>
          </w:tcPr>
          <w:p w14:paraId="638DA58B" w14:textId="3FAB728B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4D49B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05" w:type="pct"/>
            <w:vAlign w:val="bottom"/>
          </w:tcPr>
          <w:p w14:paraId="4C14A33B" w14:textId="77777777" w:rsidR="00757753" w:rsidRPr="004D49BC" w:rsidRDefault="00757753" w:rsidP="00757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4EC6F130" w14:textId="2F7F74F7" w:rsidR="00757753" w:rsidRPr="004D49BC" w:rsidRDefault="00A159C4" w:rsidP="00E54DFC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right="-9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(231,895)</w:t>
            </w:r>
          </w:p>
        </w:tc>
        <w:tc>
          <w:tcPr>
            <w:tcW w:w="132" w:type="pct"/>
            <w:vAlign w:val="bottom"/>
          </w:tcPr>
          <w:p w14:paraId="411FA7B6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7671D2D2" w14:textId="3CA6E1B0" w:rsidR="00757753" w:rsidRPr="00F11596" w:rsidRDefault="00757753" w:rsidP="00757753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11596">
              <w:rPr>
                <w:rFonts w:ascii="Angsana New" w:hAnsi="Angsana New" w:cs="Angsana New"/>
                <w:sz w:val="30"/>
                <w:szCs w:val="30"/>
              </w:rPr>
              <w:t>(214,885)</w:t>
            </w:r>
          </w:p>
        </w:tc>
        <w:tc>
          <w:tcPr>
            <w:tcW w:w="131" w:type="pct"/>
            <w:vAlign w:val="bottom"/>
          </w:tcPr>
          <w:p w14:paraId="07B1BD1A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8B036D5" w14:textId="3018C2B9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5775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345F8C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342535B" w14:textId="27027441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57753" w:rsidRPr="004D49BC" w14:paraId="37A3D4B1" w14:textId="77777777" w:rsidTr="00AF5B7E">
        <w:trPr>
          <w:trHeight w:val="316"/>
        </w:trPr>
        <w:tc>
          <w:tcPr>
            <w:tcW w:w="1960" w:type="pct"/>
            <w:vAlign w:val="bottom"/>
          </w:tcPr>
          <w:p w14:paraId="2707A915" w14:textId="77777777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05" w:type="pct"/>
            <w:vAlign w:val="bottom"/>
          </w:tcPr>
          <w:p w14:paraId="6BEE3FD3" w14:textId="77777777" w:rsidR="00757753" w:rsidRPr="004D49BC" w:rsidRDefault="00757753" w:rsidP="00757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8082" w14:textId="0EF3EED0" w:rsidR="00757753" w:rsidRPr="00DF22C8" w:rsidRDefault="00A159C4" w:rsidP="00B33E71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22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528,457</w:t>
            </w:r>
          </w:p>
        </w:tc>
        <w:tc>
          <w:tcPr>
            <w:tcW w:w="132" w:type="pct"/>
            <w:vAlign w:val="bottom"/>
          </w:tcPr>
          <w:p w14:paraId="3D35C2A2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89EA9" w14:textId="7E6E31AB" w:rsidR="00757753" w:rsidRPr="00F11596" w:rsidRDefault="00757753" w:rsidP="00757753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15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497,651</w:t>
            </w:r>
          </w:p>
        </w:tc>
        <w:tc>
          <w:tcPr>
            <w:tcW w:w="131" w:type="pct"/>
            <w:vAlign w:val="bottom"/>
          </w:tcPr>
          <w:p w14:paraId="786BA31D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545D9B0D" w14:textId="40F3130A" w:rsidR="00757753" w:rsidRPr="00757753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7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1223F5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2681" w14:textId="48374F5B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757753" w:rsidRPr="004D49BC" w14:paraId="49892362" w14:textId="77777777" w:rsidTr="00AF5B7E">
        <w:trPr>
          <w:trHeight w:val="50"/>
        </w:trPr>
        <w:tc>
          <w:tcPr>
            <w:tcW w:w="1960" w:type="pct"/>
            <w:vAlign w:val="bottom"/>
          </w:tcPr>
          <w:p w14:paraId="23235C20" w14:textId="77777777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5" w:type="pct"/>
            <w:vAlign w:val="bottom"/>
          </w:tcPr>
          <w:p w14:paraId="1E91F897" w14:textId="77777777" w:rsidR="00757753" w:rsidRPr="004D49BC" w:rsidRDefault="00757753" w:rsidP="00757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0FA7ED6" w14:textId="77777777" w:rsidR="00757753" w:rsidRPr="00DF22C8" w:rsidRDefault="00757753" w:rsidP="00B33E71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04E0CA9C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EC9879B" w14:textId="77777777" w:rsidR="00757753" w:rsidRPr="00F11596" w:rsidRDefault="00757753" w:rsidP="00757753">
            <w:pPr>
              <w:pStyle w:val="acctfourfigures"/>
              <w:tabs>
                <w:tab w:val="clear" w:pos="765"/>
                <w:tab w:val="decimal" w:pos="789"/>
              </w:tabs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4642358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0ACBF3D" w14:textId="77777777" w:rsidR="00757753" w:rsidRPr="00757753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E313997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617B12B2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7753" w:rsidRPr="004D49BC" w14:paraId="3AAC002A" w14:textId="77777777" w:rsidTr="00AF5B7E">
        <w:trPr>
          <w:trHeight w:hRule="exact" w:val="360"/>
        </w:trPr>
        <w:tc>
          <w:tcPr>
            <w:tcW w:w="1960" w:type="pct"/>
            <w:vAlign w:val="bottom"/>
          </w:tcPr>
          <w:p w14:paraId="2D1F55F2" w14:textId="77777777" w:rsidR="00757753" w:rsidRPr="004D49BC" w:rsidRDefault="00757753" w:rsidP="00757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5" w:type="pct"/>
            <w:vAlign w:val="bottom"/>
          </w:tcPr>
          <w:p w14:paraId="2630FB9C" w14:textId="77777777" w:rsidR="00757753" w:rsidRPr="004D49BC" w:rsidRDefault="00757753" w:rsidP="00757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40314938" w14:textId="5244A669" w:rsidR="00757753" w:rsidRPr="00DF22C8" w:rsidRDefault="00A159C4" w:rsidP="00B33E71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F22C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643,481</w:t>
            </w:r>
          </w:p>
        </w:tc>
        <w:tc>
          <w:tcPr>
            <w:tcW w:w="132" w:type="pct"/>
            <w:vAlign w:val="bottom"/>
          </w:tcPr>
          <w:p w14:paraId="3DD2B000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56B6D4DA" w14:textId="5E6DFF1C" w:rsidR="00757753" w:rsidRPr="00F11596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15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641,332</w:t>
            </w:r>
          </w:p>
        </w:tc>
        <w:tc>
          <w:tcPr>
            <w:tcW w:w="131" w:type="pct"/>
            <w:vAlign w:val="bottom"/>
          </w:tcPr>
          <w:p w14:paraId="3F109BC4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B348F9B" w14:textId="482E4CAF" w:rsidR="00757753" w:rsidRPr="00757753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7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A76329C" w14:textId="77777777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380438C" w14:textId="5E4F2132" w:rsidR="00757753" w:rsidRPr="004D49BC" w:rsidRDefault="00757753" w:rsidP="00757753">
            <w:pPr>
              <w:pStyle w:val="acctfourfigures"/>
              <w:spacing w:line="340" w:lineRule="exac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978B58B" w14:textId="176FA571" w:rsidR="00BE0352" w:rsidRPr="004D49BC" w:rsidRDefault="00BE035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8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66"/>
        <w:gridCol w:w="1144"/>
        <w:gridCol w:w="185"/>
        <w:gridCol w:w="1030"/>
        <w:gridCol w:w="185"/>
        <w:gridCol w:w="1120"/>
        <w:gridCol w:w="268"/>
        <w:gridCol w:w="1090"/>
      </w:tblGrid>
      <w:tr w:rsidR="004D2CD8" w:rsidRPr="004D49BC" w14:paraId="55A8BB75" w14:textId="77777777" w:rsidTr="00995613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49B81039" w14:textId="0F865B08" w:rsidR="004D2CD8" w:rsidRPr="004D49BC" w:rsidRDefault="004D2CD8" w:rsidP="007C7D81">
            <w:pPr>
              <w:pStyle w:val="acctfourfigures"/>
              <w:tabs>
                <w:tab w:val="clear" w:pos="765"/>
                <w:tab w:val="left" w:pos="102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359" w:type="dxa"/>
            <w:gridSpan w:val="3"/>
            <w:vAlign w:val="bottom"/>
          </w:tcPr>
          <w:p w14:paraId="355337EB" w14:textId="77777777" w:rsidR="004D2CD8" w:rsidRPr="004D49BC" w:rsidRDefault="004D2CD8" w:rsidP="004D2CD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54950AB6" w14:textId="77777777" w:rsidR="004D2CD8" w:rsidRPr="004D49BC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78" w:type="dxa"/>
            <w:gridSpan w:val="3"/>
            <w:vAlign w:val="bottom"/>
          </w:tcPr>
          <w:p w14:paraId="74C8C7DF" w14:textId="77777777" w:rsidR="004D2CD8" w:rsidRPr="004D49BC" w:rsidRDefault="004D2CD8" w:rsidP="004D2CD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288" w:rsidRPr="004D49BC" w14:paraId="50C3C49B" w14:textId="77777777" w:rsidTr="00995613">
        <w:trPr>
          <w:cantSplit/>
          <w:trHeight w:val="410"/>
          <w:tblHeader/>
        </w:trPr>
        <w:tc>
          <w:tcPr>
            <w:tcW w:w="4166" w:type="dxa"/>
            <w:vAlign w:val="bottom"/>
          </w:tcPr>
          <w:p w14:paraId="452C64AD" w14:textId="3D229C6D" w:rsidR="00F00288" w:rsidRPr="004D49BC" w:rsidRDefault="00F00288" w:rsidP="00F00288">
            <w:pPr>
              <w:pStyle w:val="acctfourfigures"/>
              <w:tabs>
                <w:tab w:val="left" w:pos="192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สำหรับงวดเก้าเดือน</w:t>
            </w:r>
            <w:r w:rsidRPr="00D926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1144" w:type="dxa"/>
            <w:vAlign w:val="bottom"/>
          </w:tcPr>
          <w:p w14:paraId="531F0D46" w14:textId="4681C175" w:rsidR="00F00288" w:rsidRPr="004D49BC" w:rsidRDefault="00F00288" w:rsidP="00F0028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56</w:t>
            </w:r>
            <w:r w:rsidRPr="004D49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5" w:type="dxa"/>
            <w:vAlign w:val="bottom"/>
          </w:tcPr>
          <w:p w14:paraId="694D1AC2" w14:textId="77777777" w:rsidR="00F00288" w:rsidRPr="004D49BC" w:rsidRDefault="00F00288" w:rsidP="00F0028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4E0866A2" w14:textId="1E46A20E" w:rsidR="00F00288" w:rsidRPr="004D49BC" w:rsidRDefault="00F00288" w:rsidP="00F0028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5" w:type="dxa"/>
          </w:tcPr>
          <w:p w14:paraId="33562CBE" w14:textId="77777777" w:rsidR="00F00288" w:rsidRPr="004D49BC" w:rsidRDefault="00F00288" w:rsidP="00F0028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BFF5157" w14:textId="37CBCBE2" w:rsidR="00F00288" w:rsidRPr="004D49BC" w:rsidRDefault="00F00288" w:rsidP="00F00288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8" w:type="dxa"/>
            <w:vAlign w:val="bottom"/>
          </w:tcPr>
          <w:p w14:paraId="5CE021B0" w14:textId="77777777" w:rsidR="00F00288" w:rsidRPr="004D49BC" w:rsidRDefault="00F00288" w:rsidP="00F0028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D7947CA" w14:textId="2054EE55" w:rsidR="00F00288" w:rsidRPr="004D49BC" w:rsidRDefault="00F00288" w:rsidP="00F0028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</w:t>
            </w:r>
            <w:r w:rsidRPr="004D49B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6F6E59" w:rsidRPr="004D49BC" w14:paraId="3A5310ED" w14:textId="77777777" w:rsidTr="00995613">
        <w:trPr>
          <w:cantSplit/>
          <w:trHeight w:val="410"/>
          <w:tblHeader/>
        </w:trPr>
        <w:tc>
          <w:tcPr>
            <w:tcW w:w="4166" w:type="dxa"/>
            <w:vAlign w:val="bottom"/>
            <w:hideMark/>
          </w:tcPr>
          <w:p w14:paraId="015A5F4E" w14:textId="77777777" w:rsidR="006F6E59" w:rsidRPr="004D49BC" w:rsidRDefault="006F6E59" w:rsidP="006F6E59">
            <w:pPr>
              <w:pStyle w:val="acctfourfigures"/>
              <w:tabs>
                <w:tab w:val="left" w:pos="720"/>
              </w:tabs>
              <w:spacing w:line="240" w:lineRule="auto"/>
              <w:ind w:left="18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22" w:type="dxa"/>
            <w:gridSpan w:val="7"/>
            <w:vAlign w:val="bottom"/>
            <w:hideMark/>
          </w:tcPr>
          <w:p w14:paraId="0306E385" w14:textId="77777777" w:rsidR="006F6E59" w:rsidRPr="004D49BC" w:rsidRDefault="006F6E59" w:rsidP="006F6E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3E71" w:rsidRPr="00CA46F3" w14:paraId="23AB5AEB" w14:textId="77777777" w:rsidTr="00B33E71">
        <w:trPr>
          <w:cantSplit/>
          <w:trHeight w:val="386"/>
        </w:trPr>
        <w:tc>
          <w:tcPr>
            <w:tcW w:w="4166" w:type="dxa"/>
          </w:tcPr>
          <w:p w14:paraId="1FBD2E80" w14:textId="44731B13" w:rsidR="00B33E71" w:rsidRPr="00CA46F3" w:rsidRDefault="00B33E71" w:rsidP="00B33E71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  <w:cs/>
              </w:rPr>
            </w:pPr>
            <w:r w:rsidRPr="00CA46F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A46F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4" w:type="dxa"/>
            <w:vAlign w:val="bottom"/>
          </w:tcPr>
          <w:p w14:paraId="37AD99ED" w14:textId="17B7F3BE" w:rsidR="00B33E71" w:rsidRPr="00B33E71" w:rsidRDefault="007C3742" w:rsidP="007C3742">
            <w:pPr>
              <w:pStyle w:val="acctfourfigures"/>
              <w:tabs>
                <w:tab w:val="clear" w:pos="765"/>
              </w:tabs>
              <w:spacing w:line="240" w:lineRule="auto"/>
              <w:ind w:left="-83" w:right="107" w:firstLine="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15,606</w:t>
            </w:r>
          </w:p>
        </w:tc>
        <w:tc>
          <w:tcPr>
            <w:tcW w:w="185" w:type="dxa"/>
            <w:vAlign w:val="bottom"/>
          </w:tcPr>
          <w:p w14:paraId="19F6E022" w14:textId="77777777" w:rsidR="00B33E71" w:rsidRPr="00CA46F3" w:rsidRDefault="00B33E71" w:rsidP="00B33E7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2F013352" w14:textId="7A8F3729" w:rsidR="00B33E71" w:rsidRPr="00CA46F3" w:rsidRDefault="00B33E71" w:rsidP="00B33E71">
            <w:pPr>
              <w:pStyle w:val="acctfourfigures"/>
              <w:tabs>
                <w:tab w:val="clear" w:pos="765"/>
              </w:tabs>
              <w:spacing w:line="240" w:lineRule="auto"/>
              <w:ind w:left="-83" w:right="130" w:firstLine="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C1AA8C1" w14:textId="77777777" w:rsidR="00B33E71" w:rsidRPr="00CA46F3" w:rsidRDefault="00B33E71" w:rsidP="00B33E7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5C8D766" w14:textId="2CEE6D03" w:rsidR="00B33E71" w:rsidRPr="00CA46F3" w:rsidRDefault="00B33E71" w:rsidP="00B33E71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577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4FC0B05" w14:textId="77777777" w:rsidR="00B33E71" w:rsidRPr="00CA46F3" w:rsidRDefault="00B33E71" w:rsidP="00B33E7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43F83AD" w14:textId="1D60C0A0" w:rsidR="00B33E71" w:rsidRPr="00CA46F3" w:rsidRDefault="00B33E71" w:rsidP="00B33E71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57753" w:rsidRPr="004D49BC" w14:paraId="47E6A9EC" w14:textId="77777777" w:rsidTr="00B33E71">
        <w:trPr>
          <w:cantSplit/>
          <w:trHeight w:val="386"/>
        </w:trPr>
        <w:tc>
          <w:tcPr>
            <w:tcW w:w="4166" w:type="dxa"/>
          </w:tcPr>
          <w:p w14:paraId="62F432A0" w14:textId="4CFAB3BB" w:rsidR="00757753" w:rsidRPr="00CA46F3" w:rsidRDefault="00757753" w:rsidP="00757753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86"/>
              <w:rPr>
                <w:rFonts w:ascii="Angsana New" w:hAnsi="Angsana New"/>
                <w:sz w:val="30"/>
                <w:szCs w:val="30"/>
              </w:rPr>
            </w:pPr>
            <w:r w:rsidRPr="00CA46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A46F3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44" w:type="dxa"/>
            <w:vAlign w:val="bottom"/>
          </w:tcPr>
          <w:p w14:paraId="4D4719C3" w14:textId="75B5ECC1" w:rsidR="00757753" w:rsidRPr="00B33E71" w:rsidRDefault="007C3742" w:rsidP="00B33E71">
            <w:pPr>
              <w:pStyle w:val="acctfourfigures"/>
              <w:tabs>
                <w:tab w:val="clear" w:pos="765"/>
              </w:tabs>
              <w:spacing w:line="240" w:lineRule="auto"/>
              <w:ind w:left="-83" w:right="130" w:firstLine="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3BB42E6C" w14:textId="77777777" w:rsidR="00757753" w:rsidRPr="00CA46F3" w:rsidRDefault="00757753" w:rsidP="0075775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0A65C43F" w14:textId="63442377" w:rsidR="00757753" w:rsidRPr="00CA46F3" w:rsidRDefault="00757753" w:rsidP="00757753">
            <w:pPr>
              <w:pStyle w:val="acctfourfigures"/>
              <w:tabs>
                <w:tab w:val="clear" w:pos="765"/>
              </w:tabs>
              <w:spacing w:line="240" w:lineRule="auto"/>
              <w:ind w:left="-83" w:right="6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(5,810)</w:t>
            </w:r>
          </w:p>
        </w:tc>
        <w:tc>
          <w:tcPr>
            <w:tcW w:w="185" w:type="dxa"/>
            <w:vAlign w:val="bottom"/>
          </w:tcPr>
          <w:p w14:paraId="7D2664A6" w14:textId="77777777" w:rsidR="00757753" w:rsidRPr="00CA46F3" w:rsidRDefault="00757753" w:rsidP="0075775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4F0243F" w14:textId="51D8D60B" w:rsidR="00757753" w:rsidRPr="00CA46F3" w:rsidRDefault="00757753" w:rsidP="00757753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577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4BAB6D1D" w14:textId="77777777" w:rsidR="00757753" w:rsidRPr="00CA46F3" w:rsidRDefault="00757753" w:rsidP="0075775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A85BE6A" w14:textId="23CA8C06" w:rsidR="00757753" w:rsidRPr="004D49BC" w:rsidRDefault="00757753" w:rsidP="00757753">
            <w:pPr>
              <w:pStyle w:val="acctfourfigures"/>
              <w:tabs>
                <w:tab w:val="clear" w:pos="765"/>
                <w:tab w:val="left" w:pos="800"/>
              </w:tabs>
              <w:spacing w:line="240" w:lineRule="auto"/>
              <w:ind w:right="-50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DCB5F28" w14:textId="77777777" w:rsidR="0094070E" w:rsidRPr="004D49BC" w:rsidRDefault="0094070E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D83D0BD" w14:textId="117921F0" w:rsidR="00C74F06" w:rsidRPr="003858EC" w:rsidRDefault="00346AE0" w:rsidP="0038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</w:t>
      </w:r>
      <w:r w:rsidRPr="004D49BC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3F03E1" w:rsidRPr="004D49BC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ระหว่าง</w:t>
      </w:r>
      <w:r w:rsidR="00A7714F" w:rsidRPr="004D49BC">
        <w:rPr>
          <w:rFonts w:ascii="Angsana New" w:hAnsi="Angsana New" w:cs="Angsana New" w:hint="cs"/>
          <w:sz w:val="30"/>
          <w:szCs w:val="30"/>
          <w:cs/>
          <w:lang w:val="th-TH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ร้อย</w:t>
      </w:r>
      <w:r w:rsidRPr="004D49BC">
        <w:rPr>
          <w:rFonts w:ascii="Angsana New" w:hAnsi="Angsana New" w:cs="Angsana New" w:hint="cs"/>
          <w:sz w:val="30"/>
          <w:szCs w:val="30"/>
          <w:cs/>
        </w:rPr>
        <w:t>ละ</w:t>
      </w:r>
      <w:r w:rsidR="00EA2F5C" w:rsidRPr="004D49BC">
        <w:rPr>
          <w:rFonts w:ascii="Angsana New" w:hAnsi="Angsana New" w:cs="Angsana New"/>
          <w:sz w:val="30"/>
          <w:szCs w:val="30"/>
        </w:rPr>
        <w:t xml:space="preserve"> </w:t>
      </w:r>
      <w:r w:rsidR="007C3742">
        <w:rPr>
          <w:rFonts w:ascii="Angsana New" w:hAnsi="Angsana New" w:cs="Angsana New"/>
          <w:sz w:val="30"/>
          <w:szCs w:val="30"/>
        </w:rPr>
        <w:t>9.5</w:t>
      </w:r>
      <w:r w:rsidR="006C3D9D">
        <w:rPr>
          <w:rFonts w:ascii="Angsana New" w:hAnsi="Angsana New" w:cs="Angsana New"/>
          <w:sz w:val="30"/>
          <w:szCs w:val="30"/>
        </w:rPr>
        <w:t>0</w:t>
      </w:r>
      <w:r w:rsidR="00027A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60A" w:rsidRPr="004D49BC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="003928F4">
        <w:rPr>
          <w:rFonts w:ascii="Angsana New" w:hAnsi="Angsana New" w:cs="Angsana New"/>
          <w:sz w:val="30"/>
          <w:szCs w:val="30"/>
        </w:rPr>
        <w:t xml:space="preserve"> </w:t>
      </w:r>
      <w:r w:rsidR="007C3742">
        <w:rPr>
          <w:rFonts w:ascii="Angsana New" w:hAnsi="Angsana New" w:cs="Angsana New"/>
          <w:sz w:val="30"/>
          <w:szCs w:val="30"/>
        </w:rPr>
        <w:t>15</w:t>
      </w:r>
      <w:r w:rsidR="003928F4">
        <w:rPr>
          <w:rFonts w:ascii="Angsana New" w:hAnsi="Angsana New" w:cs="Angsana New"/>
          <w:sz w:val="30"/>
          <w:szCs w:val="30"/>
        </w:rPr>
        <w:t>.</w:t>
      </w:r>
      <w:r w:rsidR="006C3D9D">
        <w:rPr>
          <w:rFonts w:ascii="Angsana New" w:hAnsi="Angsana New" w:cs="Angsana New"/>
          <w:sz w:val="30"/>
          <w:szCs w:val="30"/>
        </w:rPr>
        <w:t>0</w:t>
      </w:r>
      <w:r w:rsidR="003928F4">
        <w:rPr>
          <w:rFonts w:ascii="Angsana New" w:hAnsi="Angsana New" w:cs="Angsana New"/>
          <w:sz w:val="30"/>
          <w:szCs w:val="30"/>
        </w:rPr>
        <w:t>0</w:t>
      </w:r>
      <w:r w:rsidR="006F6E59"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ต่อปี 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A74C71" w:rsidRPr="004D49BC">
        <w:rPr>
          <w:rFonts w:ascii="Angsana New" w:hAnsi="Angsana New" w:cs="Angsana New"/>
          <w:i/>
          <w:iCs/>
          <w:sz w:val="30"/>
          <w:szCs w:val="30"/>
        </w:rPr>
        <w:t>31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142BE5" w:rsidRPr="004D49BC">
        <w:rPr>
          <w:rFonts w:ascii="Angsana New" w:hAnsi="Angsana New" w:cs="Angsana New" w:hint="cs"/>
          <w:sz w:val="30"/>
          <w:szCs w:val="30"/>
        </w:rPr>
        <w:t xml:space="preserve"> </w:t>
      </w:r>
      <w:r w:rsidR="00A74C71" w:rsidRPr="004D49BC">
        <w:rPr>
          <w:rFonts w:ascii="Angsana New" w:hAnsi="Angsana New" w:cs="Angsana New"/>
          <w:i/>
          <w:iCs/>
          <w:sz w:val="30"/>
          <w:szCs w:val="30"/>
        </w:rPr>
        <w:t>256</w:t>
      </w:r>
      <w:r w:rsidR="006F6E59" w:rsidRPr="004D49BC">
        <w:rPr>
          <w:rFonts w:ascii="Angsana New" w:hAnsi="Angsana New" w:cs="Angsana New"/>
          <w:i/>
          <w:iCs/>
          <w:sz w:val="30"/>
          <w:szCs w:val="30"/>
        </w:rPr>
        <w:t>6</w:t>
      </w:r>
      <w:r w:rsidR="00102418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: </w:t>
      </w:r>
      <w:r w:rsidR="00852A99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ระหว่าง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ร้อยละ </w:t>
      </w:r>
      <w:r w:rsidR="00027A6A" w:rsidRPr="00027A6A">
        <w:rPr>
          <w:rFonts w:ascii="Angsana New" w:hAnsi="Angsana New" w:cs="Angsana New"/>
          <w:i/>
          <w:iCs/>
          <w:sz w:val="30"/>
          <w:szCs w:val="30"/>
        </w:rPr>
        <w:t>9.50</w:t>
      </w:r>
      <w:r w:rsidR="006F6E59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6F6E59" w:rsidRPr="004D49BC">
        <w:rPr>
          <w:rFonts w:ascii="Angsana New" w:hAnsi="Angsana New" w:cs="Angsana New"/>
          <w:i/>
          <w:iCs/>
          <w:sz w:val="30"/>
          <w:szCs w:val="30"/>
        </w:rPr>
        <w:t>15.0</w:t>
      </w:r>
      <w:r w:rsidR="00435DFF" w:rsidRPr="004D49BC">
        <w:rPr>
          <w:rFonts w:ascii="Angsana New" w:hAnsi="Angsana New" w:cs="Angsana New"/>
          <w:i/>
          <w:iCs/>
          <w:sz w:val="30"/>
          <w:szCs w:val="30"/>
        </w:rPr>
        <w:t>0</w:t>
      </w:r>
      <w:r w:rsidR="006F6E59" w:rsidRPr="004D49B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2BE5"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ต่อปี</w:t>
      </w:r>
      <w:r w:rsidRPr="004D49B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)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เงินทดรองจ่าย</w:t>
      </w:r>
      <w:r w:rsidR="002F336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  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สถาบันการเงิน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A74C71" w:rsidRPr="004D49BC">
        <w:rPr>
          <w:rFonts w:ascii="Angsana New" w:hAnsi="Angsana New" w:cs="Angsana New"/>
          <w:sz w:val="30"/>
          <w:szCs w:val="30"/>
        </w:rPr>
        <w:t>1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สำหรับเงินทดรองจ่ายให้</w:t>
      </w:r>
      <w:r w:rsidR="0054448F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แก่เกษตรกรไม่หมุนเวียน เกษตรกรจะจ่ายชำระคืนแก่กลุ่มบริษัทตามวิธีการที่ตกลงร่วมกั</w:t>
      </w:r>
      <w:r w:rsidR="0054448F"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CF1014" w:rsidRPr="004D49B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โดยขึ้นอยู่กับ</w:t>
      </w:r>
      <w:r w:rsidR="005616EE" w:rsidRPr="004D49BC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  <w:lang w:val="th-TH"/>
        </w:rPr>
        <w:t>ผลประกอบการการรับจ้างเลี้ยงของเกษตรกรแต่ละราย เงินทดรองจ่ายให้แก่เกษตรกร</w:t>
      </w:r>
      <w:r w:rsidRPr="004D49BC">
        <w:rPr>
          <w:rFonts w:ascii="Angsana New" w:hAnsi="Angsana New" w:cs="Angsana New" w:hint="cs"/>
          <w:sz w:val="30"/>
          <w:szCs w:val="30"/>
          <w:cs/>
        </w:rPr>
        <w:t>ไม่หมุนเวียนมีหลักทรัพย์</w:t>
      </w:r>
      <w:r w:rsidR="005616EE" w:rsidRPr="004D49BC">
        <w:rPr>
          <w:rFonts w:ascii="Angsana New" w:hAnsi="Angsana New" w:cs="Angsana New"/>
          <w:sz w:val="30"/>
          <w:szCs w:val="30"/>
        </w:rPr>
        <w:br/>
      </w:r>
      <w:r w:rsidRPr="004D49BC">
        <w:rPr>
          <w:rFonts w:ascii="Angsana New" w:hAnsi="Angsana New" w:cs="Angsana New" w:hint="cs"/>
          <w:sz w:val="30"/>
          <w:szCs w:val="30"/>
          <w:cs/>
        </w:rPr>
        <w:t>ค้ำประกันเป็นการค้ำประกันโดยที่ดินของเกษตรกร</w:t>
      </w:r>
    </w:p>
    <w:p w14:paraId="0E983E33" w14:textId="0834E4F0" w:rsidR="001433B6" w:rsidRDefault="001433B6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6A9D4384" w14:textId="77777777" w:rsidR="001433B6" w:rsidRPr="001433B6" w:rsidRDefault="001433B6" w:rsidP="001433B6">
      <w:pPr>
        <w:rPr>
          <w:rFonts w:cstheme="min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990"/>
        <w:gridCol w:w="2340"/>
      </w:tblGrid>
      <w:tr w:rsidR="002F3363" w:rsidRPr="00E40AFC" w14:paraId="1F11350B" w14:textId="77777777" w:rsidTr="002F3363">
        <w:trPr>
          <w:tblHeader/>
        </w:trPr>
        <w:tc>
          <w:tcPr>
            <w:tcW w:w="4950" w:type="dxa"/>
            <w:vAlign w:val="bottom"/>
          </w:tcPr>
          <w:p w14:paraId="41E27997" w14:textId="77777777" w:rsidR="00267323" w:rsidRPr="00022856" w:rsidRDefault="00267323" w:rsidP="0026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2338EF9" w14:textId="285F5C24" w:rsidR="002F3363" w:rsidRPr="00E40AFC" w:rsidRDefault="00267323" w:rsidP="0026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สำหรับงวดเก้าเดือน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228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2F336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6F00D666" w14:textId="77777777" w:rsidR="002F3363" w:rsidRPr="00E40AFC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33BAA5F" w14:textId="77777777" w:rsidR="002F3363" w:rsidRPr="00E40AFC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651C19D1" w14:textId="77777777" w:rsidR="002F3363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6E6E787D" w14:textId="68243FB2" w:rsidR="002F3363" w:rsidRPr="009035AD" w:rsidRDefault="002F3363" w:rsidP="002F3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 w:rsidRPr="00E40AFC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F3363" w:rsidRPr="00E40AFC" w14:paraId="2C8FB89F" w14:textId="77777777" w:rsidTr="002F3363">
        <w:tc>
          <w:tcPr>
            <w:tcW w:w="4950" w:type="dxa"/>
            <w:vAlign w:val="bottom"/>
          </w:tcPr>
          <w:p w14:paraId="0BB6B2D4" w14:textId="24314C93" w:rsidR="002F3363" w:rsidRPr="007D12F3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00" w:type="dxa"/>
          </w:tcPr>
          <w:p w14:paraId="7AF7269C" w14:textId="77777777" w:rsidR="002F3363" w:rsidRPr="007D12F3" w:rsidRDefault="002F3363" w:rsidP="00D96B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97867DE" w14:textId="77777777" w:rsidR="002F3363" w:rsidRPr="007D12F3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5B357328" w14:textId="2EB2DE9C" w:rsidR="002F3363" w:rsidRPr="002F3363" w:rsidRDefault="002F3363" w:rsidP="002F3363">
            <w:pPr>
              <w:pStyle w:val="acctfourfigures"/>
              <w:tabs>
                <w:tab w:val="clear" w:pos="765"/>
              </w:tabs>
              <w:spacing w:line="240" w:lineRule="auto"/>
              <w:ind w:left="340" w:right="33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2F33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F336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F336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F3363" w:rsidRPr="00E40AFC" w14:paraId="77054E8C" w14:textId="77777777" w:rsidTr="002F3363">
        <w:tc>
          <w:tcPr>
            <w:tcW w:w="4950" w:type="dxa"/>
            <w:vAlign w:val="bottom"/>
          </w:tcPr>
          <w:p w14:paraId="6DF15EBB" w14:textId="6624933C" w:rsidR="002F3363" w:rsidRPr="00D35DFB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5DF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FCC2817" w14:textId="77777777" w:rsidR="002F3363" w:rsidRPr="007D12F3" w:rsidRDefault="002F3363" w:rsidP="00D96B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3FE9522" w14:textId="77777777" w:rsidR="002F3363" w:rsidRPr="007D12F3" w:rsidRDefault="002F336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78ABEF39" w14:textId="77777777" w:rsidR="002F3363" w:rsidRPr="007D12F3" w:rsidRDefault="002F3363" w:rsidP="00D96BCB">
            <w:pPr>
              <w:pStyle w:val="acctfourfigures"/>
              <w:tabs>
                <w:tab w:val="clear" w:pos="765"/>
              </w:tabs>
              <w:spacing w:line="240" w:lineRule="auto"/>
              <w:ind w:right="33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E32FC4" w:rsidRPr="00E40AFC" w14:paraId="38F15A55" w14:textId="77777777" w:rsidTr="002F3363">
        <w:tc>
          <w:tcPr>
            <w:tcW w:w="4950" w:type="dxa"/>
            <w:vAlign w:val="bottom"/>
          </w:tcPr>
          <w:p w14:paraId="1E19DC7F" w14:textId="1DFDB9CA" w:rsidR="00E32FC4" w:rsidRPr="00E32FC4" w:rsidRDefault="00E32FC4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 บิ้ว ออล จำกัด</w:t>
            </w:r>
          </w:p>
        </w:tc>
        <w:tc>
          <w:tcPr>
            <w:tcW w:w="900" w:type="dxa"/>
          </w:tcPr>
          <w:p w14:paraId="612CB998" w14:textId="77777777" w:rsidR="00E32FC4" w:rsidRPr="007D12F3" w:rsidRDefault="00E32FC4" w:rsidP="00D96B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BD8E4AC" w14:textId="77777777" w:rsidR="00E32FC4" w:rsidRPr="007D12F3" w:rsidRDefault="00E32FC4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1AC955E8" w14:textId="7B63229C" w:rsidR="00E32FC4" w:rsidRPr="00E32FC4" w:rsidRDefault="00E32FC4" w:rsidP="00E32FC4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2FC4"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</w:p>
        </w:tc>
      </w:tr>
      <w:tr w:rsidR="00E32FC4" w:rsidRPr="00E40AFC" w14:paraId="092D5013" w14:textId="77777777" w:rsidTr="002F3363">
        <w:tc>
          <w:tcPr>
            <w:tcW w:w="4950" w:type="dxa"/>
            <w:vAlign w:val="bottom"/>
          </w:tcPr>
          <w:p w14:paraId="765FDEB8" w14:textId="7BBCA5B6" w:rsidR="00E32FC4" w:rsidRPr="00E32FC4" w:rsidRDefault="00E32FC4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 บิ้ว ออล จำกัด</w:t>
            </w:r>
          </w:p>
        </w:tc>
        <w:tc>
          <w:tcPr>
            <w:tcW w:w="900" w:type="dxa"/>
          </w:tcPr>
          <w:p w14:paraId="56F03227" w14:textId="77777777" w:rsidR="00E32FC4" w:rsidRPr="007D12F3" w:rsidRDefault="00E32FC4" w:rsidP="00D96B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57C0DF01" w14:textId="77777777" w:rsidR="00E32FC4" w:rsidRPr="007D12F3" w:rsidRDefault="00E32FC4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1D38053A" w14:textId="15505675" w:rsidR="00E32FC4" w:rsidRPr="00E32FC4" w:rsidRDefault="00E32FC4" w:rsidP="00E32FC4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2FC4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02292B" w:rsidRPr="00E40AFC" w14:paraId="4F9BF44C" w14:textId="77777777" w:rsidTr="002F3363">
        <w:tc>
          <w:tcPr>
            <w:tcW w:w="4950" w:type="dxa"/>
            <w:vAlign w:val="bottom"/>
          </w:tcPr>
          <w:p w14:paraId="7479D519" w14:textId="7D3F83FC" w:rsidR="0002292B" w:rsidRDefault="0002292B" w:rsidP="0002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ซื้อเงินลงทุนในบริษัท มันนี่ ฮับ เซอร์วิส จำกัด</w:t>
            </w:r>
          </w:p>
        </w:tc>
        <w:tc>
          <w:tcPr>
            <w:tcW w:w="900" w:type="dxa"/>
          </w:tcPr>
          <w:p w14:paraId="00F11E0A" w14:textId="77777777" w:rsidR="0002292B" w:rsidRPr="007D12F3" w:rsidRDefault="0002292B" w:rsidP="00022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D1A2626" w14:textId="77777777" w:rsidR="0002292B" w:rsidRPr="007D12F3" w:rsidRDefault="0002292B" w:rsidP="0002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2F364258" w14:textId="08B757C1" w:rsidR="0002292B" w:rsidRPr="00E32FC4" w:rsidRDefault="0002292B" w:rsidP="0002292B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2FC4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02292B" w:rsidRPr="00E40AFC" w14:paraId="3E996602" w14:textId="77777777" w:rsidTr="004F6BE8">
        <w:tc>
          <w:tcPr>
            <w:tcW w:w="4950" w:type="dxa"/>
            <w:vAlign w:val="bottom"/>
          </w:tcPr>
          <w:p w14:paraId="2CF7E8A5" w14:textId="7CAE4EAB" w:rsidR="0002292B" w:rsidRDefault="0002292B" w:rsidP="0002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35D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เพิ่มทุนในบริษัท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อาเลน่า ดีเวลลอปเม้นท์ จำกัด</w:t>
            </w:r>
          </w:p>
        </w:tc>
        <w:tc>
          <w:tcPr>
            <w:tcW w:w="900" w:type="dxa"/>
          </w:tcPr>
          <w:p w14:paraId="3DA4BE09" w14:textId="77777777" w:rsidR="0002292B" w:rsidRPr="007D12F3" w:rsidRDefault="0002292B" w:rsidP="00022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41B2CAB" w14:textId="77777777" w:rsidR="0002292B" w:rsidRPr="007D12F3" w:rsidRDefault="0002292B" w:rsidP="0002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518D8E50" w14:textId="460CE1DE" w:rsidR="0002292B" w:rsidRPr="00E32FC4" w:rsidRDefault="0002292B" w:rsidP="0002292B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430,000</w:t>
            </w:r>
          </w:p>
        </w:tc>
      </w:tr>
      <w:tr w:rsidR="0002292B" w:rsidRPr="00E40AFC" w14:paraId="24A15F78" w14:textId="77777777" w:rsidTr="004F6BE8">
        <w:tc>
          <w:tcPr>
            <w:tcW w:w="4950" w:type="dxa"/>
            <w:vAlign w:val="bottom"/>
          </w:tcPr>
          <w:p w14:paraId="1DEB377D" w14:textId="7741E347" w:rsidR="0002292B" w:rsidRDefault="0002292B" w:rsidP="0002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  <w:r w:rsidRPr="00D35D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ในบริษัท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โลจิส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บอย จำกัด</w:t>
            </w:r>
          </w:p>
        </w:tc>
        <w:tc>
          <w:tcPr>
            <w:tcW w:w="900" w:type="dxa"/>
          </w:tcPr>
          <w:p w14:paraId="63BC8B4D" w14:textId="77777777" w:rsidR="0002292B" w:rsidRPr="007D12F3" w:rsidRDefault="0002292B" w:rsidP="000229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3390175" w14:textId="77777777" w:rsidR="0002292B" w:rsidRPr="007D12F3" w:rsidRDefault="0002292B" w:rsidP="00022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</w:tcPr>
          <w:p w14:paraId="4CF9C257" w14:textId="746FEBE7" w:rsidR="0002292B" w:rsidRPr="00E32FC4" w:rsidRDefault="0002292B" w:rsidP="0002292B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  <w:r w:rsidR="00874D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</w:tbl>
    <w:p w14:paraId="29D90683" w14:textId="77777777" w:rsidR="001433B6" w:rsidRPr="00F33B66" w:rsidRDefault="001433B6" w:rsidP="001433B6">
      <w:pPr>
        <w:rPr>
          <w:rFonts w:cstheme="minorBidi"/>
          <w:sz w:val="30"/>
          <w:szCs w:val="30"/>
        </w:rPr>
      </w:pPr>
    </w:p>
    <w:p w14:paraId="0CFF11D2" w14:textId="7B663939" w:rsidR="001433B6" w:rsidRDefault="001433B6" w:rsidP="00F33B6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439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</w:t>
      </w:r>
      <w:r w:rsidR="00B3118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ซื้อเงินลง</w:t>
      </w:r>
      <w:r w:rsidRPr="0028439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ทุนในบริษัทย่อย</w:t>
      </w:r>
    </w:p>
    <w:p w14:paraId="2C2643B4" w14:textId="77777777" w:rsidR="00F33B66" w:rsidRPr="00F33B66" w:rsidRDefault="00F33B66" w:rsidP="00F33B66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B8F6D2" w14:textId="482773C9" w:rsidR="00082B54" w:rsidRDefault="00082B54" w:rsidP="00082B54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  <w:r w:rsidRPr="00284398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284398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284398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28439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84398">
        <w:rPr>
          <w:rFonts w:ascii="Angsana New" w:hAnsi="Angsana New" w:hint="cs"/>
          <w:sz w:val="30"/>
          <w:szCs w:val="30"/>
          <w:cs/>
          <w:lang w:val="th-TH"/>
        </w:rPr>
        <w:t>บิ้ว</w:t>
      </w:r>
      <w:r w:rsidRPr="0028439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84398">
        <w:rPr>
          <w:rFonts w:ascii="Angsana New" w:hAnsi="Angsana New" w:hint="cs"/>
          <w:sz w:val="30"/>
          <w:szCs w:val="30"/>
          <w:cs/>
          <w:lang w:val="th-TH"/>
        </w:rPr>
        <w:t>ออล</w:t>
      </w:r>
      <w:r w:rsidRPr="0028439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84398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284398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>
        <w:rPr>
          <w:rFonts w:ascii="Angsana New" w:hAnsi="Angsana New" w:hint="cs"/>
          <w:sz w:val="30"/>
          <w:szCs w:val="30"/>
          <w:cs/>
          <w:lang w:val="th-TH"/>
        </w:rPr>
        <w:t>เพิ่มขึ้น</w:t>
      </w:r>
      <w:r w:rsidRPr="00284398">
        <w:rPr>
          <w:rFonts w:ascii="Angsana New" w:hAnsi="Angsana New" w:hint="cs"/>
          <w:sz w:val="30"/>
          <w:szCs w:val="30"/>
          <w:cs/>
          <w:lang w:val="th-TH"/>
        </w:rPr>
        <w:t>เป็นจำนวนเงิน</w:t>
      </w:r>
      <w:r w:rsidRPr="0028439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>1.0</w:t>
      </w:r>
      <w:r w:rsidRPr="0028439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84398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28439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84398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3AE18E43" w14:textId="77777777" w:rsidR="00082B54" w:rsidRPr="00284398" w:rsidRDefault="00082B54" w:rsidP="00082B54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</w:p>
    <w:p w14:paraId="7A1B6E1D" w14:textId="77777777" w:rsidR="00082B54" w:rsidRDefault="00082B54" w:rsidP="00082B54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CA4F85">
        <w:rPr>
          <w:rFonts w:ascii="Angsana New" w:hAnsi="Angsana New" w:hint="cs"/>
          <w:sz w:val="30"/>
          <w:szCs w:val="30"/>
          <w:cs/>
        </w:rPr>
        <w:t>บริษัทซื้อหุ้นสามัญจากผู้ถือหุ้นเดิมในวันที่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21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พฤษภาคม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จำนวน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7,000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หุ้น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ในราคาหุ้นละ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บาท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0.2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ล้านบาท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โดยภายหลังการซื้อหุ้นสามัญดังกล่าว บริษัทมีสัดส่วนการลงทุนเปลี่ยนไปจากอัตรา</w:t>
      </w:r>
      <w:r w:rsidRPr="00CA4F85">
        <w:rPr>
          <w:rFonts w:ascii="Angsana New" w:hAnsi="Angsana New" w:hint="cs"/>
          <w:sz w:val="30"/>
          <w:szCs w:val="30"/>
          <w:cs/>
        </w:rPr>
        <w:t>ร้อยละ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45.00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เป็นอัตรา</w:t>
      </w:r>
      <w:r w:rsidRPr="00CA4F85">
        <w:rPr>
          <w:rFonts w:ascii="Angsana New" w:hAnsi="Angsana New" w:hint="cs"/>
          <w:sz w:val="30"/>
          <w:szCs w:val="30"/>
          <w:cs/>
        </w:rPr>
        <w:t>ร้อยละ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80.00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ทำให้บริษัทจัดประเภทเงินลงทุนในบริษัท บิ้ว ออล จำกัด เป็นบริษัทย่อย</w:t>
      </w:r>
      <w:r w:rsidRPr="00CA4F85">
        <w:rPr>
          <w:rFonts w:ascii="Angsana New" w:hAnsi="Angsana New" w:hint="cs"/>
          <w:sz w:val="30"/>
          <w:szCs w:val="30"/>
          <w:cs/>
        </w:rPr>
        <w:t>บริษัทได้รับโอนหุ้นแล้วเสร็จเมื่อวันที่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21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พฤษภาคม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</w:p>
    <w:p w14:paraId="095C3D35" w14:textId="77777777" w:rsidR="00082B54" w:rsidRPr="000A1B36" w:rsidRDefault="00082B54" w:rsidP="00082B54">
      <w:pPr>
        <w:pStyle w:val="ListParagraph"/>
        <w:tabs>
          <w:tab w:val="clear" w:pos="454"/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</w:p>
    <w:p w14:paraId="32A4D8AC" w14:textId="77777777" w:rsidR="00082B54" w:rsidRDefault="00082B54" w:rsidP="00082B54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CA4F85">
        <w:rPr>
          <w:rFonts w:ascii="Angsana New" w:hAnsi="Angsana New" w:hint="cs"/>
          <w:sz w:val="30"/>
          <w:szCs w:val="30"/>
          <w:cs/>
        </w:rPr>
        <w:t>เรียกชำระค่าหุ้นส่วนที่เหลือในราคาหุ้นละ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บาท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16,000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หุ้น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0.8</w:t>
      </w:r>
      <w:r w:rsidRPr="00CA4F85">
        <w:rPr>
          <w:rFonts w:ascii="Angsana New" w:hAnsi="Angsana New"/>
          <w:sz w:val="30"/>
          <w:szCs w:val="30"/>
          <w:cs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7918FDB8" w14:textId="77777777" w:rsidR="00082B54" w:rsidRPr="00867A48" w:rsidRDefault="00082B54" w:rsidP="00082B54">
      <w:pPr>
        <w:pStyle w:val="ListParagraph"/>
        <w:tabs>
          <w:tab w:val="clear" w:pos="454"/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</w:p>
    <w:p w14:paraId="4ECA87BC" w14:textId="3445CB8C" w:rsidR="00082B54" w:rsidRDefault="00082B54" w:rsidP="00D7389C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A4F85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027A6A">
        <w:rPr>
          <w:rFonts w:ascii="Angsana New" w:hAnsi="Angsana New" w:hint="cs"/>
          <w:sz w:val="30"/>
          <w:szCs w:val="30"/>
          <w:cs/>
          <w:lang w:val="th-TH"/>
        </w:rPr>
        <w:t>(</w:t>
      </w:r>
      <w:r w:rsidRPr="00CA4F8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  <w:lang w:val="th-TH"/>
        </w:rPr>
        <w:t>มันนี่</w:t>
      </w:r>
      <w:r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  <w:lang w:val="th-TH"/>
        </w:rPr>
        <w:t>ฮับ</w:t>
      </w:r>
      <w:r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  <w:lang w:val="th-TH"/>
        </w:rPr>
        <w:t>เซอร์วิส</w:t>
      </w:r>
      <w:r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027A6A"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1C7">
        <w:rPr>
          <w:rFonts w:ascii="Angsana New" w:hAnsi="Angsana New"/>
          <w:sz w:val="30"/>
          <w:szCs w:val="30"/>
          <w:lang w:val="th-TH"/>
        </w:rPr>
        <w:t>0.2</w:t>
      </w:r>
      <w:r w:rsidRPr="00CA4F8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A4F85">
        <w:rPr>
          <w:rFonts w:ascii="Angsana New" w:hAnsi="Angsana New" w:hint="cs"/>
          <w:sz w:val="30"/>
          <w:szCs w:val="30"/>
          <w:cs/>
          <w:lang w:val="th-TH"/>
        </w:rPr>
        <w:t>ล้านบาทโดย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A61C7">
        <w:rPr>
          <w:rFonts w:ascii="Angsana New" w:hAnsi="Angsana New" w:hint="cs"/>
          <w:sz w:val="30"/>
          <w:szCs w:val="30"/>
          <w:cs/>
          <w:lang w:val="th-TH"/>
        </w:rPr>
        <w:t xml:space="preserve">บริษัทเข้าซื้อหุ้นสามัญจากผู้ถือหุ้นเดิมจำนวน </w:t>
      </w:r>
      <w:r w:rsidRPr="00AA61C7">
        <w:rPr>
          <w:rFonts w:ascii="Angsana New" w:hAnsi="Angsana New"/>
          <w:sz w:val="30"/>
          <w:szCs w:val="30"/>
          <w:lang w:val="th-TH"/>
        </w:rPr>
        <w:t xml:space="preserve">2,000 </w:t>
      </w:r>
      <w:r w:rsidRPr="00AA61C7">
        <w:rPr>
          <w:rFonts w:ascii="Angsana New" w:hAnsi="Angsana New" w:hint="cs"/>
          <w:sz w:val="30"/>
          <w:szCs w:val="30"/>
          <w:cs/>
          <w:lang w:val="th-TH"/>
        </w:rPr>
        <w:t xml:space="preserve">หุ้น ในอัตราหุ้นละ </w:t>
      </w:r>
      <w:r w:rsidRPr="00AA61C7">
        <w:rPr>
          <w:rFonts w:ascii="Angsana New" w:hAnsi="Angsana New"/>
          <w:sz w:val="30"/>
          <w:szCs w:val="30"/>
          <w:lang w:val="th-TH"/>
        </w:rPr>
        <w:t xml:space="preserve">100 </w:t>
      </w:r>
      <w:r w:rsidRPr="00AA61C7">
        <w:rPr>
          <w:rFonts w:ascii="Angsana New" w:hAnsi="Angsana New" w:hint="cs"/>
          <w:sz w:val="30"/>
          <w:szCs w:val="30"/>
          <w:cs/>
          <w:lang w:val="th-TH"/>
        </w:rPr>
        <w:t>บาท เป็นจำนวนเงินรวม</w:t>
      </w:r>
      <w:r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1C7">
        <w:rPr>
          <w:rFonts w:ascii="Angsana New" w:hAnsi="Angsana New"/>
          <w:sz w:val="30"/>
          <w:szCs w:val="30"/>
          <w:lang w:val="th-TH"/>
        </w:rPr>
        <w:t>0.2</w:t>
      </w:r>
      <w:r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1C7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1C7">
        <w:rPr>
          <w:rFonts w:ascii="Angsana New" w:hAnsi="Angsana New" w:hint="cs"/>
          <w:sz w:val="30"/>
          <w:szCs w:val="30"/>
          <w:cs/>
          <w:lang w:val="th-TH"/>
        </w:rPr>
        <w:t>โดยภายหลังการซื้อหุ้นสามัญดังกล่าว</w:t>
      </w:r>
      <w:r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1C7">
        <w:rPr>
          <w:rFonts w:ascii="Angsana New" w:hAnsi="Angsana New" w:hint="cs"/>
          <w:sz w:val="30"/>
          <w:szCs w:val="30"/>
          <w:cs/>
          <w:lang w:val="th-TH"/>
        </w:rPr>
        <w:t>บริษัทมีสัดส่วนการลงทุนในบริษัทย่อยดังกล่าวเปลี่ยนแปลงไปจากอัตราร้อยละ</w:t>
      </w:r>
      <w:r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1C7">
        <w:rPr>
          <w:rFonts w:ascii="Angsana New" w:hAnsi="Angsana New"/>
          <w:sz w:val="30"/>
          <w:szCs w:val="30"/>
          <w:lang w:val="th-TH"/>
        </w:rPr>
        <w:t>96.61</w:t>
      </w:r>
      <w:r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1C7">
        <w:rPr>
          <w:rFonts w:ascii="Angsana New" w:hAnsi="Angsana New" w:hint="cs"/>
          <w:sz w:val="30"/>
          <w:szCs w:val="30"/>
          <w:cs/>
          <w:lang w:val="th-TH"/>
        </w:rPr>
        <w:t>เป็นอัตราร้อยละ</w:t>
      </w:r>
      <w:r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1C7">
        <w:rPr>
          <w:rFonts w:ascii="Angsana New" w:hAnsi="Angsana New"/>
          <w:sz w:val="30"/>
          <w:szCs w:val="30"/>
          <w:lang w:val="th-TH"/>
        </w:rPr>
        <w:t>96.73</w:t>
      </w:r>
      <w:r w:rsidRPr="00AA61C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1C7">
        <w:rPr>
          <w:rFonts w:ascii="Angsana New" w:hAnsi="Angsana New" w:hint="cs"/>
          <w:sz w:val="30"/>
          <w:szCs w:val="30"/>
          <w:cs/>
          <w:lang w:val="th-TH"/>
        </w:rPr>
        <w:t>ของทุนที่ชำระแล้ว</w:t>
      </w:r>
    </w:p>
    <w:p w14:paraId="46E29C4E" w14:textId="77777777" w:rsidR="00F33B66" w:rsidRDefault="00F33B66" w:rsidP="00D7389C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5DDD48F" w14:textId="77777777" w:rsidR="00F33B66" w:rsidRPr="00F33B66" w:rsidRDefault="00F33B66" w:rsidP="00D7389C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E805E6" w14:textId="77777777" w:rsidR="00FC4B24" w:rsidRPr="00082B54" w:rsidRDefault="000163C6" w:rsidP="00FC4B24">
      <w:pPr>
        <w:pStyle w:val="ListParagraph"/>
        <w:tabs>
          <w:tab w:val="clear" w:pos="454"/>
          <w:tab w:val="clear" w:pos="680"/>
        </w:tabs>
        <w:ind w:left="540" w:hanging="90"/>
        <w:jc w:val="thaiDistribute"/>
        <w:rPr>
          <w:rFonts w:ascii="Angsana New" w:hAnsi="Angsana New"/>
          <w:sz w:val="30"/>
          <w:szCs w:val="30"/>
          <w:lang w:val="th-TH"/>
        </w:rPr>
      </w:pPr>
      <w:r w:rsidRPr="000163C6">
        <w:rPr>
          <w:rFonts w:ascii="Angsana New" w:hAnsi="Angsana New"/>
          <w:sz w:val="30"/>
          <w:szCs w:val="30"/>
          <w:cs/>
          <w:lang w:val="th-TH"/>
        </w:rPr>
        <w:lastRenderedPageBreak/>
        <w:tab/>
      </w:r>
      <w:r w:rsidR="00FC4B24" w:rsidRPr="00082B54">
        <w:rPr>
          <w:rFonts w:ascii="Angsana New" w:hAnsi="Angsana New" w:hint="cs"/>
          <w:sz w:val="30"/>
          <w:szCs w:val="30"/>
          <w:cs/>
          <w:lang w:val="th-TH"/>
        </w:rPr>
        <w:t>บริษัทลงทุนใน</w:t>
      </w:r>
      <w:r w:rsidR="00FC4B24">
        <w:rPr>
          <w:rFonts w:ascii="Angsana New" w:hAnsi="Angsana New" w:hint="cs"/>
          <w:sz w:val="30"/>
          <w:szCs w:val="30"/>
          <w:cs/>
          <w:lang w:val="th-TH"/>
        </w:rPr>
        <w:t>บริษัทร่วม</w:t>
      </w:r>
      <w:r w:rsidR="00FC4B24" w:rsidRPr="00082B54">
        <w:rPr>
          <w:rFonts w:ascii="Angsana New" w:hAnsi="Angsana New" w:hint="cs"/>
          <w:sz w:val="30"/>
          <w:szCs w:val="30"/>
          <w:cs/>
          <w:lang w:val="th-TH"/>
        </w:rPr>
        <w:t>ในประเทศแห่งหนึ่ง</w:t>
      </w:r>
      <w:r w:rsidR="00FC4B24" w:rsidRPr="00082B54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FC4B24" w:rsidRPr="00082B54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FC4B24" w:rsidRPr="00082B5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C4B24" w:rsidRPr="00082B54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 จำกัด</w:t>
      </w:r>
      <w:r w:rsidR="00FC4B24" w:rsidRPr="00082B54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="00FC4B24" w:rsidRPr="00082B54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="00FC4B24" w:rsidRPr="00082B5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C4B24" w:rsidRPr="00D7389C">
        <w:rPr>
          <w:rFonts w:ascii="Angsana New" w:hAnsi="Angsana New"/>
          <w:sz w:val="30"/>
          <w:szCs w:val="30"/>
          <w:lang w:val="th-TH"/>
        </w:rPr>
        <w:t>430.0</w:t>
      </w:r>
      <w:r w:rsidR="00FC4B24" w:rsidRPr="00082B5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C4B24" w:rsidRPr="00082B54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FC4B24" w:rsidRPr="00082B5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C4B24" w:rsidRPr="00082B54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433717C1" w14:textId="77777777" w:rsidR="00FC4B24" w:rsidRPr="00082B54" w:rsidRDefault="00FC4B24" w:rsidP="00FC4B24">
      <w:pPr>
        <w:tabs>
          <w:tab w:val="clear" w:pos="454"/>
          <w:tab w:val="clear" w:pos="680"/>
        </w:tabs>
        <w:jc w:val="thaiDistribute"/>
        <w:rPr>
          <w:rFonts w:ascii="Angsana New" w:hAnsi="Angsana New" w:cstheme="minorBidi"/>
          <w:sz w:val="30"/>
          <w:szCs w:val="30"/>
        </w:rPr>
      </w:pPr>
    </w:p>
    <w:p w14:paraId="094BA2DE" w14:textId="3675C805" w:rsidR="009F7595" w:rsidRPr="00F570EE" w:rsidRDefault="00FC4B24" w:rsidP="00F570EE">
      <w:pPr>
        <w:pStyle w:val="ListParagraph"/>
        <w:numPr>
          <w:ilvl w:val="0"/>
          <w:numId w:val="4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082B54">
        <w:rPr>
          <w:rFonts w:ascii="Angsana New" w:hAnsi="Angsana New" w:hint="cs"/>
          <w:sz w:val="30"/>
          <w:szCs w:val="30"/>
          <w:cs/>
        </w:rPr>
        <w:t>เพิ่มทุนจดทะเบียนเป็นจำนวนเงิน</w:t>
      </w:r>
      <w:r>
        <w:rPr>
          <w:rFonts w:ascii="Angsana New" w:hAnsi="Angsana New"/>
          <w:sz w:val="30"/>
          <w:szCs w:val="30"/>
        </w:rPr>
        <w:t xml:space="preserve"> 430.0</w:t>
      </w:r>
      <w:r w:rsidRPr="00082B54">
        <w:rPr>
          <w:rFonts w:ascii="Angsana New" w:hAnsi="Angsana New"/>
          <w:sz w:val="30"/>
          <w:szCs w:val="30"/>
        </w:rPr>
        <w:t xml:space="preserve"> </w:t>
      </w:r>
      <w:r w:rsidRPr="00082B54">
        <w:rPr>
          <w:rFonts w:ascii="Angsana New" w:hAnsi="Angsana New" w:hint="cs"/>
          <w:sz w:val="30"/>
          <w:szCs w:val="30"/>
          <w:cs/>
        </w:rPr>
        <w:t>ล้านบาท</w:t>
      </w:r>
      <w:r w:rsidRPr="00082B54">
        <w:rPr>
          <w:rFonts w:ascii="Angsana New" w:hAnsi="Angsana New"/>
          <w:sz w:val="30"/>
          <w:szCs w:val="30"/>
        </w:rPr>
        <w:t xml:space="preserve"> </w:t>
      </w:r>
      <w:r w:rsidRPr="00082B54">
        <w:rPr>
          <w:rFonts w:ascii="Angsana New" w:hAnsi="Angsana New" w:hint="cs"/>
          <w:sz w:val="30"/>
          <w:szCs w:val="30"/>
          <w:cs/>
        </w:rPr>
        <w:t>จาก</w:t>
      </w:r>
      <w:r w:rsidRPr="00082B54">
        <w:rPr>
          <w:rFonts w:ascii="Angsana New" w:hAnsi="Angsana New"/>
          <w:sz w:val="30"/>
          <w:szCs w:val="30"/>
          <w:cs/>
        </w:rPr>
        <w:t xml:space="preserve"> </w:t>
      </w:r>
      <w:r w:rsidRPr="00082B54">
        <w:rPr>
          <w:rFonts w:ascii="Angsana New" w:hAnsi="Angsana New"/>
          <w:sz w:val="30"/>
          <w:szCs w:val="30"/>
        </w:rPr>
        <w:t xml:space="preserve">55.0 </w:t>
      </w:r>
      <w:r w:rsidRPr="00082B54">
        <w:rPr>
          <w:rFonts w:ascii="Angsana New" w:hAnsi="Angsana New" w:hint="cs"/>
          <w:sz w:val="30"/>
          <w:szCs w:val="30"/>
          <w:cs/>
        </w:rPr>
        <w:t>ล้านบาท</w:t>
      </w:r>
      <w:r w:rsidRPr="00082B54">
        <w:rPr>
          <w:rFonts w:ascii="Angsana New" w:hAnsi="Angsana New"/>
          <w:sz w:val="30"/>
          <w:szCs w:val="30"/>
          <w:cs/>
        </w:rPr>
        <w:t xml:space="preserve"> </w:t>
      </w:r>
      <w:r w:rsidRPr="00082B54">
        <w:rPr>
          <w:rFonts w:ascii="Angsana New" w:hAnsi="Angsana New" w:hint="cs"/>
          <w:sz w:val="30"/>
          <w:szCs w:val="30"/>
          <w:cs/>
        </w:rPr>
        <w:t>เป็น</w:t>
      </w:r>
      <w:r w:rsidRPr="00082B54">
        <w:rPr>
          <w:rFonts w:ascii="Angsana New" w:hAnsi="Angsana New"/>
          <w:sz w:val="30"/>
          <w:szCs w:val="30"/>
          <w:cs/>
        </w:rPr>
        <w:t xml:space="preserve"> </w:t>
      </w:r>
      <w:r w:rsidRPr="00082B54">
        <w:rPr>
          <w:rFonts w:ascii="Angsana New" w:hAnsi="Angsana New"/>
          <w:sz w:val="30"/>
          <w:szCs w:val="30"/>
        </w:rPr>
        <w:t xml:space="preserve">485.0 </w:t>
      </w:r>
      <w:r w:rsidRPr="00082B54">
        <w:rPr>
          <w:rFonts w:ascii="Angsana New" w:hAnsi="Angsana New" w:hint="cs"/>
          <w:sz w:val="30"/>
          <w:szCs w:val="30"/>
          <w:cs/>
        </w:rPr>
        <w:t>ล้านบาท</w:t>
      </w:r>
      <w:r w:rsidRPr="00082B54">
        <w:rPr>
          <w:rFonts w:ascii="Angsana New" w:hAnsi="Angsana New"/>
          <w:sz w:val="30"/>
          <w:szCs w:val="30"/>
          <w:cs/>
        </w:rPr>
        <w:t xml:space="preserve"> </w:t>
      </w:r>
      <w:r w:rsidRPr="00082B54">
        <w:rPr>
          <w:rFonts w:ascii="Angsana New" w:hAnsi="Angsana New" w:hint="cs"/>
          <w:sz w:val="30"/>
          <w:szCs w:val="30"/>
          <w:cs/>
        </w:rPr>
        <w:t>บริษัทเข้าซื้อหุ้นเพิ่มทุนเป็นจำนวนเงิน</w:t>
      </w:r>
      <w:r w:rsidRPr="00082B54">
        <w:rPr>
          <w:rFonts w:ascii="Angsana New" w:hAnsi="Angsana New"/>
          <w:sz w:val="30"/>
          <w:szCs w:val="30"/>
          <w:cs/>
        </w:rPr>
        <w:t xml:space="preserve"> </w:t>
      </w:r>
      <w:r w:rsidRPr="00082B54">
        <w:rPr>
          <w:rFonts w:ascii="Angsana New" w:hAnsi="Angsana New"/>
          <w:sz w:val="30"/>
          <w:szCs w:val="30"/>
        </w:rPr>
        <w:t xml:space="preserve">430.0 </w:t>
      </w:r>
      <w:r w:rsidRPr="00082B54">
        <w:rPr>
          <w:rFonts w:ascii="Angsana New" w:hAnsi="Angsana New" w:hint="cs"/>
          <w:sz w:val="30"/>
          <w:szCs w:val="30"/>
          <w:cs/>
        </w:rPr>
        <w:t>ล้านบาท</w:t>
      </w:r>
      <w:r w:rsidRPr="00082B54">
        <w:rPr>
          <w:rFonts w:ascii="Angsana New" w:hAnsi="Angsana New"/>
          <w:sz w:val="30"/>
          <w:szCs w:val="30"/>
          <w:cs/>
        </w:rPr>
        <w:t xml:space="preserve"> </w:t>
      </w:r>
      <w:r w:rsidRPr="00082B54">
        <w:rPr>
          <w:rFonts w:ascii="Angsana New" w:hAnsi="Angsana New" w:hint="cs"/>
          <w:sz w:val="30"/>
          <w:szCs w:val="30"/>
          <w:cs/>
        </w:rPr>
        <w:t xml:space="preserve">โดยภายหลังการซื้อหุ้นเพิ่มทุนดังกล่าว บริษัทมีสัดส่วนการลงทุนในบริษัทดังกล่าวเปลี่ยนแปลงไปจากอัตราร้อยละ </w:t>
      </w:r>
      <w:r w:rsidRPr="00082B54">
        <w:rPr>
          <w:rFonts w:ascii="Angsana New" w:hAnsi="Angsana New"/>
          <w:sz w:val="30"/>
          <w:szCs w:val="30"/>
        </w:rPr>
        <w:t xml:space="preserve">45.83 </w:t>
      </w:r>
      <w:r w:rsidRPr="00082B54">
        <w:rPr>
          <w:rFonts w:ascii="Angsana New" w:hAnsi="Angsana New" w:hint="cs"/>
          <w:sz w:val="30"/>
          <w:szCs w:val="30"/>
          <w:cs/>
        </w:rPr>
        <w:t xml:space="preserve">เป็นอัตราร้อยละ </w:t>
      </w:r>
      <w:r w:rsidRPr="00082B54">
        <w:rPr>
          <w:rFonts w:ascii="Angsana New" w:hAnsi="Angsana New"/>
          <w:sz w:val="30"/>
          <w:szCs w:val="30"/>
        </w:rPr>
        <w:t>88.18</w:t>
      </w:r>
      <w:r w:rsidRPr="00082B54">
        <w:rPr>
          <w:rFonts w:ascii="Angsana New" w:hAnsi="Angsana New" w:hint="cs"/>
          <w:sz w:val="30"/>
          <w:szCs w:val="30"/>
          <w:cs/>
        </w:rPr>
        <w:t xml:space="preserve"> ของทุนที่ชำระแล้ว ทำให้บริษัทจัดประเภทเงินลงทุนในบริษัท</w:t>
      </w:r>
      <w:r w:rsidRPr="00082B54">
        <w:rPr>
          <w:rFonts w:ascii="Angsana New" w:hAnsi="Angsana New"/>
          <w:sz w:val="30"/>
          <w:szCs w:val="30"/>
          <w:cs/>
        </w:rPr>
        <w:t xml:space="preserve"> </w:t>
      </w:r>
      <w:r w:rsidRPr="00082B54">
        <w:rPr>
          <w:rFonts w:ascii="Angsana New" w:hAnsi="Angsana New" w:hint="cs"/>
          <w:sz w:val="30"/>
          <w:szCs w:val="30"/>
          <w:cs/>
        </w:rPr>
        <w:t>อาเลน่า ดีเวลลอปเม้นท์ จำกัด</w:t>
      </w:r>
      <w:r w:rsidRPr="00082B54">
        <w:rPr>
          <w:rFonts w:ascii="Angsana New" w:hAnsi="Angsana New"/>
          <w:sz w:val="30"/>
          <w:szCs w:val="30"/>
          <w:cs/>
        </w:rPr>
        <w:t xml:space="preserve"> </w:t>
      </w:r>
      <w:r w:rsidRPr="00082B54">
        <w:rPr>
          <w:rFonts w:ascii="Angsana New" w:hAnsi="Angsana New" w:hint="cs"/>
          <w:sz w:val="30"/>
          <w:szCs w:val="30"/>
          <w:cs/>
        </w:rPr>
        <w:t xml:space="preserve">เป็นบริษัทย่อย </w:t>
      </w:r>
      <w:r>
        <w:rPr>
          <w:rFonts w:ascii="Angsana New" w:hAnsi="Angsana New" w:hint="cs"/>
          <w:sz w:val="30"/>
          <w:szCs w:val="30"/>
          <w:cs/>
        </w:rPr>
        <w:t>บริษัทได้รับโอนหุ้น</w:t>
      </w:r>
      <w:r w:rsidRPr="00082B54">
        <w:rPr>
          <w:rFonts w:ascii="Angsana New" w:hAnsi="Angsana New" w:hint="cs"/>
          <w:sz w:val="30"/>
          <w:szCs w:val="30"/>
          <w:cs/>
        </w:rPr>
        <w:t xml:space="preserve">แล้วเสร็จเมื่อวันที่ </w:t>
      </w:r>
      <w:r>
        <w:rPr>
          <w:rFonts w:ascii="Angsana New" w:hAnsi="Angsana New"/>
          <w:sz w:val="30"/>
          <w:szCs w:val="30"/>
          <w:cs/>
        </w:rPr>
        <w:br/>
      </w:r>
      <w:r w:rsidRPr="00082B54">
        <w:rPr>
          <w:rFonts w:ascii="Angsana New" w:hAnsi="Angsana New"/>
          <w:sz w:val="30"/>
          <w:szCs w:val="30"/>
        </w:rPr>
        <w:t xml:space="preserve">13 </w:t>
      </w:r>
      <w:r w:rsidRPr="00082B54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082B54">
        <w:rPr>
          <w:rFonts w:ascii="Angsana New" w:hAnsi="Angsana New"/>
          <w:sz w:val="30"/>
          <w:szCs w:val="30"/>
        </w:rPr>
        <w:t>2567</w:t>
      </w:r>
    </w:p>
    <w:p w14:paraId="164FF6D2" w14:textId="77777777" w:rsidR="00FC4B24" w:rsidRDefault="00FC4B24" w:rsidP="00FC4B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7A4D7D" w14:textId="09662A89" w:rsidR="00D40A21" w:rsidRDefault="000163C6" w:rsidP="004C2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C4B24">
        <w:rPr>
          <w:rFonts w:ascii="Angsana New" w:hAnsi="Angsana New" w:cs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B6119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6119E">
        <w:rPr>
          <w:rFonts w:ascii="Angsana New" w:hAnsi="Angsana New" w:cs="Angsana New" w:hint="cs"/>
          <w:sz w:val="30"/>
          <w:szCs w:val="30"/>
          <w:cs/>
          <w:lang w:val="th-TH"/>
        </w:rPr>
        <w:t>(</w:t>
      </w:r>
      <w:r w:rsidRPr="00FC4B24">
        <w:rPr>
          <w:rFonts w:ascii="Angsana New" w:hAnsi="Angsana New" w:cs="Angsana New" w:hint="cs"/>
          <w:sz w:val="30"/>
          <w:szCs w:val="30"/>
          <w:cs/>
          <w:lang w:val="th-TH"/>
        </w:rPr>
        <w:t>บริษัท</w:t>
      </w:r>
      <w:r w:rsidRPr="00B6119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C4B24">
        <w:rPr>
          <w:rFonts w:ascii="Angsana New" w:hAnsi="Angsana New" w:cs="Angsana New" w:hint="cs"/>
          <w:sz w:val="30"/>
          <w:szCs w:val="30"/>
          <w:cs/>
          <w:lang w:val="th-TH"/>
        </w:rPr>
        <w:t>โลจิส</w:t>
      </w:r>
      <w:r w:rsidRPr="00B6119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FC4B24">
        <w:rPr>
          <w:rFonts w:ascii="Angsana New" w:hAnsi="Angsana New" w:cs="Angsana New" w:hint="cs"/>
          <w:sz w:val="30"/>
          <w:szCs w:val="30"/>
          <w:cs/>
          <w:lang w:val="th-TH"/>
        </w:rPr>
        <w:t>บอย</w:t>
      </w:r>
      <w:r w:rsidRPr="00B6119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C4B24">
        <w:rPr>
          <w:rFonts w:ascii="Angsana New" w:hAnsi="Angsana New" w:cs="Angsana New" w:hint="cs"/>
          <w:sz w:val="30"/>
          <w:szCs w:val="30"/>
          <w:cs/>
          <w:lang w:val="th-TH"/>
        </w:rPr>
        <w:t>จำกัด</w:t>
      </w:r>
      <w:r w:rsidRPr="00B6119E">
        <w:rPr>
          <w:rFonts w:ascii="Angsana New" w:hAnsi="Angsana New" w:cs="Angsana New" w:hint="cs"/>
          <w:sz w:val="30"/>
          <w:szCs w:val="30"/>
          <w:cs/>
          <w:lang w:val="th-TH"/>
        </w:rPr>
        <w:t>)</w:t>
      </w:r>
      <w:r w:rsidRPr="00B6119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C4B24">
        <w:rPr>
          <w:rFonts w:ascii="Angsana New" w:hAnsi="Angsana New" w:cs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FC4B2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C4B24">
        <w:rPr>
          <w:rFonts w:ascii="Angsana New" w:hAnsi="Angsana New"/>
          <w:sz w:val="30"/>
          <w:szCs w:val="30"/>
          <w:lang w:val="th-TH"/>
        </w:rPr>
        <w:t>0.</w:t>
      </w:r>
      <w:r w:rsidR="00DA02B7" w:rsidRPr="00FC4B24">
        <w:rPr>
          <w:rFonts w:ascii="Angsana New" w:hAnsi="Angsana New"/>
          <w:sz w:val="30"/>
          <w:szCs w:val="30"/>
          <w:lang w:val="th-TH"/>
        </w:rPr>
        <w:t>3</w:t>
      </w:r>
      <w:r w:rsidRPr="00FC4B2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C4B24">
        <w:rPr>
          <w:rFonts w:ascii="Angsana New" w:hAnsi="Angsana New" w:cs="Angsana New" w:hint="cs"/>
          <w:sz w:val="30"/>
          <w:szCs w:val="30"/>
          <w:cs/>
          <w:lang w:val="th-TH"/>
        </w:rPr>
        <w:t>ล้านบาทโดย</w:t>
      </w:r>
      <w:r w:rsidRPr="00FC4B2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C2168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บริษัทเข้าซื้อหุ้นสามัญจากผู้ถือหุ้นเดิมจำนวน</w:t>
      </w:r>
      <w:r w:rsidRPr="004C2168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DA02B7" w:rsidRPr="004C2168">
        <w:rPr>
          <w:rFonts w:ascii="Angsana New" w:hAnsi="Angsana New"/>
          <w:spacing w:val="-2"/>
          <w:sz w:val="30"/>
          <w:szCs w:val="30"/>
          <w:lang w:val="th-TH"/>
        </w:rPr>
        <w:t>399</w:t>
      </w:r>
      <w:r w:rsidRPr="004C2168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Pr="004C2168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หุ้น</w:t>
      </w:r>
      <w:r w:rsidRPr="004C2168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4C2168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ในอัตราหุ้นละ</w:t>
      </w:r>
      <w:r w:rsidRPr="004C2168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DA02B7" w:rsidRPr="004C2168">
        <w:rPr>
          <w:rFonts w:ascii="Angsana New" w:hAnsi="Angsana New"/>
          <w:spacing w:val="-2"/>
          <w:sz w:val="30"/>
          <w:szCs w:val="30"/>
          <w:lang w:val="th-TH"/>
        </w:rPr>
        <w:t>833</w:t>
      </w:r>
      <w:r w:rsidR="004C2168">
        <w:rPr>
          <w:rFonts w:ascii="Angsana New" w:hAnsi="Angsana New"/>
          <w:spacing w:val="-2"/>
          <w:sz w:val="30"/>
          <w:szCs w:val="30"/>
        </w:rPr>
        <w:t>.3</w:t>
      </w:r>
      <w:r w:rsidRPr="004C2168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Pr="004C2168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บาท</w:t>
      </w:r>
      <w:r w:rsidRPr="004C2168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4C2168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เป็นจำนวนเงินรวม</w:t>
      </w:r>
      <w:r w:rsidRPr="004C2168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4C2168">
        <w:rPr>
          <w:rFonts w:ascii="Angsana New" w:hAnsi="Angsana New"/>
          <w:spacing w:val="-2"/>
          <w:sz w:val="30"/>
          <w:szCs w:val="30"/>
          <w:lang w:val="th-TH"/>
        </w:rPr>
        <w:t>0.</w:t>
      </w:r>
      <w:r w:rsidR="00DA02B7" w:rsidRPr="004C2168">
        <w:rPr>
          <w:rFonts w:ascii="Angsana New" w:hAnsi="Angsana New"/>
          <w:spacing w:val="-2"/>
          <w:sz w:val="30"/>
          <w:szCs w:val="30"/>
          <w:lang w:val="th-TH"/>
        </w:rPr>
        <w:t>3</w:t>
      </w:r>
      <w:r w:rsidRPr="004C2168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4C2168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ล้านบาท</w:t>
      </w:r>
      <w:r w:rsidRPr="00FC4B24">
        <w:rPr>
          <w:rFonts w:ascii="Angsana New" w:hAnsi="Angsana New" w:cs="Angsana New" w:hint="cs"/>
          <w:sz w:val="30"/>
          <w:szCs w:val="30"/>
          <w:cs/>
          <w:lang w:val="th-TH"/>
        </w:rPr>
        <w:t>โดยภายหลังการซื้อหุ้นสามัญดังกล่าว</w:t>
      </w:r>
      <w:r w:rsidRPr="00FC4B2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C4B24">
        <w:rPr>
          <w:rFonts w:ascii="Angsana New" w:hAnsi="Angsana New" w:cs="Angsana New" w:hint="cs"/>
          <w:sz w:val="30"/>
          <w:szCs w:val="30"/>
          <w:cs/>
          <w:lang w:val="th-TH"/>
        </w:rPr>
        <w:t>บริษัทมีสัดส่วนการลงทุนในบริษัทย่อยดังกล่าวเปลี่ยนแปลงไปจากอัตราร้อยละ</w:t>
      </w:r>
      <w:r w:rsidRPr="00FC4B2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C4B24">
        <w:rPr>
          <w:rFonts w:ascii="Angsana New" w:hAnsi="Angsana New"/>
          <w:sz w:val="30"/>
          <w:szCs w:val="30"/>
          <w:lang w:val="th-TH"/>
        </w:rPr>
        <w:t>95.99</w:t>
      </w:r>
      <w:r w:rsidRPr="00FC4B2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C4B24">
        <w:rPr>
          <w:rFonts w:ascii="Angsana New" w:hAnsi="Angsana New" w:cs="Angsana New" w:hint="cs"/>
          <w:sz w:val="30"/>
          <w:szCs w:val="30"/>
          <w:cs/>
          <w:lang w:val="th-TH"/>
        </w:rPr>
        <w:t>เป็นอัตราร้อยละ</w:t>
      </w:r>
      <w:r w:rsidRPr="00FC4B2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A02B7" w:rsidRPr="00FC4B24">
        <w:rPr>
          <w:rFonts w:ascii="Angsana New" w:hAnsi="Angsana New"/>
          <w:sz w:val="30"/>
          <w:szCs w:val="30"/>
          <w:lang w:val="th-TH"/>
        </w:rPr>
        <w:t>99.98</w:t>
      </w:r>
      <w:r w:rsidR="00DA02B7" w:rsidRPr="00FC4B2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C4B24">
        <w:rPr>
          <w:rFonts w:ascii="Angsana New" w:hAnsi="Angsana New" w:cs="Angsana New" w:hint="cs"/>
          <w:sz w:val="30"/>
          <w:szCs w:val="30"/>
          <w:cs/>
          <w:lang w:val="th-TH"/>
        </w:rPr>
        <w:t>ของทุนที่ชำระแล้ว</w:t>
      </w:r>
    </w:p>
    <w:p w14:paraId="14E06FA2" w14:textId="77777777" w:rsidR="00D00AAD" w:rsidRPr="00357842" w:rsidRDefault="00D00AAD" w:rsidP="00357842">
      <w:pPr>
        <w:tabs>
          <w:tab w:val="clear" w:pos="454"/>
          <w:tab w:val="clear" w:pos="680"/>
        </w:tabs>
        <w:jc w:val="thaiDistribute"/>
        <w:rPr>
          <w:rFonts w:ascii="Angsana New" w:hAnsi="Angsana New" w:cstheme="minorBidi"/>
          <w:sz w:val="30"/>
          <w:szCs w:val="30"/>
          <w:cs/>
        </w:rPr>
      </w:pPr>
    </w:p>
    <w:p w14:paraId="3ED4856A" w14:textId="265FAB8E" w:rsidR="001B3D32" w:rsidRPr="004D49BC" w:rsidRDefault="001B3D32" w:rsidP="001B3D32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1F3F0A"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และสินทรัพย์สิทธิการใช้</w:t>
      </w:r>
    </w:p>
    <w:p w14:paraId="0B44A698" w14:textId="77777777" w:rsidR="009A0F67" w:rsidRPr="004D49BC" w:rsidRDefault="009A0F67" w:rsidP="00F84616">
      <w:pPr>
        <w:pStyle w:val="ListParagraph"/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125"/>
        <w:gridCol w:w="1530"/>
        <w:gridCol w:w="180"/>
        <w:gridCol w:w="1620"/>
      </w:tblGrid>
      <w:tr w:rsidR="00425D45" w:rsidRPr="004D49BC" w14:paraId="39CDACDB" w14:textId="77777777" w:rsidTr="00D7389C">
        <w:trPr>
          <w:cantSplit/>
          <w:tblHeader/>
        </w:trPr>
        <w:tc>
          <w:tcPr>
            <w:tcW w:w="4860" w:type="dxa"/>
            <w:vAlign w:val="bottom"/>
          </w:tcPr>
          <w:p w14:paraId="273BAE53" w14:textId="37A996AB" w:rsidR="00425D45" w:rsidRPr="004D49BC" w:rsidRDefault="005D0616" w:rsidP="00A611F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  <w:r w:rsidR="006C2B92" w:rsidRPr="00D926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843AD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267922"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25" w:type="dxa"/>
            <w:vAlign w:val="bottom"/>
          </w:tcPr>
          <w:p w14:paraId="379B7906" w14:textId="594A5A65" w:rsidR="00425D45" w:rsidRPr="00D7389C" w:rsidRDefault="00425D45" w:rsidP="00A611F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27EB0F9" w14:textId="77777777" w:rsidR="00425D45" w:rsidRPr="00101DB0" w:rsidRDefault="00425D45" w:rsidP="00A6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1D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01D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101D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1581979" w14:textId="77777777" w:rsidR="00425D45" w:rsidRPr="004D49BC" w:rsidRDefault="00425D45" w:rsidP="00A611F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D608B5" w14:textId="77777777" w:rsidR="00425D45" w:rsidRPr="004D49BC" w:rsidRDefault="00425D45" w:rsidP="00A611F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D18C1BF" w14:textId="77777777" w:rsidR="00425D45" w:rsidRPr="004D49BC" w:rsidRDefault="00425D45" w:rsidP="00A611F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25D45" w:rsidRPr="004D49BC" w14:paraId="31E7ABB1" w14:textId="77777777" w:rsidTr="00D7389C">
        <w:trPr>
          <w:cantSplit/>
        </w:trPr>
        <w:tc>
          <w:tcPr>
            <w:tcW w:w="4860" w:type="dxa"/>
          </w:tcPr>
          <w:p w14:paraId="226D19C3" w14:textId="77777777" w:rsidR="00425D45" w:rsidRPr="004D49BC" w:rsidRDefault="00425D45" w:rsidP="00A611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4E821D43" w14:textId="656463CD" w:rsidR="00425D45" w:rsidRPr="00A5274D" w:rsidRDefault="00A5274D" w:rsidP="00A611F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527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3330" w:type="dxa"/>
            <w:gridSpan w:val="3"/>
          </w:tcPr>
          <w:p w14:paraId="70A981DB" w14:textId="77777777" w:rsidR="00425D45" w:rsidRPr="004D49BC" w:rsidRDefault="00425D45" w:rsidP="00A611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21A4" w:rsidRPr="004D49BC" w14:paraId="533A48C5" w14:textId="77777777" w:rsidTr="00D7389C">
        <w:trPr>
          <w:cantSplit/>
          <w:trHeight w:val="60"/>
        </w:trPr>
        <w:tc>
          <w:tcPr>
            <w:tcW w:w="4860" w:type="dxa"/>
          </w:tcPr>
          <w:p w14:paraId="1FB265F7" w14:textId="1EC59E6B" w:rsidR="00DD21A4" w:rsidRPr="004D49BC" w:rsidRDefault="0062480B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อาคารและอุปกรณ์เพิ่มขึ้น</w:t>
            </w:r>
            <w:r w:rsidR="00DD21A4"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25" w:type="dxa"/>
          </w:tcPr>
          <w:p w14:paraId="19FE8535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448F8E0" w14:textId="01E20681" w:rsidR="00DD21A4" w:rsidRPr="004D49BC" w:rsidRDefault="00DD21A4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80932D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9AEB1A" w14:textId="1AAC8E5D" w:rsidR="00DD21A4" w:rsidRPr="004D49BC" w:rsidRDefault="00DD21A4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655D7" w:rsidRPr="004D49BC" w14:paraId="0C541814" w14:textId="77777777" w:rsidTr="00D7389C">
        <w:trPr>
          <w:cantSplit/>
          <w:trHeight w:val="60"/>
        </w:trPr>
        <w:tc>
          <w:tcPr>
            <w:tcW w:w="4860" w:type="dxa"/>
          </w:tcPr>
          <w:p w14:paraId="1682C598" w14:textId="72A18F05" w:rsidR="000655D7" w:rsidRPr="004D49BC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125" w:type="dxa"/>
          </w:tcPr>
          <w:p w14:paraId="31E30F98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ED9F69C" w14:textId="5FCF0BE6" w:rsidR="000655D7" w:rsidRPr="004D49BC" w:rsidRDefault="00F4612D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509,9</w:t>
            </w:r>
            <w:r w:rsidR="001540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AD6A7F2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F5D0B2" w14:textId="338F90D3" w:rsidR="000655D7" w:rsidRPr="00341641" w:rsidRDefault="00D63F0E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83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83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61656B" w:rsidRPr="004D49BC" w14:paraId="113DC98F" w14:textId="77777777" w:rsidTr="00D7389C">
        <w:trPr>
          <w:cantSplit/>
          <w:trHeight w:val="60"/>
        </w:trPr>
        <w:tc>
          <w:tcPr>
            <w:tcW w:w="4860" w:type="dxa"/>
          </w:tcPr>
          <w:p w14:paraId="304E95C3" w14:textId="6448D6F7" w:rsidR="0061656B" w:rsidRPr="0061656B" w:rsidRDefault="0061656B" w:rsidP="0061656B">
            <w:pPr>
              <w:spacing w:line="240" w:lineRule="auto"/>
              <w:ind w:firstLine="188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จากการซื้อบริษัทย่อย</w:t>
            </w:r>
          </w:p>
        </w:tc>
        <w:tc>
          <w:tcPr>
            <w:tcW w:w="1125" w:type="dxa"/>
          </w:tcPr>
          <w:p w14:paraId="51D41A0D" w14:textId="4B908608" w:rsidR="0061656B" w:rsidRPr="004D49BC" w:rsidRDefault="0061656B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50F8581D" w14:textId="40F8B5CD" w:rsidR="0061656B" w:rsidRPr="004D49BC" w:rsidRDefault="00F4612D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70C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,069</w:t>
            </w:r>
          </w:p>
        </w:tc>
        <w:tc>
          <w:tcPr>
            <w:tcW w:w="180" w:type="dxa"/>
          </w:tcPr>
          <w:p w14:paraId="62591FE2" w14:textId="77777777" w:rsidR="0061656B" w:rsidRPr="004D49BC" w:rsidRDefault="0061656B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2908A8" w14:textId="6659CCB1" w:rsidR="0061656B" w:rsidRDefault="0061656B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655D7" w:rsidRPr="004D49BC" w14:paraId="38D42FA8" w14:textId="77777777" w:rsidTr="00D7389C">
        <w:trPr>
          <w:cantSplit/>
          <w:trHeight w:val="60"/>
        </w:trPr>
        <w:tc>
          <w:tcPr>
            <w:tcW w:w="4860" w:type="dxa"/>
          </w:tcPr>
          <w:p w14:paraId="365137FA" w14:textId="14B042A0" w:rsidR="000655D7" w:rsidRPr="004D49BC" w:rsidRDefault="000655D7" w:rsidP="000655D7">
            <w:pPr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1125" w:type="dxa"/>
          </w:tcPr>
          <w:p w14:paraId="64DD5493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A0274AE" w14:textId="6CDD01A1" w:rsidR="000655D7" w:rsidRPr="004D49BC" w:rsidRDefault="00B70CB2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5,027</w:t>
            </w:r>
          </w:p>
        </w:tc>
        <w:tc>
          <w:tcPr>
            <w:tcW w:w="180" w:type="dxa"/>
          </w:tcPr>
          <w:p w14:paraId="6B42F28D" w14:textId="77777777" w:rsidR="000655D7" w:rsidRPr="004D49BC" w:rsidRDefault="000655D7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600609" w14:textId="3A01B4E6" w:rsidR="000655D7" w:rsidRPr="00341641" w:rsidRDefault="00D63F0E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1,967</w:t>
            </w:r>
          </w:p>
        </w:tc>
      </w:tr>
      <w:tr w:rsidR="00DD21A4" w:rsidRPr="004D49BC" w14:paraId="1F630B3F" w14:textId="77777777" w:rsidTr="00D7389C">
        <w:trPr>
          <w:cantSplit/>
        </w:trPr>
        <w:tc>
          <w:tcPr>
            <w:tcW w:w="4860" w:type="dxa"/>
          </w:tcPr>
          <w:p w14:paraId="7E067F03" w14:textId="77777777" w:rsidR="00DD21A4" w:rsidRPr="004D49BC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125" w:type="dxa"/>
          </w:tcPr>
          <w:p w14:paraId="5A4380F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AB651EC" w14:textId="0900B42D" w:rsidR="00DD21A4" w:rsidRPr="00EA1E5E" w:rsidRDefault="00B70CB2" w:rsidP="00DD21A4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643,744</w:t>
            </w:r>
          </w:p>
        </w:tc>
        <w:tc>
          <w:tcPr>
            <w:tcW w:w="180" w:type="dxa"/>
          </w:tcPr>
          <w:p w14:paraId="6F71C9A9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524D0E" w14:textId="67152978" w:rsidR="00DD21A4" w:rsidRPr="00341641" w:rsidRDefault="00D63F0E" w:rsidP="003C0A83">
            <w:pPr>
              <w:pStyle w:val="acctfourfigures"/>
              <w:tabs>
                <w:tab w:val="clear" w:pos="765"/>
                <w:tab w:val="left" w:pos="190"/>
                <w:tab w:val="left" w:pos="1358"/>
              </w:tabs>
              <w:spacing w:line="240" w:lineRule="auto"/>
              <w:ind w:left="-79" w:right="1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2,914</w:t>
            </w:r>
          </w:p>
        </w:tc>
      </w:tr>
      <w:tr w:rsidR="00DD21A4" w:rsidRPr="004D49BC" w14:paraId="4A95A5DC" w14:textId="77777777" w:rsidTr="00D7389C">
        <w:trPr>
          <w:cantSplit/>
        </w:trPr>
        <w:tc>
          <w:tcPr>
            <w:tcW w:w="4860" w:type="dxa"/>
          </w:tcPr>
          <w:p w14:paraId="35B33ECA" w14:textId="56E569AB" w:rsidR="00DD21A4" w:rsidRPr="004D49BC" w:rsidRDefault="00DD21A4" w:rsidP="00DD2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4D49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125" w:type="dxa"/>
          </w:tcPr>
          <w:p w14:paraId="387C8920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CA55DE1" w14:textId="75562F4D" w:rsidR="00DD21A4" w:rsidRPr="004D49BC" w:rsidRDefault="00B70CB2" w:rsidP="000A1B3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(6,132)</w:t>
            </w:r>
          </w:p>
        </w:tc>
        <w:tc>
          <w:tcPr>
            <w:tcW w:w="180" w:type="dxa"/>
          </w:tcPr>
          <w:p w14:paraId="0F0F3EA2" w14:textId="77777777" w:rsidR="00DD21A4" w:rsidRPr="004D49BC" w:rsidRDefault="00DD21A4" w:rsidP="00DD21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E281AD" w14:textId="49299CF6" w:rsidR="00DD21A4" w:rsidRPr="00341641" w:rsidRDefault="00906C42" w:rsidP="000A1B3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63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72039" w:rsidRPr="004D49BC" w14:paraId="6DEADE78" w14:textId="77777777" w:rsidTr="00D7389C">
        <w:trPr>
          <w:cantSplit/>
        </w:trPr>
        <w:tc>
          <w:tcPr>
            <w:tcW w:w="4860" w:type="dxa"/>
          </w:tcPr>
          <w:p w14:paraId="63E3F2E2" w14:textId="60B61760" w:rsidR="00A72039" w:rsidRPr="004D49BC" w:rsidRDefault="00225A38" w:rsidP="002A5C80">
            <w:pPr>
              <w:spacing w:line="240" w:lineRule="auto"/>
              <w:ind w:left="286" w:hanging="286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สินทรัพย์สิทธิการใช้ลดลง</w:t>
            </w:r>
            <w:r w:rsidR="002A5C80" w:rsidRPr="004D49B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3A54B8" w:rsidRPr="004D49B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="002A5C80" w:rsidRPr="004D49BC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2A5C80"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25" w:type="dxa"/>
          </w:tcPr>
          <w:p w14:paraId="3AE9BD24" w14:textId="77777777" w:rsidR="00A72039" w:rsidRPr="004D49BC" w:rsidRDefault="00A72039" w:rsidP="00DD21A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09DD47" w14:textId="2E27C6AA" w:rsidR="00A72039" w:rsidRPr="004D49BC" w:rsidRDefault="00A72039" w:rsidP="003C0A83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7AC667" w14:textId="77777777" w:rsidR="00A72039" w:rsidRPr="004D49BC" w:rsidRDefault="00A72039" w:rsidP="00225A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1A66E9" w14:textId="4026CA3D" w:rsidR="00A72039" w:rsidRPr="004D49BC" w:rsidRDefault="00A72039" w:rsidP="00225A38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C80" w:rsidRPr="00341641" w14:paraId="37407D11" w14:textId="77777777" w:rsidTr="00D7389C">
        <w:trPr>
          <w:cantSplit/>
        </w:trPr>
        <w:tc>
          <w:tcPr>
            <w:tcW w:w="4860" w:type="dxa"/>
          </w:tcPr>
          <w:p w14:paraId="283AF1A3" w14:textId="10C0C448" w:rsidR="002A5C80" w:rsidRPr="004D49BC" w:rsidRDefault="002A5C80" w:rsidP="002A5C80">
            <w:pPr>
              <w:tabs>
                <w:tab w:val="clear" w:pos="454"/>
                <w:tab w:val="left" w:pos="464"/>
              </w:tabs>
              <w:spacing w:line="240" w:lineRule="auto"/>
              <w:ind w:firstLine="18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="Angsana New"/>
                <w:sz w:val="30"/>
                <w:szCs w:val="30"/>
              </w:rPr>
              <w:t>-</w:t>
            </w:r>
            <w:r w:rsidRPr="004D49B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จากการยกเลิกสัญญาเช่า</w:t>
            </w:r>
          </w:p>
        </w:tc>
        <w:tc>
          <w:tcPr>
            <w:tcW w:w="1125" w:type="dxa"/>
          </w:tcPr>
          <w:p w14:paraId="7854C537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1EC85D" w14:textId="6C823652" w:rsidR="002A5C80" w:rsidRPr="00443832" w:rsidRDefault="00B70CB2" w:rsidP="000A1B3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38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(120,158)</w:t>
            </w:r>
          </w:p>
        </w:tc>
        <w:tc>
          <w:tcPr>
            <w:tcW w:w="180" w:type="dxa"/>
            <w:vAlign w:val="bottom"/>
          </w:tcPr>
          <w:p w14:paraId="22F97B84" w14:textId="77777777" w:rsidR="002A5C80" w:rsidRPr="004D49BC" w:rsidRDefault="002A5C80" w:rsidP="009C1E0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0447BA" w14:textId="19DE8C57" w:rsidR="002A5C80" w:rsidRPr="004D49BC" w:rsidRDefault="00906C42" w:rsidP="000A1B36">
            <w:pPr>
              <w:pStyle w:val="acctfourfigures"/>
              <w:tabs>
                <w:tab w:val="clear" w:pos="765"/>
                <w:tab w:val="left" w:pos="190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63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EBD7869" w14:textId="77777777" w:rsidR="00425D45" w:rsidRPr="004D49BC" w:rsidRDefault="00425D45" w:rsidP="00425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D1F54BB" w14:textId="04078641" w:rsidR="00357842" w:rsidRPr="004D49BC" w:rsidRDefault="009232AD" w:rsidP="00F33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b/>
          <w:sz w:val="30"/>
          <w:szCs w:val="30"/>
          <w:cs/>
        </w:rPr>
        <w:t>ในปี</w:t>
      </w:r>
      <w:r w:rsidRPr="004D49BC">
        <w:rPr>
          <w:rFonts w:ascii="Angsana New" w:hAnsi="Angsana New" w:cs="Angsana New"/>
          <w:b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b/>
          <w:sz w:val="30"/>
          <w:szCs w:val="30"/>
          <w:cs/>
        </w:rPr>
        <w:t>256</w:t>
      </w:r>
      <w:r w:rsidR="00F26D14" w:rsidRPr="004D49BC">
        <w:rPr>
          <w:rFonts w:ascii="Angsana New" w:hAnsi="Angsana New" w:cs="Angsana New"/>
          <w:bCs/>
          <w:sz w:val="30"/>
          <w:szCs w:val="30"/>
        </w:rPr>
        <w:t>7</w:t>
      </w:r>
      <w:r w:rsidRPr="004D49BC">
        <w:rPr>
          <w:rFonts w:ascii="Angsana New" w:hAnsi="Angsana New" w:cs="Angsana New"/>
          <w:b/>
          <w:sz w:val="30"/>
          <w:szCs w:val="30"/>
        </w:rPr>
        <w:t xml:space="preserve"> </w:t>
      </w:r>
      <w:r w:rsidRPr="004D49B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บริษัทได้เข้าทำสัญญาเช่า</w:t>
      </w:r>
      <w:r w:rsidR="00C86384" w:rsidRPr="004D49BC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อุปกรณ์การผลิตเป็นระยะเวลา </w:t>
      </w:r>
      <w:r w:rsidR="00FC7296">
        <w:rPr>
          <w:rFonts w:asciiTheme="majorBidi" w:hAnsiTheme="majorBidi" w:cstheme="majorBidi"/>
          <w:sz w:val="30"/>
          <w:szCs w:val="30"/>
        </w:rPr>
        <w:t xml:space="preserve">2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  <w:r w:rsidR="00FC7296">
        <w:rPr>
          <w:rFonts w:asciiTheme="majorBidi" w:hAnsiTheme="majorBidi" w:cstheme="majorBidi"/>
          <w:sz w:val="30"/>
          <w:szCs w:val="30"/>
        </w:rPr>
        <w:t>15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4D49BC">
        <w:rPr>
          <w:rFonts w:asciiTheme="majorBidi" w:hAnsiTheme="majorBidi" w:cstheme="majorBidi"/>
          <w:sz w:val="30"/>
          <w:szCs w:val="30"/>
        </w:rPr>
        <w:br/>
      </w:r>
      <w:r w:rsidRPr="004D49B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กลุ่มบริษัทและบริษัทมีค่าเช่าจ่ายเป็น</w:t>
      </w:r>
      <w:r w:rsidRPr="004D49BC">
        <w:rPr>
          <w:rFonts w:ascii="Angsana New" w:hAnsi="Angsana New" w:cs="Angsana New"/>
          <w:sz w:val="30"/>
          <w:szCs w:val="30"/>
          <w:cs/>
        </w:rPr>
        <w:t>จำนวน</w:t>
      </w:r>
      <w:r w:rsidRPr="004D49BC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="006B6989">
        <w:rPr>
          <w:rFonts w:asciiTheme="majorBidi" w:hAnsiTheme="majorBidi" w:cstheme="majorBidi"/>
          <w:sz w:val="30"/>
          <w:szCs w:val="30"/>
        </w:rPr>
        <w:t>1,070.6</w:t>
      </w:r>
      <w:r w:rsidR="00101DB0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</w:t>
      </w:r>
      <w:r w:rsidR="00D63F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5B3E">
        <w:rPr>
          <w:rFonts w:ascii="Angsana New" w:hAnsi="Angsana New" w:cs="Angsana New"/>
          <w:sz w:val="30"/>
          <w:szCs w:val="30"/>
        </w:rPr>
        <w:t>22.4</w:t>
      </w:r>
      <w:r w:rsidR="00FC7296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ล้านบาท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F33B66">
        <w:rPr>
          <w:rFonts w:ascii="Angsana New" w:hAnsi="Angsana New" w:cs="Angsana New"/>
          <w:sz w:val="30"/>
          <w:szCs w:val="30"/>
        </w:rPr>
        <w:br w:type="page"/>
      </w:r>
    </w:p>
    <w:p w14:paraId="35313597" w14:textId="38F65057" w:rsidR="00B653AA" w:rsidRPr="004D49BC" w:rsidRDefault="00B653AA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D794C86" w14:textId="77777777" w:rsidR="00361049" w:rsidRPr="004D49BC" w:rsidRDefault="0036104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ook w:val="04A0" w:firstRow="1" w:lastRow="0" w:firstColumn="1" w:lastColumn="0" w:noHBand="0" w:noVBand="1"/>
      </w:tblPr>
      <w:tblGrid>
        <w:gridCol w:w="1901"/>
        <w:gridCol w:w="328"/>
        <w:gridCol w:w="929"/>
        <w:gridCol w:w="231"/>
        <w:gridCol w:w="942"/>
        <w:gridCol w:w="232"/>
        <w:gridCol w:w="929"/>
        <w:gridCol w:w="235"/>
        <w:gridCol w:w="901"/>
        <w:gridCol w:w="239"/>
        <w:gridCol w:w="1132"/>
        <w:gridCol w:w="231"/>
        <w:gridCol w:w="1134"/>
      </w:tblGrid>
      <w:tr w:rsidR="00B653AA" w:rsidRPr="004D49BC" w14:paraId="42F4BE9A" w14:textId="77777777" w:rsidTr="00F05C00">
        <w:trPr>
          <w:trHeight w:val="322"/>
          <w:tblHeader/>
        </w:trPr>
        <w:tc>
          <w:tcPr>
            <w:tcW w:w="1901" w:type="dxa"/>
          </w:tcPr>
          <w:p w14:paraId="5F09EBE7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ABEED0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50F558A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F562C18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57E68E7A" w14:textId="77777777" w:rsidR="00B653AA" w:rsidRPr="004D49BC" w:rsidRDefault="00B653AA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4D49BC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653AA" w:rsidRPr="004D49BC" w14:paraId="3D9FE189" w14:textId="77777777" w:rsidTr="00F05C00">
        <w:trPr>
          <w:trHeight w:val="322"/>
          <w:tblHeader/>
        </w:trPr>
        <w:tc>
          <w:tcPr>
            <w:tcW w:w="1901" w:type="dxa"/>
          </w:tcPr>
          <w:p w14:paraId="4241037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2DFCA9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3" w:type="dxa"/>
            <w:gridSpan w:val="5"/>
          </w:tcPr>
          <w:p w14:paraId="2642CDD7" w14:textId="485AA0ED" w:rsidR="00B653AA" w:rsidRPr="004D49BC" w:rsidRDefault="00CB6E9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 w:rsidR="006C2B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4D0F00" w:rsidRPr="004D49B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11284" w:rsidRPr="004D49B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5" w:type="dxa"/>
          </w:tcPr>
          <w:p w14:paraId="6BDF80E7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37" w:type="dxa"/>
            <w:gridSpan w:val="5"/>
          </w:tcPr>
          <w:p w14:paraId="786108EA" w14:textId="57171547" w:rsidR="00B653AA" w:rsidRPr="004D49BC" w:rsidRDefault="00CB6E9A" w:rsidP="00AC6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1" w:right="-19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 w:rsidR="006C2B9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211284" w:rsidRPr="004D49B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0A3FC5" w:rsidRPr="004D49BC" w14:paraId="4387BE35" w14:textId="77777777" w:rsidTr="00F05C00">
        <w:trPr>
          <w:trHeight w:val="635"/>
          <w:tblHeader/>
        </w:trPr>
        <w:tc>
          <w:tcPr>
            <w:tcW w:w="1901" w:type="dxa"/>
          </w:tcPr>
          <w:p w14:paraId="399C073B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  <w:vAlign w:val="bottom"/>
          </w:tcPr>
          <w:p w14:paraId="31CE40B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094B378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73B5F56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69394EF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06C550B2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AB57529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7E5C7E15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3D5DE3D0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5F989E3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2BB5CF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64EAB910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CA861D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49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653AA" w:rsidRPr="004D49BC" w14:paraId="5B097CCF" w14:textId="77777777" w:rsidTr="00F05C00">
        <w:trPr>
          <w:trHeight w:val="312"/>
          <w:tblHeader/>
        </w:trPr>
        <w:tc>
          <w:tcPr>
            <w:tcW w:w="1901" w:type="dxa"/>
          </w:tcPr>
          <w:p w14:paraId="4998CF85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" w:type="dxa"/>
          </w:tcPr>
          <w:p w14:paraId="065DFA1C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135" w:type="dxa"/>
            <w:gridSpan w:val="11"/>
            <w:vAlign w:val="bottom"/>
          </w:tcPr>
          <w:p w14:paraId="5E50C103" w14:textId="77777777" w:rsidR="00B653AA" w:rsidRPr="004D49BC" w:rsidRDefault="00B653AA" w:rsidP="004C0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4D49BC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4D49BC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D49B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0A3FC5" w:rsidRPr="004D49BC" w14:paraId="39CCBBBF" w14:textId="77777777" w:rsidTr="00F05C00">
        <w:trPr>
          <w:trHeight w:val="635"/>
        </w:trPr>
        <w:tc>
          <w:tcPr>
            <w:tcW w:w="1901" w:type="dxa"/>
          </w:tcPr>
          <w:p w14:paraId="1606008C" w14:textId="77777777" w:rsidR="00916283" w:rsidRPr="004D49BC" w:rsidRDefault="00916283" w:rsidP="0091628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4D49B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4D49BC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28" w:type="dxa"/>
          </w:tcPr>
          <w:p w14:paraId="7F4FAB2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E673059" w14:textId="58BD0DBE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6,109,355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7B68CFD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14BAAC4" w14:textId="0C56DAC7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4,025,992</w:t>
            </w:r>
          </w:p>
        </w:tc>
        <w:tc>
          <w:tcPr>
            <w:tcW w:w="232" w:type="dxa"/>
            <w:vAlign w:val="bottom"/>
          </w:tcPr>
          <w:p w14:paraId="0EE2E76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D4888D" w14:textId="106DB32C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10,135,347</w:t>
            </w:r>
          </w:p>
        </w:tc>
        <w:tc>
          <w:tcPr>
            <w:tcW w:w="235" w:type="dxa"/>
            <w:vAlign w:val="bottom"/>
          </w:tcPr>
          <w:p w14:paraId="41876828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2B3A5B2" w14:textId="14D538D4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sz w:val="24"/>
                <w:szCs w:val="24"/>
              </w:rPr>
              <w:t>2,341,100</w:t>
            </w:r>
          </w:p>
        </w:tc>
        <w:tc>
          <w:tcPr>
            <w:tcW w:w="239" w:type="dxa"/>
            <w:vAlign w:val="bottom"/>
          </w:tcPr>
          <w:p w14:paraId="40E8450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9ABF8B4" w14:textId="42E52689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sz w:val="24"/>
                <w:szCs w:val="24"/>
              </w:rPr>
              <w:t>3,021,69</w:t>
            </w:r>
            <w:r w:rsidR="00F344C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1" w:type="dxa"/>
            <w:vAlign w:val="bottom"/>
          </w:tcPr>
          <w:p w14:paraId="4570EAD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EEA8C1" w14:textId="789D5A17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F0E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5,362,79</w:t>
            </w:r>
            <w:r w:rsidR="00F344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</w:tr>
      <w:tr w:rsidR="000A3FC5" w:rsidRPr="004D49BC" w14:paraId="04821FF0" w14:textId="77777777" w:rsidTr="00F05C00">
        <w:trPr>
          <w:trHeight w:val="635"/>
        </w:trPr>
        <w:tc>
          <w:tcPr>
            <w:tcW w:w="1901" w:type="dxa"/>
          </w:tcPr>
          <w:p w14:paraId="7161685A" w14:textId="77777777" w:rsidR="00916283" w:rsidRPr="004D49BC" w:rsidRDefault="00916283" w:rsidP="0091628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  <w:p w14:paraId="7E4B5ABC" w14:textId="0C80D0BF" w:rsidR="00916283" w:rsidRPr="004D49BC" w:rsidRDefault="00916283" w:rsidP="00916283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435DFF" w:rsidRPr="004D49BC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328" w:type="dxa"/>
          </w:tcPr>
          <w:p w14:paraId="2BE4E20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6BFC03F" w14:textId="5B7F4C77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53EEFF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A892169" w14:textId="0BF65BC9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59D39FF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6ABE8D9" w14:textId="76736944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  <w:vAlign w:val="bottom"/>
          </w:tcPr>
          <w:p w14:paraId="2C108FD2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26A2D9B" w14:textId="09501504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E643D4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368F4F1E" w14:textId="0491F097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sz w:val="24"/>
                <w:szCs w:val="24"/>
              </w:rPr>
              <w:t>657,300</w:t>
            </w:r>
          </w:p>
        </w:tc>
        <w:tc>
          <w:tcPr>
            <w:tcW w:w="231" w:type="dxa"/>
            <w:vAlign w:val="bottom"/>
          </w:tcPr>
          <w:p w14:paraId="32DAFD9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3EDBC7" w14:textId="58A79AAE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657,300</w:t>
            </w:r>
          </w:p>
        </w:tc>
      </w:tr>
      <w:tr w:rsidR="000A3FC5" w:rsidRPr="004D49BC" w14:paraId="2E92A638" w14:textId="77777777" w:rsidTr="00F05C00">
        <w:trPr>
          <w:trHeight w:val="625"/>
        </w:trPr>
        <w:tc>
          <w:tcPr>
            <w:tcW w:w="1901" w:type="dxa"/>
          </w:tcPr>
          <w:p w14:paraId="0F0FE7F9" w14:textId="7777777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28" w:type="dxa"/>
          </w:tcPr>
          <w:p w14:paraId="7042EE41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2BB39A9" w14:textId="51EE5150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777,998</w:t>
            </w:r>
          </w:p>
        </w:tc>
        <w:tc>
          <w:tcPr>
            <w:tcW w:w="231" w:type="dxa"/>
            <w:vAlign w:val="bottom"/>
          </w:tcPr>
          <w:p w14:paraId="739FE095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777AC50" w14:textId="052BD9A2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251A606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FF0A24F" w14:textId="4571A987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777,998</w:t>
            </w:r>
          </w:p>
        </w:tc>
        <w:tc>
          <w:tcPr>
            <w:tcW w:w="235" w:type="dxa"/>
            <w:vAlign w:val="bottom"/>
          </w:tcPr>
          <w:p w14:paraId="4D8FA39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A82B6B0" w14:textId="63FA2B3B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sz w:val="24"/>
                <w:szCs w:val="24"/>
              </w:rPr>
              <w:t>249,11</w:t>
            </w:r>
            <w:r w:rsidR="00F344C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9" w:type="dxa"/>
            <w:vAlign w:val="bottom"/>
          </w:tcPr>
          <w:p w14:paraId="23A73C9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1CBCDE9" w14:textId="4BDCCDF8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62A73CC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D4B0E2" w14:textId="748E0F61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F0E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249,11</w:t>
            </w:r>
            <w:r w:rsidR="00F344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</w:tr>
      <w:tr w:rsidR="000A3FC5" w:rsidRPr="004D49BC" w14:paraId="2882E224" w14:textId="77777777" w:rsidTr="00646F57">
        <w:trPr>
          <w:trHeight w:val="332"/>
        </w:trPr>
        <w:tc>
          <w:tcPr>
            <w:tcW w:w="1901" w:type="dxa"/>
          </w:tcPr>
          <w:p w14:paraId="4AFF7D32" w14:textId="7777777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28" w:type="dxa"/>
          </w:tcPr>
          <w:p w14:paraId="4672D29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E0696A5" w14:textId="3EB240C1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DCE07F8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04146846" w14:textId="23FCF9C5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2,977,862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DF0FB3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0E2C9F2" w14:textId="3B9FD8AC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2,977,862</w:t>
            </w:r>
          </w:p>
        </w:tc>
        <w:tc>
          <w:tcPr>
            <w:tcW w:w="235" w:type="dxa"/>
            <w:vAlign w:val="bottom"/>
          </w:tcPr>
          <w:p w14:paraId="576A15A4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BCD0E6B" w14:textId="154B6A2D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24AEF08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64EDDE2" w14:textId="234066D9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F0EC3">
              <w:rPr>
                <w:rFonts w:ascii="Angsana New" w:hAnsi="Angsana New" w:cs="Angsana New"/>
                <w:sz w:val="24"/>
                <w:szCs w:val="24"/>
              </w:rPr>
              <w:t>24,132</w:t>
            </w:r>
          </w:p>
        </w:tc>
        <w:tc>
          <w:tcPr>
            <w:tcW w:w="231" w:type="dxa"/>
            <w:vAlign w:val="bottom"/>
          </w:tcPr>
          <w:p w14:paraId="7AA31BB0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6A210D" w14:textId="0B78CCA6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F0E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24,132</w:t>
            </w:r>
          </w:p>
        </w:tc>
      </w:tr>
      <w:tr w:rsidR="000A3FC5" w:rsidRPr="004D49BC" w14:paraId="0D3EF377" w14:textId="77777777" w:rsidTr="00646F57">
        <w:trPr>
          <w:trHeight w:val="322"/>
        </w:trPr>
        <w:tc>
          <w:tcPr>
            <w:tcW w:w="1901" w:type="dxa"/>
          </w:tcPr>
          <w:p w14:paraId="402A4091" w14:textId="7777777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D49BC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28" w:type="dxa"/>
          </w:tcPr>
          <w:p w14:paraId="2FFBCB1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9AA6DEB" w14:textId="08981881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1" w:type="dxa"/>
            <w:vAlign w:val="bottom"/>
          </w:tcPr>
          <w:p w14:paraId="4A47BE4A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D5C08A1" w14:textId="3CC5A055" w:rsidR="00916283" w:rsidRPr="00484449" w:rsidRDefault="00484449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449">
              <w:rPr>
                <w:rFonts w:ascii="Angsana New" w:hAnsi="Angsana New" w:cs="Angsana New"/>
                <w:sz w:val="24"/>
                <w:szCs w:val="24"/>
              </w:rPr>
              <w:t>5,910,600</w:t>
            </w:r>
          </w:p>
        </w:tc>
        <w:tc>
          <w:tcPr>
            <w:tcW w:w="232" w:type="dxa"/>
            <w:vAlign w:val="bottom"/>
          </w:tcPr>
          <w:p w14:paraId="0EC3E9F9" w14:textId="77777777" w:rsidR="00916283" w:rsidRPr="00484449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CF3B500" w14:textId="322FF761" w:rsidR="00916283" w:rsidRPr="00484449" w:rsidRDefault="00484449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8444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8,910,600</w:t>
            </w:r>
          </w:p>
        </w:tc>
        <w:tc>
          <w:tcPr>
            <w:tcW w:w="235" w:type="dxa"/>
            <w:vAlign w:val="bottom"/>
          </w:tcPr>
          <w:p w14:paraId="7C7375AC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74763BEC" w14:textId="4E7A147B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39" w:type="dxa"/>
            <w:vAlign w:val="bottom"/>
          </w:tcPr>
          <w:p w14:paraId="76E5B10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64C6950B" w14:textId="661A7236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sz w:val="24"/>
                <w:szCs w:val="24"/>
              </w:rPr>
              <w:t>5,910,600</w:t>
            </w:r>
          </w:p>
        </w:tc>
        <w:tc>
          <w:tcPr>
            <w:tcW w:w="231" w:type="dxa"/>
            <w:vAlign w:val="bottom"/>
          </w:tcPr>
          <w:p w14:paraId="3150A5EE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FA7A9E" w14:textId="1C0040DC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8,910,600</w:t>
            </w:r>
          </w:p>
        </w:tc>
      </w:tr>
      <w:tr w:rsidR="000A3FC5" w:rsidRPr="004D49BC" w14:paraId="7C05D5B1" w14:textId="77777777" w:rsidTr="00646F57">
        <w:trPr>
          <w:trHeight w:val="322"/>
        </w:trPr>
        <w:tc>
          <w:tcPr>
            <w:tcW w:w="1901" w:type="dxa"/>
          </w:tcPr>
          <w:p w14:paraId="37CC9AFF" w14:textId="644EE1E7" w:rsidR="00916283" w:rsidRPr="004D49BC" w:rsidRDefault="00916283" w:rsidP="00916283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A3FC5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328" w:type="dxa"/>
          </w:tcPr>
          <w:p w14:paraId="3F62F43D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240AC90" w14:textId="4DF0CF53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1628F971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CF61175" w14:textId="00BDC227" w:rsidR="00916283" w:rsidRPr="00484449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449">
              <w:rPr>
                <w:rFonts w:ascii="Angsana New" w:hAnsi="Angsana New" w:cs="Angsana New"/>
                <w:sz w:val="24"/>
                <w:szCs w:val="24"/>
              </w:rPr>
              <w:t>79,351</w:t>
            </w:r>
          </w:p>
        </w:tc>
        <w:tc>
          <w:tcPr>
            <w:tcW w:w="232" w:type="dxa"/>
            <w:vAlign w:val="bottom"/>
          </w:tcPr>
          <w:p w14:paraId="47089231" w14:textId="77777777" w:rsidR="00916283" w:rsidRPr="00484449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EDD2FBA" w14:textId="18A89CB7" w:rsidR="00916283" w:rsidRPr="00484449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84449">
              <w:rPr>
                <w:rFonts w:ascii="Angsana New" w:hAnsi="Angsana New" w:cs="Angsana New"/>
                <w:b/>
                <w:bCs/>
                <w:sz w:val="24"/>
                <w:szCs w:val="24"/>
              </w:rPr>
              <w:t>79,351</w:t>
            </w:r>
          </w:p>
        </w:tc>
        <w:tc>
          <w:tcPr>
            <w:tcW w:w="235" w:type="dxa"/>
            <w:vAlign w:val="bottom"/>
          </w:tcPr>
          <w:p w14:paraId="767CC8C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2C30B007" w14:textId="7F9940AF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62DDB5B6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E90F7A8" w14:textId="561F1C05" w:rsidR="00916283" w:rsidRPr="00A62128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sz w:val="24"/>
                <w:szCs w:val="24"/>
              </w:rPr>
              <w:t>79,351</w:t>
            </w:r>
          </w:p>
        </w:tc>
        <w:tc>
          <w:tcPr>
            <w:tcW w:w="231" w:type="dxa"/>
            <w:vAlign w:val="bottom"/>
          </w:tcPr>
          <w:p w14:paraId="4A79E17D" w14:textId="77777777" w:rsidR="00916283" w:rsidRPr="00A62128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CC632F" w14:textId="35957AE5" w:rsidR="00916283" w:rsidRPr="00A62128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79,351</w:t>
            </w:r>
          </w:p>
        </w:tc>
      </w:tr>
      <w:tr w:rsidR="000A3FC5" w:rsidRPr="004D49BC" w14:paraId="146D6DA1" w14:textId="77777777" w:rsidTr="00F05C00">
        <w:trPr>
          <w:trHeight w:val="280"/>
        </w:trPr>
        <w:tc>
          <w:tcPr>
            <w:tcW w:w="1901" w:type="dxa"/>
          </w:tcPr>
          <w:p w14:paraId="430EDDA5" w14:textId="77777777" w:rsidR="00916283" w:rsidRPr="004D49BC" w:rsidRDefault="00916283" w:rsidP="00916283">
            <w:pPr>
              <w:pStyle w:val="ListParagraph"/>
              <w:tabs>
                <w:tab w:val="clear" w:pos="1644"/>
              </w:tabs>
              <w:ind w:left="166" w:right="-99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D49B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28" w:type="dxa"/>
          </w:tcPr>
          <w:p w14:paraId="2C59CC5F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232A7" w14:textId="091F2C62" w:rsidR="00916283" w:rsidRPr="004D49BC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9,887,353</w:t>
            </w:r>
          </w:p>
        </w:tc>
        <w:tc>
          <w:tcPr>
            <w:tcW w:w="231" w:type="dxa"/>
            <w:vAlign w:val="bottom"/>
          </w:tcPr>
          <w:p w14:paraId="4B5DF7D9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EFA2F19" w14:textId="0E2C2BDE" w:rsidR="00916283" w:rsidRPr="00484449" w:rsidRDefault="002A6D88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4449">
              <w:rPr>
                <w:rFonts w:ascii="Angsana New" w:hAnsi="Angsana New" w:cs="Angsana New"/>
                <w:sz w:val="24"/>
                <w:szCs w:val="24"/>
              </w:rPr>
              <w:t>12,</w:t>
            </w:r>
            <w:r w:rsidR="00484449" w:rsidRPr="00484449">
              <w:rPr>
                <w:rFonts w:ascii="Angsana New" w:hAnsi="Angsana New" w:cs="Angsana New"/>
                <w:sz w:val="24"/>
                <w:szCs w:val="24"/>
              </w:rPr>
              <w:t>993,805</w:t>
            </w:r>
          </w:p>
        </w:tc>
        <w:tc>
          <w:tcPr>
            <w:tcW w:w="232" w:type="dxa"/>
            <w:vAlign w:val="bottom"/>
          </w:tcPr>
          <w:p w14:paraId="0EEDC82C" w14:textId="77777777" w:rsidR="00916283" w:rsidRPr="00484449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4FDA6" w14:textId="46E4D1B3" w:rsidR="00916283" w:rsidRPr="00484449" w:rsidRDefault="00484449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8444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22,881,158</w:t>
            </w:r>
          </w:p>
        </w:tc>
        <w:tc>
          <w:tcPr>
            <w:tcW w:w="235" w:type="dxa"/>
            <w:vAlign w:val="bottom"/>
          </w:tcPr>
          <w:p w14:paraId="4D23B5F3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813A6" w14:textId="1C5417F1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sz w:val="24"/>
                <w:szCs w:val="24"/>
              </w:rPr>
              <w:t>5,590,21</w:t>
            </w:r>
            <w:r w:rsidR="00F344C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9" w:type="dxa"/>
            <w:vAlign w:val="bottom"/>
          </w:tcPr>
          <w:p w14:paraId="46E6C87B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F638" w14:textId="3785F211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sz w:val="24"/>
                <w:szCs w:val="24"/>
              </w:rPr>
              <w:t>9,693,07</w:t>
            </w:r>
            <w:r w:rsidR="00F344C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1" w:type="dxa"/>
            <w:vAlign w:val="bottom"/>
          </w:tcPr>
          <w:p w14:paraId="5FE38C85" w14:textId="77777777" w:rsidR="00916283" w:rsidRPr="004D49BC" w:rsidRDefault="0091628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2C3C7" w14:textId="43E34C83" w:rsidR="00916283" w:rsidRPr="004D49BC" w:rsidRDefault="006F0EC3" w:rsidP="0091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F0E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15,283,28</w:t>
            </w:r>
            <w:r w:rsidR="00F344C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</w:tr>
    </w:tbl>
    <w:p w14:paraId="35508D77" w14:textId="77777777" w:rsidR="00160853" w:rsidRPr="004D49BC" w:rsidRDefault="00160853" w:rsidP="005C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450" w:tblpY="195"/>
        <w:tblW w:w="9360" w:type="dxa"/>
        <w:tblLayout w:type="fixed"/>
        <w:tblLook w:val="0000" w:firstRow="0" w:lastRow="0" w:firstColumn="0" w:lastColumn="0" w:noHBand="0" w:noVBand="0"/>
      </w:tblPr>
      <w:tblGrid>
        <w:gridCol w:w="4127"/>
        <w:gridCol w:w="1191"/>
        <w:gridCol w:w="262"/>
        <w:gridCol w:w="1028"/>
        <w:gridCol w:w="271"/>
        <w:gridCol w:w="1099"/>
        <w:gridCol w:w="34"/>
        <w:gridCol w:w="204"/>
        <w:gridCol w:w="34"/>
        <w:gridCol w:w="1110"/>
      </w:tblGrid>
      <w:tr w:rsidR="00DC1573" w:rsidRPr="004D49BC" w14:paraId="297E28B9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0EAAF8D8" w14:textId="2D5CCA9C" w:rsidR="00DC1573" w:rsidRPr="004D49BC" w:rsidRDefault="00DC1573" w:rsidP="00642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325" w:type="pct"/>
            <w:gridSpan w:val="3"/>
          </w:tcPr>
          <w:p w14:paraId="5019224D" w14:textId="77777777" w:rsidR="00DC1573" w:rsidRPr="004D49BC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45C7C6" w14:textId="77777777" w:rsidR="00DC1573" w:rsidRPr="004D49BC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5"/>
          </w:tcPr>
          <w:p w14:paraId="630DF508" w14:textId="77777777" w:rsidR="00DC1573" w:rsidRPr="004D49BC" w:rsidRDefault="00DC1573" w:rsidP="00D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4EBF" w:rsidRPr="004D49BC" w14:paraId="11A767FB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67ECFB80" w14:textId="77777777" w:rsidR="00734EBF" w:rsidRPr="004D49BC" w:rsidRDefault="00734EBF" w:rsidP="007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979437B" w14:textId="007DDEFA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40" w:type="pct"/>
          </w:tcPr>
          <w:p w14:paraId="0C1E8154" w14:textId="77777777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" w:type="pct"/>
          </w:tcPr>
          <w:p w14:paraId="09543D79" w14:textId="5DA063CD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7FC70925" w14:textId="77777777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6C781" w14:textId="3E4C6951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27" w:type="pct"/>
            <w:gridSpan w:val="2"/>
          </w:tcPr>
          <w:p w14:paraId="2C106B78" w14:textId="77777777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CF798A3" w14:textId="51D7EC69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34EBF" w:rsidRPr="004D49BC" w14:paraId="00A0837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5E4CB597" w14:textId="77777777" w:rsidR="00734EBF" w:rsidRPr="004D49BC" w:rsidRDefault="00734EBF" w:rsidP="007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3FDF3E8B" w14:textId="743D3450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726F286B" w14:textId="77777777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D6E8D7A" w14:textId="33FCBD80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5365DDC" w14:textId="77777777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11BB80EA" w14:textId="02743B7B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7" w:type="pct"/>
            <w:gridSpan w:val="2"/>
          </w:tcPr>
          <w:p w14:paraId="614D4921" w14:textId="77777777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FB52B3" w14:textId="54EC72D4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34EBF" w:rsidRPr="004D49BC" w14:paraId="2F821565" w14:textId="77777777" w:rsidTr="00DC1573">
        <w:trPr>
          <w:trHeight w:hRule="exact" w:val="384"/>
        </w:trPr>
        <w:tc>
          <w:tcPr>
            <w:tcW w:w="2205" w:type="pct"/>
            <w:vAlign w:val="bottom"/>
          </w:tcPr>
          <w:p w14:paraId="28DFDEAC" w14:textId="77777777" w:rsidR="00734EBF" w:rsidRPr="004D49BC" w:rsidRDefault="00734EBF" w:rsidP="007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2F6E24AF" w14:textId="77777777" w:rsidR="00734EBF" w:rsidRPr="004D49BC" w:rsidRDefault="00734EBF" w:rsidP="007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A5044F" w:rsidRPr="004D49BC" w14:paraId="294985C5" w14:textId="77777777" w:rsidTr="009D1DC7">
        <w:trPr>
          <w:trHeight w:hRule="exact" w:val="384"/>
        </w:trPr>
        <w:tc>
          <w:tcPr>
            <w:tcW w:w="2205" w:type="pct"/>
          </w:tcPr>
          <w:p w14:paraId="1A8B8B42" w14:textId="02D2FF55" w:rsidR="00A5044F" w:rsidRPr="004D49BC" w:rsidRDefault="00A5044F" w:rsidP="00A5044F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อสังหาริมทรัพย์พัฒนาเพื่อขาย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766A30AD" w14:textId="09D2F332" w:rsidR="00A5044F" w:rsidRDefault="00AD3F6A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51,264</w:t>
            </w:r>
          </w:p>
        </w:tc>
        <w:tc>
          <w:tcPr>
            <w:tcW w:w="140" w:type="pct"/>
            <w:vAlign w:val="bottom"/>
          </w:tcPr>
          <w:p w14:paraId="62DA448C" w14:textId="77777777" w:rsidR="00A5044F" w:rsidRPr="004D49BC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6A8497AF" w14:textId="785B61F0" w:rsidR="00A5044F" w:rsidRPr="004D49BC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7BBBF2D5" w14:textId="77777777" w:rsidR="00A5044F" w:rsidRPr="004D49BC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45FC28C" w14:textId="64C92AA6" w:rsidR="00A5044F" w:rsidRPr="006F0EC3" w:rsidRDefault="00A5044F" w:rsidP="00A504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18B767BA" w14:textId="77777777" w:rsidR="00A5044F" w:rsidRPr="004D49BC" w:rsidRDefault="00A5044F" w:rsidP="00A5044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F130F94" w14:textId="147602E4" w:rsidR="00A5044F" w:rsidRPr="004D49BC" w:rsidRDefault="00A5044F" w:rsidP="00A504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5044F" w:rsidRPr="004D49BC" w14:paraId="0B39FB80" w14:textId="77777777" w:rsidTr="009D1DC7">
        <w:trPr>
          <w:trHeight w:hRule="exact" w:val="384"/>
        </w:trPr>
        <w:tc>
          <w:tcPr>
            <w:tcW w:w="2205" w:type="pct"/>
          </w:tcPr>
          <w:p w14:paraId="400EF184" w14:textId="1AA08760" w:rsidR="00A5044F" w:rsidRDefault="00A5044F" w:rsidP="00A5044F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8541C36" w14:textId="1B762E17" w:rsidR="00A5044F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2,629,500</w:t>
            </w:r>
          </w:p>
        </w:tc>
        <w:tc>
          <w:tcPr>
            <w:tcW w:w="140" w:type="pct"/>
            <w:vAlign w:val="bottom"/>
          </w:tcPr>
          <w:p w14:paraId="6DCB137D" w14:textId="77777777" w:rsidR="00A5044F" w:rsidRPr="004D49BC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22B79461" w14:textId="1FD2F562" w:rsidR="00A5044F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2,930,553</w:t>
            </w:r>
          </w:p>
        </w:tc>
        <w:tc>
          <w:tcPr>
            <w:tcW w:w="145" w:type="pct"/>
            <w:vAlign w:val="bottom"/>
          </w:tcPr>
          <w:p w14:paraId="77C40B5A" w14:textId="77777777" w:rsidR="00A5044F" w:rsidRPr="004D49BC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6F46BCA" w14:textId="7B1C7FF3" w:rsidR="00A5044F" w:rsidRDefault="00A5044F" w:rsidP="00A504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6F0EC3">
              <w:rPr>
                <w:rFonts w:ascii="Angsana New" w:hAnsi="Angsana New" w:cs="Angsana New"/>
                <w:sz w:val="30"/>
                <w:szCs w:val="30"/>
              </w:rPr>
              <w:t>165,197</w:t>
            </w:r>
          </w:p>
        </w:tc>
        <w:tc>
          <w:tcPr>
            <w:tcW w:w="127" w:type="pct"/>
            <w:gridSpan w:val="2"/>
            <w:vAlign w:val="bottom"/>
          </w:tcPr>
          <w:p w14:paraId="59D7F408" w14:textId="77777777" w:rsidR="00A5044F" w:rsidRPr="004D49BC" w:rsidRDefault="00A5044F" w:rsidP="00A5044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4CB9B3F7" w14:textId="0F6574D5" w:rsidR="00A5044F" w:rsidRDefault="00A5044F" w:rsidP="00A504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191,661</w:t>
            </w:r>
          </w:p>
        </w:tc>
      </w:tr>
      <w:tr w:rsidR="00A5044F" w:rsidRPr="004D49BC" w14:paraId="78FFCD94" w14:textId="77777777" w:rsidTr="009D1DC7">
        <w:trPr>
          <w:trHeight w:hRule="exact" w:val="384"/>
        </w:trPr>
        <w:tc>
          <w:tcPr>
            <w:tcW w:w="2205" w:type="pct"/>
          </w:tcPr>
          <w:p w14:paraId="034D570B" w14:textId="51DD4B9B" w:rsidR="00A5044F" w:rsidRPr="004D49BC" w:rsidRDefault="00A5044F" w:rsidP="00A5044F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4910F1C6" w14:textId="6E86C780" w:rsidR="00A5044F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bottom"/>
          </w:tcPr>
          <w:p w14:paraId="2A181C4A" w14:textId="77777777" w:rsidR="00A5044F" w:rsidRPr="004D49BC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7A0207D0" w14:textId="7BA3C001" w:rsidR="00A5044F" w:rsidRPr="004D49BC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3AF2BAF6" w14:textId="77777777" w:rsidR="00A5044F" w:rsidRPr="004D49BC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CFB47B6" w14:textId="181EDA2F" w:rsidR="00A5044F" w:rsidRPr="006F0EC3" w:rsidRDefault="00A5044F" w:rsidP="00A504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6F0EC3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  <w:tc>
          <w:tcPr>
            <w:tcW w:w="127" w:type="pct"/>
            <w:gridSpan w:val="2"/>
            <w:vAlign w:val="bottom"/>
          </w:tcPr>
          <w:p w14:paraId="1EFACA84" w14:textId="77777777" w:rsidR="00A5044F" w:rsidRPr="004D49BC" w:rsidRDefault="00A5044F" w:rsidP="00A5044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bottom"/>
          </w:tcPr>
          <w:p w14:paraId="1637E2AD" w14:textId="40871689" w:rsidR="00A5044F" w:rsidRPr="004D49BC" w:rsidRDefault="00A5044F" w:rsidP="00A504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A5044F" w:rsidRPr="004D49BC" w14:paraId="61243B30" w14:textId="77777777" w:rsidTr="009D1DC7">
        <w:trPr>
          <w:trHeight w:hRule="exact" w:val="384"/>
        </w:trPr>
        <w:tc>
          <w:tcPr>
            <w:tcW w:w="2205" w:type="pct"/>
            <w:vAlign w:val="bottom"/>
          </w:tcPr>
          <w:p w14:paraId="04E0F223" w14:textId="23775E19" w:rsidR="00A5044F" w:rsidRPr="004D49BC" w:rsidRDefault="00A5044F" w:rsidP="00A50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 w:hanging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5CFC1" w14:textId="244F5546" w:rsidR="00A5044F" w:rsidRPr="00276115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AD3F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3507C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80,764</w:t>
            </w:r>
          </w:p>
        </w:tc>
        <w:tc>
          <w:tcPr>
            <w:tcW w:w="140" w:type="pct"/>
            <w:vAlign w:val="bottom"/>
          </w:tcPr>
          <w:p w14:paraId="0DEFEAF2" w14:textId="77777777" w:rsidR="00A5044F" w:rsidRPr="004D49BC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4F27F" w14:textId="25DC97C8" w:rsidR="00A5044F" w:rsidRPr="004D49BC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2,930,553</w:t>
            </w:r>
          </w:p>
        </w:tc>
        <w:tc>
          <w:tcPr>
            <w:tcW w:w="145" w:type="pct"/>
            <w:vAlign w:val="bottom"/>
          </w:tcPr>
          <w:p w14:paraId="66A7CEE5" w14:textId="77777777" w:rsidR="00A5044F" w:rsidRPr="004D49BC" w:rsidRDefault="00A5044F" w:rsidP="00A50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92273" w14:textId="4575BAE2" w:rsidR="00A5044F" w:rsidRPr="004D49BC" w:rsidRDefault="00A5044F" w:rsidP="00A504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0E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187,735</w:t>
            </w:r>
          </w:p>
        </w:tc>
        <w:tc>
          <w:tcPr>
            <w:tcW w:w="127" w:type="pct"/>
            <w:gridSpan w:val="2"/>
            <w:vAlign w:val="bottom"/>
          </w:tcPr>
          <w:p w14:paraId="2F6B67E6" w14:textId="77777777" w:rsidR="00A5044F" w:rsidRPr="004D49BC" w:rsidRDefault="00A5044F" w:rsidP="00A5044F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DBF64" w14:textId="75529AAE" w:rsidR="00A5044F" w:rsidRPr="004D49BC" w:rsidRDefault="00A5044F" w:rsidP="00A5044F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214,199</w:t>
            </w:r>
          </w:p>
        </w:tc>
      </w:tr>
    </w:tbl>
    <w:p w14:paraId="458C0A8D" w14:textId="7DA0E476" w:rsidR="00992BEF" w:rsidRPr="00262488" w:rsidRDefault="00992BE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8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10"/>
        <w:gridCol w:w="3150"/>
        <w:gridCol w:w="118"/>
        <w:gridCol w:w="884"/>
        <w:gridCol w:w="1092"/>
        <w:gridCol w:w="75"/>
        <w:gridCol w:w="203"/>
        <w:gridCol w:w="6"/>
        <w:gridCol w:w="56"/>
        <w:gridCol w:w="991"/>
        <w:gridCol w:w="49"/>
        <w:gridCol w:w="15"/>
        <w:gridCol w:w="210"/>
        <w:gridCol w:w="54"/>
        <w:gridCol w:w="15"/>
        <w:gridCol w:w="1006"/>
        <w:gridCol w:w="62"/>
        <w:gridCol w:w="15"/>
        <w:gridCol w:w="193"/>
        <w:gridCol w:w="71"/>
        <w:gridCol w:w="15"/>
        <w:gridCol w:w="1081"/>
        <w:gridCol w:w="13"/>
      </w:tblGrid>
      <w:tr w:rsidR="00515929" w:rsidRPr="004D49BC" w14:paraId="6F97E1C8" w14:textId="77777777" w:rsidTr="003F4AF8">
        <w:trPr>
          <w:gridAfter w:val="1"/>
          <w:wAfter w:w="8" w:type="pct"/>
          <w:trHeight w:hRule="exact" w:val="374"/>
        </w:trPr>
        <w:tc>
          <w:tcPr>
            <w:tcW w:w="1746" w:type="pct"/>
            <w:gridSpan w:val="3"/>
          </w:tcPr>
          <w:p w14:paraId="4948A540" w14:textId="01556EE5" w:rsidR="00515929" w:rsidRPr="004D49BC" w:rsidRDefault="00515929" w:rsidP="000D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C00C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2F86551" w14:textId="77777777" w:rsidR="00515929" w:rsidRPr="004D49BC" w:rsidRDefault="00515929" w:rsidP="000D5258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0" w:type="pct"/>
          </w:tcPr>
          <w:p w14:paraId="0E537878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0" w:type="pct"/>
            <w:gridSpan w:val="6"/>
          </w:tcPr>
          <w:p w14:paraId="3341553C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3"/>
          </w:tcPr>
          <w:p w14:paraId="6C6FADC5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9"/>
          </w:tcPr>
          <w:p w14:paraId="136A49A4" w14:textId="77777777" w:rsidR="00515929" w:rsidRPr="004D49BC" w:rsidRDefault="00515929" w:rsidP="000D5258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076" w:rsidRPr="004D49BC" w14:paraId="413B9AD2" w14:textId="77777777" w:rsidTr="003F4AF8">
        <w:trPr>
          <w:gridAfter w:val="1"/>
          <w:wAfter w:w="8" w:type="pct"/>
          <w:trHeight w:hRule="exact" w:val="374"/>
        </w:trPr>
        <w:tc>
          <w:tcPr>
            <w:tcW w:w="1746" w:type="pct"/>
            <w:gridSpan w:val="3"/>
          </w:tcPr>
          <w:p w14:paraId="30BDA141" w14:textId="77777777" w:rsidR="006F0076" w:rsidRPr="004D49BC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75E00E28" w14:textId="77777777" w:rsidR="006F0076" w:rsidRPr="004D49BC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gridSpan w:val="2"/>
          </w:tcPr>
          <w:p w14:paraId="2F8C02AD" w14:textId="40CAF200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11284"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  <w:gridSpan w:val="3"/>
          </w:tcPr>
          <w:p w14:paraId="294F814A" w14:textId="77777777" w:rsidR="006F0076" w:rsidRPr="004D49BC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A1FB093" w14:textId="1B040A47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11284"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gridSpan w:val="3"/>
          </w:tcPr>
          <w:p w14:paraId="5CC5D62F" w14:textId="77777777" w:rsidR="006F0076" w:rsidRPr="004D49BC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</w:tcPr>
          <w:p w14:paraId="2CB6C0A9" w14:textId="12BE8A15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11284"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3"/>
          </w:tcPr>
          <w:p w14:paraId="7A09E956" w14:textId="77777777" w:rsidR="006F0076" w:rsidRPr="004D49BC" w:rsidRDefault="006F00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3"/>
          </w:tcPr>
          <w:p w14:paraId="69496F31" w14:textId="2750A0C5" w:rsidR="006F0076" w:rsidRPr="004D49BC" w:rsidRDefault="00707376" w:rsidP="006F0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211284"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F0076" w:rsidRPr="004D49BC" w14:paraId="44C299D0" w14:textId="77777777" w:rsidTr="003F4AF8">
        <w:trPr>
          <w:gridAfter w:val="1"/>
          <w:wAfter w:w="8" w:type="pct"/>
          <w:trHeight w:hRule="exact" w:val="374"/>
        </w:trPr>
        <w:tc>
          <w:tcPr>
            <w:tcW w:w="1746" w:type="pct"/>
            <w:gridSpan w:val="3"/>
          </w:tcPr>
          <w:p w14:paraId="26AF32F9" w14:textId="77777777" w:rsidR="006F0076" w:rsidRPr="004D49BC" w:rsidRDefault="006F0076" w:rsidP="006F0076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0" w:type="pct"/>
          </w:tcPr>
          <w:p w14:paraId="2A433547" w14:textId="77777777" w:rsidR="006F0076" w:rsidRPr="004D49BC" w:rsidRDefault="006F0076" w:rsidP="006F0076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5" w:type="pct"/>
            <w:gridSpan w:val="18"/>
          </w:tcPr>
          <w:p w14:paraId="6F5FAED2" w14:textId="77777777" w:rsidR="006F0076" w:rsidRPr="004D49BC" w:rsidRDefault="006F0076" w:rsidP="006F007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EBF" w:rsidRPr="004D49BC" w14:paraId="7F8DA737" w14:textId="77777777" w:rsidTr="003F4AF8">
        <w:trPr>
          <w:gridAfter w:val="1"/>
          <w:wAfter w:w="8" w:type="pct"/>
          <w:trHeight w:hRule="exact" w:val="374"/>
        </w:trPr>
        <w:tc>
          <w:tcPr>
            <w:tcW w:w="1746" w:type="pct"/>
            <w:gridSpan w:val="3"/>
          </w:tcPr>
          <w:p w14:paraId="78938D36" w14:textId="14F08FB0" w:rsidR="00734EBF" w:rsidRPr="004D49BC" w:rsidRDefault="00734EBF" w:rsidP="007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0" w:type="pct"/>
          </w:tcPr>
          <w:p w14:paraId="4F9D49DA" w14:textId="77777777" w:rsidR="00734EBF" w:rsidRPr="004D49BC" w:rsidRDefault="00734EBF" w:rsidP="00734EB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gridSpan w:val="2"/>
          </w:tcPr>
          <w:p w14:paraId="60270623" w14:textId="251F75FF" w:rsidR="00734EBF" w:rsidRPr="006C2B92" w:rsidRDefault="00734EBF" w:rsidP="00734EBF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2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895</w:t>
            </w:r>
            <w:r w:rsidRPr="006C2B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2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494</w:t>
            </w:r>
          </w:p>
        </w:tc>
        <w:tc>
          <w:tcPr>
            <w:tcW w:w="141" w:type="pct"/>
            <w:gridSpan w:val="3"/>
          </w:tcPr>
          <w:p w14:paraId="542353AA" w14:textId="77777777" w:rsidR="00734EBF" w:rsidRPr="004D49BC" w:rsidRDefault="00734EBF" w:rsidP="00734EB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A4D90A0" w14:textId="7E04C88C" w:rsidR="00734EBF" w:rsidRPr="004D49BC" w:rsidRDefault="00734EBF" w:rsidP="00734EBF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A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1,397,473</w:t>
            </w:r>
          </w:p>
        </w:tc>
        <w:tc>
          <w:tcPr>
            <w:tcW w:w="146" w:type="pct"/>
            <w:gridSpan w:val="3"/>
          </w:tcPr>
          <w:p w14:paraId="3CB22B3C" w14:textId="77777777" w:rsidR="00734EBF" w:rsidRPr="004D49BC" w:rsidRDefault="00734EBF" w:rsidP="00734EB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1A315FDC" w14:textId="250F3CC5" w:rsidR="00734EBF" w:rsidRPr="006C2B92" w:rsidRDefault="00734EBF" w:rsidP="00734EBF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2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423</w:t>
            </w:r>
            <w:r w:rsidRPr="006C2B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C2B9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777</w:t>
            </w:r>
          </w:p>
        </w:tc>
        <w:tc>
          <w:tcPr>
            <w:tcW w:w="144" w:type="pct"/>
            <w:gridSpan w:val="3"/>
          </w:tcPr>
          <w:p w14:paraId="73374433" w14:textId="77777777" w:rsidR="00734EBF" w:rsidRPr="006C2B92" w:rsidRDefault="00734EBF" w:rsidP="00734EB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3"/>
            <w:shd w:val="clear" w:color="auto" w:fill="auto"/>
          </w:tcPr>
          <w:p w14:paraId="2A404B18" w14:textId="3772876E" w:rsidR="00734EBF" w:rsidRPr="0099508F" w:rsidRDefault="00734EBF" w:rsidP="00734EBF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699,698</w:t>
            </w:r>
          </w:p>
        </w:tc>
      </w:tr>
      <w:tr w:rsidR="00745CE2" w:rsidRPr="004D49BC" w14:paraId="523E606F" w14:textId="77777777" w:rsidTr="003F4AF8">
        <w:trPr>
          <w:gridAfter w:val="1"/>
          <w:wAfter w:w="8" w:type="pct"/>
          <w:trHeight w:hRule="exact" w:val="374"/>
        </w:trPr>
        <w:tc>
          <w:tcPr>
            <w:tcW w:w="1746" w:type="pct"/>
            <w:gridSpan w:val="3"/>
          </w:tcPr>
          <w:p w14:paraId="654CB542" w14:textId="6ABFD761" w:rsidR="00745CE2" w:rsidRPr="004D49BC" w:rsidRDefault="00354EE7" w:rsidP="007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</w:t>
            </w:r>
            <w:r w:rsidR="00745CE2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  <w:r w:rsidR="009F70E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470" w:type="pct"/>
          </w:tcPr>
          <w:p w14:paraId="4AD29CB6" w14:textId="77777777" w:rsidR="00745CE2" w:rsidRPr="004D49BC" w:rsidRDefault="00745CE2" w:rsidP="00734EB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gridSpan w:val="2"/>
          </w:tcPr>
          <w:p w14:paraId="0CD2E177" w14:textId="00670BF8" w:rsidR="00745CE2" w:rsidRDefault="00354EE7" w:rsidP="00734EBF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71,769</w:t>
            </w:r>
          </w:p>
        </w:tc>
        <w:tc>
          <w:tcPr>
            <w:tcW w:w="141" w:type="pct"/>
            <w:gridSpan w:val="3"/>
          </w:tcPr>
          <w:p w14:paraId="11204290" w14:textId="77777777" w:rsidR="00745CE2" w:rsidRPr="004D49BC" w:rsidRDefault="00745CE2" w:rsidP="00734EB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DA647DC" w14:textId="359AB70D" w:rsidR="00745CE2" w:rsidRDefault="00354EE7" w:rsidP="00734EBF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3"/>
          </w:tcPr>
          <w:p w14:paraId="0F1F8995" w14:textId="77777777" w:rsidR="00745CE2" w:rsidRPr="004D49BC" w:rsidRDefault="00745CE2" w:rsidP="00734EB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47EDD79E" w14:textId="0B6D37C1" w:rsidR="00745CE2" w:rsidRDefault="00354EE7" w:rsidP="00734EBF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3"/>
          </w:tcPr>
          <w:p w14:paraId="0A75B4F9" w14:textId="77777777" w:rsidR="00745CE2" w:rsidRPr="004D49BC" w:rsidRDefault="00745CE2" w:rsidP="00734EB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3"/>
            <w:shd w:val="clear" w:color="auto" w:fill="auto"/>
          </w:tcPr>
          <w:p w14:paraId="60AC6F80" w14:textId="7800AC45" w:rsidR="00745CE2" w:rsidRDefault="00354EE7" w:rsidP="00734EBF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4EBF" w:rsidRPr="004D49BC" w14:paraId="2559F13A" w14:textId="77777777" w:rsidTr="003F4AF8">
        <w:trPr>
          <w:gridAfter w:val="1"/>
          <w:wAfter w:w="8" w:type="pct"/>
          <w:trHeight w:hRule="exact" w:val="374"/>
        </w:trPr>
        <w:tc>
          <w:tcPr>
            <w:tcW w:w="1746" w:type="pct"/>
            <w:gridSpan w:val="3"/>
          </w:tcPr>
          <w:p w14:paraId="22FC510F" w14:textId="0F7ABD84" w:rsidR="00734EBF" w:rsidRPr="004D49BC" w:rsidRDefault="00734EBF" w:rsidP="007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0" w:type="pct"/>
          </w:tcPr>
          <w:p w14:paraId="44BE7D4C" w14:textId="77777777" w:rsidR="00734EBF" w:rsidRPr="004D49BC" w:rsidRDefault="00734EBF" w:rsidP="00734EB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gridSpan w:val="2"/>
          </w:tcPr>
          <w:p w14:paraId="5AD9A613" w14:textId="63F19FA2" w:rsidR="00734EBF" w:rsidRPr="004D49BC" w:rsidRDefault="00354EE7" w:rsidP="00734EBF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178,92</w:t>
            </w:r>
            <w:r w:rsidR="004E5B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1" w:type="pct"/>
            <w:gridSpan w:val="3"/>
          </w:tcPr>
          <w:p w14:paraId="6AC4FC18" w14:textId="77777777" w:rsidR="00734EBF" w:rsidRPr="004D49BC" w:rsidRDefault="00734EBF" w:rsidP="00734EB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20812B7" w14:textId="343A8151" w:rsidR="00734EBF" w:rsidRPr="004D49BC" w:rsidRDefault="00734EBF" w:rsidP="00734EBF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3"/>
          </w:tcPr>
          <w:p w14:paraId="2AC2C2D6" w14:textId="77777777" w:rsidR="00734EBF" w:rsidRPr="004D49BC" w:rsidRDefault="00734EBF" w:rsidP="00734EB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0CB942BE" w14:textId="546CE067" w:rsidR="00734EBF" w:rsidRPr="004D49BC" w:rsidRDefault="006F0EC3" w:rsidP="00734EBF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3"/>
          </w:tcPr>
          <w:p w14:paraId="3A4232F0" w14:textId="77777777" w:rsidR="00734EBF" w:rsidRPr="004D49BC" w:rsidRDefault="00734EBF" w:rsidP="00734EB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3"/>
            <w:shd w:val="clear" w:color="auto" w:fill="auto"/>
          </w:tcPr>
          <w:p w14:paraId="18A8F8B5" w14:textId="1D959AD4" w:rsidR="00734EBF" w:rsidRPr="0099508F" w:rsidRDefault="00734EBF" w:rsidP="00734EBF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4EBF" w:rsidRPr="004D49BC" w14:paraId="61FB751F" w14:textId="77777777" w:rsidTr="003F4AF8">
        <w:trPr>
          <w:gridAfter w:val="1"/>
          <w:wAfter w:w="8" w:type="pct"/>
          <w:trHeight w:hRule="exact" w:val="344"/>
        </w:trPr>
        <w:tc>
          <w:tcPr>
            <w:tcW w:w="1746" w:type="pct"/>
            <w:gridSpan w:val="3"/>
          </w:tcPr>
          <w:p w14:paraId="5B7A26B2" w14:textId="77777777" w:rsidR="00734EBF" w:rsidRPr="004D49BC" w:rsidRDefault="00734EBF" w:rsidP="007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4D49BC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70" w:type="pct"/>
          </w:tcPr>
          <w:p w14:paraId="782B6DFA" w14:textId="77777777" w:rsidR="00734EBF" w:rsidRPr="004D49BC" w:rsidRDefault="00734EBF" w:rsidP="00734EB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gridSpan w:val="2"/>
          </w:tcPr>
          <w:p w14:paraId="3526FE91" w14:textId="434BC0A0" w:rsidR="00734EBF" w:rsidRPr="004D49BC" w:rsidRDefault="002A6D88" w:rsidP="00734EBF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(368,192)</w:t>
            </w:r>
          </w:p>
        </w:tc>
        <w:tc>
          <w:tcPr>
            <w:tcW w:w="141" w:type="pct"/>
            <w:gridSpan w:val="3"/>
          </w:tcPr>
          <w:p w14:paraId="3400C623" w14:textId="77777777" w:rsidR="00734EBF" w:rsidRPr="004D49BC" w:rsidRDefault="00734EBF" w:rsidP="00734EB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CBDEECE" w14:textId="16CC0395" w:rsidR="00734EBF" w:rsidRPr="004D49BC" w:rsidRDefault="00734EBF" w:rsidP="00734EBF">
            <w:pPr>
              <w:pStyle w:val="block"/>
              <w:tabs>
                <w:tab w:val="decimal" w:pos="775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A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(547,650)</w:t>
            </w:r>
          </w:p>
        </w:tc>
        <w:tc>
          <w:tcPr>
            <w:tcW w:w="146" w:type="pct"/>
            <w:gridSpan w:val="3"/>
          </w:tcPr>
          <w:p w14:paraId="3D7F1041" w14:textId="77777777" w:rsidR="00734EBF" w:rsidRPr="004D49BC" w:rsidRDefault="00734EBF" w:rsidP="00734EB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4E9F6906" w14:textId="5C01602E" w:rsidR="00734EBF" w:rsidRPr="004D49BC" w:rsidRDefault="006F0EC3" w:rsidP="00734EBF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E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(174,664)</w:t>
            </w:r>
          </w:p>
        </w:tc>
        <w:tc>
          <w:tcPr>
            <w:tcW w:w="144" w:type="pct"/>
            <w:gridSpan w:val="3"/>
          </w:tcPr>
          <w:p w14:paraId="548CFC18" w14:textId="77777777" w:rsidR="00734EBF" w:rsidRPr="004D49BC" w:rsidRDefault="00734EBF" w:rsidP="00734EBF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  <w:gridSpan w:val="3"/>
            <w:shd w:val="clear" w:color="auto" w:fill="auto"/>
          </w:tcPr>
          <w:p w14:paraId="3FB01AA8" w14:textId="2C1BDD73" w:rsidR="00734EBF" w:rsidRPr="0099508F" w:rsidRDefault="00734EBF" w:rsidP="00734EBF">
            <w:pPr>
              <w:pStyle w:val="block"/>
              <w:tabs>
                <w:tab w:val="decimal" w:pos="916"/>
              </w:tabs>
              <w:spacing w:after="0" w:line="240" w:lineRule="auto"/>
              <w:ind w:left="0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(263,466)</w:t>
            </w:r>
          </w:p>
        </w:tc>
      </w:tr>
      <w:tr w:rsidR="00734EBF" w:rsidRPr="004D49BC" w14:paraId="494F6F0B" w14:textId="77777777" w:rsidTr="003F4AF8">
        <w:trPr>
          <w:gridAfter w:val="1"/>
          <w:wAfter w:w="8" w:type="pct"/>
          <w:trHeight w:hRule="exact" w:val="374"/>
        </w:trPr>
        <w:tc>
          <w:tcPr>
            <w:tcW w:w="1746" w:type="pct"/>
            <w:gridSpan w:val="3"/>
          </w:tcPr>
          <w:p w14:paraId="06C91B27" w14:textId="33C405E2" w:rsidR="00734EBF" w:rsidRPr="004D49BC" w:rsidRDefault="00734EBF" w:rsidP="00734EBF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DA7A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470" w:type="pct"/>
          </w:tcPr>
          <w:p w14:paraId="6C23686E" w14:textId="77777777" w:rsidR="00734EBF" w:rsidRPr="004D49BC" w:rsidRDefault="00734EBF" w:rsidP="00734EB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6A25D2" w14:textId="78CF80C7" w:rsidR="00734EBF" w:rsidRPr="004D49BC" w:rsidRDefault="004C00C2" w:rsidP="00734EBF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777,99</w:t>
            </w:r>
            <w:r w:rsidR="00D00AA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1" w:type="pct"/>
            <w:gridSpan w:val="3"/>
          </w:tcPr>
          <w:p w14:paraId="7439A574" w14:textId="77777777" w:rsidR="00734EBF" w:rsidRPr="004D49BC" w:rsidRDefault="00734EBF" w:rsidP="00734EBF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628D4DDF" w14:textId="6C6F44EB" w:rsidR="00734EBF" w:rsidRPr="004D49BC" w:rsidRDefault="00734EBF" w:rsidP="00734EBF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26A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849,823</w:t>
            </w:r>
          </w:p>
        </w:tc>
        <w:tc>
          <w:tcPr>
            <w:tcW w:w="146" w:type="pct"/>
            <w:gridSpan w:val="3"/>
          </w:tcPr>
          <w:p w14:paraId="61F1523B" w14:textId="77777777" w:rsidR="00734EBF" w:rsidRPr="004D49BC" w:rsidRDefault="00734EBF" w:rsidP="00734EBF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C82B2" w14:textId="09E968A8" w:rsidR="00734EBF" w:rsidRPr="004D49BC" w:rsidRDefault="006F0EC3" w:rsidP="00734EBF">
            <w:pPr>
              <w:pStyle w:val="block"/>
              <w:tabs>
                <w:tab w:val="decimal" w:pos="863"/>
              </w:tabs>
              <w:spacing w:after="0" w:line="240" w:lineRule="auto"/>
              <w:ind w:left="-128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0E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249,113</w:t>
            </w:r>
          </w:p>
        </w:tc>
        <w:tc>
          <w:tcPr>
            <w:tcW w:w="144" w:type="pct"/>
            <w:gridSpan w:val="3"/>
          </w:tcPr>
          <w:p w14:paraId="695E914C" w14:textId="77777777" w:rsidR="00734EBF" w:rsidRPr="004D49BC" w:rsidRDefault="00734EBF" w:rsidP="00734EBF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F803" w14:textId="003467DD" w:rsidR="00734EBF" w:rsidRPr="0099508F" w:rsidRDefault="00734EBF" w:rsidP="00734EBF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436,232</w:t>
            </w:r>
          </w:p>
        </w:tc>
      </w:tr>
      <w:tr w:rsidR="00734EBF" w:rsidRPr="004D49BC" w14:paraId="4E1D233C" w14:textId="77777777" w:rsidTr="003F4AF8">
        <w:trPr>
          <w:gridAfter w:val="1"/>
          <w:wAfter w:w="8" w:type="pct"/>
          <w:trHeight w:hRule="exact" w:val="410"/>
        </w:trPr>
        <w:tc>
          <w:tcPr>
            <w:tcW w:w="1746" w:type="pct"/>
            <w:gridSpan w:val="3"/>
          </w:tcPr>
          <w:p w14:paraId="0763DED4" w14:textId="00A1C619" w:rsidR="00734EBF" w:rsidRPr="004D49BC" w:rsidRDefault="00734EBF" w:rsidP="00734EBF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0" w:type="pct"/>
          </w:tcPr>
          <w:p w14:paraId="1D6818B9" w14:textId="77777777" w:rsidR="00734EBF" w:rsidRPr="004D49BC" w:rsidRDefault="00734EBF" w:rsidP="00734EBF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2" w:type="pct"/>
            <w:gridSpan w:val="2"/>
            <w:tcBorders>
              <w:top w:val="double" w:sz="4" w:space="0" w:color="auto"/>
            </w:tcBorders>
          </w:tcPr>
          <w:p w14:paraId="3D894367" w14:textId="77777777" w:rsidR="00734EBF" w:rsidRPr="004D49BC" w:rsidRDefault="00734EBF" w:rsidP="00734EBF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gridSpan w:val="3"/>
          </w:tcPr>
          <w:p w14:paraId="55EBAA39" w14:textId="77777777" w:rsidR="00734EBF" w:rsidRPr="004D49BC" w:rsidRDefault="00734EBF" w:rsidP="00734EBF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</w:tcPr>
          <w:p w14:paraId="4CEE2473" w14:textId="5293CFC9" w:rsidR="00734EBF" w:rsidRPr="004D49BC" w:rsidRDefault="00734EBF" w:rsidP="00734EBF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895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494</w:t>
            </w:r>
          </w:p>
        </w:tc>
        <w:tc>
          <w:tcPr>
            <w:tcW w:w="146" w:type="pct"/>
            <w:gridSpan w:val="3"/>
          </w:tcPr>
          <w:p w14:paraId="66F91E26" w14:textId="77777777" w:rsidR="00734EBF" w:rsidRPr="004D49BC" w:rsidRDefault="00734EBF" w:rsidP="00734EBF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</w:tcPr>
          <w:p w14:paraId="7E0697DB" w14:textId="77777777" w:rsidR="00734EBF" w:rsidRPr="004D49BC" w:rsidRDefault="00734EBF" w:rsidP="00734EBF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" w:type="pct"/>
            <w:gridSpan w:val="3"/>
          </w:tcPr>
          <w:p w14:paraId="5DFC96A8" w14:textId="77777777" w:rsidR="00734EBF" w:rsidRPr="004D49BC" w:rsidRDefault="00734EBF" w:rsidP="00734EBF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3E2C8CAA" w14:textId="3A093667" w:rsidR="00734EBF" w:rsidRPr="0099508F" w:rsidRDefault="00734EBF" w:rsidP="00734EBF">
            <w:pPr>
              <w:pStyle w:val="block"/>
              <w:tabs>
                <w:tab w:val="decimal" w:pos="916"/>
              </w:tabs>
              <w:spacing w:after="0" w:line="240" w:lineRule="auto"/>
              <w:ind w:left="-12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0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423</w:t>
            </w:r>
            <w:r w:rsidRPr="009950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50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777</w:t>
            </w:r>
          </w:p>
        </w:tc>
      </w:tr>
      <w:tr w:rsidR="00F751D1" w:rsidRPr="004D49BC" w14:paraId="23F3E210" w14:textId="77777777" w:rsidTr="003F4AF8">
        <w:trPr>
          <w:gridBefore w:val="1"/>
          <w:wBefore w:w="5" w:type="pct"/>
          <w:trHeight w:hRule="exact" w:val="388"/>
        </w:trPr>
        <w:tc>
          <w:tcPr>
            <w:tcW w:w="1678" w:type="pct"/>
          </w:tcPr>
          <w:p w14:paraId="6D2D4CE0" w14:textId="287DA861" w:rsidR="00F751D1" w:rsidRPr="004D49BC" w:rsidRDefault="0010374A" w:rsidP="009778FA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lastRenderedPageBreak/>
              <w:br w:type="page"/>
            </w:r>
            <w:r w:rsidR="00F751D1"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34" w:type="pct"/>
            <w:gridSpan w:val="2"/>
          </w:tcPr>
          <w:p w14:paraId="7DEB1B97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8"/>
          </w:tcPr>
          <w:p w14:paraId="3F8E778D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3"/>
          </w:tcPr>
          <w:p w14:paraId="578D3443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8"/>
          </w:tcPr>
          <w:p w14:paraId="5F1AD896" w14:textId="77777777" w:rsidR="00F751D1" w:rsidRPr="004D49BC" w:rsidRDefault="00F751D1" w:rsidP="009778F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284" w:rsidRPr="004D49BC" w14:paraId="04399C7C" w14:textId="77777777" w:rsidTr="003F4AF8">
        <w:trPr>
          <w:gridBefore w:val="1"/>
          <w:wBefore w:w="5" w:type="pct"/>
          <w:trHeight w:hRule="exact" w:val="388"/>
        </w:trPr>
        <w:tc>
          <w:tcPr>
            <w:tcW w:w="1678" w:type="pct"/>
          </w:tcPr>
          <w:p w14:paraId="5E34450B" w14:textId="77777777" w:rsidR="00211284" w:rsidRPr="004D49BC" w:rsidRDefault="00211284" w:rsidP="00211284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14:paraId="1649B0E8" w14:textId="77777777" w:rsidR="00211284" w:rsidRPr="004D49BC" w:rsidRDefault="00211284" w:rsidP="0021128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4147C11" w14:textId="47C46F58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  <w:gridSpan w:val="2"/>
          </w:tcPr>
          <w:p w14:paraId="40E84C1A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4"/>
          </w:tcPr>
          <w:p w14:paraId="2ABC5691" w14:textId="03196C5F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9" w:type="pct"/>
            <w:gridSpan w:val="3"/>
          </w:tcPr>
          <w:p w14:paraId="1651B957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3"/>
          </w:tcPr>
          <w:p w14:paraId="58400F14" w14:textId="3CDC46ED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  <w:gridSpan w:val="3"/>
          </w:tcPr>
          <w:p w14:paraId="2C8F4F41" w14:textId="77777777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3"/>
          </w:tcPr>
          <w:p w14:paraId="10E0340D" w14:textId="4DAF9D30" w:rsidR="00211284" w:rsidRPr="004D49BC" w:rsidRDefault="00211284" w:rsidP="002112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11284" w:rsidRPr="004D49BC" w14:paraId="3315ED5F" w14:textId="77777777" w:rsidTr="003F4AF8">
        <w:trPr>
          <w:gridBefore w:val="1"/>
          <w:wBefore w:w="5" w:type="pct"/>
          <w:trHeight w:hRule="exact" w:val="388"/>
        </w:trPr>
        <w:tc>
          <w:tcPr>
            <w:tcW w:w="1678" w:type="pct"/>
          </w:tcPr>
          <w:p w14:paraId="3134F8A5" w14:textId="77777777" w:rsidR="00211284" w:rsidRPr="004D49BC" w:rsidRDefault="00211284" w:rsidP="00211284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14:paraId="5833A33D" w14:textId="77777777" w:rsidR="00211284" w:rsidRPr="004D49BC" w:rsidRDefault="00211284" w:rsidP="0021128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pct"/>
            <w:gridSpan w:val="19"/>
          </w:tcPr>
          <w:p w14:paraId="500A3812" w14:textId="77777777" w:rsidR="00211284" w:rsidRPr="004D49BC" w:rsidRDefault="00211284" w:rsidP="0021128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37D1" w:rsidRPr="004D49BC" w14:paraId="3AB80FB0" w14:textId="77777777" w:rsidTr="003F4AF8">
        <w:trPr>
          <w:gridBefore w:val="1"/>
          <w:wBefore w:w="5" w:type="pct"/>
          <w:trHeight w:hRule="exact" w:val="388"/>
        </w:trPr>
        <w:tc>
          <w:tcPr>
            <w:tcW w:w="1678" w:type="pct"/>
          </w:tcPr>
          <w:p w14:paraId="6B401F64" w14:textId="6F6FC0B7" w:rsidR="002A37D1" w:rsidRPr="004D49BC" w:rsidRDefault="002A37D1" w:rsidP="002A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4" w:type="pct"/>
            <w:gridSpan w:val="2"/>
          </w:tcPr>
          <w:p w14:paraId="16011CEB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3BF11E7" w14:textId="3FC8F022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637</w:t>
            </w:r>
            <w:r w:rsidRPr="004D49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  <w:tc>
          <w:tcPr>
            <w:tcW w:w="151" w:type="pct"/>
            <w:gridSpan w:val="3"/>
          </w:tcPr>
          <w:p w14:paraId="141E9D0B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4"/>
          </w:tcPr>
          <w:p w14:paraId="757B6577" w14:textId="7520F4EE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A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8,508,600</w:t>
            </w:r>
          </w:p>
        </w:tc>
        <w:tc>
          <w:tcPr>
            <w:tcW w:w="149" w:type="pct"/>
            <w:gridSpan w:val="3"/>
          </w:tcPr>
          <w:p w14:paraId="19F08875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3"/>
          </w:tcPr>
          <w:p w14:paraId="3BAFBEA8" w14:textId="687BB7C2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57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2457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457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637</w:t>
            </w:r>
            <w:r w:rsidRPr="002457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4575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  <w:tc>
          <w:tcPr>
            <w:tcW w:w="149" w:type="pct"/>
            <w:gridSpan w:val="3"/>
          </w:tcPr>
          <w:p w14:paraId="6031F7D0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77FCDD05" w14:textId="2E5A4371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8,508,600</w:t>
            </w:r>
          </w:p>
        </w:tc>
      </w:tr>
      <w:tr w:rsidR="002A37D1" w:rsidRPr="004D49BC" w14:paraId="2FE1BECB" w14:textId="77777777" w:rsidTr="003F4AF8">
        <w:trPr>
          <w:gridBefore w:val="1"/>
          <w:wBefore w:w="5" w:type="pct"/>
          <w:trHeight w:hRule="exact" w:val="388"/>
        </w:trPr>
        <w:tc>
          <w:tcPr>
            <w:tcW w:w="1678" w:type="pct"/>
          </w:tcPr>
          <w:p w14:paraId="7BC141CC" w14:textId="77777777" w:rsidR="002A37D1" w:rsidRPr="004D49BC" w:rsidRDefault="002A37D1" w:rsidP="002A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  <w:p w14:paraId="423EAAFA" w14:textId="2560559D" w:rsidR="002A37D1" w:rsidRPr="004D49BC" w:rsidRDefault="002A37D1" w:rsidP="002A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" w:type="pct"/>
            <w:gridSpan w:val="2"/>
          </w:tcPr>
          <w:p w14:paraId="79322311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137832BF" w14:textId="7FC3D347" w:rsidR="002A37D1" w:rsidRPr="004D49BC" w:rsidRDefault="00F344C3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1,572,700</w:t>
            </w:r>
          </w:p>
        </w:tc>
        <w:tc>
          <w:tcPr>
            <w:tcW w:w="151" w:type="pct"/>
            <w:gridSpan w:val="3"/>
          </w:tcPr>
          <w:p w14:paraId="053F8EB3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4"/>
          </w:tcPr>
          <w:p w14:paraId="72521D2D" w14:textId="09C37C26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6A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2,697,900</w:t>
            </w:r>
          </w:p>
        </w:tc>
        <w:tc>
          <w:tcPr>
            <w:tcW w:w="149" w:type="pct"/>
            <w:gridSpan w:val="3"/>
          </w:tcPr>
          <w:p w14:paraId="5336315F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3"/>
          </w:tcPr>
          <w:p w14:paraId="6110E440" w14:textId="4107E7DA" w:rsidR="002A37D1" w:rsidRPr="004D49BC" w:rsidRDefault="006F0EC3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E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1,572,700</w:t>
            </w:r>
          </w:p>
        </w:tc>
        <w:tc>
          <w:tcPr>
            <w:tcW w:w="149" w:type="pct"/>
            <w:gridSpan w:val="3"/>
          </w:tcPr>
          <w:p w14:paraId="601143D0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163773B" w14:textId="623AAB36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2,697,900</w:t>
            </w:r>
          </w:p>
        </w:tc>
      </w:tr>
      <w:tr w:rsidR="002A37D1" w:rsidRPr="004D49BC" w14:paraId="4C45C7F0" w14:textId="77777777" w:rsidTr="003F4AF8">
        <w:trPr>
          <w:gridBefore w:val="1"/>
          <w:wBefore w:w="5" w:type="pct"/>
          <w:trHeight w:hRule="exact" w:val="388"/>
        </w:trPr>
        <w:tc>
          <w:tcPr>
            <w:tcW w:w="1678" w:type="pct"/>
          </w:tcPr>
          <w:p w14:paraId="6EEC64DA" w14:textId="59C1CEA1" w:rsidR="002A37D1" w:rsidRPr="004D49BC" w:rsidRDefault="002A37D1" w:rsidP="002A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34" w:type="pct"/>
            <w:gridSpan w:val="2"/>
          </w:tcPr>
          <w:p w14:paraId="7DE5E492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777EAC19" w14:textId="68BD4FEE" w:rsidR="002A37D1" w:rsidRPr="004D49BC" w:rsidRDefault="00F344C3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(2,300,000)</w:t>
            </w:r>
          </w:p>
        </w:tc>
        <w:tc>
          <w:tcPr>
            <w:tcW w:w="151" w:type="pct"/>
            <w:gridSpan w:val="3"/>
          </w:tcPr>
          <w:p w14:paraId="519D2D0C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4"/>
          </w:tcPr>
          <w:p w14:paraId="15D609D7" w14:textId="2E84750B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26A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(568,600)</w:t>
            </w:r>
          </w:p>
        </w:tc>
        <w:tc>
          <w:tcPr>
            <w:tcW w:w="149" w:type="pct"/>
            <w:gridSpan w:val="3"/>
          </w:tcPr>
          <w:p w14:paraId="4F4446D6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gridSpan w:val="3"/>
          </w:tcPr>
          <w:p w14:paraId="095E4F65" w14:textId="718BBF45" w:rsidR="002A37D1" w:rsidRPr="004D49BC" w:rsidRDefault="006F0EC3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0E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(2,300,000)</w:t>
            </w:r>
          </w:p>
        </w:tc>
        <w:tc>
          <w:tcPr>
            <w:tcW w:w="149" w:type="pct"/>
            <w:gridSpan w:val="3"/>
          </w:tcPr>
          <w:p w14:paraId="02188C65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2CEA2BC" w14:textId="14841685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A7A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(568,600)</w:t>
            </w:r>
          </w:p>
        </w:tc>
      </w:tr>
      <w:tr w:rsidR="002A37D1" w:rsidRPr="004D49BC" w14:paraId="36AC4D38" w14:textId="77777777" w:rsidTr="003F4AF8">
        <w:trPr>
          <w:gridBefore w:val="1"/>
          <w:wBefore w:w="5" w:type="pct"/>
          <w:trHeight w:hRule="exact" w:val="388"/>
        </w:trPr>
        <w:tc>
          <w:tcPr>
            <w:tcW w:w="1678" w:type="pct"/>
          </w:tcPr>
          <w:p w14:paraId="0261399B" w14:textId="19BDF4A7" w:rsidR="002A37D1" w:rsidRPr="004D49BC" w:rsidRDefault="002A37D1" w:rsidP="002A37D1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DA7A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534" w:type="pct"/>
            <w:gridSpan w:val="2"/>
          </w:tcPr>
          <w:p w14:paraId="66EBAA33" w14:textId="77777777" w:rsidR="002A37D1" w:rsidRPr="004D49BC" w:rsidRDefault="002A37D1" w:rsidP="002A37D1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9ED5DE3" w14:textId="33171C57" w:rsidR="002A37D1" w:rsidRPr="004D49BC" w:rsidRDefault="00F344C3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8,910,600</w:t>
            </w:r>
          </w:p>
        </w:tc>
        <w:tc>
          <w:tcPr>
            <w:tcW w:w="151" w:type="pct"/>
            <w:gridSpan w:val="3"/>
          </w:tcPr>
          <w:p w14:paraId="2237CBDF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194EDF9" w14:textId="2F19A108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37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10,637,900</w:t>
            </w:r>
          </w:p>
        </w:tc>
        <w:tc>
          <w:tcPr>
            <w:tcW w:w="149" w:type="pct"/>
            <w:gridSpan w:val="3"/>
          </w:tcPr>
          <w:p w14:paraId="597A39A1" w14:textId="77777777" w:rsidR="002A37D1" w:rsidRPr="004D49BC" w:rsidRDefault="002A37D1" w:rsidP="002A37D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101BCF7" w14:textId="7920DFAB" w:rsidR="002A37D1" w:rsidRPr="004D49BC" w:rsidRDefault="006F0EC3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0EC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8,910,600</w:t>
            </w:r>
          </w:p>
        </w:tc>
        <w:tc>
          <w:tcPr>
            <w:tcW w:w="149" w:type="pct"/>
            <w:gridSpan w:val="3"/>
          </w:tcPr>
          <w:p w14:paraId="7ABB23A6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5381ED" w14:textId="5BB05472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10,637,900</w:t>
            </w:r>
          </w:p>
        </w:tc>
      </w:tr>
      <w:tr w:rsidR="002A37D1" w:rsidRPr="004D49BC" w14:paraId="5B1E89A7" w14:textId="77777777" w:rsidTr="003F4AF8">
        <w:trPr>
          <w:gridBefore w:val="1"/>
          <w:wBefore w:w="5" w:type="pct"/>
          <w:trHeight w:hRule="exact" w:val="388"/>
        </w:trPr>
        <w:tc>
          <w:tcPr>
            <w:tcW w:w="1678" w:type="pct"/>
          </w:tcPr>
          <w:p w14:paraId="0B1B3B62" w14:textId="1174BA10" w:rsidR="002A37D1" w:rsidRPr="004D49BC" w:rsidRDefault="002A37D1" w:rsidP="002A37D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A7A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4" w:type="pct"/>
            <w:gridSpan w:val="2"/>
          </w:tcPr>
          <w:p w14:paraId="2EC1D081" w14:textId="77777777" w:rsidR="002A37D1" w:rsidRPr="004D49BC" w:rsidRDefault="002A37D1" w:rsidP="002A37D1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nil"/>
            </w:tcBorders>
          </w:tcPr>
          <w:p w14:paraId="5C68BDA7" w14:textId="77777777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3"/>
          </w:tcPr>
          <w:p w14:paraId="394092E0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7D4F61BB" w14:textId="0AB91559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9,637,900</w:t>
            </w:r>
          </w:p>
        </w:tc>
        <w:tc>
          <w:tcPr>
            <w:tcW w:w="149" w:type="pct"/>
            <w:gridSpan w:val="3"/>
          </w:tcPr>
          <w:p w14:paraId="69653246" w14:textId="77777777" w:rsidR="002A37D1" w:rsidRPr="004D49BC" w:rsidRDefault="002A37D1" w:rsidP="002A37D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1440" w:right="-105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3"/>
            <w:tcBorders>
              <w:top w:val="double" w:sz="4" w:space="0" w:color="auto"/>
              <w:left w:val="nil"/>
              <w:bottom w:val="nil"/>
            </w:tcBorders>
          </w:tcPr>
          <w:p w14:paraId="6A46A4A2" w14:textId="77777777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3"/>
          </w:tcPr>
          <w:p w14:paraId="3326C8B3" w14:textId="77777777" w:rsidR="002A37D1" w:rsidRPr="004D49BC" w:rsidRDefault="002A37D1" w:rsidP="002A3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1EE3971" w14:textId="3B44613D" w:rsidR="002A37D1" w:rsidRPr="004D49BC" w:rsidRDefault="002A37D1" w:rsidP="002A37D1">
            <w:pPr>
              <w:pStyle w:val="block"/>
              <w:tabs>
                <w:tab w:val="decimal" w:pos="844"/>
              </w:tabs>
              <w:spacing w:after="0" w:line="240" w:lineRule="auto"/>
              <w:ind w:left="-128" w:right="-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9,637,900</w:t>
            </w:r>
          </w:p>
        </w:tc>
      </w:tr>
    </w:tbl>
    <w:p w14:paraId="0D1B092A" w14:textId="77777777" w:rsidR="002842AB" w:rsidRPr="00262488" w:rsidRDefault="002842AB" w:rsidP="0028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39526D7" w14:textId="3CA5B2A8" w:rsidR="0053345C" w:rsidRPr="004D49BC" w:rsidRDefault="0053345C" w:rsidP="00533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="00391D7D">
        <w:rPr>
          <w:rFonts w:ascii="Angsana New" w:hAnsi="Angsana New" w:cs="Angsana New"/>
          <w:b/>
          <w:bCs/>
          <w:i/>
          <w:iCs/>
          <w:sz w:val="30"/>
          <w:szCs w:val="30"/>
        </w:rPr>
        <w:t>/2567</w:t>
      </w:r>
    </w:p>
    <w:p w14:paraId="0BFFB131" w14:textId="77777777" w:rsidR="0053345C" w:rsidRPr="00262488" w:rsidRDefault="0053345C" w:rsidP="00533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6B3D6948" w14:textId="24447521" w:rsidR="0053345C" w:rsidRPr="00391D7D" w:rsidRDefault="00391D7D" w:rsidP="00533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1D7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274CFB">
        <w:rPr>
          <w:rFonts w:ascii="Angsana New" w:hAnsi="Angsana New" w:cs="Angsana New"/>
          <w:sz w:val="30"/>
          <w:szCs w:val="30"/>
        </w:rPr>
        <w:t xml:space="preserve">26 </w:t>
      </w:r>
      <w:r w:rsidR="00274CFB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391D7D">
        <w:rPr>
          <w:rFonts w:ascii="Angsana New" w:hAnsi="Angsana New" w:cs="Angsana New"/>
          <w:sz w:val="30"/>
          <w:szCs w:val="30"/>
        </w:rPr>
        <w:t xml:space="preserve"> 2567 </w:t>
      </w:r>
      <w:r w:rsidRPr="00391D7D">
        <w:rPr>
          <w:rFonts w:ascii="Angsana New" w:hAnsi="Angsana New" w:cs="Angsana New" w:hint="cs"/>
          <w:sz w:val="30"/>
          <w:szCs w:val="30"/>
          <w:cs/>
        </w:rPr>
        <w:t>บ</w:t>
      </w:r>
      <w:r>
        <w:rPr>
          <w:rFonts w:ascii="Angsana New" w:hAnsi="Angsana New" w:cs="Angsana New" w:hint="cs"/>
          <w:sz w:val="30"/>
          <w:szCs w:val="30"/>
          <w:cs/>
        </w:rPr>
        <w:t xml:space="preserve">ริษัทได้ออกหุ้นกู้ประเภทไม่ด้อยสิทธิ ไม่มีหลักประกัน และระบุชื่อผู้ถือเป็นจำนวนรวม </w:t>
      </w:r>
      <w:r w:rsidR="002928A3">
        <w:rPr>
          <w:rFonts w:ascii="Angsana New" w:hAnsi="Angsana New" w:cs="Angsana New"/>
          <w:sz w:val="30"/>
          <w:szCs w:val="30"/>
        </w:rPr>
        <w:t>1,572.7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เพื่อเสนอขายต่อผู้ลงทุนสถาบันและผู้ลงทุนรายใหญ่ ครบกำหนดไถ่ถอนในวันที่</w:t>
      </w:r>
      <w:r w:rsidR="00245501">
        <w:rPr>
          <w:rFonts w:ascii="Angsana New" w:hAnsi="Angsana New" w:cs="Angsana New"/>
          <w:sz w:val="30"/>
          <w:szCs w:val="30"/>
          <w:cs/>
        </w:rPr>
        <w:br/>
      </w:r>
      <w:r w:rsidR="002928A3">
        <w:rPr>
          <w:rFonts w:ascii="Angsana New" w:hAnsi="Angsana New" w:cs="Angsana New"/>
          <w:sz w:val="30"/>
          <w:szCs w:val="30"/>
        </w:rPr>
        <w:t xml:space="preserve">26 </w:t>
      </w:r>
      <w:r w:rsidR="002928A3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 w:cs="Angsana New"/>
          <w:sz w:val="30"/>
          <w:szCs w:val="30"/>
        </w:rPr>
        <w:t xml:space="preserve">2570 </w:t>
      </w:r>
      <w:r>
        <w:rPr>
          <w:rFonts w:ascii="Angsana New" w:hAnsi="Angsana New" w:cs="Angsana New" w:hint="cs"/>
          <w:sz w:val="30"/>
          <w:szCs w:val="30"/>
          <w:cs/>
        </w:rPr>
        <w:t>โดยมี</w:t>
      </w:r>
      <w:r w:rsidR="00FC0053">
        <w:rPr>
          <w:rFonts w:ascii="Angsana New" w:hAnsi="Angsana New" w:cs="Angsana New" w:hint="cs"/>
          <w:sz w:val="30"/>
          <w:szCs w:val="30"/>
          <w:cs/>
        </w:rPr>
        <w:t>อั</w:t>
      </w:r>
      <w:r>
        <w:rPr>
          <w:rFonts w:ascii="Angsana New" w:hAnsi="Angsana New" w:cs="Angsana New" w:hint="cs"/>
          <w:sz w:val="30"/>
          <w:szCs w:val="30"/>
          <w:cs/>
        </w:rPr>
        <w:t xml:space="preserve">ตราดอกเบี้ยคงที่ร้อยละ </w:t>
      </w:r>
      <w:r w:rsidR="00245501">
        <w:rPr>
          <w:rFonts w:ascii="Angsana New" w:hAnsi="Angsana New" w:cs="Angsana New"/>
          <w:sz w:val="30"/>
          <w:szCs w:val="30"/>
        </w:rPr>
        <w:t>4.80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</w:p>
    <w:p w14:paraId="7FD8A75F" w14:textId="77777777" w:rsidR="00245501" w:rsidRPr="00262488" w:rsidRDefault="00245501" w:rsidP="00525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2C53284" w14:textId="7105A004" w:rsidR="00B653AA" w:rsidRPr="004D49BC" w:rsidRDefault="00B653AA" w:rsidP="00525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49B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122FE113" w14:textId="77777777" w:rsidR="00B653AA" w:rsidRPr="00262488" w:rsidRDefault="00B653AA" w:rsidP="00B65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5D447FFA" w14:textId="6047777E" w:rsidR="009D6A22" w:rsidRPr="004D49BC" w:rsidRDefault="0022710D" w:rsidP="00CA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5" w:name="_Hlk165742940"/>
      <w:r w:rsidRPr="0022710D">
        <w:rPr>
          <w:rFonts w:ascii="Angsana New" w:hAnsi="Angsana New" w:cs="Angsana New" w:hint="cs"/>
          <w:sz w:val="30"/>
          <w:szCs w:val="30"/>
          <w:cs/>
        </w:rPr>
        <w:t>ณ</w:t>
      </w:r>
      <w:r w:rsidRPr="002271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710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2710D">
        <w:rPr>
          <w:rFonts w:ascii="Angsana New" w:hAnsi="Angsana New" w:cs="Angsana New"/>
          <w:sz w:val="30"/>
          <w:szCs w:val="30"/>
          <w:cs/>
        </w:rPr>
        <w:t xml:space="preserve"> 30 </w:t>
      </w:r>
      <w:r w:rsidRPr="0022710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C2B92" w:rsidRPr="00250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6283" w:rsidRPr="004D49BC">
        <w:rPr>
          <w:rFonts w:ascii="Angsana New" w:hAnsi="Angsana New" w:cs="Angsana New"/>
          <w:sz w:val="30"/>
          <w:szCs w:val="30"/>
        </w:rPr>
        <w:t xml:space="preserve">2567 </w:t>
      </w:r>
      <w:r w:rsidR="00916283" w:rsidRPr="004D49BC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="008F4420">
        <w:rPr>
          <w:rFonts w:ascii="Angsana New" w:hAnsi="Angsana New" w:cs="Angsana New"/>
          <w:sz w:val="30"/>
          <w:szCs w:val="30"/>
        </w:rPr>
        <w:t xml:space="preserve"> </w:t>
      </w:r>
      <w:r w:rsidR="00105C02">
        <w:rPr>
          <w:rFonts w:ascii="Angsana New" w:hAnsi="Angsana New" w:cs="Angsana New"/>
          <w:sz w:val="30"/>
          <w:szCs w:val="30"/>
        </w:rPr>
        <w:t>7,581.85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916283" w:rsidRPr="004D49BC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BB7C0E">
        <w:rPr>
          <w:rFonts w:ascii="Angsana New" w:hAnsi="Angsana New" w:cs="Angsana New"/>
          <w:sz w:val="30"/>
          <w:szCs w:val="30"/>
        </w:rPr>
        <w:t>897.40</w:t>
      </w:r>
      <w:r w:rsidR="006C2B92">
        <w:rPr>
          <w:rFonts w:ascii="Angsana New" w:hAnsi="Angsana New" w:cs="Angsana New"/>
          <w:sz w:val="30"/>
          <w:szCs w:val="30"/>
        </w:rPr>
        <w:t xml:space="preserve"> </w:t>
      </w:r>
      <w:r w:rsidR="00916283" w:rsidRPr="004D49BC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916283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="00916283" w:rsidRPr="004D49BC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916283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916283" w:rsidRPr="004D49BC">
        <w:rPr>
          <w:rFonts w:ascii="Angsana New" w:hAnsi="Angsana New" w:cs="Angsana New"/>
          <w:i/>
          <w:iCs/>
          <w:sz w:val="30"/>
          <w:szCs w:val="30"/>
        </w:rPr>
        <w:t xml:space="preserve">2566: </w:t>
      </w:r>
      <w:r w:rsidR="00D1563D">
        <w:rPr>
          <w:rFonts w:ascii="Angsana New" w:hAnsi="Angsana New" w:cs="Angsana New"/>
          <w:i/>
          <w:iCs/>
          <w:sz w:val="30"/>
          <w:szCs w:val="30"/>
        </w:rPr>
        <w:t>5,897.3</w:t>
      </w:r>
      <w:r w:rsidR="008F51E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16283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D1563D">
        <w:rPr>
          <w:rFonts w:ascii="Angsana New" w:hAnsi="Angsana New" w:cs="Angsana New"/>
          <w:i/>
          <w:iCs/>
          <w:sz w:val="30"/>
          <w:szCs w:val="30"/>
        </w:rPr>
        <w:t>428.6</w:t>
      </w:r>
      <w:r w:rsidR="008F51E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16283" w:rsidRPr="004D49B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bookmarkEnd w:id="5"/>
    </w:p>
    <w:p w14:paraId="06D7F6A2" w14:textId="77777777" w:rsidR="00160853" w:rsidRDefault="00160853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81AFB4B" w14:textId="77777777" w:rsidR="00354EE7" w:rsidRDefault="00354EE7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6DD6788" w14:textId="77777777" w:rsidR="00354EE7" w:rsidRDefault="00354EE7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192ECB3" w14:textId="77777777" w:rsidR="00354EE7" w:rsidRDefault="00354EE7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EA0E46B" w14:textId="77777777" w:rsidR="00354EE7" w:rsidRDefault="00354EE7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A4FEA0A" w14:textId="77777777" w:rsidR="00354EE7" w:rsidRDefault="00354EE7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B8B2AFA" w14:textId="77777777" w:rsidR="00354EE7" w:rsidRDefault="00354EE7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B78CDC6" w14:textId="77777777" w:rsidR="00354EE7" w:rsidRDefault="00354EE7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02A5F1B" w14:textId="77777777" w:rsidR="00354EE7" w:rsidRDefault="00354EE7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C721CB2" w14:textId="77777777" w:rsidR="00354EE7" w:rsidRDefault="00354EE7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A4B6295" w14:textId="77777777" w:rsidR="00354EE7" w:rsidRDefault="00354EE7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D6A41A6" w14:textId="77777777" w:rsidR="00354EE7" w:rsidRPr="004D49BC" w:rsidRDefault="00354EE7" w:rsidP="00065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3698F72D" w14:textId="77777777" w:rsidR="003318B9" w:rsidRPr="002C300C" w:rsidRDefault="003318B9" w:rsidP="003318B9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2C300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271AB0BB" w14:textId="77777777" w:rsidR="00230F96" w:rsidRDefault="00230F96" w:rsidP="00E52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270"/>
        <w:gridCol w:w="990"/>
        <w:gridCol w:w="360"/>
        <w:gridCol w:w="990"/>
        <w:gridCol w:w="360"/>
        <w:gridCol w:w="990"/>
        <w:gridCol w:w="270"/>
        <w:gridCol w:w="981"/>
      </w:tblGrid>
      <w:tr w:rsidR="00160853" w:rsidRPr="000718DA" w14:paraId="164F71EE" w14:textId="77777777" w:rsidTr="00D96BCB">
        <w:tc>
          <w:tcPr>
            <w:tcW w:w="3240" w:type="dxa"/>
          </w:tcPr>
          <w:p w14:paraId="301BEED9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AA6CE61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C482705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41" w:type="dxa"/>
            <w:gridSpan w:val="7"/>
            <w:shd w:val="clear" w:color="auto" w:fill="auto"/>
          </w:tcPr>
          <w:p w14:paraId="670DC51A" w14:textId="77777777" w:rsidR="00160853" w:rsidRPr="000718DA" w:rsidRDefault="00160853" w:rsidP="00D96BCB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60853" w:rsidRPr="000718DA" w14:paraId="5E7A1BED" w14:textId="77777777" w:rsidTr="00D96BCB">
        <w:tc>
          <w:tcPr>
            <w:tcW w:w="3240" w:type="dxa"/>
          </w:tcPr>
          <w:p w14:paraId="00D27821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557341A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D768012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61C0179" w14:textId="77777777" w:rsidR="00160853" w:rsidRPr="000718DA" w:rsidRDefault="00160853" w:rsidP="00D96BC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0718DA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14:paraId="5B7179BA" w14:textId="77777777" w:rsidR="00160853" w:rsidRPr="000718DA" w:rsidRDefault="00160853" w:rsidP="00D96BC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41" w:type="dxa"/>
            <w:gridSpan w:val="3"/>
            <w:shd w:val="clear" w:color="auto" w:fill="auto"/>
          </w:tcPr>
          <w:p w14:paraId="2B57B2FB" w14:textId="77777777" w:rsidR="00160853" w:rsidRPr="000718DA" w:rsidRDefault="00160853" w:rsidP="00D96BC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</w:tr>
      <w:tr w:rsidR="00160853" w:rsidRPr="000718DA" w14:paraId="44D611A5" w14:textId="77777777" w:rsidTr="00D96BCB">
        <w:tc>
          <w:tcPr>
            <w:tcW w:w="3240" w:type="dxa"/>
          </w:tcPr>
          <w:p w14:paraId="0D8E3DA6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4DFC806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80942EE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597981" w14:textId="77777777" w:rsidR="00160853" w:rsidRPr="000718DA" w:rsidRDefault="00160853" w:rsidP="00D96BCB">
            <w:pPr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360" w:type="dxa"/>
          </w:tcPr>
          <w:p w14:paraId="419729EC" w14:textId="77777777" w:rsidR="00160853" w:rsidRPr="000718DA" w:rsidRDefault="00160853" w:rsidP="00D96BC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301754" w14:textId="77777777" w:rsidR="00160853" w:rsidRPr="000718DA" w:rsidRDefault="00160853" w:rsidP="00D96BCB">
            <w:pPr>
              <w:ind w:left="-136" w:right="-13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60" w:type="dxa"/>
          </w:tcPr>
          <w:p w14:paraId="52FBCE20" w14:textId="77777777" w:rsidR="00160853" w:rsidRPr="000718DA" w:rsidRDefault="00160853" w:rsidP="00D96BC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1F8EF3" w14:textId="77777777" w:rsidR="00160853" w:rsidRPr="000718DA" w:rsidRDefault="00160853" w:rsidP="00D96BCB">
            <w:pPr>
              <w:ind w:left="-108" w:right="-17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718D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2BBB447" w14:textId="77777777" w:rsidR="00160853" w:rsidRPr="000718DA" w:rsidRDefault="00160853" w:rsidP="00D96BC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5FFE3E2" w14:textId="77777777" w:rsidR="00160853" w:rsidRPr="000718DA" w:rsidRDefault="00160853" w:rsidP="00D96BCB">
            <w:pPr>
              <w:ind w:left="-136" w:right="-9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718D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160853" w:rsidRPr="000718DA" w14:paraId="66BC35B3" w14:textId="77777777" w:rsidTr="00D96BCB">
        <w:trPr>
          <w:trHeight w:val="389"/>
        </w:trPr>
        <w:tc>
          <w:tcPr>
            <w:tcW w:w="3240" w:type="dxa"/>
          </w:tcPr>
          <w:p w14:paraId="636FB7CA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FEA99D9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CEF06" w14:textId="77777777" w:rsidR="00160853" w:rsidRPr="000718DA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41" w:type="dxa"/>
            <w:gridSpan w:val="7"/>
          </w:tcPr>
          <w:p w14:paraId="4F0AA72C" w14:textId="77777777" w:rsidR="00160853" w:rsidRPr="000718DA" w:rsidRDefault="00160853" w:rsidP="00D96BCB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718DA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หุ้น</w:t>
            </w:r>
            <w:r w:rsidRPr="000718DA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0718DA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60853" w:rsidRPr="00CA49B8" w14:paraId="1915ABED" w14:textId="77777777" w:rsidTr="00D96BCB">
        <w:tc>
          <w:tcPr>
            <w:tcW w:w="3240" w:type="dxa"/>
          </w:tcPr>
          <w:p w14:paraId="5D64F163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A49B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048D493F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3FA70A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F80A78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2DB65D49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8257C21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6117EA2F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D7FF200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073DD8A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1" w:type="dxa"/>
          </w:tcPr>
          <w:p w14:paraId="5806D491" w14:textId="77777777" w:rsidR="00160853" w:rsidRPr="00CA49B8" w:rsidRDefault="00160853" w:rsidP="00D96BCB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160853" w:rsidRPr="00CA49B8" w14:paraId="6E7EEFE8" w14:textId="77777777" w:rsidTr="00D96BCB">
        <w:tc>
          <w:tcPr>
            <w:tcW w:w="3240" w:type="dxa"/>
          </w:tcPr>
          <w:p w14:paraId="6F715021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A49B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691BE232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C17AB1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8CD309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5F88C820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D7254E2" w14:textId="77777777" w:rsidR="00160853" w:rsidRPr="00CA49B8" w:rsidRDefault="00160853" w:rsidP="00D96BCB">
            <w:pPr>
              <w:pStyle w:val="a3"/>
              <w:tabs>
                <w:tab w:val="decimal" w:pos="73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60" w:type="dxa"/>
          </w:tcPr>
          <w:p w14:paraId="462F3319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BC82D7C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985BAFF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1" w:type="dxa"/>
          </w:tcPr>
          <w:p w14:paraId="4A63B761" w14:textId="77777777" w:rsidR="00160853" w:rsidRPr="00CA49B8" w:rsidRDefault="00160853" w:rsidP="00D96BCB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160853" w:rsidRPr="00CA49B8" w14:paraId="2C5041C1" w14:textId="77777777" w:rsidTr="00D96BCB">
        <w:tc>
          <w:tcPr>
            <w:tcW w:w="3240" w:type="dxa"/>
          </w:tcPr>
          <w:p w14:paraId="16C69829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5BC8208E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795C240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49E2D9" w14:textId="77777777" w:rsidR="00160853" w:rsidRPr="00CA49B8" w:rsidRDefault="00160853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360" w:type="dxa"/>
          </w:tcPr>
          <w:p w14:paraId="28907141" w14:textId="77777777" w:rsidR="00160853" w:rsidRPr="00CA49B8" w:rsidRDefault="00160853" w:rsidP="00D96BC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8559CF6" w14:textId="77777777" w:rsidR="00160853" w:rsidRPr="00CA49B8" w:rsidRDefault="00160853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360" w:type="dxa"/>
          </w:tcPr>
          <w:p w14:paraId="177354BF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E86F2E3" w14:textId="77777777" w:rsidR="00160853" w:rsidRPr="00CA49B8" w:rsidRDefault="00160853" w:rsidP="00D96BCB">
            <w:pPr>
              <w:pStyle w:val="block"/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270" w:type="dxa"/>
          </w:tcPr>
          <w:p w14:paraId="5A20BD96" w14:textId="77777777" w:rsidR="00160853" w:rsidRPr="00CA49B8" w:rsidRDefault="00160853" w:rsidP="00D96BC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</w:tcPr>
          <w:p w14:paraId="35161C81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6,168</w:t>
            </w:r>
          </w:p>
        </w:tc>
      </w:tr>
      <w:tr w:rsidR="00160853" w:rsidRPr="00CA49B8" w14:paraId="79858166" w14:textId="77777777" w:rsidTr="00D96BCB">
        <w:tc>
          <w:tcPr>
            <w:tcW w:w="3240" w:type="dxa"/>
          </w:tcPr>
          <w:p w14:paraId="6233C508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00" w:type="dxa"/>
          </w:tcPr>
          <w:p w14:paraId="771ABAF7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783879F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BF6BC32" w14:textId="17A0A5D6" w:rsidR="00160853" w:rsidRPr="00CA49B8" w:rsidRDefault="00AF1D6B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360" w:type="dxa"/>
          </w:tcPr>
          <w:p w14:paraId="739EB768" w14:textId="77777777" w:rsidR="00160853" w:rsidRPr="00CA49B8" w:rsidRDefault="00160853" w:rsidP="00D96BC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AEF0AB1" w14:textId="3B4836DB" w:rsidR="00160853" w:rsidRPr="00CA49B8" w:rsidRDefault="00AF1D6B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360" w:type="dxa"/>
          </w:tcPr>
          <w:p w14:paraId="2F79F029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3FF0FC9" w14:textId="77777777" w:rsidR="00160853" w:rsidRPr="00CA49B8" w:rsidRDefault="00160853" w:rsidP="00D96BCB">
            <w:pPr>
              <w:pStyle w:val="block"/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0D8962" w14:textId="77777777" w:rsidR="00160853" w:rsidRPr="00CA49B8" w:rsidRDefault="00160853" w:rsidP="00D96BCB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</w:tcPr>
          <w:p w14:paraId="715C35B6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60853" w:rsidRPr="00CA49B8" w14:paraId="4D269660" w14:textId="77777777" w:rsidTr="00D96BCB">
        <w:tc>
          <w:tcPr>
            <w:tcW w:w="3240" w:type="dxa"/>
          </w:tcPr>
          <w:p w14:paraId="11C210AE" w14:textId="79EA6442" w:rsidR="00160853" w:rsidRPr="00CA49B8" w:rsidRDefault="00911BCE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5D06A8F8" w14:textId="77777777" w:rsidR="00160853" w:rsidRPr="00CA49B8" w:rsidRDefault="00160853" w:rsidP="00D96BCB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8D100D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ADBA62" w14:textId="77777777" w:rsidR="00160853" w:rsidRPr="00CA49B8" w:rsidRDefault="00160853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4D41E83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A36A6C" w14:textId="77777777" w:rsidR="00160853" w:rsidRPr="00CA49B8" w:rsidRDefault="00160853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367B1C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1DE51E" w14:textId="77777777" w:rsidR="00160853" w:rsidRPr="00CA49B8" w:rsidRDefault="00160853" w:rsidP="00D96BCB">
            <w:pPr>
              <w:pStyle w:val="block"/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BAB29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A11EFBA" w14:textId="77777777" w:rsidR="00160853" w:rsidRPr="00CA49B8" w:rsidRDefault="00160853" w:rsidP="00D96BCB">
            <w:pPr>
              <w:pStyle w:val="block"/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0853" w:rsidRPr="00CA49B8" w14:paraId="1AE085A6" w14:textId="77777777" w:rsidTr="00D96BCB">
        <w:tc>
          <w:tcPr>
            <w:tcW w:w="3240" w:type="dxa"/>
          </w:tcPr>
          <w:p w14:paraId="5C63B89D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78AE53C5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D0AC9E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A7B1393" w14:textId="19593A78" w:rsidR="00160853" w:rsidRPr="00CA49B8" w:rsidRDefault="00AF1D6B" w:rsidP="00D96BCB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6,749</w:t>
            </w:r>
          </w:p>
        </w:tc>
        <w:tc>
          <w:tcPr>
            <w:tcW w:w="360" w:type="dxa"/>
          </w:tcPr>
          <w:p w14:paraId="4EAAB0A3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474CF0" w14:textId="1D5A413B" w:rsidR="00160853" w:rsidRPr="00CA49B8" w:rsidRDefault="00AF1D6B" w:rsidP="00D96BCB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6,749</w:t>
            </w:r>
          </w:p>
        </w:tc>
        <w:tc>
          <w:tcPr>
            <w:tcW w:w="360" w:type="dxa"/>
          </w:tcPr>
          <w:p w14:paraId="1B5F3FFF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026E4F1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  <w:tc>
          <w:tcPr>
            <w:tcW w:w="270" w:type="dxa"/>
          </w:tcPr>
          <w:p w14:paraId="5F29BA14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5ED48ADF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</w:tr>
      <w:tr w:rsidR="00160853" w:rsidRPr="00CA49B8" w14:paraId="7096EC6F" w14:textId="77777777" w:rsidTr="00D96BCB">
        <w:tc>
          <w:tcPr>
            <w:tcW w:w="3240" w:type="dxa"/>
          </w:tcPr>
          <w:p w14:paraId="3273F5B7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A49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25A6411A" w14:textId="77777777" w:rsidR="00160853" w:rsidRPr="00CA49B8" w:rsidRDefault="00160853" w:rsidP="00D96BCB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1C5131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763C155" w14:textId="77777777" w:rsidR="00160853" w:rsidRPr="00CA49B8" w:rsidRDefault="00160853" w:rsidP="00D96BCB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8FCAF87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E672C2" w14:textId="77777777" w:rsidR="00160853" w:rsidRPr="00CA49B8" w:rsidRDefault="00160853" w:rsidP="00D96BCB">
            <w:pPr>
              <w:pStyle w:val="block"/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3CD5678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77AF2D6" w14:textId="77777777" w:rsidR="00160853" w:rsidRPr="00CA49B8" w:rsidRDefault="00160853" w:rsidP="00D96BCB">
            <w:pPr>
              <w:pStyle w:val="block"/>
              <w:tabs>
                <w:tab w:val="decimal" w:pos="76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2F341" w14:textId="77777777" w:rsidR="00160853" w:rsidRPr="00CA49B8" w:rsidRDefault="00160853" w:rsidP="00D96BCB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4BFAD3AA" w14:textId="77777777" w:rsidR="00160853" w:rsidRPr="00CA49B8" w:rsidRDefault="00160853" w:rsidP="00D96BCB">
            <w:pPr>
              <w:pStyle w:val="block"/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0853" w:rsidRPr="00CA49B8" w14:paraId="52E659FA" w14:textId="77777777" w:rsidTr="00D96BCB">
        <w:tc>
          <w:tcPr>
            <w:tcW w:w="3240" w:type="dxa"/>
          </w:tcPr>
          <w:p w14:paraId="68F949B2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3E8D16BE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AE5223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1DDC2" w14:textId="77777777" w:rsidR="00160853" w:rsidRPr="00CA49B8" w:rsidRDefault="00160853" w:rsidP="00D96BCB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5F53B89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F9CB5E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8FB8B65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1F8F03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  <w:tc>
          <w:tcPr>
            <w:tcW w:w="270" w:type="dxa"/>
          </w:tcPr>
          <w:p w14:paraId="66BE4074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2BBB7E3B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6,168</w:t>
            </w:r>
          </w:p>
        </w:tc>
      </w:tr>
      <w:tr w:rsidR="00160853" w:rsidRPr="00CA49B8" w14:paraId="390D2F19" w14:textId="77777777" w:rsidTr="00D96BCB">
        <w:tc>
          <w:tcPr>
            <w:tcW w:w="3240" w:type="dxa"/>
          </w:tcPr>
          <w:p w14:paraId="6A169CAA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00852597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FC0B0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8FE793" w14:textId="77777777" w:rsidR="00160853" w:rsidRPr="00CA49B8" w:rsidRDefault="00160853" w:rsidP="00D96BCB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FB3A3E5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A34DD6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8EDF16F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53F3A8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7670B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3CF90A4E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60853" w:rsidRPr="00CA49B8" w14:paraId="7C074CE4" w14:textId="77777777" w:rsidTr="00D96BCB">
        <w:tc>
          <w:tcPr>
            <w:tcW w:w="3240" w:type="dxa"/>
          </w:tcPr>
          <w:p w14:paraId="49D4A6FA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A49B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E1696F0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97863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7C49E7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62BF7E3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D1988D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56D6584D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065E35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590819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1D986FD7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60853" w:rsidRPr="00CA49B8" w14:paraId="4C1C961D" w14:textId="77777777" w:rsidTr="00D96BCB">
        <w:tc>
          <w:tcPr>
            <w:tcW w:w="3240" w:type="dxa"/>
          </w:tcPr>
          <w:p w14:paraId="3F1DB31A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A49B8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716CB20D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F7931B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D372B6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5,811</w:t>
            </w:r>
          </w:p>
        </w:tc>
        <w:tc>
          <w:tcPr>
            <w:tcW w:w="360" w:type="dxa"/>
          </w:tcPr>
          <w:p w14:paraId="67E48C5A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E9498A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5,811</w:t>
            </w:r>
          </w:p>
        </w:tc>
        <w:tc>
          <w:tcPr>
            <w:tcW w:w="360" w:type="dxa"/>
          </w:tcPr>
          <w:p w14:paraId="21B6FBBE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E45BE1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5,654</w:t>
            </w:r>
          </w:p>
        </w:tc>
        <w:tc>
          <w:tcPr>
            <w:tcW w:w="270" w:type="dxa"/>
          </w:tcPr>
          <w:p w14:paraId="6AA56E86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678DF5D3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5,654</w:t>
            </w:r>
          </w:p>
        </w:tc>
      </w:tr>
      <w:tr w:rsidR="00160853" w:rsidRPr="00CA49B8" w14:paraId="30EEA980" w14:textId="77777777" w:rsidTr="00D96BCB">
        <w:tc>
          <w:tcPr>
            <w:tcW w:w="3240" w:type="dxa"/>
          </w:tcPr>
          <w:p w14:paraId="7FB7B70A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A49B8">
              <w:rPr>
                <w:rFonts w:ascii="Angsana New" w:hAnsi="Angsana New" w:cs="Angsana New" w:hint="cs"/>
                <w:sz w:val="30"/>
                <w:szCs w:val="30"/>
                <w:cs/>
              </w:rPr>
              <w:t>ใช้สิทธิตามใบสำคัญแสดงสิทธิซื้อหุ้น</w:t>
            </w:r>
          </w:p>
        </w:tc>
        <w:tc>
          <w:tcPr>
            <w:tcW w:w="900" w:type="dxa"/>
          </w:tcPr>
          <w:p w14:paraId="45F5F909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5FB899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396F64" w14:textId="0F24BA2E" w:rsidR="00160853" w:rsidRPr="00CA49B8" w:rsidRDefault="00AF1D6B" w:rsidP="00D96BCB">
            <w:pPr>
              <w:pStyle w:val="a3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457336CE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0A50C1" w14:textId="0F072D1D" w:rsidR="00160853" w:rsidRPr="00CA49B8" w:rsidRDefault="00AF1D6B" w:rsidP="00D96BCB">
            <w:pPr>
              <w:pStyle w:val="a3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14:paraId="56C8E6BC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48A66A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70" w:type="dxa"/>
          </w:tcPr>
          <w:p w14:paraId="222534D5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868A0D4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sz w:val="30"/>
                <w:szCs w:val="30"/>
                <w:lang w:val="en-US"/>
              </w:rPr>
              <w:t>157</w:t>
            </w:r>
          </w:p>
        </w:tc>
      </w:tr>
      <w:tr w:rsidR="00160853" w:rsidRPr="00CA49B8" w14:paraId="7B57BBCE" w14:textId="77777777" w:rsidTr="00D96BCB">
        <w:tc>
          <w:tcPr>
            <w:tcW w:w="3240" w:type="dxa"/>
          </w:tcPr>
          <w:p w14:paraId="4EE96E16" w14:textId="6B91A558" w:rsidR="00160853" w:rsidRPr="00CA49B8" w:rsidRDefault="00911BCE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</w:tcPr>
          <w:p w14:paraId="6C3132FB" w14:textId="77777777" w:rsidR="00160853" w:rsidRPr="00CA49B8" w:rsidRDefault="00160853" w:rsidP="00D96BCB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7DC417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D87868" w14:textId="60E66CF5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88FDD49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291982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7DC4377C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919725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604407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1E9570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60853" w:rsidRPr="00CA49B8" w14:paraId="7AD11480" w14:textId="77777777" w:rsidTr="00D96BCB">
        <w:tc>
          <w:tcPr>
            <w:tcW w:w="3240" w:type="dxa"/>
          </w:tcPr>
          <w:p w14:paraId="6FCCD108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1F7C2235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39204B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298E3AB" w14:textId="74B6A880" w:rsidR="00160853" w:rsidRPr="00CA49B8" w:rsidRDefault="00AF1D6B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5,811</w:t>
            </w:r>
          </w:p>
        </w:tc>
        <w:tc>
          <w:tcPr>
            <w:tcW w:w="360" w:type="dxa"/>
          </w:tcPr>
          <w:p w14:paraId="7E62EBDD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3FF67D6" w14:textId="6B41F331" w:rsidR="00160853" w:rsidRPr="00CA49B8" w:rsidRDefault="00AF1D6B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5,811</w:t>
            </w:r>
          </w:p>
        </w:tc>
        <w:tc>
          <w:tcPr>
            <w:tcW w:w="360" w:type="dxa"/>
          </w:tcPr>
          <w:p w14:paraId="683F3B9B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CDE925B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5,811</w:t>
            </w:r>
          </w:p>
        </w:tc>
        <w:tc>
          <w:tcPr>
            <w:tcW w:w="270" w:type="dxa"/>
          </w:tcPr>
          <w:p w14:paraId="61A1A039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108C8B85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5,811</w:t>
            </w:r>
          </w:p>
        </w:tc>
      </w:tr>
      <w:tr w:rsidR="00160853" w:rsidRPr="00CA49B8" w14:paraId="4222E375" w14:textId="77777777" w:rsidTr="00D96BCB">
        <w:tc>
          <w:tcPr>
            <w:tcW w:w="3240" w:type="dxa"/>
          </w:tcPr>
          <w:p w14:paraId="420C72A1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A49B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72965557" w14:textId="77777777" w:rsidR="00160853" w:rsidRPr="00CA49B8" w:rsidRDefault="00160853" w:rsidP="00D96BCB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54D60E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DA49CD8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1F21E86E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2DE9541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6010E1E3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2B6A44D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C9C17D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5E10B5FF" w14:textId="77777777" w:rsidR="00160853" w:rsidRPr="00CA49B8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60853" w:rsidRPr="000718DA" w14:paraId="4983C421" w14:textId="77777777" w:rsidTr="00D96BCB">
        <w:tc>
          <w:tcPr>
            <w:tcW w:w="3240" w:type="dxa"/>
          </w:tcPr>
          <w:p w14:paraId="4F7CE7F4" w14:textId="77777777" w:rsidR="00160853" w:rsidRPr="00CA49B8" w:rsidRDefault="00160853" w:rsidP="00D96BCB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05DB5D6D" w14:textId="77777777" w:rsidR="00160853" w:rsidRPr="00CA49B8" w:rsidRDefault="00160853" w:rsidP="00D96BCB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A49B8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9BD3A6" w14:textId="77777777" w:rsidR="00160853" w:rsidRPr="00CA49B8" w:rsidRDefault="0016085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1351DC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6438347E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42C23A" w14:textId="77777777" w:rsidR="00160853" w:rsidRPr="00CA49B8" w:rsidRDefault="00160853" w:rsidP="00D96BCB">
            <w:pPr>
              <w:pStyle w:val="a3"/>
              <w:tabs>
                <w:tab w:val="decimal" w:pos="90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2B221FF6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730E1A1" w14:textId="77777777" w:rsidR="00160853" w:rsidRPr="00CA49B8" w:rsidRDefault="00160853" w:rsidP="00D96BCB">
            <w:pPr>
              <w:pStyle w:val="a3"/>
              <w:tabs>
                <w:tab w:val="decimal" w:pos="765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5,811</w:t>
            </w:r>
          </w:p>
        </w:tc>
        <w:tc>
          <w:tcPr>
            <w:tcW w:w="270" w:type="dxa"/>
          </w:tcPr>
          <w:p w14:paraId="094CBF59" w14:textId="77777777" w:rsidR="00160853" w:rsidRPr="00CA49B8" w:rsidRDefault="00160853" w:rsidP="00D96BCB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60557559" w14:textId="77777777" w:rsidR="00160853" w:rsidRPr="000718DA" w:rsidRDefault="00160853" w:rsidP="00D96BCB">
            <w:pPr>
              <w:pStyle w:val="a3"/>
              <w:tabs>
                <w:tab w:val="decimal" w:pos="801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CA49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5,811</w:t>
            </w:r>
          </w:p>
        </w:tc>
      </w:tr>
    </w:tbl>
    <w:p w14:paraId="05DD5B15" w14:textId="5CDD6202" w:rsidR="00354EE7" w:rsidRDefault="00354EE7" w:rsidP="00230F96">
      <w:pPr>
        <w:tabs>
          <w:tab w:val="left" w:pos="720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8B041E9" w14:textId="60C1C1EF" w:rsidR="00354EE7" w:rsidRDefault="00354EE7" w:rsidP="00354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0D3BBCA" w14:textId="70DA7FCB" w:rsidR="00BC3A4E" w:rsidRDefault="00BC3A4E" w:rsidP="00BC3A4E">
      <w:pPr>
        <w:tabs>
          <w:tab w:val="left" w:pos="72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การออกใบสำคัญแสดงสิทธิที่จะซื้อหุ้นสามัญ</w:t>
      </w:r>
    </w:p>
    <w:p w14:paraId="439375A0" w14:textId="77777777" w:rsidR="00BC3A4E" w:rsidRPr="00DD44E1" w:rsidRDefault="00BC3A4E" w:rsidP="00DD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03696EF7" w14:textId="7B1E86BE" w:rsidR="00B37BE5" w:rsidRDefault="00BC3A4E" w:rsidP="00B37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D44E1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DD44E1">
        <w:rPr>
          <w:rFonts w:ascii="Angsana New" w:hAnsi="Angsana New" w:cs="Angsana New" w:hint="cs"/>
          <w:sz w:val="30"/>
          <w:szCs w:val="30"/>
        </w:rPr>
        <w:t>2</w:t>
      </w:r>
      <w:r w:rsidRPr="00DD44E1">
        <w:rPr>
          <w:rFonts w:ascii="Angsana New" w:hAnsi="Angsana New" w:cs="Angsana New"/>
          <w:sz w:val="30"/>
          <w:szCs w:val="30"/>
        </w:rPr>
        <w:t>3</w:t>
      </w:r>
      <w:r w:rsidRPr="00DD44E1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DD44E1">
        <w:rPr>
          <w:rFonts w:ascii="Angsana New" w:hAnsi="Angsana New" w:cs="Angsana New" w:hint="cs"/>
          <w:sz w:val="30"/>
          <w:szCs w:val="30"/>
        </w:rPr>
        <w:t>256</w:t>
      </w:r>
      <w:r w:rsidRPr="00DD44E1">
        <w:rPr>
          <w:rFonts w:ascii="Angsana New" w:hAnsi="Angsana New" w:cs="Angsana New"/>
          <w:sz w:val="30"/>
          <w:szCs w:val="30"/>
        </w:rPr>
        <w:t>7</w:t>
      </w:r>
      <w:r w:rsidRPr="00DD44E1">
        <w:rPr>
          <w:rFonts w:ascii="Angsana New" w:hAnsi="Angsana New" w:cs="Angsana New" w:hint="cs"/>
          <w:sz w:val="30"/>
          <w:szCs w:val="30"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ผู้ถือหุ้นของบริษัทได้อนุมัติการออกและจัดสรรใบสำคัญแสดงสิทธิที่จะซื้อหุ้นสามัญเพิ่มทุนของบริษัทครั้งที่</w:t>
      </w:r>
      <w:r w:rsidRPr="00DD44E1">
        <w:rPr>
          <w:rFonts w:ascii="Angsana New" w:hAnsi="Angsana New" w:cs="Angsana New"/>
          <w:sz w:val="30"/>
          <w:szCs w:val="30"/>
        </w:rPr>
        <w:t xml:space="preserve"> 4</w:t>
      </w:r>
      <w:r w:rsidRPr="00DD44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  <w:cs/>
        </w:rPr>
        <w:t>(“</w:t>
      </w:r>
      <w:r w:rsidRPr="00DD44E1">
        <w:rPr>
          <w:rFonts w:ascii="Angsana New" w:hAnsi="Angsana New" w:cs="Angsana New" w:hint="cs"/>
          <w:sz w:val="30"/>
          <w:szCs w:val="30"/>
          <w:cs/>
        </w:rPr>
        <w:t>ใบสำคัญแสดงสิทธิฯ</w:t>
      </w:r>
      <w:r w:rsidR="00DD44E1">
        <w:rPr>
          <w:rFonts w:ascii="Angsana New" w:hAnsi="Angsana New" w:cs="Angsana New"/>
          <w:sz w:val="30"/>
          <w:szCs w:val="30"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TFG-W4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DD44E1">
        <w:rPr>
          <w:rFonts w:ascii="Angsana New" w:hAnsi="Angsana New" w:cs="Angsana New" w:hint="cs"/>
          <w:sz w:val="30"/>
          <w:szCs w:val="30"/>
          <w:cs/>
        </w:rPr>
        <w:t>โดยไม่คิดมูลค่า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จำนวนไม่เกิน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 xml:space="preserve">581.1 </w:t>
      </w:r>
      <w:r w:rsidRPr="00DD44E1">
        <w:rPr>
          <w:rFonts w:ascii="Angsana New" w:hAnsi="Angsana New" w:cs="Angsana New" w:hint="cs"/>
          <w:sz w:val="30"/>
          <w:szCs w:val="30"/>
          <w:cs/>
        </w:rPr>
        <w:t>ล้านหน่วย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ต่อผู้ถือหุ้นเดิมของบริษัทตามสัดส่วนการถือหุ้น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ในอัตราส่วนการจัดสรรที่หุ้นสามัญเดิม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มูลค่าหุ้นที่ตราไว้หุ้นละ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1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บาท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10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ต่อ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1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หน่วยใบสำคัญแสดงสิทธิฯ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TFG-W4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D44E1">
        <w:rPr>
          <w:rFonts w:ascii="Angsana New" w:hAnsi="Angsana New" w:cs="Angsana New"/>
          <w:sz w:val="30"/>
          <w:szCs w:val="30"/>
        </w:rPr>
        <w:t>10</w:t>
      </w:r>
      <w:r w:rsidRPr="00DD44E1">
        <w:rPr>
          <w:rFonts w:ascii="Angsana New" w:hAnsi="Angsana New" w:cs="Angsana New"/>
          <w:sz w:val="30"/>
          <w:szCs w:val="30"/>
          <w:cs/>
        </w:rPr>
        <w:t>:</w:t>
      </w:r>
      <w:r w:rsidRPr="00DD44E1">
        <w:rPr>
          <w:rFonts w:ascii="Angsana New" w:hAnsi="Angsana New" w:cs="Angsana New"/>
          <w:sz w:val="30"/>
          <w:szCs w:val="30"/>
        </w:rPr>
        <w:t>1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D44E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อัตราการใช้สิทธิ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คือใบสำคัญแสดงสิทธิฯ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TFG-W4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1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มีสิทธิซื้อหุ้นสามัญของบริษัทได้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1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และราคาใช้สิทธิคือ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 xml:space="preserve">3.8 </w:t>
      </w:r>
      <w:r w:rsidRPr="00DD44E1">
        <w:rPr>
          <w:rFonts w:ascii="Angsana New" w:hAnsi="Angsana New" w:cs="Angsana New" w:hint="cs"/>
          <w:sz w:val="30"/>
          <w:szCs w:val="30"/>
          <w:cs/>
        </w:rPr>
        <w:t>บาทต่อหุ้น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D44E1">
        <w:rPr>
          <w:rFonts w:ascii="Angsana New" w:hAnsi="Angsana New" w:cs="Angsana New" w:hint="cs"/>
          <w:sz w:val="30"/>
          <w:szCs w:val="30"/>
          <w:cs/>
        </w:rPr>
        <w:t>เว้นแต่ในกรณีมีการปรับสิทธิ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D44E1">
        <w:rPr>
          <w:rFonts w:ascii="Angsana New" w:hAnsi="Angsana New" w:cs="Angsana New" w:hint="cs"/>
          <w:sz w:val="30"/>
          <w:szCs w:val="30"/>
          <w:cs/>
        </w:rPr>
        <w:t>ใบสำคัญแสดงสิทธิฯ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TFG-W4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มีอายุ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3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 w:hint="cs"/>
          <w:sz w:val="30"/>
          <w:szCs w:val="30"/>
          <w:cs/>
        </w:rPr>
        <w:t>ปี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="002A2702">
        <w:rPr>
          <w:rFonts w:ascii="Angsana New" w:hAnsi="Angsana New" w:cs="Angsana New"/>
          <w:sz w:val="30"/>
          <w:szCs w:val="30"/>
        </w:rPr>
        <w:t xml:space="preserve">   </w:t>
      </w:r>
      <w:r w:rsidRPr="00DD44E1">
        <w:rPr>
          <w:rFonts w:ascii="Angsana New" w:hAnsi="Angsana New" w:cs="Angsana New" w:hint="cs"/>
          <w:sz w:val="30"/>
          <w:szCs w:val="30"/>
          <w:cs/>
        </w:rPr>
        <w:t>นับแต่วันที่ออกใบสำคัญแสดงสิทธิฯ</w:t>
      </w:r>
      <w:r w:rsidRPr="00DD4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44E1">
        <w:rPr>
          <w:rFonts w:ascii="Angsana New" w:hAnsi="Angsana New" w:cs="Angsana New"/>
          <w:sz w:val="30"/>
          <w:szCs w:val="30"/>
        </w:rPr>
        <w:t>TFG-W4</w:t>
      </w:r>
      <w:r w:rsidR="00DD44E1" w:rsidRPr="00DD44E1">
        <w:rPr>
          <w:rFonts w:ascii="Angsana New" w:hAnsi="Angsana New" w:cs="Angsana New"/>
          <w:sz w:val="30"/>
          <w:szCs w:val="30"/>
        </w:rPr>
        <w:t xml:space="preserve"> </w:t>
      </w:r>
    </w:p>
    <w:p w14:paraId="7551F90E" w14:textId="77777777" w:rsidR="00B37BE5" w:rsidRDefault="00B37BE5" w:rsidP="00B37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11116225" w14:textId="38AE1EB8" w:rsidR="00B37BE5" w:rsidRDefault="00B37BE5" w:rsidP="00B37BE5">
      <w:pPr>
        <w:tabs>
          <w:tab w:val="left" w:pos="72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การเพิ่มทุนจดทะเบียน</w:t>
      </w:r>
    </w:p>
    <w:p w14:paraId="020F3DDF" w14:textId="77777777" w:rsidR="00B37BE5" w:rsidRDefault="00B37BE5" w:rsidP="00B37BE5">
      <w:pPr>
        <w:tabs>
          <w:tab w:val="left" w:pos="72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F0DF917" w14:textId="5DA34E5D" w:rsidR="00B37BE5" w:rsidRDefault="00B37BE5" w:rsidP="00E52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B37BE5">
        <w:rPr>
          <w:rFonts w:ascii="Angsana New" w:hAnsi="Angsana New" w:cs="Angsana New" w:hint="cs"/>
          <w:sz w:val="30"/>
          <w:szCs w:val="30"/>
          <w:cs/>
        </w:rPr>
        <w:t>การเพิ่มทุนจดทะเบียนของบริษัทเป็นจำนวนเงิน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/>
          <w:sz w:val="30"/>
          <w:szCs w:val="30"/>
        </w:rPr>
        <w:t>581.1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 w:hint="cs"/>
          <w:sz w:val="30"/>
          <w:szCs w:val="30"/>
          <w:cs/>
        </w:rPr>
        <w:t xml:space="preserve">จากทุนจดทะเบียนจำนวน </w:t>
      </w:r>
      <w:r w:rsidRPr="00B37BE5">
        <w:rPr>
          <w:rFonts w:ascii="Angsana New" w:hAnsi="Angsana New" w:cs="Angsana New"/>
          <w:sz w:val="30"/>
          <w:szCs w:val="30"/>
        </w:rPr>
        <w:t xml:space="preserve">6,168.3 </w:t>
      </w:r>
      <w:r w:rsidRPr="00B37BE5">
        <w:rPr>
          <w:rFonts w:ascii="Angsana New" w:hAnsi="Angsana New" w:cs="Angsana New" w:hint="cs"/>
          <w:sz w:val="30"/>
          <w:szCs w:val="30"/>
          <w:cs/>
        </w:rPr>
        <w:t xml:space="preserve">ล้านบาทเป็น </w:t>
      </w:r>
      <w:r w:rsidRPr="00B37BE5">
        <w:rPr>
          <w:rFonts w:ascii="Angsana New" w:hAnsi="Angsana New" w:cs="Angsana New"/>
          <w:sz w:val="30"/>
          <w:szCs w:val="30"/>
        </w:rPr>
        <w:t xml:space="preserve">6,749.4 </w:t>
      </w:r>
      <w:r w:rsidRPr="00B37BE5">
        <w:rPr>
          <w:rFonts w:ascii="Angsana New" w:hAnsi="Angsana New" w:cs="Angsana New" w:hint="cs"/>
          <w:sz w:val="30"/>
          <w:szCs w:val="30"/>
          <w:cs/>
        </w:rPr>
        <w:t xml:space="preserve">ล้านบาท โดยการออกหุ้นสามัญเพิ่มทุนใหม่จำนวน </w:t>
      </w:r>
      <w:r w:rsidRPr="00B37BE5">
        <w:rPr>
          <w:rFonts w:ascii="Angsana New" w:hAnsi="Angsana New" w:cs="Angsana New"/>
          <w:sz w:val="30"/>
          <w:szCs w:val="30"/>
        </w:rPr>
        <w:t>581.1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/>
          <w:sz w:val="30"/>
          <w:szCs w:val="30"/>
        </w:rPr>
        <w:t>1</w:t>
      </w:r>
      <w:r w:rsidRPr="00B37B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37BE5">
        <w:rPr>
          <w:rFonts w:ascii="Angsana New" w:hAnsi="Angsana New" w:cs="Angsana New" w:hint="cs"/>
          <w:sz w:val="30"/>
          <w:szCs w:val="30"/>
          <w:cs/>
        </w:rPr>
        <w:t>บาท</w:t>
      </w:r>
      <w:r w:rsidRPr="00B37BE5">
        <w:rPr>
          <w:rFonts w:ascii="Angsana New" w:hAnsi="Angsana New" w:cs="Angsana New"/>
          <w:sz w:val="30"/>
          <w:szCs w:val="30"/>
        </w:rPr>
        <w:t xml:space="preserve"> </w:t>
      </w:r>
      <w:r w:rsidRPr="00B37BE5">
        <w:rPr>
          <w:rFonts w:ascii="Angsana New" w:hAnsi="Angsana New" w:cs="Angsana New" w:hint="cs"/>
          <w:sz w:val="30"/>
          <w:szCs w:val="30"/>
          <w:cs/>
        </w:rPr>
        <w:t xml:space="preserve">เพื่อรองรับการใช้สิทธิตามใบสำคัญแสดงสิทธิฯ </w:t>
      </w:r>
      <w:r w:rsidRPr="00B37BE5">
        <w:rPr>
          <w:rFonts w:ascii="Angsana New" w:hAnsi="Angsana New" w:cs="Angsana New"/>
          <w:sz w:val="30"/>
          <w:szCs w:val="30"/>
        </w:rPr>
        <w:t xml:space="preserve">TFG-W4 </w:t>
      </w:r>
      <w:r w:rsidRPr="00B37BE5">
        <w:rPr>
          <w:rFonts w:ascii="Angsana New" w:hAnsi="Angsana New" w:cs="Angsana New" w:hint="cs"/>
          <w:sz w:val="30"/>
          <w:szCs w:val="30"/>
          <w:cs/>
        </w:rPr>
        <w:t xml:space="preserve">บริษัทได้จดทะเบียนการเพิ่มทุนดังกล่าวกับกระทรวงพาณิชย์แล้วเมื่อวันที่ </w:t>
      </w:r>
      <w:r w:rsidRPr="00B37BE5">
        <w:rPr>
          <w:rFonts w:ascii="Angsana New" w:hAnsi="Angsana New" w:cs="Angsana New"/>
          <w:sz w:val="30"/>
          <w:szCs w:val="30"/>
        </w:rPr>
        <w:t xml:space="preserve">7 </w:t>
      </w:r>
      <w:r w:rsidRPr="00B37BE5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B37BE5">
        <w:rPr>
          <w:rFonts w:ascii="Angsana New" w:hAnsi="Angsana New" w:cs="Angsana New"/>
          <w:sz w:val="30"/>
          <w:szCs w:val="30"/>
        </w:rPr>
        <w:t>2567</w:t>
      </w:r>
    </w:p>
    <w:p w14:paraId="5A45B394" w14:textId="77777777" w:rsidR="00230F96" w:rsidRPr="00775225" w:rsidRDefault="00230F96" w:rsidP="00B37BE5">
      <w:pPr>
        <w:rPr>
          <w:rFonts w:cstheme="minorBidi"/>
          <w:sz w:val="30"/>
          <w:szCs w:val="30"/>
          <w:cs/>
        </w:rPr>
      </w:pPr>
    </w:p>
    <w:p w14:paraId="5883A471" w14:textId="5EA25E3F" w:rsidR="006856B4" w:rsidRPr="006254DF" w:rsidRDefault="006856B4" w:rsidP="00A209AE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254D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1591EDB" w14:textId="77777777" w:rsidR="006856B4" w:rsidRPr="004D49BC" w:rsidRDefault="006856B4" w:rsidP="00685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D5A67AE" w14:textId="225AD9D7" w:rsidR="006856B4" w:rsidRPr="004D49BC" w:rsidRDefault="006856B4" w:rsidP="002D3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36"/>
        <w:jc w:val="thaiDistribute"/>
        <w:rPr>
          <w:rFonts w:ascii="Angsana New" w:hAnsi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1003275A" w14:textId="77777777" w:rsidR="002221ED" w:rsidRPr="004D49BC" w:rsidRDefault="002221ED" w:rsidP="006856B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3DD03E" w14:textId="6E1EF8F8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sz w:val="30"/>
          <w:szCs w:val="30"/>
          <w:cs/>
        </w:rPr>
        <w:t>1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7C6A9E8E" w14:textId="784BE84F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707376" w:rsidRPr="004D49BC">
        <w:rPr>
          <w:rFonts w:ascii="Angsana New" w:hAnsi="Angsana New" w:cs="Angsana New"/>
          <w:sz w:val="30"/>
          <w:szCs w:val="30"/>
          <w:cs/>
        </w:rPr>
        <w:t>2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2151AB18" w14:textId="2302D977" w:rsidR="006856B4" w:rsidRPr="004D49BC" w:rsidRDefault="006856B4" w:rsidP="006856B4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4D0F00" w:rsidRPr="004D49BC">
        <w:rPr>
          <w:rFonts w:ascii="Angsana New" w:hAnsi="Angsana New" w:cs="Angsana New"/>
          <w:sz w:val="30"/>
          <w:szCs w:val="30"/>
        </w:rPr>
        <w:t>3</w:t>
      </w:r>
      <w:r w:rsidRPr="004D49BC">
        <w:rPr>
          <w:rFonts w:ascii="Angsana New" w:hAnsi="Angsana New" w:cs="Angsana New"/>
          <w:sz w:val="30"/>
          <w:szCs w:val="30"/>
        </w:rPr>
        <w:t>: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7CDE6618" w14:textId="47699FDA" w:rsidR="003F63E6" w:rsidRPr="004D49BC" w:rsidRDefault="006856B4" w:rsidP="00852270">
      <w:pPr>
        <w:ind w:left="547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 w:rsidRPr="004D49BC">
        <w:rPr>
          <w:rFonts w:ascii="Angsana New" w:hAnsi="Angsana New" w:cs="Angsana New"/>
          <w:sz w:val="30"/>
          <w:szCs w:val="30"/>
        </w:rPr>
        <w:t>4</w:t>
      </w:r>
      <w:r w:rsidRPr="004D49BC">
        <w:rPr>
          <w:rFonts w:ascii="Angsana New" w:hAnsi="Angsana New" w:cs="Angsana New"/>
          <w:sz w:val="30"/>
          <w:szCs w:val="30"/>
        </w:rPr>
        <w:t xml:space="preserve">: 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2270" w:rsidRPr="004D49BC">
        <w:rPr>
          <w:rFonts w:ascii="Angsana New" w:hAnsi="Angsana New" w:cs="Angsana New"/>
          <w:sz w:val="30"/>
          <w:szCs w:val="30"/>
          <w:cs/>
        </w:rPr>
        <w:t>ธุรกิจ</w:t>
      </w:r>
      <w:r w:rsidR="00852270" w:rsidRPr="004D49BC">
        <w:rPr>
          <w:rFonts w:ascii="Angsana New" w:hAnsi="Angsana New" w:cs="Angsana New" w:hint="cs"/>
          <w:b/>
          <w:sz w:val="28"/>
          <w:szCs w:val="28"/>
          <w:cs/>
          <w:lang w:val="en-GB"/>
        </w:rPr>
        <w:t>จำหน่ายสินค้าปลีก</w:t>
      </w:r>
      <w:r w:rsidR="00852270" w:rsidRPr="004D49BC">
        <w:rPr>
          <w:rFonts w:ascii="Angsana New" w:hAnsi="Angsana New" w:cs="Angsana New"/>
          <w:b/>
          <w:sz w:val="28"/>
          <w:szCs w:val="28"/>
          <w:lang w:val="en-GB"/>
        </w:rPr>
        <w:br/>
      </w:r>
      <w:r w:rsidR="003F63E6" w:rsidRPr="004D49BC"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4D0F00" w:rsidRPr="004D49BC">
        <w:rPr>
          <w:rFonts w:ascii="Angsana New" w:hAnsi="Angsana New" w:cs="Angsana New"/>
          <w:sz w:val="30"/>
          <w:szCs w:val="30"/>
        </w:rPr>
        <w:t>5</w:t>
      </w:r>
      <w:r w:rsidR="003F63E6" w:rsidRPr="004D49BC">
        <w:rPr>
          <w:rFonts w:ascii="Angsana New" w:hAnsi="Angsana New" w:cs="Angsana New"/>
          <w:sz w:val="30"/>
          <w:szCs w:val="30"/>
        </w:rPr>
        <w:t xml:space="preserve">: </w:t>
      </w:r>
      <w:r w:rsidR="003F63E6" w:rsidRPr="004D49BC"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3A263CF2" w14:textId="5577B24E" w:rsidR="002E5ADD" w:rsidRPr="004D49BC" w:rsidRDefault="002E5ADD" w:rsidP="00852270">
      <w:pPr>
        <w:ind w:left="547"/>
        <w:rPr>
          <w:rFonts w:ascii="Angsana New" w:hAnsi="Angsana New" w:cs="Angsana New"/>
          <w:sz w:val="30"/>
          <w:szCs w:val="30"/>
        </w:rPr>
      </w:pPr>
    </w:p>
    <w:p w14:paraId="6012062E" w14:textId="77777777" w:rsidR="002E5ADD" w:rsidRPr="004D49BC" w:rsidRDefault="002E5ADD" w:rsidP="002E5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D49BC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การจำแนกรายได้</w:t>
      </w:r>
    </w:p>
    <w:p w14:paraId="2E83FF95" w14:textId="77777777" w:rsidR="002E5ADD" w:rsidRPr="004D49BC" w:rsidRDefault="002E5ADD" w:rsidP="002E5A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18F0CE0C" w14:textId="77777777" w:rsidR="002E5ADD" w:rsidRPr="004D49BC" w:rsidRDefault="002E5ADD" w:rsidP="002E5ADD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รายได้</w:t>
      </w:r>
      <w:r w:rsidRPr="004D49BC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4D49BC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 w:rsidRPr="004D49BC">
        <w:rPr>
          <w:rFonts w:ascii="Angsana New" w:hAnsi="Angsana New" w:cs="Angsana New" w:hint="cs"/>
          <w:sz w:val="30"/>
          <w:szCs w:val="30"/>
          <w:cs/>
        </w:rPr>
        <w:t>การขายสินค้า โดยมีจังหวะเวลาในการรับรู้รายได้ ณ เวลาใดเวลาหนึ่งเพียงอย่างเดียว</w:t>
      </w:r>
    </w:p>
    <w:p w14:paraId="2FAEB20D" w14:textId="32BAA7C0" w:rsidR="006D058F" w:rsidRPr="004D49BC" w:rsidRDefault="003318B9" w:rsidP="0016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6D058F" w:rsidRPr="004D49BC" w:rsidSect="00DF4C5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C88EC7F" w14:textId="6B080167" w:rsidR="009B571C" w:rsidRPr="004D49B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lastRenderedPageBreak/>
        <w:tab/>
      </w:r>
      <w:r w:rsidRPr="004D49BC">
        <w:rPr>
          <w:rFonts w:ascii="Angsana New" w:hAnsi="Angsana New" w:cs="Angsana New" w:hint="cs"/>
          <w:sz w:val="30"/>
          <w:szCs w:val="30"/>
          <w:cs/>
        </w:rPr>
        <w:t>รายได้และผลการดำเนินงานจำแนกตามส่วนงานทางธุรกิจในงบการเงินรวม</w:t>
      </w:r>
      <w:r w:rsidR="006C2B9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FF7853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FF7853" w:rsidRPr="006D058F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FF7853"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FF7853">
        <w:rPr>
          <w:rFonts w:ascii="Angsana New" w:hAnsi="Angsana New" w:cs="Angsana New"/>
          <w:sz w:val="30"/>
          <w:szCs w:val="30"/>
        </w:rPr>
        <w:t xml:space="preserve">30 </w:t>
      </w:r>
      <w:r w:rsidR="00FF7853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F7853">
        <w:rPr>
          <w:rFonts w:ascii="Angsana New" w:hAnsi="Angsana New" w:cs="Angsana New"/>
          <w:sz w:val="30"/>
          <w:szCs w:val="30"/>
          <w:cs/>
        </w:rPr>
        <w:t>ยน</w:t>
      </w:r>
      <w:r w:rsidR="006C2B92" w:rsidRPr="006D058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63F" w:rsidRPr="004D49BC">
        <w:rPr>
          <w:rFonts w:ascii="Angsana New" w:hAnsi="Angsana New" w:cs="Angsana New"/>
          <w:sz w:val="30"/>
          <w:szCs w:val="30"/>
        </w:rPr>
        <w:t>256</w:t>
      </w:r>
      <w:r w:rsidR="00BC7F0D" w:rsidRPr="004D49BC">
        <w:rPr>
          <w:rFonts w:ascii="Angsana New" w:hAnsi="Angsana New" w:cs="Angsana New"/>
          <w:sz w:val="30"/>
          <w:szCs w:val="30"/>
        </w:rPr>
        <w:t>7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A663F" w:rsidRPr="004D49BC">
        <w:rPr>
          <w:rFonts w:ascii="Angsana New" w:hAnsi="Angsana New" w:cs="Angsana New"/>
          <w:sz w:val="30"/>
          <w:szCs w:val="30"/>
        </w:rPr>
        <w:t>256</w:t>
      </w:r>
      <w:r w:rsidR="00BC7F0D" w:rsidRPr="004D49BC">
        <w:rPr>
          <w:rFonts w:ascii="Angsana New" w:hAnsi="Angsana New" w:cs="Angsana New"/>
          <w:sz w:val="30"/>
          <w:szCs w:val="30"/>
        </w:rPr>
        <w:t>6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78CF8B9" w14:textId="10B909F3" w:rsidR="009B571C" w:rsidRPr="004D49BC" w:rsidRDefault="009B571C" w:rsidP="009B5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0"/>
        </w:tabs>
        <w:ind w:hanging="4"/>
        <w:rPr>
          <w:rFonts w:ascii="Angsana New" w:hAnsi="Angsana New" w:cs="Angsana New"/>
          <w:sz w:val="10"/>
          <w:szCs w:val="10"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9C4F43" w:rsidRPr="004D49BC" w14:paraId="4FDA5617" w14:textId="77777777" w:rsidTr="00AE3FF2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DA9E99" w14:textId="77777777" w:rsidR="009C4F43" w:rsidRPr="004D49BC" w:rsidRDefault="009C4F43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015909D1" w14:textId="5ED1EA42" w:rsidR="009C4F43" w:rsidRPr="004D49BC" w:rsidRDefault="009C4F43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0D485B" w:rsidRPr="004D49BC" w14:paraId="3788C258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43402" w14:textId="77777777" w:rsidR="000D485B" w:rsidRPr="004D49BC" w:rsidRDefault="000D485B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  <w:p w14:paraId="114C180E" w14:textId="190A558B" w:rsidR="000D485B" w:rsidRPr="004D49BC" w:rsidRDefault="00792BFD" w:rsidP="000E2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43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Pr="009C4F43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9712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5A0A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1CEE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0B47F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94468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1FC35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6077" w14:textId="3F1D27B9" w:rsidR="000D485B" w:rsidRPr="004D49BC" w:rsidRDefault="00F333ED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  <w:lang w:val="en-GB"/>
              </w:rPr>
              <w:t>ส่วนงานธุรกิจจำหน่ายสินค้าปลีก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5539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C5B0D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ส่วนงาน</w:t>
            </w:r>
          </w:p>
          <w:p w14:paraId="200DD86B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4E343A6A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44B1E187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 xml:space="preserve">การตัดรายการ </w:t>
            </w:r>
          </w:p>
          <w:p w14:paraId="7725DCE5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029829C4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2286FF53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  <w:p w14:paraId="2FFDD2B2" w14:textId="77777777" w:rsidR="000D485B" w:rsidRPr="004D49BC" w:rsidRDefault="000D485B" w:rsidP="000E2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BC7F0D" w:rsidRPr="004D49BC" w14:paraId="3C69F699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946EFB" w14:textId="13146D6B" w:rsidR="00BC7F0D" w:rsidRPr="004D49BC" w:rsidRDefault="006C2B92" w:rsidP="00EB4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 w:bidi="ar-SA"/>
              </w:rPr>
            </w:pPr>
            <w:r w:rsidRPr="00C6028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วันที่ </w:t>
            </w:r>
            <w:r w:rsidR="00792BFD"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  <w:t>30</w:t>
            </w:r>
            <w:r w:rsidR="00792BFD"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792BFD" w:rsidRPr="009C4F43">
              <w:rPr>
                <w:rFonts w:ascii="Angsana New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กันย</w:t>
            </w:r>
            <w:r w:rsidR="00792BFD" w:rsidRPr="009C4F43"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51D3" w14:textId="5957BF28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DFCC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6E47" w14:textId="2C5E7803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531D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57A8" w14:textId="3CC35B0F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6C86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15C3" w14:textId="7E353A95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DCD1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04E3" w14:textId="1DB8C979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2C77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3AD51" w14:textId="425F9673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DF56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90BA" w14:textId="6F227D9A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0909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7378" w14:textId="4BD3CB7D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63DC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E1A3" w14:textId="6019A94B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1E94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F10C" w14:textId="069A81D6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66" w:type="dxa"/>
            <w:vAlign w:val="bottom"/>
          </w:tcPr>
          <w:p w14:paraId="4A075F08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7D5918C" w14:textId="39A1318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vAlign w:val="bottom"/>
          </w:tcPr>
          <w:p w14:paraId="773D60F4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08BD5A38" w14:textId="2D6BFDD9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/>
                <w:color w:val="000000"/>
                <w:sz w:val="27"/>
                <w:szCs w:val="27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66" w:type="dxa"/>
          </w:tcPr>
          <w:p w14:paraId="633AC745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0FB935B" w14:textId="1187CEE9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</w:t>
            </w:r>
            <w:r w:rsidRPr="006C2B92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vAlign w:val="bottom"/>
          </w:tcPr>
          <w:p w14:paraId="2E50FC7A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vAlign w:val="bottom"/>
          </w:tcPr>
          <w:p w14:paraId="73F295CE" w14:textId="484BBB1F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7"/>
                <w:szCs w:val="27"/>
                <w:cs/>
              </w:rPr>
              <w:t>256</w:t>
            </w:r>
            <w:r w:rsidRPr="006C2B92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6</w:t>
            </w:r>
          </w:p>
        </w:tc>
      </w:tr>
      <w:tr w:rsidR="00BC7F0D" w:rsidRPr="004D49BC" w14:paraId="233BFC24" w14:textId="77777777" w:rsidTr="000E2A55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2621AD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79E6B85F" w14:textId="77777777" w:rsidR="00BC7F0D" w:rsidRPr="004D49BC" w:rsidRDefault="00BC7F0D" w:rsidP="00BC7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(ล้านบาท)</w:t>
            </w:r>
          </w:p>
        </w:tc>
      </w:tr>
      <w:tr w:rsidR="00FF7853" w:rsidRPr="004D49BC" w14:paraId="5643F817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4ACA5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8A01F4B" w14:textId="1158CA6D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13,200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DD428F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F3846" w14:textId="47C5B254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13,315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2EA47A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A68CE5D" w14:textId="6AE0666B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9,721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C18ACB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672C0" w14:textId="1678A744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8,564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9D03E5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FAB415B" w14:textId="265F4693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7,06</w:t>
            </w:r>
            <w:r w:rsidR="00904CB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F71FBE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99423" w14:textId="57448D96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04F3EF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C0EDCFB" w14:textId="57F23A07" w:rsidR="00FF7853" w:rsidRPr="00651548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17,322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407C20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6A3AD" w14:textId="283BCC00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12,031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20BB3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D27A294" w14:textId="6FD5F252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94C55B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6419BD" w14:textId="72C2FE3A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156</w:t>
            </w:r>
          </w:p>
        </w:tc>
        <w:tc>
          <w:tcPr>
            <w:tcW w:w="266" w:type="dxa"/>
            <w:vAlign w:val="bottom"/>
          </w:tcPr>
          <w:p w14:paraId="0D3C2DCC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8B59F2F" w14:textId="5F9EDC27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AA8B121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4A01DC6" w14:textId="321CD803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vAlign w:val="bottom"/>
          </w:tcPr>
          <w:p w14:paraId="4DA30627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22FDC1D" w14:textId="5C63013F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47,53</w:t>
            </w:r>
            <w:r w:rsidR="00904CB9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0</w:t>
            </w:r>
          </w:p>
        </w:tc>
        <w:tc>
          <w:tcPr>
            <w:tcW w:w="270" w:type="dxa"/>
            <w:vAlign w:val="bottom"/>
          </w:tcPr>
          <w:p w14:paraId="011C0521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AFD6622" w14:textId="5A6C87B4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41,320</w:t>
            </w:r>
          </w:p>
        </w:tc>
      </w:tr>
      <w:tr w:rsidR="00FF7853" w:rsidRPr="004D49BC" w14:paraId="1747E3F9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7DF0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90773" w14:textId="3848F1C6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20,279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FA783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A132C" w14:textId="06571FAE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19,242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E5CDF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DA158" w14:textId="78D4E794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10,917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F367A3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BBAAC" w14:textId="2DB58A03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8,391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525E2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DB414B" w14:textId="523CD661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15,00</w:t>
            </w:r>
            <w:r w:rsidR="00904CB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64AD32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50D8F" w14:textId="7BF88C0E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17,513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F62235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B1D72" w14:textId="125465E5" w:rsidR="00FF7853" w:rsidRPr="00651548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F5A896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133DE" w14:textId="190DF551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3FC063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C46FA7" w14:textId="47B4B9BC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FC43C5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097D5" w14:textId="3D9FE48B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323</w:t>
            </w:r>
          </w:p>
        </w:tc>
        <w:tc>
          <w:tcPr>
            <w:tcW w:w="266" w:type="dxa"/>
            <w:vAlign w:val="bottom"/>
          </w:tcPr>
          <w:p w14:paraId="298DBA38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D2DC924" w14:textId="3DB249DA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(46,526)</w:t>
            </w:r>
          </w:p>
        </w:tc>
        <w:tc>
          <w:tcPr>
            <w:tcW w:w="270" w:type="dxa"/>
            <w:vAlign w:val="bottom"/>
          </w:tcPr>
          <w:p w14:paraId="208A38E8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5D30D" w14:textId="1797CC33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45,492</w:t>
            </w: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676E9175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7CF1989" w14:textId="5B4C3E55" w:rsidR="00FF7853" w:rsidRPr="004D49BC" w:rsidRDefault="00385E1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F13630C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BD21A" w14:textId="109EEF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-</w:t>
            </w:r>
          </w:p>
        </w:tc>
      </w:tr>
      <w:tr w:rsidR="00FF7853" w:rsidRPr="00C34E58" w14:paraId="564D02F7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8799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368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1BBBEA4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8D6D0D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9D4C89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8E022E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9F67375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B813B0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82C05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1D7091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A743FB8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BD55E8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55383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B1A534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B1B82D9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779932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3CEF40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B34D28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1A3C862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B0AB5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67095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5379FD9F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0A03A73D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93386E8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B5184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vAlign w:val="bottom"/>
          </w:tcPr>
          <w:p w14:paraId="0B0309A0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vAlign w:val="bottom"/>
          </w:tcPr>
          <w:p w14:paraId="0E94FC58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4A17ECF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A7F93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</w:tr>
      <w:tr w:rsidR="00FF7853" w:rsidRPr="004D49BC" w14:paraId="197C66D7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7B264" w14:textId="05B823A5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039F6B" w14:textId="47F7BCC1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33,479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76D5D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FB6A0C" w14:textId="5766FD8C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32,557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201000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1287F9" w14:textId="158DA29A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20,638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F7293D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F5AB1B" w14:textId="287C524F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16,955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B1E927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4A4C6F" w14:textId="469C8655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22,070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633DA0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01457" w14:textId="0921E9C1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24,767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93922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F173A3" w14:textId="5F206947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17,322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EE2D74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526A91" w14:textId="4788EBAF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12,054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CF3C0E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3FB6D6" w14:textId="3D3D3723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55E9BE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F4C1C4" w14:textId="3A0F6A82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479</w:t>
            </w:r>
          </w:p>
        </w:tc>
        <w:tc>
          <w:tcPr>
            <w:tcW w:w="266" w:type="dxa"/>
            <w:vAlign w:val="bottom"/>
          </w:tcPr>
          <w:p w14:paraId="2CBA4856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175C457" w14:textId="3206599A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(46,526)</w:t>
            </w:r>
          </w:p>
        </w:tc>
        <w:tc>
          <w:tcPr>
            <w:tcW w:w="270" w:type="dxa"/>
            <w:vAlign w:val="bottom"/>
          </w:tcPr>
          <w:p w14:paraId="1DFA00D2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FE2925" w14:textId="3581839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45,492</w:t>
            </w: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237D3FE8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7095FBE" w14:textId="153ACB66" w:rsidR="00FF7853" w:rsidRPr="004D49BC" w:rsidRDefault="000812A4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</w:t>
            </w:r>
            <w:r w:rsidR="00904CB9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7</w:t>
            </w: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,</w:t>
            </w:r>
            <w:r w:rsidR="00904CB9"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530</w:t>
            </w:r>
          </w:p>
        </w:tc>
        <w:tc>
          <w:tcPr>
            <w:tcW w:w="270" w:type="dxa"/>
            <w:vAlign w:val="bottom"/>
          </w:tcPr>
          <w:p w14:paraId="5DAABD8C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368AEC" w14:textId="3C55715C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41,320</w:t>
            </w:r>
          </w:p>
        </w:tc>
      </w:tr>
      <w:tr w:rsidR="00FF7853" w:rsidRPr="004D49BC" w14:paraId="34A06099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1F72F" w14:textId="53E261EA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3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(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จากการดำเนินงานหลังการ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ขาดทุนจากการด้อยค่าซึ่งเป็นไปตาม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TFRS 9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การตัดกำไร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ระหว่างกันและ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br/>
              <w:t>การปันส่วนค่าใช้จ่ายระหว่างกัน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49EF1" w14:textId="2D5DA690" w:rsidR="00FF7853" w:rsidRPr="001C1444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1,880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475C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87D05" w14:textId="2519CB90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1188A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712F0" w14:textId="137882B7" w:rsidR="00FF7853" w:rsidRPr="001C1444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15" w:right="-154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E72DB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9042A" w14:textId="446E6389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B28B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(</w:t>
            </w:r>
            <w:r w:rsidRPr="00FB28B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158</w:t>
            </w:r>
            <w:r w:rsidRPr="00FB28BC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997A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9851C" w14:textId="7DD7759D" w:rsidR="00FF7853" w:rsidRPr="001C1444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47F6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9691C" w14:textId="75113D8B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083F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3581E" w14:textId="7BDC83AC" w:rsidR="00FF7853" w:rsidRPr="001C1444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83ADD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6DA18" w14:textId="6AC66872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B232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5FC29" w14:textId="3AB9DF1E" w:rsidR="00FF7853" w:rsidRPr="001C1444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77C20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19931" w14:textId="7C75D809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669F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DDE9DCE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8B9BD" w14:textId="6C582F36" w:rsidR="00FF7853" w:rsidRPr="001C1444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A293A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7E4C" w14:textId="44A20123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F3604E0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5C1FE" w14:textId="2B7953E9" w:rsidR="00FF7853" w:rsidRPr="001C1444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3,173</w:t>
            </w:r>
          </w:p>
        </w:tc>
        <w:tc>
          <w:tcPr>
            <w:tcW w:w="270" w:type="dxa"/>
            <w:vAlign w:val="bottom"/>
          </w:tcPr>
          <w:p w14:paraId="28D00517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018B3" w14:textId="34EABB0D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1,098</w:t>
            </w:r>
          </w:p>
        </w:tc>
      </w:tr>
      <w:tr w:rsidR="00FF7853" w:rsidRPr="004D49BC" w14:paraId="1860C621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4D725" w14:textId="253FAC04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 w:hanging="103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E6947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9A387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370F9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1CEE8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B7AF1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82F2B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764043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C3AA8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32395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90230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5DD54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8BCF3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5A387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1F1F14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7FC1D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FA0B4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4EDC3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2198C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AE32D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37A34F4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4E3502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544254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481579F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10B6E0F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89F104" w14:textId="1E79470E" w:rsidR="00FF7853" w:rsidRPr="001C1444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(780)</w:t>
            </w:r>
          </w:p>
        </w:tc>
        <w:tc>
          <w:tcPr>
            <w:tcW w:w="270" w:type="dxa"/>
            <w:vAlign w:val="bottom"/>
          </w:tcPr>
          <w:p w14:paraId="1CF00FCE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09B1426" w14:textId="2C16B964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943</w:t>
            </w: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FF7853" w:rsidRPr="004D49BC" w14:paraId="13A4080F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18C860" w14:textId="78C2DB7B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7" w:hanging="90"/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</w:pP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ส่วนแบ่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งขาดทุนของ                   </w:t>
            </w:r>
            <w:r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 xml:space="preserve">และบริษัทร่วม           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  <w:lang w:val="en-GB"/>
              </w:rPr>
              <w:t xml:space="preserve">  </w:t>
            </w:r>
            <w:r w:rsidRPr="004D49BC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C05E9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B7903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E38DE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85448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6361E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70AE5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9BF8B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614DC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FBD7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C1842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B7BD0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9A40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F723A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DE0E8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9E2DA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06C02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C6604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26067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904B2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255D9C3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8FD10E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53B6F0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09DFF83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8602BC5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7BDC9C" w14:textId="78B9CBC0" w:rsidR="00FF7853" w:rsidRPr="002B31E8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(24)</w:t>
            </w:r>
          </w:p>
        </w:tc>
        <w:tc>
          <w:tcPr>
            <w:tcW w:w="270" w:type="dxa"/>
            <w:vAlign w:val="bottom"/>
          </w:tcPr>
          <w:p w14:paraId="66CB47C7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F8D87EB" w14:textId="7ED2F8BB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17</w:t>
            </w: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FF7853" w:rsidRPr="004D49BC" w14:paraId="1FC38EFB" w14:textId="77777777" w:rsidTr="00EA60FE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6B2738" w14:textId="42423F5C" w:rsidR="00FF7853" w:rsidRPr="004D49BC" w:rsidRDefault="004C2168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ค่าใช้จ่าย</w:t>
            </w:r>
            <w:r w:rsidR="00FF7853" w:rsidRPr="004D49BC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C5E2A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574C2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D07ED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5D395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2D5B8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DBE78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0FE7F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0468C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F3ECE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9256D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D901B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E168D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408A6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CA897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C6BFD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7BF87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B3FD6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CCB83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82F7D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622B283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273F35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B09225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8E370A2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864AC81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A866F" w14:textId="0D4D4590" w:rsidR="00FF7853" w:rsidRPr="002B31E8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(123)</w:t>
            </w:r>
          </w:p>
        </w:tc>
        <w:tc>
          <w:tcPr>
            <w:tcW w:w="270" w:type="dxa"/>
            <w:vAlign w:val="bottom"/>
          </w:tcPr>
          <w:p w14:paraId="05444BA9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451F" w14:textId="7E9D221B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93</w:t>
            </w:r>
            <w:r>
              <w:rPr>
                <w:rFonts w:asciiTheme="majorBidi" w:hAnsiTheme="majorBidi" w:cstheme="majorBidi" w:hint="cs"/>
                <w:b/>
                <w:color w:val="000000"/>
                <w:sz w:val="27"/>
                <w:szCs w:val="27"/>
                <w:cs/>
              </w:rPr>
              <w:t>)</w:t>
            </w:r>
          </w:p>
        </w:tc>
      </w:tr>
      <w:tr w:rsidR="00FF7853" w:rsidRPr="004D49BC" w14:paraId="5E7463D2" w14:textId="77777777" w:rsidTr="0050466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0E90F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64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9AEEE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8A912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ACB63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9897B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BF879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7E3B2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6DDCF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8263D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FDC68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77159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44EEE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4D401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61882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70DAB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415D1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5AB59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B468E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8B87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BA0FF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DC204B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CFA5ED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1D5647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B83D230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234099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1FA2A" w14:textId="2189089B" w:rsidR="00FF7853" w:rsidRPr="002B31E8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2,246</w:t>
            </w:r>
          </w:p>
        </w:tc>
        <w:tc>
          <w:tcPr>
            <w:tcW w:w="270" w:type="dxa"/>
            <w:vAlign w:val="bottom"/>
          </w:tcPr>
          <w:p w14:paraId="6996C2CB" w14:textId="77777777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BE606" w14:textId="6D324F88" w:rsidR="00FF7853" w:rsidRPr="001C1444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7"/>
                <w:szCs w:val="27"/>
              </w:rPr>
              <w:t>45</w:t>
            </w:r>
          </w:p>
        </w:tc>
      </w:tr>
    </w:tbl>
    <w:p w14:paraId="257EFB2F" w14:textId="728D9260" w:rsidR="009B571C" w:rsidRPr="004D49BC" w:rsidRDefault="009B571C" w:rsidP="00814BF6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4D49BC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lastRenderedPageBreak/>
        <w:t xml:space="preserve">สินทรัพย์และหนี้สินจำแนกตามส่วนงานในงบการเงินรวม </w:t>
      </w:r>
      <w:r w:rsidR="00FF7853" w:rsidRPr="00C60284">
        <w:rPr>
          <w:rFonts w:ascii="Angsana New" w:hAnsi="Angsana New" w:cs="Angsana New" w:hint="cs"/>
          <w:color w:val="000000"/>
          <w:sz w:val="30"/>
          <w:szCs w:val="30"/>
          <w:cs/>
        </w:rPr>
        <w:t>วันที่</w:t>
      </w:r>
      <w:r w:rsidR="00FF7853">
        <w:rPr>
          <w:rFonts w:ascii="Angsana New" w:hAnsi="Angsana New" w:cs="Angsana New"/>
          <w:color w:val="000000"/>
          <w:sz w:val="30"/>
          <w:szCs w:val="30"/>
        </w:rPr>
        <w:t xml:space="preserve"> 30 </w:t>
      </w:r>
      <w:r w:rsidR="00FF7853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FF7853">
        <w:rPr>
          <w:rFonts w:ascii="Angsana New" w:hAnsi="Angsana New" w:cs="Angsana New"/>
          <w:color w:val="000000"/>
          <w:sz w:val="30"/>
          <w:szCs w:val="30"/>
          <w:cs/>
        </w:rPr>
        <w:t>ยน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111B55" w:rsidRPr="004D49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111B55" w:rsidRPr="004D49BC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4D49BC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1FAD740E" w14:textId="77777777" w:rsidR="009B571C" w:rsidRPr="004D49BC" w:rsidRDefault="009B571C" w:rsidP="009B571C">
      <w:pPr>
        <w:rPr>
          <w:rFonts w:cstheme="minorBidi"/>
          <w:lang w:val="th-TH"/>
        </w:rPr>
      </w:pPr>
    </w:p>
    <w:tbl>
      <w:tblPr>
        <w:tblW w:w="20563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2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03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6"/>
      </w:tblGrid>
      <w:tr w:rsidR="00814BF6" w:rsidRPr="004D49BC" w14:paraId="041C5E13" w14:textId="77777777" w:rsidTr="000F0032">
        <w:trPr>
          <w:gridAfter w:val="7"/>
          <w:wAfter w:w="4650" w:type="dxa"/>
          <w:trHeight w:val="371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04AC0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22A08BB5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14BF6" w:rsidRPr="004D49BC" w14:paraId="3A781608" w14:textId="77777777" w:rsidTr="000F0032">
        <w:trPr>
          <w:gridAfter w:val="7"/>
          <w:wAfter w:w="4650" w:type="dxa"/>
          <w:trHeight w:val="425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519EAC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06ED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6ECB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1A2A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B4D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986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DB18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1797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จำหน่ายสินค้าปลีก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B69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F502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</w:t>
            </w:r>
          </w:p>
          <w:p w14:paraId="6C4F1714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70" w:type="dxa"/>
            <w:vAlign w:val="bottom"/>
          </w:tcPr>
          <w:p w14:paraId="313553CD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693" w:type="dxa"/>
            <w:gridSpan w:val="3"/>
            <w:vAlign w:val="bottom"/>
          </w:tcPr>
          <w:p w14:paraId="65DCAAEC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5D961C90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62D2B1AD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47F7333B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7175422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4D49BC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11B55" w:rsidRPr="004D49BC" w14:paraId="4E49085F" w14:textId="77777777" w:rsidTr="000F0032">
        <w:trPr>
          <w:gridAfter w:val="7"/>
          <w:wAfter w:w="4650" w:type="dxa"/>
          <w:trHeight w:val="218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F2038E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F1F78" w14:textId="5805D28C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4A5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95F0" w14:textId="12E4666F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0A2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5E92" w14:textId="3C02617F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F02A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84F08" w14:textId="6E635D1A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9C3A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515C" w14:textId="4B01D9CE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81821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27E6E" w14:textId="2187E5EF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9370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CA33" w14:textId="2A990D24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E02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A836" w14:textId="47CEDACE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DF02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C1CD4" w14:textId="23CC2638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C755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EB4F" w14:textId="43BC56C0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0F9910F7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9058" w14:textId="32A3B7D8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7E27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4D26" w14:textId="58E381BC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>256</w:t>
            </w: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5BA8060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2EDBA6FC" w14:textId="4F3258E1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</w:t>
            </w:r>
            <w:r w:rsidRPr="006C2B92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3BA1EFA8" w14:textId="77777777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E73DF44" w14:textId="687CC8A1" w:rsidR="00111B55" w:rsidRPr="004D49BC" w:rsidRDefault="00111B55" w:rsidP="0011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256</w:t>
            </w:r>
            <w:r w:rsidRPr="006C2B92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814BF6" w:rsidRPr="004D49BC" w14:paraId="2725CC6D" w14:textId="77777777" w:rsidTr="000F0032">
        <w:trPr>
          <w:trHeight w:val="17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30817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73" w:type="dxa"/>
            <w:gridSpan w:val="27"/>
            <w:tcBorders>
              <w:top w:val="nil"/>
              <w:left w:val="nil"/>
            </w:tcBorders>
            <w:vAlign w:val="bottom"/>
          </w:tcPr>
          <w:p w14:paraId="54EA438E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3A2E7953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23F13DB8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78D98A24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4C958029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1E62931E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</w:tcPr>
          <w:p w14:paraId="46B2A0CB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6" w:type="dxa"/>
          </w:tcPr>
          <w:p w14:paraId="4DCF5CBE" w14:textId="77777777" w:rsidR="00814BF6" w:rsidRPr="004D49BC" w:rsidRDefault="00814BF6" w:rsidP="000F0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7"/>
                <w:szCs w:val="27"/>
                <w:cs/>
                <w:lang w:val="en-GB"/>
              </w:rPr>
            </w:pPr>
          </w:p>
        </w:tc>
      </w:tr>
      <w:tr w:rsidR="00FF7853" w:rsidRPr="00455306" w14:paraId="049BD796" w14:textId="77777777" w:rsidTr="0013360E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203E8C" w14:textId="1D9258C6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การร่วมค้า</w:t>
            </w:r>
            <w:r w:rsidRPr="004D49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br/>
            </w:r>
            <w:r w:rsidRPr="004D49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  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00C6F9B" w14:textId="0F9047C5" w:rsidR="00FF7853" w:rsidRPr="004D49BC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252C5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7CE11A6" w14:textId="7514F52B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071BE8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881573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AABB843" w14:textId="2D1E0CA9" w:rsidR="00FF7853" w:rsidRPr="004D49BC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C8DA3A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C68AE86" w14:textId="256881BE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FC2126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19079CE" w14:textId="74D87CCB" w:rsidR="00FF7853" w:rsidRPr="004D49BC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DCD37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6D6C114" w14:textId="692AED65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B9C6BF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D0A8D37" w14:textId="303869F0" w:rsidR="00FF7853" w:rsidRPr="004D49BC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D84C54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F4E1B8" w14:textId="3BA8B2C4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43A52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E139D" w14:textId="2EE7FC51" w:rsidR="00FF7853" w:rsidRPr="00455306" w:rsidRDefault="00503B20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55306">
              <w:rPr>
                <w:rFonts w:ascii="Angsana New" w:hAnsi="Angsana New" w:cs="Angsana New"/>
                <w:sz w:val="27"/>
                <w:szCs w:val="27"/>
              </w:rPr>
              <w:t>35</w:t>
            </w:r>
            <w:r w:rsidR="00455306" w:rsidRPr="00455306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32DE1" w14:textId="77777777" w:rsidR="00FF7853" w:rsidRPr="00455306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003BAED" w14:textId="191048F4" w:rsidR="00FF7853" w:rsidRPr="00455306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55306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071BE8" w:rsidRPr="00455306">
              <w:rPr>
                <w:rFonts w:ascii="Angsana New" w:hAnsi="Angsana New" w:cs="Angsana New"/>
                <w:sz w:val="27"/>
                <w:szCs w:val="27"/>
              </w:rPr>
              <w:t>70</w:t>
            </w:r>
          </w:p>
        </w:tc>
        <w:tc>
          <w:tcPr>
            <w:tcW w:w="270" w:type="dxa"/>
            <w:vAlign w:val="bottom"/>
          </w:tcPr>
          <w:p w14:paraId="4A26D3B0" w14:textId="77777777" w:rsidR="00FF7853" w:rsidRPr="00455306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E93EC9D" w14:textId="1296C81E" w:rsidR="00FF7853" w:rsidRPr="00455306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55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E92F89" w14:textId="77777777" w:rsidR="00FF7853" w:rsidRPr="00455306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5BD14ED8" w14:textId="54E1951E" w:rsidR="00FF7853" w:rsidRPr="00455306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5530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7CA9787" w14:textId="77777777" w:rsidR="00FF7853" w:rsidRPr="00455306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0223CE78" w14:textId="440C9CD8" w:rsidR="00FF7853" w:rsidRPr="00455306" w:rsidRDefault="00503B20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455306">
              <w:rPr>
                <w:rFonts w:ascii="Angsana New" w:hAnsi="Angsana New" w:cs="Angsana New"/>
                <w:b/>
                <w:sz w:val="27"/>
                <w:szCs w:val="27"/>
              </w:rPr>
              <w:t>35</w:t>
            </w:r>
            <w:r w:rsidR="00455306" w:rsidRPr="00455306">
              <w:rPr>
                <w:rFonts w:ascii="Angsana New" w:hAnsi="Angsana New" w:cs="Angsana New"/>
                <w:b/>
                <w:sz w:val="27"/>
                <w:szCs w:val="27"/>
              </w:rPr>
              <w:t>0</w:t>
            </w:r>
          </w:p>
        </w:tc>
        <w:tc>
          <w:tcPr>
            <w:tcW w:w="270" w:type="dxa"/>
            <w:vAlign w:val="bottom"/>
          </w:tcPr>
          <w:p w14:paraId="32B47C74" w14:textId="77777777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51174416" w14:textId="2D88F66E" w:rsidR="00FF7853" w:rsidRPr="004D49BC" w:rsidRDefault="00071BE8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422</w:t>
            </w:r>
          </w:p>
        </w:tc>
      </w:tr>
      <w:tr w:rsidR="00FF7853" w:rsidRPr="004D49BC" w14:paraId="52611585" w14:textId="77777777" w:rsidTr="000F0032">
        <w:trPr>
          <w:gridAfter w:val="7"/>
          <w:wAfter w:w="4650" w:type="dxa"/>
          <w:trHeight w:val="420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7E013C" w14:textId="77777777" w:rsidR="00FF7853" w:rsidRPr="00C7144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C71445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46AF6D64" w14:textId="54022739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ายน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3047EAD" w14:textId="02901843" w:rsidR="00FF7853" w:rsidRPr="002B31E8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29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36,5</w:t>
            </w:r>
            <w:r w:rsidR="00230BEE">
              <w:rPr>
                <w:rFonts w:ascii="Angsana New" w:hAnsi="Angsana New" w:cs="Angsana New"/>
                <w:sz w:val="27"/>
                <w:szCs w:val="27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7C9B85" w14:textId="77777777" w:rsidR="00FF7853" w:rsidRPr="002B31E8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D673401" w14:textId="53F5FF6A" w:rsidR="00FF7853" w:rsidRPr="002B31E8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36,</w:t>
            </w:r>
            <w:r w:rsidR="00071BE8">
              <w:rPr>
                <w:rFonts w:ascii="Angsana New" w:hAnsi="Angsana New" w:cs="Angsana New"/>
                <w:sz w:val="27"/>
                <w:szCs w:val="27"/>
              </w:rPr>
              <w:t>419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2D96A" w14:textId="77777777" w:rsidR="00FF7853" w:rsidRPr="002B31E8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E9B8330" w14:textId="6D9FCB6A" w:rsidR="00FF7853" w:rsidRPr="002B31E8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20,110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048D71" w14:textId="77777777" w:rsidR="00FF7853" w:rsidRPr="002B31E8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B3336A" w14:textId="4EDED78E" w:rsidR="00FF7853" w:rsidRPr="002B31E8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071BE8">
              <w:rPr>
                <w:rFonts w:ascii="Angsana New" w:hAnsi="Angsana New" w:cs="Angsana New"/>
                <w:sz w:val="27"/>
                <w:szCs w:val="27"/>
              </w:rPr>
              <w:t>7,904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C86404" w14:textId="77777777" w:rsidR="00FF7853" w:rsidRPr="002B31E8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FB1C6B1" w14:textId="0EFEA0FB" w:rsidR="00FF7853" w:rsidRPr="002B31E8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11,709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205AF5" w14:textId="77777777" w:rsidR="00FF7853" w:rsidRPr="002B31E8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E4E16C8" w14:textId="3960DB7D" w:rsidR="00FF7853" w:rsidRPr="002B31E8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</w:t>
            </w:r>
            <w:r w:rsidR="00071BE8">
              <w:rPr>
                <w:rFonts w:ascii="Angsana New" w:hAnsi="Angsana New" w:cs="Angsana New"/>
                <w:sz w:val="27"/>
                <w:szCs w:val="27"/>
              </w:rPr>
              <w:t>425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CF630" w14:textId="77777777" w:rsidR="00FF7853" w:rsidRPr="002B31E8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60D48E9" w14:textId="7F79745D" w:rsidR="00FF7853" w:rsidRPr="002B31E8" w:rsidRDefault="00503B20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3,051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B2D256" w14:textId="77777777" w:rsidR="00FF7853" w:rsidRPr="002B31E8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53BEFDA" w14:textId="4197425E" w:rsidR="00FF7853" w:rsidRPr="002B31E8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</w:t>
            </w:r>
            <w:r w:rsidR="00071BE8">
              <w:rPr>
                <w:rFonts w:ascii="Angsana New" w:hAnsi="Angsana New" w:cs="Angsana New"/>
                <w:sz w:val="27"/>
                <w:szCs w:val="27"/>
              </w:rPr>
              <w:t>271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6D6A64" w14:textId="77777777" w:rsidR="00FF7853" w:rsidRPr="002B31E8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B976342" w14:textId="79E77CE8" w:rsidR="00FF7853" w:rsidRPr="00455306" w:rsidRDefault="00503B20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55306">
              <w:rPr>
                <w:rFonts w:ascii="Angsana New" w:hAnsi="Angsana New" w:cs="Angsana New"/>
                <w:sz w:val="27"/>
                <w:szCs w:val="27"/>
              </w:rPr>
              <w:t>5,631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7A828" w14:textId="77777777" w:rsidR="00FF7853" w:rsidRPr="00455306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B8ABD74" w14:textId="24C8F7B1" w:rsidR="00FF7853" w:rsidRPr="00455306" w:rsidRDefault="00071BE8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55306">
              <w:rPr>
                <w:rFonts w:ascii="Angsana New" w:hAnsi="Angsana New" w:cs="Angsana New"/>
                <w:sz w:val="27"/>
                <w:szCs w:val="27"/>
              </w:rPr>
              <w:t>5,154</w:t>
            </w:r>
          </w:p>
        </w:tc>
        <w:tc>
          <w:tcPr>
            <w:tcW w:w="270" w:type="dxa"/>
            <w:vAlign w:val="bottom"/>
          </w:tcPr>
          <w:p w14:paraId="2492EA74" w14:textId="77777777" w:rsidR="00FF7853" w:rsidRPr="00455306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339196A" w14:textId="54A932E2" w:rsidR="00FF7853" w:rsidRPr="00455306" w:rsidRDefault="00503B20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55306">
              <w:rPr>
                <w:rFonts w:ascii="Angsana New" w:hAnsi="Angsana New" w:cs="Angsana New"/>
                <w:sz w:val="27"/>
                <w:szCs w:val="27"/>
              </w:rPr>
              <w:t>(32,83</w:t>
            </w:r>
            <w:r w:rsidR="00455306" w:rsidRPr="0045530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45530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3090D6F8" w14:textId="77777777" w:rsidR="00FF7853" w:rsidRPr="00455306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3F93AB4E" w14:textId="303ED0ED" w:rsidR="00FF7853" w:rsidRPr="00455306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 w:rsidRPr="00455306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45530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071BE8" w:rsidRPr="00455306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455306">
              <w:rPr>
                <w:rFonts w:ascii="Angsana New" w:hAnsi="Angsana New" w:cs="Angsana New"/>
                <w:sz w:val="27"/>
                <w:szCs w:val="27"/>
              </w:rPr>
              <w:t>,4</w:t>
            </w:r>
            <w:r w:rsidR="00071BE8" w:rsidRPr="00455306">
              <w:rPr>
                <w:rFonts w:ascii="Angsana New" w:hAnsi="Angsana New" w:cs="Angsana New"/>
                <w:sz w:val="27"/>
                <w:szCs w:val="27"/>
              </w:rPr>
              <w:t>49</w:t>
            </w:r>
            <w:r w:rsidRPr="00455306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F1FA68E" w14:textId="77777777" w:rsidR="00FF7853" w:rsidRPr="00455306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1C45598C" w14:textId="472BCDC2" w:rsidR="00FF7853" w:rsidRPr="00455306" w:rsidRDefault="00230BEE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455306">
              <w:rPr>
                <w:rFonts w:ascii="Angsana New" w:hAnsi="Angsana New" w:cs="Angsana New"/>
                <w:b/>
                <w:sz w:val="27"/>
                <w:szCs w:val="27"/>
              </w:rPr>
              <w:t>44,</w:t>
            </w:r>
            <w:r w:rsidR="00A13AC1">
              <w:rPr>
                <w:rFonts w:ascii="Angsana New" w:hAnsi="Angsana New" w:cs="Angsana New"/>
                <w:b/>
                <w:sz w:val="27"/>
                <w:szCs w:val="27"/>
              </w:rPr>
              <w:t>205</w:t>
            </w:r>
          </w:p>
        </w:tc>
        <w:tc>
          <w:tcPr>
            <w:tcW w:w="270" w:type="dxa"/>
            <w:vAlign w:val="bottom"/>
          </w:tcPr>
          <w:p w14:paraId="2B892009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69EBA62" w14:textId="5822D91E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91331A">
              <w:rPr>
                <w:rFonts w:ascii="Angsana New" w:hAnsi="Angsana New" w:cs="Angsana New"/>
                <w:b/>
                <w:sz w:val="27"/>
                <w:szCs w:val="27"/>
              </w:rPr>
              <w:t>4</w:t>
            </w:r>
            <w:r w:rsidR="00071BE8">
              <w:rPr>
                <w:rFonts w:ascii="Angsana New" w:hAnsi="Angsana New" w:cs="Angsana New"/>
                <w:b/>
                <w:sz w:val="27"/>
                <w:szCs w:val="27"/>
              </w:rPr>
              <w:t>6,724</w:t>
            </w:r>
          </w:p>
        </w:tc>
      </w:tr>
      <w:tr w:rsidR="00FF7853" w:rsidRPr="004D49BC" w14:paraId="63D9A56D" w14:textId="77777777" w:rsidTr="000F0032">
        <w:trPr>
          <w:gridAfter w:val="7"/>
          <w:wAfter w:w="4650" w:type="dxa"/>
          <w:trHeight w:val="2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D2D6D" w14:textId="77777777" w:rsidR="00FF7853" w:rsidRPr="00C7144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</w:rPr>
            </w:pPr>
            <w:r w:rsidRPr="00C7144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C71445">
              <w:rPr>
                <w:rFonts w:ascii="Angsana New" w:hAnsi="Angsana New" w:cs="Angsana New"/>
                <w:sz w:val="28"/>
                <w:szCs w:val="28"/>
                <w:cs/>
              </w:rPr>
              <w:t>ที่รายงาน</w:t>
            </w:r>
          </w:p>
          <w:p w14:paraId="5BE9D83C" w14:textId="6B5486A3" w:rsidR="00FF7853" w:rsidRPr="004D49BC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firstLine="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กันย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ายน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>/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</w:t>
            </w:r>
            <w:r w:rsidRPr="00C7144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7144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194CF1" w14:textId="1184E156" w:rsidR="00FF7853" w:rsidRPr="00AF7925" w:rsidRDefault="00904CB9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23,581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A9768B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E3586CA" w14:textId="63E31E86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071BE8">
              <w:rPr>
                <w:rFonts w:ascii="Angsana New" w:hAnsi="Angsana New" w:cs="Angsana New"/>
                <w:sz w:val="27"/>
                <w:szCs w:val="27"/>
              </w:rPr>
              <w:t>4,477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0DA7B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84A9E7D" w14:textId="2835C1E0" w:rsidR="00FF7853" w:rsidRPr="00AF7925" w:rsidRDefault="00230BEE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15,010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AEFA59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0C71979" w14:textId="6EE5E5A9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</w:t>
            </w:r>
            <w:r w:rsidR="00071BE8">
              <w:rPr>
                <w:rFonts w:ascii="Angsana New" w:hAnsi="Angsana New" w:cs="Angsana New"/>
                <w:sz w:val="27"/>
                <w:szCs w:val="27"/>
              </w:rPr>
              <w:t>359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291B96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1142129" w14:textId="34CD83A3" w:rsidR="00FF7853" w:rsidRPr="00AF7925" w:rsidRDefault="00230BEE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8,484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48E94C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2B0CC8" w14:textId="5B01134F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</w:t>
            </w:r>
            <w:r w:rsidR="00071BE8">
              <w:rPr>
                <w:rFonts w:ascii="Angsana New" w:hAnsi="Angsana New" w:cs="Angsana New"/>
                <w:sz w:val="27"/>
                <w:szCs w:val="27"/>
              </w:rPr>
              <w:t>826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963E61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8E3F465" w14:textId="4BBFE8D1" w:rsidR="00FF7853" w:rsidRPr="00AF7925" w:rsidRDefault="00230BEE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2,872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238268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94EC710" w14:textId="34A56B9F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</w:t>
            </w:r>
            <w:r w:rsidR="00071BE8">
              <w:rPr>
                <w:rFonts w:ascii="Angsana New" w:hAnsi="Angsana New" w:cs="Angsana New"/>
                <w:sz w:val="27"/>
                <w:szCs w:val="27"/>
              </w:rPr>
              <w:t>276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37B79B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A8BACD2" w14:textId="6690D858" w:rsidR="00FF7853" w:rsidRPr="00AF7925" w:rsidRDefault="00230BEE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2,678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1C343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65CCC69" w14:textId="129AAF13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</w:t>
            </w:r>
            <w:r w:rsidR="00071BE8">
              <w:rPr>
                <w:rFonts w:ascii="Angsana New" w:hAnsi="Angsana New" w:cs="Angsana New"/>
                <w:sz w:val="27"/>
                <w:szCs w:val="27"/>
              </w:rPr>
              <w:t>825</w:t>
            </w:r>
          </w:p>
        </w:tc>
        <w:tc>
          <w:tcPr>
            <w:tcW w:w="270" w:type="dxa"/>
            <w:vAlign w:val="bottom"/>
          </w:tcPr>
          <w:p w14:paraId="411AC7B7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3B6C7CB7" w14:textId="2F5C0BA8" w:rsidR="00FF7853" w:rsidRPr="00AF7925" w:rsidRDefault="00230BEE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(23,405)</w:t>
            </w:r>
          </w:p>
        </w:tc>
        <w:tc>
          <w:tcPr>
            <w:tcW w:w="270" w:type="dxa"/>
            <w:vAlign w:val="bottom"/>
          </w:tcPr>
          <w:p w14:paraId="4BF94C06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03" w:type="dxa"/>
            <w:vAlign w:val="bottom"/>
          </w:tcPr>
          <w:p w14:paraId="35E67053" w14:textId="18BECA30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071BE8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071BE8">
              <w:rPr>
                <w:rFonts w:ascii="Angsana New" w:hAnsi="Angsana New" w:cs="Angsana New"/>
                <w:sz w:val="27"/>
                <w:szCs w:val="27"/>
              </w:rPr>
              <w:t>313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46FFA70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36E7962C" w14:textId="02F3F5C3" w:rsidR="00FF7853" w:rsidRPr="00AF7925" w:rsidRDefault="00230BEE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sz w:val="27"/>
                <w:szCs w:val="27"/>
              </w:rPr>
              <w:t>29,220</w:t>
            </w:r>
          </w:p>
        </w:tc>
        <w:tc>
          <w:tcPr>
            <w:tcW w:w="270" w:type="dxa"/>
            <w:vAlign w:val="bottom"/>
          </w:tcPr>
          <w:p w14:paraId="6D78D6A5" w14:textId="77777777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</w:rPr>
            </w:pPr>
          </w:p>
        </w:tc>
        <w:tc>
          <w:tcPr>
            <w:tcW w:w="720" w:type="dxa"/>
            <w:vAlign w:val="bottom"/>
          </w:tcPr>
          <w:p w14:paraId="4FCF6EC7" w14:textId="7395581A" w:rsidR="00FF7853" w:rsidRPr="00AF7925" w:rsidRDefault="00FF7853" w:rsidP="00FF7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7"/>
                <w:szCs w:val="27"/>
                <w:cs/>
              </w:rPr>
            </w:pPr>
            <w:r w:rsidRPr="0091331A">
              <w:rPr>
                <w:rFonts w:ascii="Angsana New" w:hAnsi="Angsana New" w:cs="Angsana New"/>
                <w:b/>
                <w:sz w:val="27"/>
                <w:szCs w:val="27"/>
              </w:rPr>
              <w:t>33,</w:t>
            </w:r>
            <w:r w:rsidR="00071BE8">
              <w:rPr>
                <w:rFonts w:ascii="Angsana New" w:hAnsi="Angsana New" w:cs="Angsana New"/>
                <w:b/>
                <w:sz w:val="27"/>
                <w:szCs w:val="27"/>
              </w:rPr>
              <w:t>450</w:t>
            </w:r>
          </w:p>
        </w:tc>
      </w:tr>
    </w:tbl>
    <w:p w14:paraId="1CF1C6BA" w14:textId="2DB2B38F" w:rsidR="009B571C" w:rsidRPr="004D49BC" w:rsidRDefault="009B571C" w:rsidP="009B571C">
      <w:pPr>
        <w:rPr>
          <w:rFonts w:cstheme="minorBidi"/>
          <w:lang w:val="th-TH"/>
        </w:rPr>
      </w:pPr>
    </w:p>
    <w:p w14:paraId="3B9F3E01" w14:textId="671A8A06" w:rsidR="003A08AF" w:rsidRPr="004D49BC" w:rsidRDefault="003A08AF" w:rsidP="009B571C">
      <w:pPr>
        <w:rPr>
          <w:rFonts w:cstheme="minorBidi"/>
          <w:lang w:val="th-TH"/>
        </w:rPr>
      </w:pPr>
    </w:p>
    <w:p w14:paraId="002DE3F9" w14:textId="7B8F681F" w:rsidR="003A08AF" w:rsidRPr="004D49BC" w:rsidRDefault="003A08AF" w:rsidP="009B571C">
      <w:pPr>
        <w:rPr>
          <w:rFonts w:cstheme="minorBidi"/>
          <w:lang w:val="th-TH"/>
        </w:rPr>
      </w:pPr>
    </w:p>
    <w:p w14:paraId="479A74F5" w14:textId="0B85C16F" w:rsidR="003A08AF" w:rsidRPr="004D49BC" w:rsidRDefault="003A08AF" w:rsidP="009B571C">
      <w:pPr>
        <w:rPr>
          <w:rFonts w:cstheme="minorBidi"/>
          <w:lang w:val="th-TH"/>
        </w:rPr>
      </w:pPr>
    </w:p>
    <w:p w14:paraId="255A7E6A" w14:textId="1BB0801A" w:rsidR="003A08AF" w:rsidRPr="004D49BC" w:rsidRDefault="003A08AF" w:rsidP="009B571C">
      <w:pPr>
        <w:rPr>
          <w:rFonts w:cstheme="minorBidi"/>
          <w:lang w:val="th-TH"/>
        </w:rPr>
      </w:pPr>
    </w:p>
    <w:p w14:paraId="5D2F25E2" w14:textId="74CD3108" w:rsidR="003A08AF" w:rsidRPr="004D49BC" w:rsidRDefault="003A08AF" w:rsidP="009B571C">
      <w:pPr>
        <w:rPr>
          <w:rFonts w:cstheme="minorBidi"/>
          <w:lang w:val="th-TH"/>
        </w:rPr>
      </w:pPr>
    </w:p>
    <w:p w14:paraId="7EDEE940" w14:textId="48A74B70" w:rsidR="003A08AF" w:rsidRPr="00AA7F98" w:rsidRDefault="003A08AF" w:rsidP="009B571C">
      <w:pPr>
        <w:rPr>
          <w:rFonts w:cstheme="minorBidi"/>
        </w:rPr>
      </w:pPr>
    </w:p>
    <w:p w14:paraId="5505E605" w14:textId="5E5641F4" w:rsidR="003A08AF" w:rsidRPr="004D49BC" w:rsidRDefault="003A08AF" w:rsidP="009B571C">
      <w:pPr>
        <w:rPr>
          <w:rFonts w:cstheme="minorBidi"/>
          <w:lang w:val="th-TH"/>
        </w:rPr>
      </w:pPr>
    </w:p>
    <w:p w14:paraId="2E2D1C50" w14:textId="13A3E768" w:rsidR="003A08AF" w:rsidRPr="004D49BC" w:rsidRDefault="003A08AF" w:rsidP="009B571C">
      <w:pPr>
        <w:rPr>
          <w:rFonts w:cstheme="minorBidi"/>
          <w:lang w:val="th-TH"/>
        </w:rPr>
      </w:pPr>
    </w:p>
    <w:p w14:paraId="11F1390E" w14:textId="6E26915E" w:rsidR="003A08AF" w:rsidRPr="004D49BC" w:rsidRDefault="003A08AF" w:rsidP="009B571C">
      <w:pPr>
        <w:rPr>
          <w:rFonts w:cstheme="minorBidi"/>
          <w:lang w:val="th-TH"/>
        </w:rPr>
      </w:pPr>
    </w:p>
    <w:p w14:paraId="58A3C7B2" w14:textId="1E30DDF2" w:rsidR="003A08AF" w:rsidRPr="004D49BC" w:rsidRDefault="003A08AF" w:rsidP="009B571C">
      <w:pPr>
        <w:rPr>
          <w:rFonts w:cstheme="minorBidi"/>
          <w:lang w:val="th-TH"/>
        </w:rPr>
      </w:pPr>
    </w:p>
    <w:p w14:paraId="53BF3E11" w14:textId="6ABCF202" w:rsidR="003A08AF" w:rsidRPr="004D49BC" w:rsidRDefault="003A08AF" w:rsidP="009B571C">
      <w:pPr>
        <w:rPr>
          <w:rFonts w:cstheme="minorBidi"/>
          <w:lang w:val="th-TH"/>
        </w:rPr>
      </w:pPr>
    </w:p>
    <w:p w14:paraId="6888B71D" w14:textId="5FE5B132" w:rsidR="003A08AF" w:rsidRPr="004D49BC" w:rsidRDefault="003A08AF" w:rsidP="009B571C">
      <w:pPr>
        <w:rPr>
          <w:rFonts w:cstheme="minorBidi"/>
          <w:lang w:val="th-TH"/>
        </w:rPr>
      </w:pPr>
    </w:p>
    <w:p w14:paraId="09CBA6F4" w14:textId="77777777" w:rsidR="003A08AF" w:rsidRPr="004D49BC" w:rsidRDefault="003A08AF" w:rsidP="009B571C">
      <w:pPr>
        <w:rPr>
          <w:rFonts w:cstheme="minorBidi"/>
          <w:lang w:val="th-TH"/>
        </w:rPr>
      </w:pPr>
    </w:p>
    <w:p w14:paraId="34A3ACF1" w14:textId="6FE0C175" w:rsidR="003A08AF" w:rsidRPr="004D49BC" w:rsidRDefault="003A08AF" w:rsidP="009B571C">
      <w:pPr>
        <w:rPr>
          <w:rFonts w:cstheme="minorBidi"/>
          <w:cs/>
          <w:lang w:val="th-TH"/>
        </w:rPr>
        <w:sectPr w:rsidR="003A08AF" w:rsidRPr="004D49BC" w:rsidSect="006856B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E9ECF38" w14:textId="77777777" w:rsidR="006F5F85" w:rsidRPr="004D49BC" w:rsidRDefault="006F5F85" w:rsidP="007E3A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right="47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2E4AB1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ส่วนงานภูมิศาสตร์</w:t>
      </w:r>
    </w:p>
    <w:p w14:paraId="67B99D87" w14:textId="77777777" w:rsidR="00527108" w:rsidRPr="004D49BC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6DD3496" w14:textId="1816EC57" w:rsidR="00527108" w:rsidRPr="004D49BC" w:rsidRDefault="00527108" w:rsidP="0052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49BC">
        <w:rPr>
          <w:rFonts w:ascii="Angsana New" w:hAnsi="Angsana New" w:cs="Angsana New" w:hint="cs"/>
          <w:sz w:val="30"/>
          <w:szCs w:val="30"/>
          <w:cs/>
        </w:rPr>
        <w:t>รายละเอียดข้อมูลทางการเงินเกี่ยวกับส่วนงานภูมิศาสตร์ของกลุ่มบริษัท สำหรับงวด</w:t>
      </w:r>
      <w:r w:rsidR="00F8420E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D49BC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F344C3">
        <w:rPr>
          <w:rFonts w:ascii="Angsana New" w:hAnsi="Angsana New" w:cs="Angsana New"/>
          <w:sz w:val="30"/>
          <w:szCs w:val="30"/>
        </w:rPr>
        <w:br/>
      </w:r>
      <w:r w:rsidRPr="004D49BC">
        <w:rPr>
          <w:rFonts w:ascii="Angsana New" w:hAnsi="Angsana New" w:cs="Angsana New"/>
          <w:sz w:val="30"/>
          <w:szCs w:val="30"/>
        </w:rPr>
        <w:t>3</w:t>
      </w:r>
      <w:r w:rsidR="00ED1130">
        <w:rPr>
          <w:rFonts w:ascii="Angsana New" w:hAnsi="Angsana New" w:cs="Angsana New"/>
          <w:sz w:val="30"/>
          <w:szCs w:val="30"/>
        </w:rPr>
        <w:t>0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F8420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E3D7A" w:rsidRPr="004D49BC">
        <w:rPr>
          <w:rFonts w:ascii="Angsana New" w:hAnsi="Angsana New" w:cs="Angsana New"/>
          <w:sz w:val="30"/>
          <w:szCs w:val="30"/>
        </w:rPr>
        <w:t xml:space="preserve"> 2567</w:t>
      </w:r>
      <w:r w:rsidR="0062480B" w:rsidRPr="004D49B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2480B" w:rsidRPr="004D49BC">
        <w:rPr>
          <w:rFonts w:ascii="Angsana New" w:hAnsi="Angsana New" w:cs="Angsana New"/>
          <w:sz w:val="30"/>
          <w:szCs w:val="30"/>
        </w:rPr>
        <w:t xml:space="preserve">2566 </w:t>
      </w:r>
      <w:r w:rsidRPr="004D49BC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CA926DB" w14:textId="77777777" w:rsidR="003A08AF" w:rsidRPr="004D49BC" w:rsidRDefault="003A08AF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114"/>
        <w:gridCol w:w="236"/>
        <w:gridCol w:w="34"/>
        <w:gridCol w:w="1173"/>
        <w:gridCol w:w="236"/>
        <w:gridCol w:w="34"/>
        <w:gridCol w:w="1257"/>
      </w:tblGrid>
      <w:tr w:rsidR="003A08AF" w:rsidRPr="004D49BC" w14:paraId="0D23C809" w14:textId="77777777" w:rsidTr="00A622E9">
        <w:trPr>
          <w:tblHeader/>
        </w:trPr>
        <w:tc>
          <w:tcPr>
            <w:tcW w:w="3690" w:type="dxa"/>
          </w:tcPr>
          <w:p w14:paraId="50444D7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90" w:type="dxa"/>
            <w:gridSpan w:val="9"/>
          </w:tcPr>
          <w:p w14:paraId="675D9B8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D49BC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3A08AF" w:rsidRPr="004D49BC" w14:paraId="7959280B" w14:textId="77777777" w:rsidTr="00A622E9">
        <w:trPr>
          <w:tblHeader/>
        </w:trPr>
        <w:tc>
          <w:tcPr>
            <w:tcW w:w="3690" w:type="dxa"/>
            <w:vAlign w:val="bottom"/>
          </w:tcPr>
          <w:p w14:paraId="30BDB3C6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78A676B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25261943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4"/>
          </w:tcPr>
          <w:p w14:paraId="41A3E8B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  <w:p w14:paraId="4822C7D6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4D49BC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(ไม่รวมเครื่องมือทางการเงิน และสินทรัพย์ภาษีเงินได้รอตัดบัญชี)</w:t>
            </w:r>
          </w:p>
        </w:tc>
      </w:tr>
      <w:tr w:rsidR="003A08AF" w:rsidRPr="004D49BC" w14:paraId="2AC13F5B" w14:textId="77777777" w:rsidTr="00A622E9">
        <w:trPr>
          <w:tblHeader/>
        </w:trPr>
        <w:tc>
          <w:tcPr>
            <w:tcW w:w="3690" w:type="dxa"/>
          </w:tcPr>
          <w:p w14:paraId="6C621CE3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FB2A14" w14:textId="67BB28CE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6089ED3F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65F7BA1" w14:textId="26CD3093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38169EF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6DE1F09" w14:textId="71A7326B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22596EEB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5C00EE42" w14:textId="3A707C46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00A8" w:rsidRPr="004D49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08AF" w:rsidRPr="004D49BC" w14:paraId="1999C5E9" w14:textId="77777777" w:rsidTr="00A622E9">
        <w:trPr>
          <w:tblHeader/>
        </w:trPr>
        <w:tc>
          <w:tcPr>
            <w:tcW w:w="3690" w:type="dxa"/>
          </w:tcPr>
          <w:p w14:paraId="52A856AE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1F123C23" w14:textId="77777777" w:rsidR="003A08AF" w:rsidRPr="004D49BC" w:rsidRDefault="003A08AF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D49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3A08AF" w:rsidRPr="004D49BC" w14:paraId="1E6A6F71" w14:textId="77777777" w:rsidTr="00A622E9">
        <w:tc>
          <w:tcPr>
            <w:tcW w:w="3690" w:type="dxa"/>
          </w:tcPr>
          <w:p w14:paraId="3B4A4227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70" w:type="dxa"/>
          </w:tcPr>
          <w:p w14:paraId="2AD8A916" w14:textId="641FDAF8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35,671</w:t>
            </w:r>
          </w:p>
        </w:tc>
        <w:tc>
          <w:tcPr>
            <w:tcW w:w="236" w:type="dxa"/>
          </w:tcPr>
          <w:p w14:paraId="54DB7F71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B4F2B6" w14:textId="116D3A30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31,532</w:t>
            </w:r>
          </w:p>
        </w:tc>
        <w:tc>
          <w:tcPr>
            <w:tcW w:w="236" w:type="dxa"/>
          </w:tcPr>
          <w:p w14:paraId="4FCFEFBB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72CBAF0" w14:textId="75B1651F" w:rsidR="003A08AF" w:rsidRPr="00C73D8E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21,095</w:t>
            </w:r>
          </w:p>
        </w:tc>
        <w:tc>
          <w:tcPr>
            <w:tcW w:w="270" w:type="dxa"/>
            <w:gridSpan w:val="2"/>
          </w:tcPr>
          <w:p w14:paraId="0A0C798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B9E2E7F" w14:textId="392C5AF0" w:rsidR="003A08AF" w:rsidRPr="003D46B7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23,809</w:t>
            </w:r>
          </w:p>
        </w:tc>
      </w:tr>
      <w:tr w:rsidR="003A08AF" w:rsidRPr="004D49BC" w14:paraId="3825DC8D" w14:textId="77777777" w:rsidTr="00A622E9">
        <w:tc>
          <w:tcPr>
            <w:tcW w:w="3690" w:type="dxa"/>
          </w:tcPr>
          <w:p w14:paraId="74420974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</w:tcPr>
          <w:p w14:paraId="2471AB51" w14:textId="491175F5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5,619</w:t>
            </w:r>
          </w:p>
        </w:tc>
        <w:tc>
          <w:tcPr>
            <w:tcW w:w="236" w:type="dxa"/>
          </w:tcPr>
          <w:p w14:paraId="37C605CA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D8D52C" w14:textId="4B100CB0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2,582</w:t>
            </w:r>
          </w:p>
        </w:tc>
        <w:tc>
          <w:tcPr>
            <w:tcW w:w="236" w:type="dxa"/>
          </w:tcPr>
          <w:p w14:paraId="1376DB1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BEEC19" w14:textId="2BD34F10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  <w:tc>
          <w:tcPr>
            <w:tcW w:w="270" w:type="dxa"/>
            <w:gridSpan w:val="2"/>
          </w:tcPr>
          <w:p w14:paraId="24745B84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1EE7A807" w14:textId="7A847C89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5,599</w:t>
            </w:r>
          </w:p>
        </w:tc>
      </w:tr>
      <w:tr w:rsidR="003A08AF" w:rsidRPr="004D49BC" w14:paraId="21919120" w14:textId="77777777" w:rsidTr="00A622E9">
        <w:tc>
          <w:tcPr>
            <w:tcW w:w="3690" w:type="dxa"/>
          </w:tcPr>
          <w:p w14:paraId="1F8AD60E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2C429FD8" w14:textId="24CB7A31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2,802</w:t>
            </w:r>
          </w:p>
        </w:tc>
        <w:tc>
          <w:tcPr>
            <w:tcW w:w="236" w:type="dxa"/>
          </w:tcPr>
          <w:p w14:paraId="12FAE34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D20E3" w14:textId="1E1AC587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3,098</w:t>
            </w:r>
          </w:p>
        </w:tc>
        <w:tc>
          <w:tcPr>
            <w:tcW w:w="236" w:type="dxa"/>
          </w:tcPr>
          <w:p w14:paraId="4D1369FF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CD64B0D" w14:textId="3553EA2B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0A35BF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BCBC53" w14:textId="0C828BB6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08AF" w:rsidRPr="004D49BC" w14:paraId="776C75BD" w14:textId="77777777" w:rsidTr="00A622E9">
        <w:tc>
          <w:tcPr>
            <w:tcW w:w="3690" w:type="dxa"/>
          </w:tcPr>
          <w:p w14:paraId="68792B59" w14:textId="77777777" w:rsidR="003A08AF" w:rsidRPr="004D49BC" w:rsidRDefault="003A08AF" w:rsidP="00A622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0B80F46A" w14:textId="1B6B5417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3,438</w:t>
            </w:r>
          </w:p>
        </w:tc>
        <w:tc>
          <w:tcPr>
            <w:tcW w:w="236" w:type="dxa"/>
          </w:tcPr>
          <w:p w14:paraId="6D2D3C61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724614" w14:textId="6675D948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4,108</w:t>
            </w:r>
          </w:p>
        </w:tc>
        <w:tc>
          <w:tcPr>
            <w:tcW w:w="236" w:type="dxa"/>
          </w:tcPr>
          <w:p w14:paraId="69F75C62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1A003D3" w14:textId="6F4B522E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2BFA8E5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0DBF1A9B" w14:textId="379C9164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08AF" w:rsidRPr="004D49BC" w14:paraId="52A9D0C9" w14:textId="77777777" w:rsidTr="00A622E9">
        <w:tc>
          <w:tcPr>
            <w:tcW w:w="3690" w:type="dxa"/>
          </w:tcPr>
          <w:p w14:paraId="16EDC4CE" w14:textId="77777777" w:rsidR="003A08AF" w:rsidRPr="004D49BC" w:rsidRDefault="003A08AF" w:rsidP="00A622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A3D11A" w14:textId="2F4C9DC7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47,530</w:t>
            </w:r>
          </w:p>
        </w:tc>
        <w:tc>
          <w:tcPr>
            <w:tcW w:w="236" w:type="dxa"/>
          </w:tcPr>
          <w:p w14:paraId="3999AA1D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1FE1F1" w14:textId="459A950D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41,320</w:t>
            </w:r>
          </w:p>
        </w:tc>
        <w:tc>
          <w:tcPr>
            <w:tcW w:w="236" w:type="dxa"/>
          </w:tcPr>
          <w:p w14:paraId="7D2BB85C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4C8B26" w14:textId="4377E2E2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23,556</w:t>
            </w:r>
          </w:p>
        </w:tc>
        <w:tc>
          <w:tcPr>
            <w:tcW w:w="270" w:type="dxa"/>
            <w:gridSpan w:val="2"/>
          </w:tcPr>
          <w:p w14:paraId="4082EFAB" w14:textId="77777777" w:rsidR="003A08AF" w:rsidRPr="004D49BC" w:rsidRDefault="003A08AF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A315C2B" w14:textId="23594AC6" w:rsidR="003A08AF" w:rsidRPr="004D49BC" w:rsidRDefault="002E4AB1" w:rsidP="00A62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29,408</w:t>
            </w:r>
          </w:p>
        </w:tc>
      </w:tr>
    </w:tbl>
    <w:p w14:paraId="30908F10" w14:textId="77777777" w:rsidR="003A08AF" w:rsidRPr="004D49BC" w:rsidRDefault="003A08AF" w:rsidP="003A08AF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4B8F483" w14:textId="02376D6D" w:rsidR="003A08AF" w:rsidRPr="005A6DF2" w:rsidRDefault="003A08AF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5A6DF2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ภาษีเงินได้</w:t>
      </w:r>
    </w:p>
    <w:p w14:paraId="2A8948C7" w14:textId="0B5A5D46" w:rsidR="00D848F9" w:rsidRPr="004D49BC" w:rsidRDefault="00D848F9" w:rsidP="00D848F9">
      <w:pPr>
        <w:rPr>
          <w:rFonts w:asciiTheme="majorBidi" w:hAnsiTheme="majorBidi" w:cstheme="majorBidi"/>
          <w:sz w:val="30"/>
          <w:szCs w:val="30"/>
        </w:rPr>
      </w:pPr>
    </w:p>
    <w:p w14:paraId="070594AE" w14:textId="4A881F1C" w:rsidR="00257662" w:rsidRPr="004D49BC" w:rsidRDefault="00D848F9" w:rsidP="003A0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D49BC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</w:t>
      </w:r>
      <w:r w:rsidR="0031717E" w:rsidRPr="004D49BC">
        <w:rPr>
          <w:rFonts w:asciiTheme="majorBidi" w:hAnsiTheme="majorBidi" w:cstheme="majorBidi"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บริษัทในการดำเนินงานต่อเนื่องเป็นระยะเวลา</w:t>
      </w:r>
      <w:r w:rsidR="009C0107" w:rsidRPr="009C0107">
        <w:rPr>
          <w:rFonts w:asciiTheme="majorBidi" w:hAnsiTheme="majorBidi" w:cs="Angsana New" w:hint="cs"/>
          <w:spacing w:val="-4"/>
          <w:sz w:val="30"/>
          <w:szCs w:val="30"/>
          <w:cs/>
        </w:rPr>
        <w:t>เก้าเดือนสิ้นสุดวันที่</w:t>
      </w:r>
      <w:r w:rsidR="009C0107" w:rsidRPr="009C0107">
        <w:rPr>
          <w:rFonts w:asciiTheme="majorBidi" w:hAnsiTheme="majorBidi" w:cs="Angsana New"/>
          <w:spacing w:val="-4"/>
          <w:sz w:val="30"/>
          <w:szCs w:val="30"/>
          <w:cs/>
        </w:rPr>
        <w:t xml:space="preserve"> 30 </w:t>
      </w:r>
      <w:r w:rsidR="009C0107" w:rsidRPr="009C0107">
        <w:rPr>
          <w:rFonts w:asciiTheme="majorBidi" w:hAnsiTheme="majorBidi" w:cs="Angsana New" w:hint="cs"/>
          <w:spacing w:val="-4"/>
          <w:sz w:val="30"/>
          <w:szCs w:val="30"/>
          <w:cs/>
        </w:rPr>
        <w:t>กันยายน</w:t>
      </w:r>
      <w:r w:rsidR="00ED1130" w:rsidRPr="00F56CB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E412F" w:rsidRPr="004D49BC">
        <w:rPr>
          <w:rFonts w:asciiTheme="majorBidi" w:hAnsiTheme="majorBidi" w:cstheme="majorBidi"/>
          <w:sz w:val="30"/>
          <w:szCs w:val="30"/>
        </w:rPr>
        <w:t>256</w:t>
      </w:r>
      <w:r w:rsidR="00332D6A" w:rsidRPr="004D49BC">
        <w:rPr>
          <w:rFonts w:asciiTheme="majorBidi" w:hAnsiTheme="majorBidi" w:cstheme="majorBidi"/>
          <w:sz w:val="30"/>
          <w:szCs w:val="30"/>
        </w:rPr>
        <w:t>7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  <w:r w:rsidRPr="004D49BC">
        <w:rPr>
          <w:rFonts w:asciiTheme="majorBidi" w:hAnsiTheme="majorBidi" w:cstheme="majorBidi"/>
          <w:sz w:val="30"/>
          <w:szCs w:val="30"/>
          <w:cs/>
        </w:rPr>
        <w:t>คือ</w:t>
      </w:r>
      <w:r w:rsidR="00A0123F" w:rsidRPr="001C1444">
        <w:rPr>
          <w:rFonts w:asciiTheme="majorBidi" w:hAnsiTheme="majorBidi" w:cstheme="majorBidi"/>
          <w:sz w:val="30"/>
          <w:szCs w:val="30"/>
          <w:cs/>
        </w:rPr>
        <w:t>ร้อย</w:t>
      </w:r>
      <w:r w:rsidR="00A0123F" w:rsidRPr="002B31E8">
        <w:rPr>
          <w:rFonts w:asciiTheme="majorBidi" w:hAnsiTheme="majorBidi" w:cstheme="majorBidi"/>
          <w:sz w:val="30"/>
          <w:szCs w:val="30"/>
          <w:cs/>
        </w:rPr>
        <w:t>ละ</w:t>
      </w:r>
      <w:r w:rsidR="000613D2" w:rsidRPr="002B31E8">
        <w:rPr>
          <w:rFonts w:asciiTheme="majorBidi" w:hAnsiTheme="majorBidi" w:cstheme="majorBidi"/>
          <w:sz w:val="30"/>
          <w:szCs w:val="30"/>
        </w:rPr>
        <w:t xml:space="preserve"> </w:t>
      </w:r>
      <w:r w:rsidR="00BF21FC">
        <w:rPr>
          <w:rFonts w:asciiTheme="majorBidi" w:hAnsiTheme="majorBidi" w:cstheme="majorBidi"/>
          <w:sz w:val="30"/>
          <w:szCs w:val="30"/>
        </w:rPr>
        <w:t>5.</w:t>
      </w:r>
      <w:r w:rsidR="00354EE7">
        <w:rPr>
          <w:rFonts w:asciiTheme="majorBidi" w:hAnsiTheme="majorBidi" w:cstheme="majorBidi"/>
          <w:sz w:val="30"/>
          <w:szCs w:val="30"/>
        </w:rPr>
        <w:t>2</w:t>
      </w:r>
      <w:r w:rsidR="00332D6A" w:rsidRPr="001C1444">
        <w:rPr>
          <w:rFonts w:asciiTheme="majorBidi" w:hAnsiTheme="majorBidi" w:cstheme="majorBidi"/>
          <w:sz w:val="30"/>
          <w:szCs w:val="30"/>
        </w:rPr>
        <w:t xml:space="preserve"> </w:t>
      </w:r>
      <w:r w:rsidR="00A0123F" w:rsidRPr="001C1444">
        <w:rPr>
          <w:rFonts w:asciiTheme="majorBidi" w:hAnsiTheme="majorBidi" w:cstheme="majorBidi"/>
          <w:sz w:val="30"/>
          <w:szCs w:val="30"/>
          <w:cs/>
        </w:rPr>
        <w:t>และ</w:t>
      </w:r>
      <w:r w:rsidRPr="001C1444">
        <w:rPr>
          <w:rFonts w:asciiTheme="majorBidi" w:hAnsiTheme="majorBidi" w:cstheme="majorBidi"/>
          <w:sz w:val="30"/>
          <w:szCs w:val="30"/>
          <w:cs/>
        </w:rPr>
        <w:t>ร้อยล</w:t>
      </w:r>
      <w:r w:rsidR="00A62796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A62796">
        <w:rPr>
          <w:rFonts w:asciiTheme="majorBidi" w:hAnsiTheme="majorBidi" w:cstheme="majorBidi"/>
          <w:sz w:val="30"/>
          <w:szCs w:val="30"/>
        </w:rPr>
        <w:t>11.3</w:t>
      </w:r>
      <w:r w:rsidR="000613D2" w:rsidRPr="001C1444">
        <w:rPr>
          <w:rFonts w:asciiTheme="majorBidi" w:hAnsiTheme="majorBidi" w:cstheme="majorBidi"/>
          <w:sz w:val="30"/>
          <w:szCs w:val="30"/>
        </w:rPr>
        <w:t xml:space="preserve"> </w:t>
      </w:r>
      <w:r w:rsidR="00257662" w:rsidRPr="001C1444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257662"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20EBE" w:rsidRPr="004D49B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32D6A" w:rsidRPr="004D49BC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A40DF1">
        <w:rPr>
          <w:rFonts w:asciiTheme="majorBidi" w:hAnsiTheme="majorBidi" w:cstheme="majorBidi"/>
          <w:i/>
          <w:iCs/>
          <w:sz w:val="30"/>
          <w:szCs w:val="30"/>
        </w:rPr>
        <w:t xml:space="preserve"> 67.2</w:t>
      </w:r>
      <w:r w:rsidR="00332D6A" w:rsidRPr="004D49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4D49BC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350B38" w:rsidRPr="004D49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ะ </w:t>
      </w:r>
      <w:r w:rsidR="00ED113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40DF1">
        <w:rPr>
          <w:rFonts w:asciiTheme="majorBidi" w:hAnsiTheme="majorBidi" w:cstheme="majorBidi"/>
          <w:i/>
          <w:iCs/>
          <w:sz w:val="30"/>
          <w:szCs w:val="30"/>
        </w:rPr>
        <w:t>4.3</w:t>
      </w:r>
      <w:r w:rsidR="00257662" w:rsidRPr="004D49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</w:t>
      </w:r>
      <w:r w:rsidRPr="004D49B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D49BC">
        <w:rPr>
          <w:rFonts w:asciiTheme="majorBidi" w:hAnsiTheme="majorBidi" w:cstheme="majorBidi"/>
          <w:sz w:val="30"/>
          <w:szCs w:val="30"/>
        </w:rPr>
        <w:t xml:space="preserve"> </w:t>
      </w:r>
    </w:p>
    <w:p w14:paraId="49659B2B" w14:textId="77777777" w:rsidR="00257662" w:rsidRPr="004D49BC" w:rsidRDefault="00257662" w:rsidP="00D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F91CB" w14:textId="335B8551" w:rsidR="007D429F" w:rsidRPr="004D49BC" w:rsidRDefault="00D848F9" w:rsidP="00143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257662" w:rsidRPr="004D49BC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4D49BC">
        <w:rPr>
          <w:rFonts w:asciiTheme="majorBidi" w:hAnsiTheme="majorBidi" w:cstheme="majorBidi"/>
          <w:sz w:val="30"/>
          <w:szCs w:val="30"/>
          <w:cs/>
        </w:rPr>
        <w:t>มีสาเหตุหลักจากปัจจัยดังต่อไปนี้</w:t>
      </w:r>
    </w:p>
    <w:p w14:paraId="3445F579" w14:textId="555CF25D" w:rsidR="00304753" w:rsidRPr="009514D5" w:rsidRDefault="004B4458" w:rsidP="00951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/>
          <w:sz w:val="30"/>
          <w:szCs w:val="30"/>
        </w:rPr>
        <w:t xml:space="preserve">-    </w:t>
      </w:r>
      <w:r w:rsidR="0062480B" w:rsidRPr="004D49B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บริษัทมีกำไรในกิจการที่ได้รับการส่งเสริมการลงทุน</w:t>
      </w:r>
    </w:p>
    <w:p w14:paraId="0F9168D3" w14:textId="195B4D96" w:rsidR="00007834" w:rsidRPr="009514D5" w:rsidRDefault="008F51E5" w:rsidP="009514D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บริษัทมีการใช้ขาดทุนทางภาษีที่เดิมไม่ได้บันทึก</w:t>
      </w:r>
    </w:p>
    <w:p w14:paraId="4C60B850" w14:textId="77777777" w:rsidR="009514D5" w:rsidRDefault="009514D5" w:rsidP="00CC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76A09" w14:textId="1AB27C8C" w:rsidR="00F22A98" w:rsidRPr="004D49BC" w:rsidRDefault="00257662" w:rsidP="00CC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การเปลี่ยนแปลงในอัตราภาษีเงินได้ที่แท้จริงในงบการเงินเฉพาะกิจการมีสาเหตุหลักจาก</w:t>
      </w:r>
      <w:r w:rsidR="00F22A98" w:rsidRPr="004D49BC">
        <w:rPr>
          <w:rFonts w:asciiTheme="majorBidi" w:hAnsiTheme="majorBidi" w:cstheme="majorBidi" w:hint="cs"/>
          <w:sz w:val="30"/>
          <w:szCs w:val="30"/>
          <w:cs/>
        </w:rPr>
        <w:t>ปัจจัยดังต่อไปนี้</w:t>
      </w:r>
    </w:p>
    <w:p w14:paraId="4514AA7C" w14:textId="24CBD2AF" w:rsidR="00A42648" w:rsidRPr="00D17397" w:rsidRDefault="008F51E5" w:rsidP="00A4264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บริษัทมีการใช้ขาดทุนทางภาษีที่เดิมไม่ได้บันทึก</w:t>
      </w:r>
    </w:p>
    <w:p w14:paraId="4F5561B9" w14:textId="75A5E7F9" w:rsidR="00905C6B" w:rsidRPr="00A42648" w:rsidRDefault="00A42648" w:rsidP="00A4264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A42648">
        <w:rPr>
          <w:rFonts w:ascii="Angsana New" w:hAnsi="Angsana New" w:hint="cs"/>
          <w:sz w:val="30"/>
          <w:szCs w:val="30"/>
          <w:cs/>
        </w:rPr>
        <w:t>บริษัทมีรายได้เงินปันผลที่ได้รับยกเว้นทางภาษี</w:t>
      </w:r>
    </w:p>
    <w:p w14:paraId="73B4F120" w14:textId="7C3B9FA1" w:rsidR="00A42648" w:rsidRPr="00A42648" w:rsidRDefault="00A42648" w:rsidP="00A4264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29600D">
        <w:rPr>
          <w:rFonts w:asciiTheme="majorBidi" w:hAnsiTheme="majorBidi" w:hint="cs"/>
          <w:sz w:val="30"/>
          <w:szCs w:val="30"/>
          <w:cs/>
        </w:rPr>
        <w:t>ระหว่างไตร</w:t>
      </w:r>
      <w:r w:rsidRPr="00A42648">
        <w:rPr>
          <w:rFonts w:asciiTheme="majorBidi" w:hAnsiTheme="majorBidi" w:hint="cs"/>
          <w:sz w:val="30"/>
          <w:szCs w:val="30"/>
          <w:cs/>
        </w:rPr>
        <w:t>มาสที่สองของปี</w:t>
      </w:r>
      <w:r w:rsidRPr="00B022A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022AD" w:rsidRPr="00B022AD">
        <w:rPr>
          <w:rFonts w:asciiTheme="majorBidi" w:hAnsiTheme="majorBidi" w:cstheme="majorBidi"/>
          <w:sz w:val="30"/>
          <w:szCs w:val="30"/>
        </w:rPr>
        <w:t>2567</w:t>
      </w:r>
      <w:r w:rsidRPr="00A42648">
        <w:rPr>
          <w:rFonts w:asciiTheme="majorBidi" w:hAnsiTheme="majorBidi"/>
          <w:sz w:val="30"/>
          <w:szCs w:val="30"/>
          <w:cs/>
        </w:rPr>
        <w:t xml:space="preserve"> </w:t>
      </w:r>
      <w:r w:rsidRPr="00A42648">
        <w:rPr>
          <w:rFonts w:asciiTheme="majorBidi" w:hAnsiTheme="majorBidi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</w:t>
      </w:r>
      <w:r w:rsidR="00B022AD">
        <w:rPr>
          <w:rFonts w:asciiTheme="majorBidi" w:hAnsiTheme="majorBidi"/>
          <w:sz w:val="30"/>
          <w:szCs w:val="30"/>
        </w:rPr>
        <w:t xml:space="preserve">   </w:t>
      </w:r>
      <w:r w:rsidRPr="00A42648">
        <w:rPr>
          <w:rFonts w:asciiTheme="majorBidi" w:hAnsiTheme="majorBidi" w:hint="cs"/>
          <w:sz w:val="30"/>
          <w:szCs w:val="30"/>
          <w:cs/>
        </w:rPr>
        <w:t>การลงทุนสำหรับกิจการผลิตไก่ชำแหละ</w:t>
      </w:r>
    </w:p>
    <w:p w14:paraId="6093135B" w14:textId="77777777" w:rsidR="00A42648" w:rsidRDefault="00A42648" w:rsidP="00A42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ED06D" w14:textId="395A8452" w:rsidR="009E43E2" w:rsidRPr="004D49BC" w:rsidRDefault="009E43E2" w:rsidP="00A42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49BC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ดำเนินธุรกิจในประเทศเวียดนามซึ่งได้มีการประกาศใช้กฎหมายการจัดเก็บภาษีเงินได้ขั้นต่ำส่วนเพิ่มและมีผลบังคับใช้ตั้งแต่วันที่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3AF0" w:rsidRPr="004D49BC">
        <w:rPr>
          <w:rFonts w:asciiTheme="majorBidi" w:hAnsiTheme="majorBidi" w:cstheme="majorBidi"/>
          <w:sz w:val="30"/>
          <w:szCs w:val="30"/>
        </w:rPr>
        <w:t>1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3AF0" w:rsidRPr="004D49BC">
        <w:rPr>
          <w:rFonts w:asciiTheme="majorBidi" w:hAnsiTheme="majorBidi" w:cstheme="majorBidi"/>
          <w:sz w:val="30"/>
          <w:szCs w:val="30"/>
        </w:rPr>
        <w:t>2567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เป็นต้นไป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คาดว่าจะถูกจัดเก็บภาษีเงินได้ขั้นต่ำส่วนเพิ่มจากการดำเนินธุรกิจในประเทศดังกล่าวเนื่องจากมีอัตราภาษีเงินได้ที่แท้จริงต่ำกว่าร้อยละ </w:t>
      </w:r>
      <w:r w:rsidRPr="004D49BC">
        <w:rPr>
          <w:rFonts w:asciiTheme="majorBidi" w:hAnsiTheme="majorBidi" w:cstheme="majorBidi"/>
          <w:sz w:val="30"/>
          <w:szCs w:val="30"/>
        </w:rPr>
        <w:t>15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4D49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  <w:r w:rsidR="001C1444">
        <w:rPr>
          <w:rFonts w:asciiTheme="majorBidi" w:hAnsiTheme="majorBidi" w:cstheme="majorBidi"/>
          <w:sz w:val="30"/>
          <w:szCs w:val="30"/>
        </w:rPr>
        <w:t xml:space="preserve"> 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ซึ่งผู้บริหาร</w:t>
      </w:r>
      <w:r w:rsidR="0062480B" w:rsidRPr="004D49BC">
        <w:rPr>
          <w:rFonts w:asciiTheme="majorBidi" w:hAnsiTheme="majorBidi" w:cstheme="majorBidi" w:hint="cs"/>
          <w:sz w:val="30"/>
          <w:szCs w:val="30"/>
          <w:cs/>
        </w:rPr>
        <w:t>อยู่ระหว่างการ</w:t>
      </w:r>
      <w:r w:rsidRPr="004D49BC">
        <w:rPr>
          <w:rFonts w:asciiTheme="majorBidi" w:hAnsiTheme="majorBidi" w:cstheme="majorBidi" w:hint="cs"/>
          <w:sz w:val="30"/>
          <w:szCs w:val="30"/>
          <w:cs/>
        </w:rPr>
        <w:t>พิจารณาถึงผลกระทบที่อาจเกิดขึ้นต่องบการเงิน</w:t>
      </w:r>
    </w:p>
    <w:p w14:paraId="61C48AB8" w14:textId="358BAA68" w:rsidR="00ED221E" w:rsidRDefault="00ED2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F51DBF" w14:textId="3E4F89E4" w:rsidR="008D0883" w:rsidRDefault="007A30A8" w:rsidP="00177093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F1517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กำไรต่อหุ้น</w:t>
      </w:r>
    </w:p>
    <w:p w14:paraId="4DEC7F03" w14:textId="77777777" w:rsidR="00177093" w:rsidRPr="00177093" w:rsidRDefault="00177093" w:rsidP="00177093">
      <w:pPr>
        <w:rPr>
          <w:rFonts w:cstheme="minorBidi"/>
          <w:lang w:val="th-TH"/>
        </w:rPr>
      </w:pPr>
    </w:p>
    <w:tbl>
      <w:tblPr>
        <w:tblW w:w="93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79"/>
        <w:gridCol w:w="995"/>
        <w:gridCol w:w="265"/>
        <w:gridCol w:w="991"/>
        <w:gridCol w:w="253"/>
        <w:gridCol w:w="987"/>
        <w:gridCol w:w="276"/>
        <w:gridCol w:w="939"/>
      </w:tblGrid>
      <w:tr w:rsidR="008D0883" w:rsidRPr="00F17F5F" w14:paraId="580B1480" w14:textId="77777777" w:rsidTr="00D96BCB">
        <w:trPr>
          <w:trHeight w:hRule="exact" w:val="389"/>
          <w:tblHeader/>
        </w:trPr>
        <w:tc>
          <w:tcPr>
            <w:tcW w:w="2493" w:type="pct"/>
          </w:tcPr>
          <w:p w14:paraId="091F21F1" w14:textId="24240554" w:rsidR="008D0883" w:rsidRPr="00CF1517" w:rsidRDefault="008D0883" w:rsidP="00177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14:paraId="0A65C03E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7C8CCC02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407B5F7D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0883" w:rsidRPr="00F17F5F" w14:paraId="4C8DC1F8" w14:textId="77777777" w:rsidTr="00D96BCB">
        <w:trPr>
          <w:trHeight w:hRule="exact" w:val="389"/>
          <w:tblHeader/>
        </w:trPr>
        <w:tc>
          <w:tcPr>
            <w:tcW w:w="2493" w:type="pct"/>
          </w:tcPr>
          <w:p w14:paraId="3C1E6764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30" w:type="pct"/>
          </w:tcPr>
          <w:p w14:paraId="75712896" w14:textId="77777777" w:rsidR="008D0883" w:rsidRPr="00F17F5F" w:rsidRDefault="008D0883" w:rsidP="00D96BC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112F0AB7" w14:textId="77777777" w:rsidR="008D0883" w:rsidRPr="00F17F5F" w:rsidRDefault="008D0883" w:rsidP="00D96BC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4BACAA6" w14:textId="77777777" w:rsidR="008D0883" w:rsidRPr="00F17F5F" w:rsidRDefault="008D0883" w:rsidP="00D96BC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1CFD16AD" w14:textId="77777777" w:rsidR="008D0883" w:rsidRPr="00F17F5F" w:rsidRDefault="008D0883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345BB28E" w14:textId="77777777" w:rsidR="008D0883" w:rsidRPr="00F17F5F" w:rsidRDefault="008D0883" w:rsidP="00D96BC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3CDDC4E8" w14:textId="77777777" w:rsidR="008D0883" w:rsidRPr="00F17F5F" w:rsidRDefault="008D0883" w:rsidP="00D96BC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2D7D186" w14:textId="77777777" w:rsidR="008D0883" w:rsidRPr="00F17F5F" w:rsidRDefault="008D0883" w:rsidP="00D96BC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7F5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D0883" w:rsidRPr="00F17F5F" w14:paraId="6E6A980D" w14:textId="77777777" w:rsidTr="00D96BCB">
        <w:trPr>
          <w:trHeight w:hRule="exact" w:val="389"/>
          <w:tblHeader/>
        </w:trPr>
        <w:tc>
          <w:tcPr>
            <w:tcW w:w="2493" w:type="pct"/>
          </w:tcPr>
          <w:p w14:paraId="75571B16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07" w:type="pct"/>
            <w:gridSpan w:val="7"/>
            <w:vAlign w:val="bottom"/>
          </w:tcPr>
          <w:p w14:paraId="29B70C96" w14:textId="77777777" w:rsidR="008D0883" w:rsidRPr="00F17F5F" w:rsidRDefault="008D0883" w:rsidP="00D9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F17F5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C0107" w:rsidRPr="00F17F5F" w14:paraId="7CADD32C" w14:textId="77777777" w:rsidTr="00177093">
        <w:trPr>
          <w:trHeight w:hRule="exact" w:val="389"/>
        </w:trPr>
        <w:tc>
          <w:tcPr>
            <w:tcW w:w="2493" w:type="pct"/>
          </w:tcPr>
          <w:p w14:paraId="0A582875" w14:textId="2486EF1C" w:rsidR="009C0107" w:rsidRPr="00F17F5F" w:rsidRDefault="009C0107" w:rsidP="009C0107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</w:tcPr>
          <w:p w14:paraId="7314BC2F" w14:textId="77777777" w:rsidR="009C0107" w:rsidRPr="00F17F5F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D84534D" w14:textId="77777777" w:rsidR="009C0107" w:rsidRPr="00F17F5F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87CB778" w14:textId="77777777" w:rsidR="009C0107" w:rsidRPr="00F17F5F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4397523B" w14:textId="77777777" w:rsidR="009C0107" w:rsidRPr="00F17F5F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F3A80E5" w14:textId="77777777" w:rsidR="009C0107" w:rsidRPr="00F17F5F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26F9467" w14:textId="77777777" w:rsidR="009C0107" w:rsidRPr="00F17F5F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2D9D0AA3" w14:textId="77777777" w:rsidR="009C0107" w:rsidRPr="00F17F5F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C0107" w:rsidRPr="002B31E8" w14:paraId="64B3AF08" w14:textId="77777777" w:rsidTr="00177093">
        <w:trPr>
          <w:trHeight w:hRule="exact" w:val="389"/>
        </w:trPr>
        <w:tc>
          <w:tcPr>
            <w:tcW w:w="2493" w:type="pct"/>
          </w:tcPr>
          <w:p w14:paraId="7C2AFBDC" w14:textId="0427BDF0" w:rsidR="009C0107" w:rsidRPr="002B31E8" w:rsidRDefault="009C0107" w:rsidP="009C0107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70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1770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180D2674" w14:textId="6E1658A7" w:rsidR="009C0107" w:rsidRPr="002B31E8" w:rsidRDefault="006B6989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2,266,04</w:t>
            </w:r>
            <w:r w:rsidR="002E7C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4B88E99C" w14:textId="77777777" w:rsidR="009C0107" w:rsidRPr="002B31E8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5E76EBB9" w14:textId="01BC31D2" w:rsidR="009C0107" w:rsidRPr="002B31E8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48,76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133E012F" w14:textId="77777777" w:rsidR="009C0107" w:rsidRPr="002B31E8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4CC02DE8" w14:textId="1C77B529" w:rsidR="009C0107" w:rsidRPr="002B31E8" w:rsidRDefault="00DC0E0B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</w:t>
            </w:r>
            <w:r w:rsidR="00F344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344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147" w:type="pct"/>
          </w:tcPr>
          <w:p w14:paraId="03AE0237" w14:textId="77777777" w:rsidR="009C0107" w:rsidRPr="002B31E8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45979ECB" w14:textId="72B5E0EB" w:rsidR="009C0107" w:rsidRPr="002B31E8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238,490</w:t>
            </w:r>
          </w:p>
        </w:tc>
      </w:tr>
      <w:tr w:rsidR="009C0107" w:rsidRPr="002B31E8" w14:paraId="1FF5CBD3" w14:textId="77777777" w:rsidTr="00177093">
        <w:trPr>
          <w:trHeight w:hRule="exact" w:val="389"/>
        </w:trPr>
        <w:tc>
          <w:tcPr>
            <w:tcW w:w="2493" w:type="pct"/>
          </w:tcPr>
          <w:p w14:paraId="37150EC4" w14:textId="67343BCC" w:rsidR="009C0107" w:rsidRPr="002B31E8" w:rsidRDefault="009C0107" w:rsidP="009C0107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3DE43784" w14:textId="77777777" w:rsidR="009C0107" w:rsidRPr="002B31E8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7329346" w14:textId="77777777" w:rsidR="009C0107" w:rsidRPr="002B31E8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6A48D9D7" w14:textId="77777777" w:rsidR="009C0107" w:rsidRPr="002B31E8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7D9FF3A" w14:textId="77777777" w:rsidR="009C0107" w:rsidRPr="002B31E8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5120F9AF" w14:textId="77777777" w:rsidR="009C0107" w:rsidRPr="002B31E8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9178F74" w14:textId="77777777" w:rsidR="009C0107" w:rsidRPr="002B31E8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17E75007" w14:textId="77777777" w:rsidR="009C0107" w:rsidRPr="002B31E8" w:rsidRDefault="009C0107" w:rsidP="009C0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42C2" w:rsidRPr="002B31E8" w14:paraId="7DBA156C" w14:textId="77777777" w:rsidTr="00D96BCB">
        <w:trPr>
          <w:trHeight w:hRule="exact" w:val="389"/>
        </w:trPr>
        <w:tc>
          <w:tcPr>
            <w:tcW w:w="2493" w:type="pct"/>
          </w:tcPr>
          <w:p w14:paraId="338B3586" w14:textId="1D9302C7" w:rsidR="005942C2" w:rsidRPr="002B31E8" w:rsidRDefault="005942C2" w:rsidP="005942C2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ที่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7E9116F0" w14:textId="20E862DE" w:rsidR="005942C2" w:rsidRPr="002B31E8" w:rsidRDefault="006B6989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2,266,04</w:t>
            </w:r>
            <w:r w:rsidR="002E7C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1F29FD69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28EB6150" w14:textId="5145D2AB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15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48,76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69010E6E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68938007" w14:textId="14055500" w:rsidR="005942C2" w:rsidRPr="002B31E8" w:rsidRDefault="00DC0E0B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</w:t>
            </w:r>
            <w:r w:rsidR="00F344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344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147" w:type="pct"/>
          </w:tcPr>
          <w:p w14:paraId="7DA38639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05613850" w14:textId="3D4044D6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238,490</w:t>
            </w:r>
          </w:p>
        </w:tc>
      </w:tr>
      <w:tr w:rsidR="005942C2" w:rsidRPr="002B31E8" w14:paraId="34412BC0" w14:textId="77777777" w:rsidTr="00D96BCB">
        <w:trPr>
          <w:trHeight w:hRule="exact" w:val="389"/>
        </w:trPr>
        <w:tc>
          <w:tcPr>
            <w:tcW w:w="2493" w:type="pct"/>
          </w:tcPr>
          <w:p w14:paraId="66D4D18F" w14:textId="77777777" w:rsidR="005942C2" w:rsidRPr="002B31E8" w:rsidRDefault="005942C2" w:rsidP="005942C2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784893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A84D8E9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3582549D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3F4C913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0D2C707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12A2B4F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9CC78BF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42C2" w:rsidRPr="002B31E8" w14:paraId="1569D418" w14:textId="77777777" w:rsidTr="00D96BCB">
        <w:trPr>
          <w:trHeight w:hRule="exact" w:val="389"/>
        </w:trPr>
        <w:tc>
          <w:tcPr>
            <w:tcW w:w="2493" w:type="pct"/>
          </w:tcPr>
          <w:p w14:paraId="43384209" w14:textId="77777777" w:rsidR="005942C2" w:rsidRPr="002B31E8" w:rsidRDefault="005942C2" w:rsidP="005942C2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0" w:type="pct"/>
          </w:tcPr>
          <w:p w14:paraId="604A3294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9833368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957D5E0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9B4DBF4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A66D07E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5595C18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302EFB42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42C2" w:rsidRPr="002B31E8" w14:paraId="31A4FFBB" w14:textId="77777777" w:rsidTr="00D96BCB">
        <w:trPr>
          <w:trHeight w:hRule="exact" w:val="389"/>
        </w:trPr>
        <w:tc>
          <w:tcPr>
            <w:tcW w:w="2493" w:type="pct"/>
          </w:tcPr>
          <w:p w14:paraId="17FA4A47" w14:textId="77777777" w:rsidR="005942C2" w:rsidRPr="002B31E8" w:rsidRDefault="005942C2" w:rsidP="005942C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B31E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78004A0D" w14:textId="31458445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  <w:tc>
          <w:tcPr>
            <w:tcW w:w="141" w:type="pct"/>
          </w:tcPr>
          <w:p w14:paraId="3E25C0C5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9611CB5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5,654,057</w:t>
            </w:r>
          </w:p>
        </w:tc>
        <w:tc>
          <w:tcPr>
            <w:tcW w:w="135" w:type="pct"/>
          </w:tcPr>
          <w:p w14:paraId="2D972F1C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BF71978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  <w:tc>
          <w:tcPr>
            <w:tcW w:w="147" w:type="pct"/>
          </w:tcPr>
          <w:p w14:paraId="7198D154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EA38153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</w:rPr>
              <w:t>5,654,057</w:t>
            </w:r>
          </w:p>
        </w:tc>
      </w:tr>
      <w:tr w:rsidR="005942C2" w:rsidRPr="002B31E8" w14:paraId="0E6CA5AA" w14:textId="77777777" w:rsidTr="00D96BCB">
        <w:trPr>
          <w:trHeight w:hRule="exact" w:val="389"/>
        </w:trPr>
        <w:tc>
          <w:tcPr>
            <w:tcW w:w="2493" w:type="pct"/>
          </w:tcPr>
          <w:p w14:paraId="21F373B7" w14:textId="77777777" w:rsidR="005942C2" w:rsidRPr="002B31E8" w:rsidRDefault="005942C2" w:rsidP="005942C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การใช้สิทธิตามใบสำคัญแสดง</w:t>
            </w:r>
          </w:p>
        </w:tc>
        <w:tc>
          <w:tcPr>
            <w:tcW w:w="530" w:type="pct"/>
          </w:tcPr>
          <w:p w14:paraId="13AAF199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0034450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86080B6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936A32D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01EE61D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6ECE89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71F63C1A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42C2" w:rsidRPr="002B31E8" w14:paraId="3C743CC6" w14:textId="77777777" w:rsidTr="00D96BCB">
        <w:trPr>
          <w:trHeight w:hRule="exact" w:val="389"/>
        </w:trPr>
        <w:tc>
          <w:tcPr>
            <w:tcW w:w="2493" w:type="pct"/>
            <w:shd w:val="clear" w:color="auto" w:fill="auto"/>
          </w:tcPr>
          <w:p w14:paraId="791C13BE" w14:textId="77777777" w:rsidR="005942C2" w:rsidRPr="002B31E8" w:rsidRDefault="005942C2" w:rsidP="005942C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สิทธิซื้อหุ้น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52E4793" w14:textId="3F32C0A2" w:rsidR="005942C2" w:rsidRPr="002B31E8" w:rsidRDefault="006B6989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B7CAD71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19169621" w14:textId="2C4B8426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821503">
              <w:rPr>
                <w:rFonts w:ascii="Angsana New" w:hAnsi="Angsana New" w:cs="Angsana New"/>
                <w:sz w:val="30"/>
                <w:szCs w:val="30"/>
                <w:cs/>
              </w:rPr>
              <w:t>70</w:t>
            </w:r>
            <w:r w:rsidRPr="008215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21503">
              <w:rPr>
                <w:rFonts w:ascii="Angsana New" w:hAnsi="Angsana New" w:cs="Angsana New"/>
                <w:sz w:val="30"/>
                <w:szCs w:val="30"/>
                <w:cs/>
              </w:rPr>
              <w:t>629</w:t>
            </w:r>
          </w:p>
        </w:tc>
        <w:tc>
          <w:tcPr>
            <w:tcW w:w="135" w:type="pct"/>
          </w:tcPr>
          <w:p w14:paraId="128A2DCF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A0C0C0E" w14:textId="497C1C4C" w:rsidR="005942C2" w:rsidRPr="002B31E8" w:rsidRDefault="00DC0E0B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B375539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4CD20E8" w14:textId="00DEA74B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70,629</w:t>
            </w:r>
          </w:p>
        </w:tc>
      </w:tr>
      <w:tr w:rsidR="005942C2" w:rsidRPr="002B31E8" w14:paraId="5BE3B154" w14:textId="77777777" w:rsidTr="0084123F">
        <w:trPr>
          <w:trHeight w:hRule="exact" w:val="389"/>
        </w:trPr>
        <w:tc>
          <w:tcPr>
            <w:tcW w:w="2493" w:type="pct"/>
          </w:tcPr>
          <w:p w14:paraId="524C3F43" w14:textId="77777777" w:rsidR="005942C2" w:rsidRPr="002B31E8" w:rsidRDefault="005942C2" w:rsidP="005942C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5223C42E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12A068E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044A5A5E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3798764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584BC67E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0AAE55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2ACED590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42C2" w:rsidRPr="002B31E8" w14:paraId="028EBD82" w14:textId="77777777" w:rsidTr="0084123F">
        <w:trPr>
          <w:trHeight w:hRule="exact" w:val="389"/>
        </w:trPr>
        <w:tc>
          <w:tcPr>
            <w:tcW w:w="2493" w:type="pct"/>
          </w:tcPr>
          <w:p w14:paraId="4916D050" w14:textId="3DA81332" w:rsidR="005942C2" w:rsidRPr="002B31E8" w:rsidRDefault="005942C2" w:rsidP="005942C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17F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</w:tcPr>
          <w:p w14:paraId="0B425D04" w14:textId="375F7D28" w:rsidR="005942C2" w:rsidRPr="002B31E8" w:rsidRDefault="006B6989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</w:t>
            </w:r>
            <w:r w:rsidR="00B95E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0BF70EAA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1FFA49AE" w14:textId="351A7992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724</w:t>
            </w: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686</w:t>
            </w:r>
          </w:p>
        </w:tc>
        <w:tc>
          <w:tcPr>
            <w:tcW w:w="135" w:type="pct"/>
          </w:tcPr>
          <w:p w14:paraId="5FE95B58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6623595" w14:textId="0D023098" w:rsidR="005942C2" w:rsidRPr="002B31E8" w:rsidRDefault="00DC0E0B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  <w:tc>
          <w:tcPr>
            <w:tcW w:w="147" w:type="pct"/>
          </w:tcPr>
          <w:p w14:paraId="50AE5D36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4C3AB06A" w14:textId="2F8DE5DC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5,724,686</w:t>
            </w:r>
          </w:p>
        </w:tc>
      </w:tr>
      <w:tr w:rsidR="005942C2" w:rsidRPr="002B31E8" w14:paraId="4D30AC6B" w14:textId="77777777" w:rsidTr="0084123F">
        <w:trPr>
          <w:trHeight w:hRule="exact" w:val="389"/>
        </w:trPr>
        <w:tc>
          <w:tcPr>
            <w:tcW w:w="2493" w:type="pct"/>
          </w:tcPr>
          <w:p w14:paraId="3908E664" w14:textId="3C223582" w:rsidR="005942C2" w:rsidRPr="002B31E8" w:rsidRDefault="005942C2" w:rsidP="005942C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57B4CB8" w14:textId="0911A93E" w:rsidR="005942C2" w:rsidRPr="002B31E8" w:rsidRDefault="006B6989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55,625</w:t>
            </w:r>
          </w:p>
        </w:tc>
        <w:tc>
          <w:tcPr>
            <w:tcW w:w="141" w:type="pct"/>
          </w:tcPr>
          <w:p w14:paraId="063AF6C7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1F19F228" w14:textId="5D275770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16BB568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5C1B3E8E" w14:textId="65401AF0" w:rsidR="005942C2" w:rsidRPr="002B31E8" w:rsidRDefault="00DC0E0B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55,625</w:t>
            </w:r>
          </w:p>
        </w:tc>
        <w:tc>
          <w:tcPr>
            <w:tcW w:w="147" w:type="pct"/>
          </w:tcPr>
          <w:p w14:paraId="1C3BBD62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ADD0C61" w14:textId="49523F8D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42C2" w:rsidRPr="002B31E8" w14:paraId="4195E0FF" w14:textId="77777777" w:rsidTr="0084123F">
        <w:trPr>
          <w:trHeight w:hRule="exact" w:val="389"/>
        </w:trPr>
        <w:tc>
          <w:tcPr>
            <w:tcW w:w="2493" w:type="pct"/>
          </w:tcPr>
          <w:p w14:paraId="29F04560" w14:textId="4B164A35" w:rsidR="005942C2" w:rsidRPr="002B31E8" w:rsidRDefault="005942C2" w:rsidP="005942C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01A245B3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958A4FD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68BE6A41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BFF3DF1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39F829D5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0699DC9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ED6CD7B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42C2" w:rsidRPr="002B31E8" w14:paraId="6FC83E4C" w14:textId="77777777" w:rsidTr="0084123F">
        <w:trPr>
          <w:trHeight w:hRule="exact" w:val="389"/>
        </w:trPr>
        <w:tc>
          <w:tcPr>
            <w:tcW w:w="2493" w:type="pct"/>
          </w:tcPr>
          <w:p w14:paraId="29576474" w14:textId="1A2EAB58" w:rsidR="005942C2" w:rsidRPr="002B31E8" w:rsidRDefault="005942C2" w:rsidP="005942C2">
            <w:pPr>
              <w:ind w:left="160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7F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</w:tcPr>
          <w:p w14:paraId="18B58019" w14:textId="318608F7" w:rsidR="005942C2" w:rsidRPr="002B31E8" w:rsidRDefault="006B6989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5,866,444</w:t>
            </w:r>
          </w:p>
        </w:tc>
        <w:tc>
          <w:tcPr>
            <w:tcW w:w="141" w:type="pct"/>
          </w:tcPr>
          <w:p w14:paraId="05FFFD47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8A43721" w14:textId="6CF9486F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724</w:t>
            </w: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21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686</w:t>
            </w:r>
          </w:p>
        </w:tc>
        <w:tc>
          <w:tcPr>
            <w:tcW w:w="135" w:type="pct"/>
          </w:tcPr>
          <w:p w14:paraId="5EE3B884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612A7D63" w14:textId="2DAB4A28" w:rsidR="005942C2" w:rsidRPr="002B31E8" w:rsidRDefault="00DC0E0B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5,866,444</w:t>
            </w:r>
          </w:p>
        </w:tc>
        <w:tc>
          <w:tcPr>
            <w:tcW w:w="147" w:type="pct"/>
          </w:tcPr>
          <w:p w14:paraId="36192C36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EC1E702" w14:textId="169645C5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5,724,686</w:t>
            </w:r>
          </w:p>
        </w:tc>
      </w:tr>
      <w:tr w:rsidR="005942C2" w:rsidRPr="002B31E8" w14:paraId="475BFED9" w14:textId="77777777" w:rsidTr="00BA61EB">
        <w:trPr>
          <w:trHeight w:hRule="exact" w:val="389"/>
        </w:trPr>
        <w:tc>
          <w:tcPr>
            <w:tcW w:w="2493" w:type="pct"/>
          </w:tcPr>
          <w:p w14:paraId="31128172" w14:textId="77777777" w:rsidR="005942C2" w:rsidRPr="002B31E8" w:rsidRDefault="005942C2" w:rsidP="005942C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2DFCCA15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5E1660A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43146260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00EE76D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56D0FF50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ADF7B2E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5A855007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42C2" w:rsidRPr="002B31E8" w14:paraId="08B5EC82" w14:textId="77777777" w:rsidTr="00BA61EB">
        <w:trPr>
          <w:trHeight w:hRule="exact" w:val="389"/>
        </w:trPr>
        <w:tc>
          <w:tcPr>
            <w:tcW w:w="2493" w:type="pct"/>
          </w:tcPr>
          <w:p w14:paraId="19CD4F50" w14:textId="403C8593" w:rsidR="005942C2" w:rsidRPr="002B31E8" w:rsidRDefault="005942C2" w:rsidP="005942C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74687A2A" w14:textId="1B7D0785" w:rsidR="005942C2" w:rsidRPr="002B31E8" w:rsidRDefault="006B6989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0.39</w:t>
            </w:r>
          </w:p>
        </w:tc>
        <w:tc>
          <w:tcPr>
            <w:tcW w:w="141" w:type="pct"/>
          </w:tcPr>
          <w:p w14:paraId="67238FBF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5A4E8134" w14:textId="4D4FC403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</w:t>
            </w:r>
          </w:p>
        </w:tc>
        <w:tc>
          <w:tcPr>
            <w:tcW w:w="135" w:type="pct"/>
          </w:tcPr>
          <w:p w14:paraId="10BF9A89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219829CD" w14:textId="52F2A3B2" w:rsidR="005942C2" w:rsidRPr="002B31E8" w:rsidRDefault="00DC0E0B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147" w:type="pct"/>
          </w:tcPr>
          <w:p w14:paraId="65886181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3C118F5E" w14:textId="6BA84A5B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0.04</w:t>
            </w:r>
          </w:p>
        </w:tc>
      </w:tr>
      <w:tr w:rsidR="005942C2" w:rsidRPr="00CF1517" w14:paraId="68719F36" w14:textId="77777777" w:rsidTr="00BA61EB">
        <w:trPr>
          <w:trHeight w:hRule="exact" w:val="389"/>
        </w:trPr>
        <w:tc>
          <w:tcPr>
            <w:tcW w:w="2493" w:type="pct"/>
          </w:tcPr>
          <w:p w14:paraId="5F537423" w14:textId="67C75E46" w:rsidR="005942C2" w:rsidRPr="002B31E8" w:rsidRDefault="005942C2" w:rsidP="005942C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B31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(ปรับลด)</w:t>
            </w:r>
            <w:r w:rsidRPr="002B31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2B31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0" w:type="pct"/>
            <w:tcBorders>
              <w:top w:val="double" w:sz="4" w:space="0" w:color="auto"/>
              <w:bottom w:val="double" w:sz="4" w:space="0" w:color="auto"/>
            </w:tcBorders>
          </w:tcPr>
          <w:p w14:paraId="1F9B58CE" w14:textId="5E98AB91" w:rsidR="005942C2" w:rsidRPr="002B31E8" w:rsidRDefault="006B6989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0.39</w:t>
            </w:r>
          </w:p>
        </w:tc>
        <w:tc>
          <w:tcPr>
            <w:tcW w:w="141" w:type="pct"/>
          </w:tcPr>
          <w:p w14:paraId="25AA9481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1C0FDF26" w14:textId="4140C6FC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27F076D1" w14:textId="77777777" w:rsidR="005942C2" w:rsidRPr="002B31E8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double" w:sz="4" w:space="0" w:color="auto"/>
            </w:tcBorders>
          </w:tcPr>
          <w:p w14:paraId="4F0B0ABD" w14:textId="21E026D0" w:rsidR="005942C2" w:rsidRPr="00F17F5F" w:rsidRDefault="00DC0E0B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147" w:type="pct"/>
          </w:tcPr>
          <w:p w14:paraId="75A7D431" w14:textId="77777777" w:rsidR="005942C2" w:rsidRPr="00F17F5F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42844C58" w14:textId="6D1E999F" w:rsidR="005942C2" w:rsidRPr="00CF1517" w:rsidRDefault="005942C2" w:rsidP="00594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97999CF" w14:textId="77777777" w:rsidR="009514D5" w:rsidRDefault="009514D5" w:rsidP="008D0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7B402A6" w14:textId="77777777" w:rsidR="00B277F7" w:rsidRPr="007341F1" w:rsidRDefault="00B277F7" w:rsidP="00B27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71D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B571D2">
        <w:rPr>
          <w:rFonts w:asciiTheme="majorBidi" w:hAnsiTheme="majorBidi" w:cstheme="majorBidi"/>
          <w:sz w:val="30"/>
          <w:szCs w:val="30"/>
        </w:rPr>
        <w:t xml:space="preserve">30 </w:t>
      </w:r>
      <w:r w:rsidRPr="00B571D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B571D2">
        <w:rPr>
          <w:rFonts w:asciiTheme="majorBidi" w:hAnsiTheme="majorBidi" w:cstheme="majorBidi"/>
          <w:sz w:val="30"/>
          <w:szCs w:val="30"/>
        </w:rPr>
        <w:t xml:space="preserve">2566 </w:t>
      </w:r>
      <w:r w:rsidRPr="00B571D2">
        <w:rPr>
          <w:rFonts w:asciiTheme="majorBidi" w:hAnsiTheme="majorBidi" w:cstheme="majorBidi" w:hint="cs"/>
          <w:sz w:val="30"/>
          <w:szCs w:val="30"/>
          <w:cs/>
        </w:rPr>
        <w:t xml:space="preserve">สิทธิที่จะเลือกซื้อหุ้นจำนวน </w:t>
      </w:r>
      <w:r w:rsidRPr="00B571D2">
        <w:rPr>
          <w:rFonts w:asciiTheme="majorBidi" w:hAnsiTheme="majorBidi" w:cstheme="majorBidi"/>
          <w:sz w:val="30"/>
          <w:szCs w:val="30"/>
        </w:rPr>
        <w:t xml:space="preserve">357,512 </w:t>
      </w:r>
      <w:r w:rsidRPr="00B571D2">
        <w:rPr>
          <w:rFonts w:asciiTheme="majorBidi" w:hAnsiTheme="majorBidi" w:cstheme="majorBidi" w:hint="cs"/>
          <w:sz w:val="30"/>
          <w:szCs w:val="30"/>
          <w:cs/>
        </w:rPr>
        <w:t xml:space="preserve">พันสิทธิ ไม่ได้รวมอยู่ในการคำนวณจำนวนหุ้นสามัญถัวเฉลี่ยถ่วงน้ำหนัก </w:t>
      </w:r>
      <w:r w:rsidRPr="00B571D2">
        <w:rPr>
          <w:rFonts w:asciiTheme="majorBidi" w:hAnsiTheme="majorBidi" w:cstheme="majorBidi"/>
          <w:sz w:val="30"/>
          <w:szCs w:val="30"/>
        </w:rPr>
        <w:t>(</w:t>
      </w:r>
      <w:r w:rsidRPr="00B571D2">
        <w:rPr>
          <w:rFonts w:asciiTheme="majorBidi" w:hAnsiTheme="majorBidi" w:cstheme="majorBidi" w:hint="cs"/>
          <w:sz w:val="30"/>
          <w:szCs w:val="30"/>
          <w:cs/>
        </w:rPr>
        <w:t>ปรับลด</w:t>
      </w:r>
      <w:r w:rsidRPr="00B571D2">
        <w:rPr>
          <w:rFonts w:asciiTheme="majorBidi" w:hAnsiTheme="majorBidi" w:cstheme="majorBidi"/>
          <w:sz w:val="30"/>
          <w:szCs w:val="30"/>
        </w:rPr>
        <w:t>)</w:t>
      </w:r>
      <w:r w:rsidRPr="00B571D2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เนื่องจากตราสารดังกล่าวทำให้ผลกระทบกำไรต่อหุ้นปรับเพิ่ม</w:t>
      </w:r>
    </w:p>
    <w:p w14:paraId="6198ED33" w14:textId="77777777" w:rsidR="00FC0053" w:rsidRPr="00B277F7" w:rsidRDefault="00FC0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50EBEBC" w14:textId="714E3D77" w:rsidR="007A30A8" w:rsidRPr="00AF1D6B" w:rsidRDefault="007A30A8" w:rsidP="007A30A8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AF1D6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461555AF" w14:textId="77777777" w:rsidR="007A30A8" w:rsidRPr="007A30A8" w:rsidRDefault="007A30A8" w:rsidP="007A30A8">
      <w:pPr>
        <w:rPr>
          <w:rFonts w:cstheme="minorBidi"/>
          <w:lang w:val="th-TH"/>
        </w:rPr>
      </w:pPr>
    </w:p>
    <w:p w14:paraId="21B7D836" w14:textId="0261FF2F" w:rsidR="007A30A8" w:rsidRDefault="007A30A8" w:rsidP="007A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7A30A8">
        <w:rPr>
          <w:rFonts w:asciiTheme="majorBidi" w:hAnsiTheme="majorBidi" w:cstheme="majorBidi" w:hint="cs"/>
          <w:sz w:val="30"/>
          <w:szCs w:val="30"/>
          <w:cs/>
        </w:rPr>
        <w:t>เงินปันผลที่กลุ่มบริษัทจ่ายให้ผู้ถือหุ้น</w:t>
      </w:r>
      <w:r w:rsidRPr="007A30A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710"/>
        <w:gridCol w:w="1530"/>
        <w:gridCol w:w="270"/>
        <w:gridCol w:w="1440"/>
      </w:tblGrid>
      <w:tr w:rsidR="007A30A8" w:rsidRPr="00C60284" w14:paraId="35C9B1CB" w14:textId="77777777" w:rsidTr="00AF1D6B">
        <w:tc>
          <w:tcPr>
            <w:tcW w:w="2700" w:type="dxa"/>
            <w:vAlign w:val="bottom"/>
          </w:tcPr>
          <w:p w14:paraId="6B7040C0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C710906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7740E03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2A4A52F9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005DD1AF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270" w:type="dxa"/>
          </w:tcPr>
          <w:p w14:paraId="2A41D508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A965F10" w14:textId="77777777" w:rsidR="007A30A8" w:rsidRPr="00C60284" w:rsidDel="00D43E7A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A30A8" w:rsidRPr="00C60284" w14:paraId="2047B269" w14:textId="77777777" w:rsidTr="00AF1D6B">
        <w:tc>
          <w:tcPr>
            <w:tcW w:w="2700" w:type="dxa"/>
          </w:tcPr>
          <w:p w14:paraId="15B68F71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7A99B99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C3033D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602004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6B8FFA9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34D7CD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0A8" w:rsidRPr="00C60284" w14:paraId="0D17DB1D" w14:textId="77777777" w:rsidTr="00AF1D6B">
        <w:tc>
          <w:tcPr>
            <w:tcW w:w="2700" w:type="dxa"/>
          </w:tcPr>
          <w:p w14:paraId="79941EF0" w14:textId="38B6C1E9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273D140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2F6C06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65011F8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CE5799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034FC4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A30A8" w:rsidRPr="00C60284" w14:paraId="41ADB094" w14:textId="77777777" w:rsidTr="00AF1D6B">
        <w:tc>
          <w:tcPr>
            <w:tcW w:w="2700" w:type="dxa"/>
          </w:tcPr>
          <w:p w14:paraId="673D90E5" w14:textId="06E1D852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FEC8539" w14:textId="17D26F5A" w:rsidR="007A30A8" w:rsidRPr="00AB73D3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="00BF4719">
              <w:rPr>
                <w:rFonts w:ascii="Angsana New" w:hAnsi="Angsana New" w:cs="Angsana New"/>
                <w:sz w:val="30"/>
                <w:szCs w:val="30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6FBFA1FD" w14:textId="19B5AA98" w:rsidR="007A30A8" w:rsidRPr="00AB73D3" w:rsidRDefault="00924581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พฤษภาคม</w:t>
            </w:r>
            <w:r w:rsidR="007A30A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A30A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25B64F4A" w14:textId="646F0B5A" w:rsidR="007A30A8" w:rsidRPr="00AB73D3" w:rsidRDefault="008F4420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</w:t>
            </w:r>
            <w:r w:rsidR="006B698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E0C7E68" w14:textId="77777777" w:rsidR="007A30A8" w:rsidRPr="00AB73D3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05A4249" w14:textId="0A8B7497" w:rsidR="007A30A8" w:rsidRPr="00AB73D3" w:rsidRDefault="008F4420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58.</w:t>
            </w:r>
            <w:r w:rsidR="00E70E7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AF1D6B" w:rsidRPr="00C60284" w14:paraId="07D1AF81" w14:textId="77777777" w:rsidTr="00AF1D6B">
        <w:tc>
          <w:tcPr>
            <w:tcW w:w="2700" w:type="dxa"/>
          </w:tcPr>
          <w:p w14:paraId="445ACD27" w14:textId="51F0F05F" w:rsidR="00AF1D6B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6A7D25AF" w14:textId="60A5739B" w:rsidR="00AF1D6B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E1BA694" w14:textId="53CE5BDC" w:rsidR="00AF1D6B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65D26D34" w14:textId="3D363A80" w:rsidR="00AF1D6B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989"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6B6989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54B4643E" w14:textId="77777777" w:rsidR="00AF1D6B" w:rsidRPr="00AB73D3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767E22" w14:textId="72F0978F" w:rsidR="00AF1D6B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435.8</w:t>
            </w:r>
          </w:p>
        </w:tc>
      </w:tr>
      <w:tr w:rsidR="00AF1D6B" w:rsidRPr="00C60284" w14:paraId="3083212C" w14:textId="77777777" w:rsidTr="00AF1D6B">
        <w:tc>
          <w:tcPr>
            <w:tcW w:w="2700" w:type="dxa"/>
          </w:tcPr>
          <w:p w14:paraId="3FDB6510" w14:textId="77777777" w:rsidR="00AF1D6B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EC0E363" w14:textId="77777777" w:rsidR="00AF1D6B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E03F3B" w14:textId="77777777" w:rsidR="00AF1D6B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E69459" w14:textId="77777777" w:rsidR="00AF1D6B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5F2F9" w14:textId="77777777" w:rsidR="00AF1D6B" w:rsidRPr="00AB73D3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7D70FBA" w14:textId="4DBA472E" w:rsidR="00AF1D6B" w:rsidRPr="00AF1D6B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D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493.9</w:t>
            </w:r>
          </w:p>
        </w:tc>
      </w:tr>
      <w:tr w:rsidR="007A30A8" w:rsidRPr="00C60284" w14:paraId="5E9F5954" w14:textId="77777777" w:rsidTr="00AF1D6B">
        <w:tc>
          <w:tcPr>
            <w:tcW w:w="2700" w:type="dxa"/>
          </w:tcPr>
          <w:p w14:paraId="3F5BF13C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54271F9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1B3BDE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D48865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814EE0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BBBCC74" w14:textId="77777777" w:rsidR="007A30A8" w:rsidRPr="00C60284" w:rsidRDefault="007A30A8" w:rsidP="00B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A30A8" w:rsidRPr="00C60284" w14:paraId="40C3029D" w14:textId="77777777" w:rsidTr="00AF1D6B">
        <w:tc>
          <w:tcPr>
            <w:tcW w:w="2700" w:type="dxa"/>
          </w:tcPr>
          <w:p w14:paraId="2232C788" w14:textId="06E54804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20" w:right="-52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C60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35C7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111D61FC" w14:textId="77777777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44AF27" w14:textId="77777777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004441" w14:textId="77777777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770B2" w14:textId="77777777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BB128A" w14:textId="77777777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30A8" w:rsidRPr="00C60284" w14:paraId="1E6F0499" w14:textId="77777777" w:rsidTr="00AF1D6B">
        <w:tc>
          <w:tcPr>
            <w:tcW w:w="2700" w:type="dxa"/>
          </w:tcPr>
          <w:p w14:paraId="144809A5" w14:textId="4E3BB9FF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2AA6B2CB" w14:textId="1F3CCBB3" w:rsidR="007A30A8" w:rsidRPr="00C60284" w:rsidRDefault="007A30A8" w:rsidP="0073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25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5825E3E5" w14:textId="33EEB80E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40A4B357" w14:textId="129F639A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0.30</w:t>
            </w:r>
            <w:r w:rsidR="006B698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980E0B5" w14:textId="77777777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3939E6" w14:textId="02479E4A" w:rsidR="007A30A8" w:rsidRPr="00C60284" w:rsidRDefault="007A30A8" w:rsidP="007A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1,696.2</w:t>
            </w:r>
          </w:p>
        </w:tc>
      </w:tr>
      <w:tr w:rsidR="00BB7C0E" w:rsidRPr="00AF1D6B" w14:paraId="514BF29F" w14:textId="77777777" w:rsidTr="00AF1D6B">
        <w:tc>
          <w:tcPr>
            <w:tcW w:w="2700" w:type="dxa"/>
          </w:tcPr>
          <w:p w14:paraId="4A66D6A2" w14:textId="3B2C04F1" w:rsidR="00BB7C0E" w:rsidRDefault="00BB7C0E" w:rsidP="00BB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6644F205" w14:textId="66C2C49B" w:rsidR="00BB7C0E" w:rsidRDefault="00BB7C0E" w:rsidP="00BB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7E059C9A" w14:textId="3C7A996B" w:rsidR="00BB7C0E" w:rsidRDefault="00BB7C0E" w:rsidP="00BB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3855CAA3" w14:textId="07BCD3C8" w:rsidR="00BB7C0E" w:rsidRDefault="00AF1D6B" w:rsidP="00BB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0.02</w:t>
            </w:r>
            <w:r w:rsidR="006B698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E4BB172" w14:textId="77777777" w:rsidR="00BB7C0E" w:rsidRPr="00C60284" w:rsidRDefault="00BB7C0E" w:rsidP="00BB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E34146" w14:textId="6089D09A" w:rsidR="00BB7C0E" w:rsidRDefault="00AF1D6B" w:rsidP="00AF1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116.2</w:t>
            </w:r>
          </w:p>
        </w:tc>
      </w:tr>
      <w:tr w:rsidR="00AF1D6B" w:rsidRPr="00C60284" w14:paraId="047CFEF5" w14:textId="77777777" w:rsidTr="00AF1D6B">
        <w:tc>
          <w:tcPr>
            <w:tcW w:w="2700" w:type="dxa"/>
          </w:tcPr>
          <w:p w14:paraId="6F37D160" w14:textId="77777777" w:rsidR="00AF1D6B" w:rsidRDefault="00AF1D6B" w:rsidP="00BB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B683CD2" w14:textId="77777777" w:rsidR="00AF1D6B" w:rsidRDefault="00AF1D6B" w:rsidP="00BB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F22252" w14:textId="77777777" w:rsidR="00AF1D6B" w:rsidRDefault="00AF1D6B" w:rsidP="00BB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1BA26A" w14:textId="77777777" w:rsidR="00AF1D6B" w:rsidRDefault="00AF1D6B" w:rsidP="00BB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6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2BBD0" w14:textId="77777777" w:rsidR="00AF1D6B" w:rsidRPr="00C60284" w:rsidRDefault="00AF1D6B" w:rsidP="00BB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45BE56A" w14:textId="16A4AC8D" w:rsidR="00AF1D6B" w:rsidRPr="00AF1D6B" w:rsidRDefault="00AF1D6B" w:rsidP="00BB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D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1,812.4</w:t>
            </w:r>
          </w:p>
        </w:tc>
      </w:tr>
    </w:tbl>
    <w:p w14:paraId="741D7525" w14:textId="77777777" w:rsidR="007A30A8" w:rsidRPr="007A30A8" w:rsidRDefault="007A30A8" w:rsidP="007A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E3E0B0" w14:textId="087C8B41" w:rsidR="00BF22BB" w:rsidRPr="004D49BC" w:rsidRDefault="00BF22BB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D49BC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6062C" w14:textId="77777777" w:rsidR="002B4284" w:rsidRPr="004D49BC" w:rsidRDefault="002B4284" w:rsidP="002B4284">
      <w:pPr>
        <w:rPr>
          <w:rFonts w:asciiTheme="majorBidi" w:hAnsiTheme="majorBidi" w:cstheme="majorBidi"/>
          <w:sz w:val="30"/>
          <w:szCs w:val="30"/>
        </w:rPr>
      </w:pPr>
    </w:p>
    <w:p w14:paraId="695B2A2D" w14:textId="77777777" w:rsidR="00944BF6" w:rsidRPr="004D49BC" w:rsidRDefault="00944BF6" w:rsidP="00944BF6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D49B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4D49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96DFFA6" w14:textId="77777777" w:rsidR="00944BF6" w:rsidRPr="004D49BC" w:rsidRDefault="00944BF6" w:rsidP="00944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8C27A93" w14:textId="463388DF" w:rsidR="00D4571F" w:rsidRDefault="00944BF6" w:rsidP="00305FEE">
      <w:pPr>
        <w:pStyle w:val="block"/>
        <w:tabs>
          <w:tab w:val="left" w:pos="387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</w:t>
      </w:r>
      <w:r w:rsidR="00A13222" w:rsidRPr="004D49BC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="00A13222" w:rsidRPr="004D49BC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การเงินที่วัดมูลค่าด้วย</w:t>
      </w:r>
      <w:r w:rsidR="0040560D" w:rsidRPr="004D49BC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4D49B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4D49B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2ECC7BBA" w14:textId="1141EF2E" w:rsidR="00CC1458" w:rsidRPr="00D4571F" w:rsidRDefault="00D4571F" w:rsidP="00D45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8"/>
        <w:gridCol w:w="1349"/>
        <w:gridCol w:w="180"/>
        <w:gridCol w:w="1079"/>
        <w:gridCol w:w="181"/>
        <w:gridCol w:w="991"/>
        <w:gridCol w:w="183"/>
        <w:gridCol w:w="990"/>
        <w:gridCol w:w="900"/>
        <w:gridCol w:w="990"/>
        <w:gridCol w:w="990"/>
      </w:tblGrid>
      <w:tr w:rsidR="00F84FAA" w:rsidRPr="004D49BC" w14:paraId="3C69058D" w14:textId="77777777" w:rsidTr="00D96BCB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3570AFBA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/>
                <w:sz w:val="20"/>
                <w:cs/>
              </w:rPr>
              <w:lastRenderedPageBreak/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31" w:type="dxa"/>
            <w:gridSpan w:val="10"/>
          </w:tcPr>
          <w:p w14:paraId="3F124EE2" w14:textId="043AAEE2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84FAA" w:rsidRPr="004D49BC" w14:paraId="6EEB93AB" w14:textId="77777777" w:rsidTr="00D96BCB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2406B6B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81" w:type="dxa"/>
            <w:gridSpan w:val="5"/>
          </w:tcPr>
          <w:p w14:paraId="309C1858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F5EB298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66E20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84FAA" w:rsidRPr="004D49BC" w14:paraId="7F4D4833" w14:textId="77777777" w:rsidTr="00D96BCB">
        <w:trPr>
          <w:trHeight w:val="50"/>
          <w:tblHeader/>
        </w:trPr>
        <w:tc>
          <w:tcPr>
            <w:tcW w:w="1980" w:type="dxa"/>
            <w:shd w:val="clear" w:color="auto" w:fill="auto"/>
          </w:tcPr>
          <w:p w14:paraId="5E8D035A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2C673D4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2566793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77D07141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295B863" w14:textId="77777777" w:rsidR="00F84FAA" w:rsidRPr="004D49BC" w:rsidRDefault="00F84FAA" w:rsidP="00D96BC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CF657D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37536BC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72C1D1B1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09655D6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7267A0D2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918D55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6E79EDD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</w:p>
          <w:p w14:paraId="3EC66BD6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</w:t>
            </w:r>
          </w:p>
          <w:p w14:paraId="5D23CBA1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4147C5FE" w14:textId="77777777" w:rsidR="00F84FAA" w:rsidRPr="004D49BC" w:rsidRDefault="00F84FAA" w:rsidP="00D9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9836754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11FFB59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2FA6CAA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75560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0336BD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57F2F6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109C6A" w14:textId="77777777" w:rsidR="00F84FAA" w:rsidRPr="004D49BC" w:rsidRDefault="00F84FAA" w:rsidP="00D96BCB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84FAA" w:rsidRPr="004D49BC" w14:paraId="72B14638" w14:textId="77777777" w:rsidTr="00D96BCB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52D7C77C" w14:textId="77777777" w:rsidR="00F84FAA" w:rsidRPr="004D49BC" w:rsidRDefault="00F84FAA" w:rsidP="00D96BCB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3B0CBCB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84FAA" w:rsidRPr="004D49BC" w14:paraId="66453DEA" w14:textId="77777777" w:rsidTr="00D96BCB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15DFCEF4" w14:textId="70383A46" w:rsidR="00F84FAA" w:rsidRPr="004D49BC" w:rsidRDefault="00BF3E2B" w:rsidP="00D96BCB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F84FAA"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7831" w:type="dxa"/>
            <w:gridSpan w:val="10"/>
          </w:tcPr>
          <w:p w14:paraId="46131CD0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932608" w:rsidRPr="004D49BC" w14:paraId="4ADD6E62" w14:textId="77777777" w:rsidTr="00D96BCB">
        <w:trPr>
          <w:trHeight w:val="362"/>
        </w:trPr>
        <w:tc>
          <w:tcPr>
            <w:tcW w:w="1980" w:type="dxa"/>
            <w:shd w:val="clear" w:color="auto" w:fill="auto"/>
          </w:tcPr>
          <w:p w14:paraId="0965187F" w14:textId="77777777" w:rsidR="00932608" w:rsidRPr="004D49BC" w:rsidRDefault="00932608" w:rsidP="00932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669757D" w14:textId="77777777" w:rsidR="00932608" w:rsidRPr="004D49BC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CCFC7A" w14:textId="77777777" w:rsidR="00932608" w:rsidRPr="004D49BC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50FE9369" w14:textId="77777777" w:rsidR="00932608" w:rsidRPr="004D49BC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169FABC" w14:textId="77777777" w:rsidR="00932608" w:rsidRPr="004D49BC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</w:tcPr>
          <w:p w14:paraId="69C4E519" w14:textId="77777777" w:rsidR="00932608" w:rsidRPr="004D49BC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195D203" w14:textId="77777777" w:rsidR="00932608" w:rsidRPr="004D49BC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BA6A671" w14:textId="77777777" w:rsidR="00932608" w:rsidRPr="004D49BC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4BFF5D" w14:textId="77777777" w:rsidR="00932608" w:rsidRPr="004D49BC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590631D" w14:textId="77777777" w:rsidR="00932608" w:rsidRPr="004D49BC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36F839" w14:textId="77777777" w:rsidR="00932608" w:rsidRPr="004D49BC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1596" w:rsidRPr="004D49BC" w14:paraId="78992613" w14:textId="77777777" w:rsidTr="000903B9">
        <w:trPr>
          <w:trHeight w:val="362"/>
        </w:trPr>
        <w:tc>
          <w:tcPr>
            <w:tcW w:w="1980" w:type="dxa"/>
            <w:shd w:val="clear" w:color="auto" w:fill="auto"/>
          </w:tcPr>
          <w:p w14:paraId="2BE090FA" w14:textId="77777777" w:rsidR="00F11596" w:rsidRPr="004D49BC" w:rsidRDefault="00F11596" w:rsidP="00F11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1268575" w14:textId="1361BF98" w:rsidR="00F11596" w:rsidRPr="0093260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1,118</w:t>
            </w:r>
          </w:p>
        </w:tc>
        <w:tc>
          <w:tcPr>
            <w:tcW w:w="180" w:type="dxa"/>
          </w:tcPr>
          <w:p w14:paraId="1DDAD404" w14:textId="77777777" w:rsidR="00F11596" w:rsidRPr="0093260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6F045041" w14:textId="27FFD814" w:rsidR="00F11596" w:rsidRPr="0093260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387AD4D" w14:textId="77777777" w:rsidR="00F11596" w:rsidRPr="0093260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91" w:type="dxa"/>
          </w:tcPr>
          <w:p w14:paraId="571014CD" w14:textId="1D11310A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1,118</w:t>
            </w:r>
          </w:p>
        </w:tc>
        <w:tc>
          <w:tcPr>
            <w:tcW w:w="180" w:type="dxa"/>
            <w:shd w:val="clear" w:color="auto" w:fill="auto"/>
          </w:tcPr>
          <w:p w14:paraId="1EFACE4C" w14:textId="77777777" w:rsidR="00F11596" w:rsidRPr="0093260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C8FA93" w14:textId="379301D5" w:rsidR="00F11596" w:rsidRPr="00932608" w:rsidRDefault="00F11596" w:rsidP="00F1159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1,118</w:t>
            </w:r>
          </w:p>
        </w:tc>
        <w:tc>
          <w:tcPr>
            <w:tcW w:w="900" w:type="dxa"/>
            <w:shd w:val="clear" w:color="auto" w:fill="auto"/>
          </w:tcPr>
          <w:p w14:paraId="37419F63" w14:textId="1DBA20DF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B8C6577" w14:textId="088BD259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41D7188" w14:textId="771150CF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1,118</w:t>
            </w:r>
          </w:p>
        </w:tc>
      </w:tr>
      <w:tr w:rsidR="00F11596" w:rsidRPr="004D49BC" w14:paraId="30F6119B" w14:textId="77777777" w:rsidTr="002F4CE8">
        <w:trPr>
          <w:trHeight w:val="362"/>
        </w:trPr>
        <w:tc>
          <w:tcPr>
            <w:tcW w:w="1980" w:type="dxa"/>
            <w:shd w:val="clear" w:color="auto" w:fill="auto"/>
          </w:tcPr>
          <w:p w14:paraId="2656A588" w14:textId="77777777" w:rsidR="00F11596" w:rsidRPr="004D49BC" w:rsidRDefault="00F11596" w:rsidP="00F11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65192B58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A0C01D" w14:textId="77777777" w:rsidR="00F11596" w:rsidRPr="0093260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EF6D6A6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E958E66" w14:textId="77777777" w:rsidR="00F11596" w:rsidRPr="0093260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A84AEB5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2F0C74" w14:textId="77777777" w:rsidR="00F11596" w:rsidRPr="0093260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FD888B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6C2480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C0FA79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55C1BB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</w:tr>
      <w:tr w:rsidR="00F11596" w:rsidRPr="004D49BC" w14:paraId="4EF3EDB9" w14:textId="77777777" w:rsidTr="002F4CE8">
        <w:trPr>
          <w:trHeight w:val="362"/>
        </w:trPr>
        <w:tc>
          <w:tcPr>
            <w:tcW w:w="1980" w:type="dxa"/>
            <w:shd w:val="clear" w:color="auto" w:fill="auto"/>
          </w:tcPr>
          <w:p w14:paraId="6B0E25B9" w14:textId="77777777" w:rsidR="00F11596" w:rsidRPr="004D49BC" w:rsidRDefault="00F11596" w:rsidP="00F11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8CA0FD0" w14:textId="6E56030B" w:rsidR="00F11596" w:rsidRPr="0093260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CD5DBB" w14:textId="77777777" w:rsidR="00F11596" w:rsidRPr="0093260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918721" w14:textId="04CC71DC" w:rsidR="00F11596" w:rsidRPr="0093260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81" w:type="dxa"/>
            <w:vAlign w:val="bottom"/>
          </w:tcPr>
          <w:p w14:paraId="10F9DFAC" w14:textId="77777777" w:rsidR="00F11596" w:rsidRPr="0093260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D06856D" w14:textId="0EFC574C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398C6C" w14:textId="77777777" w:rsidR="00F11596" w:rsidRPr="0093260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CD05AA" w14:textId="6B0010A9" w:rsidR="00F11596" w:rsidRPr="00932608" w:rsidRDefault="00F11596" w:rsidP="00F1159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5F4352" w14:textId="788FFDBB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A65E3B" w14:textId="22C0AA10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79D52D" w14:textId="719A9CC4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</w:t>
            </w:r>
          </w:p>
        </w:tc>
      </w:tr>
      <w:tr w:rsidR="00F11596" w:rsidRPr="004D49BC" w14:paraId="2D19BC7F" w14:textId="77777777" w:rsidTr="002F4CE8">
        <w:trPr>
          <w:trHeight w:val="362"/>
        </w:trPr>
        <w:tc>
          <w:tcPr>
            <w:tcW w:w="1980" w:type="dxa"/>
            <w:shd w:val="clear" w:color="auto" w:fill="auto"/>
          </w:tcPr>
          <w:p w14:paraId="24561BA0" w14:textId="381A4AEF" w:rsidR="00F11596" w:rsidRPr="004D49BC" w:rsidRDefault="00F11596" w:rsidP="00F11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166E9B06" w14:textId="04721DCD" w:rsidR="00F11596" w:rsidRPr="00DF22C8" w:rsidRDefault="009D7B7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val="en-US" w:bidi="th-TH"/>
              </w:rPr>
            </w:pPr>
            <w:r w:rsidRPr="00DF22C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2C3DFD1D" w14:textId="77777777" w:rsidR="00F11596" w:rsidRPr="00DF22C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240365" w14:textId="5EF2241A" w:rsidR="00F11596" w:rsidRPr="00DF22C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DF2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DA32CEE" w14:textId="77777777" w:rsidR="00F11596" w:rsidRPr="00DF22C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7FF8E3D" w14:textId="25B3F2F5" w:rsidR="00F11596" w:rsidRPr="00DF22C8" w:rsidRDefault="009D7B7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DF22C8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008397" w14:textId="77777777" w:rsidR="00F11596" w:rsidRPr="00DF22C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C511FE" w14:textId="1B86AEAF" w:rsidR="00F11596" w:rsidRPr="00DF22C8" w:rsidRDefault="00F11596" w:rsidP="00F1159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DF22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502AD1" w14:textId="71A18456" w:rsidR="00F11596" w:rsidRPr="00DF22C8" w:rsidRDefault="009D7B7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DF22C8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878331" w14:textId="1C649D98" w:rsidR="00F11596" w:rsidRPr="00DF22C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DF22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C0E4E4" w14:textId="0AE9D690" w:rsidR="00F11596" w:rsidRPr="00DF22C8" w:rsidRDefault="009D7B7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bidi="th-TH"/>
              </w:rPr>
            </w:pPr>
            <w:r w:rsidRPr="00DF22C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</w:t>
            </w:r>
          </w:p>
        </w:tc>
      </w:tr>
      <w:tr w:rsidR="00932608" w:rsidRPr="004D49BC" w14:paraId="6253B273" w14:textId="77777777" w:rsidTr="00D96BCB">
        <w:trPr>
          <w:trHeight w:val="144"/>
        </w:trPr>
        <w:tc>
          <w:tcPr>
            <w:tcW w:w="1980" w:type="dxa"/>
            <w:shd w:val="clear" w:color="auto" w:fill="auto"/>
          </w:tcPr>
          <w:p w14:paraId="7EF3ABE5" w14:textId="77777777" w:rsidR="00932608" w:rsidRPr="004D49BC" w:rsidRDefault="00932608" w:rsidP="009326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5165A4A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80" w:type="dxa"/>
            <w:vAlign w:val="bottom"/>
          </w:tcPr>
          <w:p w14:paraId="2592AA84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6A4576F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81" w:type="dxa"/>
            <w:vAlign w:val="bottom"/>
          </w:tcPr>
          <w:p w14:paraId="69BAE9C1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91" w:type="dxa"/>
            <w:vAlign w:val="bottom"/>
          </w:tcPr>
          <w:p w14:paraId="42A6864D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7B151D" w14:textId="77777777" w:rsidR="00932608" w:rsidRPr="00E40E62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E5A48B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E64C5F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0CDD96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9D8DBF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</w:tr>
      <w:tr w:rsidR="00932608" w:rsidRPr="004D49BC" w14:paraId="68BD9F46" w14:textId="77777777" w:rsidTr="00D96BCB">
        <w:trPr>
          <w:trHeight w:val="362"/>
        </w:trPr>
        <w:tc>
          <w:tcPr>
            <w:tcW w:w="1980" w:type="dxa"/>
            <w:shd w:val="clear" w:color="auto" w:fill="auto"/>
          </w:tcPr>
          <w:p w14:paraId="3FF1CC5B" w14:textId="77777777" w:rsidR="00932608" w:rsidRPr="004D49BC" w:rsidRDefault="00932608" w:rsidP="009326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A398C16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80" w:type="dxa"/>
            <w:vAlign w:val="bottom"/>
          </w:tcPr>
          <w:p w14:paraId="4CBFF757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B80AC27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81" w:type="dxa"/>
            <w:vAlign w:val="bottom"/>
          </w:tcPr>
          <w:p w14:paraId="1259556C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91" w:type="dxa"/>
            <w:vAlign w:val="bottom"/>
          </w:tcPr>
          <w:p w14:paraId="082ED074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FF98CF" w14:textId="77777777" w:rsidR="00932608" w:rsidRPr="00E40E62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95E630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AC80A1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F5503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D3A98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</w:tr>
      <w:tr w:rsidR="00932608" w:rsidRPr="004D49BC" w14:paraId="2EE02130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4D943A43" w14:textId="77777777" w:rsidR="00932608" w:rsidRPr="004D49BC" w:rsidRDefault="00932608" w:rsidP="0093260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4A8C0384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80" w:type="dxa"/>
            <w:vAlign w:val="bottom"/>
          </w:tcPr>
          <w:p w14:paraId="786FBD5C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1C06D87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81" w:type="dxa"/>
            <w:vAlign w:val="bottom"/>
          </w:tcPr>
          <w:p w14:paraId="7E36BEAA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91" w:type="dxa"/>
            <w:vAlign w:val="bottom"/>
          </w:tcPr>
          <w:p w14:paraId="153D6BE2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6074C5" w14:textId="77777777" w:rsidR="00932608" w:rsidRPr="00E40E62" w:rsidRDefault="00932608" w:rsidP="0093260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6CA832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7D5F1B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B65996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7B3F9" w14:textId="77777777" w:rsidR="00932608" w:rsidRPr="00E40E62" w:rsidRDefault="00932608" w:rsidP="00932608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highlight w:val="green"/>
              </w:rPr>
            </w:pPr>
          </w:p>
        </w:tc>
      </w:tr>
      <w:tr w:rsidR="00F11596" w:rsidRPr="004D49BC" w14:paraId="5410679E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6765FE16" w14:textId="77777777" w:rsidR="00F11596" w:rsidRPr="004D49BC" w:rsidRDefault="00F11596" w:rsidP="00F1159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</w:tcPr>
          <w:p w14:paraId="4ED16F0D" w14:textId="7879EDDF" w:rsidR="00F11596" w:rsidRPr="00DF22C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val="en-US" w:bidi="th-TH"/>
              </w:rPr>
            </w:pPr>
            <w:r w:rsidRPr="00DF22C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9E367D" w14:textId="77777777" w:rsidR="00F11596" w:rsidRPr="00DF22C8" w:rsidRDefault="00F11596" w:rsidP="00F1159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779D4168" w14:textId="7F69DFBB" w:rsidR="00F11596" w:rsidRPr="00DF22C8" w:rsidRDefault="009D7B7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DF22C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778</w:t>
            </w:r>
          </w:p>
        </w:tc>
        <w:tc>
          <w:tcPr>
            <w:tcW w:w="181" w:type="dxa"/>
          </w:tcPr>
          <w:p w14:paraId="66E3377A" w14:textId="77777777" w:rsidR="00F11596" w:rsidRPr="00DF22C8" w:rsidRDefault="00F11596" w:rsidP="00F1159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88" w:type="dxa"/>
          </w:tcPr>
          <w:p w14:paraId="35D43789" w14:textId="46AFA95C" w:rsidR="00F11596" w:rsidRPr="00DF22C8" w:rsidRDefault="009D7B7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DF22C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778</w:t>
            </w:r>
          </w:p>
        </w:tc>
        <w:tc>
          <w:tcPr>
            <w:tcW w:w="183" w:type="dxa"/>
            <w:shd w:val="clear" w:color="auto" w:fill="auto"/>
          </w:tcPr>
          <w:p w14:paraId="2963520C" w14:textId="77777777" w:rsidR="00F11596" w:rsidRPr="00DF22C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24F5094" w14:textId="1609724A" w:rsidR="00F11596" w:rsidRPr="00DF22C8" w:rsidRDefault="00F11596" w:rsidP="00F1159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DF22C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D31CC7" w14:textId="4567419E" w:rsidR="00F11596" w:rsidRPr="00DF22C8" w:rsidRDefault="00DF22C8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DF22C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735</w:t>
            </w:r>
          </w:p>
        </w:tc>
        <w:tc>
          <w:tcPr>
            <w:tcW w:w="990" w:type="dxa"/>
            <w:shd w:val="clear" w:color="auto" w:fill="auto"/>
          </w:tcPr>
          <w:p w14:paraId="1903BE0F" w14:textId="4F861CA3" w:rsidR="00F11596" w:rsidRPr="00DF22C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DF22C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9F0F07" w14:textId="78FAD7F1" w:rsidR="00F11596" w:rsidRPr="00DF22C8" w:rsidRDefault="00DF22C8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DF22C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735</w:t>
            </w:r>
          </w:p>
        </w:tc>
      </w:tr>
      <w:tr w:rsidR="00F11596" w:rsidRPr="004D49BC" w14:paraId="25A913A2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1463FDB4" w14:textId="77777777" w:rsidR="00F11596" w:rsidRPr="004D49BC" w:rsidRDefault="00F11596" w:rsidP="00F1159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5B08AC0B" w14:textId="56CE1540" w:rsidR="00F11596" w:rsidRPr="0093260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BD1109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4E438DD0" w14:textId="3B120DD2" w:rsidR="00F11596" w:rsidRPr="0093260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8,911</w:t>
            </w:r>
          </w:p>
        </w:tc>
        <w:tc>
          <w:tcPr>
            <w:tcW w:w="181" w:type="dxa"/>
          </w:tcPr>
          <w:p w14:paraId="10A45508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88" w:type="dxa"/>
          </w:tcPr>
          <w:p w14:paraId="0B5EE009" w14:textId="3EA8F566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8,911</w:t>
            </w:r>
          </w:p>
        </w:tc>
        <w:tc>
          <w:tcPr>
            <w:tcW w:w="183" w:type="dxa"/>
            <w:shd w:val="clear" w:color="auto" w:fill="auto"/>
          </w:tcPr>
          <w:p w14:paraId="51C581B9" w14:textId="77777777" w:rsidR="00F11596" w:rsidRPr="0093260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10E88D9" w14:textId="72DB2829" w:rsidR="00F11596" w:rsidRPr="00932608" w:rsidRDefault="00F11596" w:rsidP="00F1159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5A4C339" w14:textId="5CA0B27E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8,806</w:t>
            </w:r>
          </w:p>
        </w:tc>
        <w:tc>
          <w:tcPr>
            <w:tcW w:w="990" w:type="dxa"/>
            <w:shd w:val="clear" w:color="auto" w:fill="auto"/>
          </w:tcPr>
          <w:p w14:paraId="5CE24C1B" w14:textId="1BEC6085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08E7EF3" w14:textId="563F9280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cs/>
                <w:lang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8,806</w:t>
            </w:r>
          </w:p>
        </w:tc>
      </w:tr>
      <w:tr w:rsidR="00F11596" w:rsidRPr="004D49BC" w14:paraId="2843FB76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6263024B" w14:textId="77777777" w:rsidR="00F11596" w:rsidRPr="004D49BC" w:rsidRDefault="00F11596" w:rsidP="00F1159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14:paraId="0B5BEC4A" w14:textId="677016E9" w:rsidR="00F11596" w:rsidRPr="0093260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180" w:type="dxa"/>
          </w:tcPr>
          <w:p w14:paraId="60847BB8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</w:tcPr>
          <w:p w14:paraId="558B1B75" w14:textId="522BC8ED" w:rsidR="00F11596" w:rsidRPr="0093260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8B014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4A93AA2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88" w:type="dxa"/>
          </w:tcPr>
          <w:p w14:paraId="7B3B3E9A" w14:textId="58CFD989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183" w:type="dxa"/>
            <w:shd w:val="clear" w:color="auto" w:fill="auto"/>
          </w:tcPr>
          <w:p w14:paraId="2ADD8D69" w14:textId="77777777" w:rsidR="00F11596" w:rsidRPr="0093260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086CB8A" w14:textId="04618DB8" w:rsidR="00F11596" w:rsidRPr="00932608" w:rsidRDefault="00F11596" w:rsidP="00F1159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E3B312C" w14:textId="76CEA3D7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990" w:type="dxa"/>
            <w:shd w:val="clear" w:color="auto" w:fill="auto"/>
          </w:tcPr>
          <w:p w14:paraId="5FDA15C3" w14:textId="1B061303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C81BD32" w14:textId="24383C36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77</w:t>
            </w:r>
          </w:p>
        </w:tc>
      </w:tr>
      <w:tr w:rsidR="00F11596" w:rsidRPr="004D49BC" w14:paraId="0D3F563B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53129E9B" w14:textId="77777777" w:rsidR="00F11596" w:rsidRPr="004D49BC" w:rsidRDefault="00F11596" w:rsidP="00F1159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</w:tcPr>
          <w:p w14:paraId="0C5B77C1" w14:textId="475167A1" w:rsidR="00F11596" w:rsidRPr="0093260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0DD99E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2A624636" w14:textId="78021664" w:rsidR="00F11596" w:rsidRPr="00932608" w:rsidRDefault="00F11596" w:rsidP="00F1159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81" w:type="dxa"/>
          </w:tcPr>
          <w:p w14:paraId="172C47DB" w14:textId="77777777" w:rsidR="00F11596" w:rsidRPr="00932608" w:rsidRDefault="00F11596" w:rsidP="00F1159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88" w:type="dxa"/>
          </w:tcPr>
          <w:p w14:paraId="18CD65EB" w14:textId="49A692D7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83" w:type="dxa"/>
            <w:shd w:val="clear" w:color="auto" w:fill="auto"/>
          </w:tcPr>
          <w:p w14:paraId="1ACB952E" w14:textId="77777777" w:rsidR="00F11596" w:rsidRPr="00932608" w:rsidRDefault="00F11596" w:rsidP="00F1159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26D104" w14:textId="07BEE913" w:rsidR="00F11596" w:rsidRPr="00932608" w:rsidRDefault="00F11596" w:rsidP="00F11596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F2D4EFB" w14:textId="688375D6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76</w:t>
            </w:r>
          </w:p>
        </w:tc>
        <w:tc>
          <w:tcPr>
            <w:tcW w:w="990" w:type="dxa"/>
            <w:shd w:val="clear" w:color="auto" w:fill="auto"/>
          </w:tcPr>
          <w:p w14:paraId="683BECCA" w14:textId="1DFA1653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DF7FA04" w14:textId="1C6B3796" w:rsidR="00F11596" w:rsidRPr="00932608" w:rsidRDefault="00F11596" w:rsidP="00F11596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76</w:t>
            </w:r>
          </w:p>
        </w:tc>
      </w:tr>
      <w:tr w:rsidR="00F84FAA" w:rsidRPr="004D49BC" w14:paraId="047F464B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51DBC2B1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C8CF0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BBFBE5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6BB2F7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619000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8233343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724A95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42DA3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77BB8E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62FB4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4F5BBD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1B25512B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21B85C8D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38C354A1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92824D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79D8755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15DAD0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1C3EDFD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8DD3D4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0472D1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B566B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322317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9224B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5950C29B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01A7A1C3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16F55FBA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E662AA7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07F23F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893B46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57D1FBF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37C91D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B3880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234D9B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651B9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E1038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3B508D53" w14:textId="77777777" w:rsidTr="00A404FC">
        <w:trPr>
          <w:trHeight w:val="350"/>
        </w:trPr>
        <w:tc>
          <w:tcPr>
            <w:tcW w:w="1980" w:type="dxa"/>
            <w:shd w:val="clear" w:color="auto" w:fill="auto"/>
          </w:tcPr>
          <w:p w14:paraId="0A46A47B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320B2F0" w14:textId="2C175674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80" w:type="dxa"/>
          </w:tcPr>
          <w:p w14:paraId="287D7A21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0C30EC4" w14:textId="70091A2B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61A59B0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BEF5861" w14:textId="69F5206A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E57DA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D457F" w14:textId="44A7DB90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000A47" w14:textId="4A96A788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972A6D" w14:textId="488744A9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4348E7" w14:textId="2EA5C57D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</w:tr>
      <w:tr w:rsidR="00F84FAA" w:rsidRPr="004D49BC" w14:paraId="1A933770" w14:textId="77777777" w:rsidTr="00A404FC">
        <w:trPr>
          <w:trHeight w:val="350"/>
        </w:trPr>
        <w:tc>
          <w:tcPr>
            <w:tcW w:w="1980" w:type="dxa"/>
            <w:shd w:val="clear" w:color="auto" w:fill="auto"/>
          </w:tcPr>
          <w:p w14:paraId="1C4A86F7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72287517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520D883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81ED576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41EFC85D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26E66FFA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629BA4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F9C9E7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C38F56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ED027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643007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676A49F5" w14:textId="77777777" w:rsidTr="00A404FC">
        <w:trPr>
          <w:trHeight w:val="350"/>
        </w:trPr>
        <w:tc>
          <w:tcPr>
            <w:tcW w:w="1980" w:type="dxa"/>
            <w:shd w:val="clear" w:color="auto" w:fill="auto"/>
          </w:tcPr>
          <w:p w14:paraId="1CC294B0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FCEE4F9" w14:textId="1E9A6CB9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F3317C5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623CF63" w14:textId="19BBA681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81" w:type="dxa"/>
          </w:tcPr>
          <w:p w14:paraId="76D7D550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11F61C9" w14:textId="4DC7A52D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F74272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BCF4DF" w14:textId="6A9610A4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0AC03D" w14:textId="75B8BC2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7DCAF7" w14:textId="5014F6B1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E0214D" w14:textId="3585134F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</w:tr>
      <w:tr w:rsidR="00F84FAA" w:rsidRPr="004D49BC" w14:paraId="0E7FA248" w14:textId="77777777" w:rsidTr="00A404FC">
        <w:trPr>
          <w:trHeight w:val="350"/>
        </w:trPr>
        <w:tc>
          <w:tcPr>
            <w:tcW w:w="1980" w:type="dxa"/>
            <w:shd w:val="clear" w:color="auto" w:fill="auto"/>
          </w:tcPr>
          <w:p w14:paraId="73A43BAE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7E926FD4" w14:textId="0F93F11C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180" w:type="dxa"/>
          </w:tcPr>
          <w:p w14:paraId="52D90E54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C077F29" w14:textId="34F78081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76A62F25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06B83F8" w14:textId="0B0D31C0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29FBB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A68C38" w14:textId="19C1DAF6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5E1E88" w14:textId="576F2AB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C60740" w14:textId="00BEEB18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10CC6F" w14:textId="3B8D793E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</w:tr>
      <w:tr w:rsidR="00F84FAA" w:rsidRPr="004D49BC" w14:paraId="7A03A69C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51816378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BD1DF1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684FCB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5CA01E0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B6D43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DF7A2F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338990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13D1F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027FA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E784F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E45E5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43788CF0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791BB6AA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73B8BA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6A1F5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4084D3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2346C0C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021C73A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E4BEC2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76E548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46C3FE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D989AB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8326E8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166AD8FA" w14:textId="77777777" w:rsidTr="00D96BCB">
        <w:trPr>
          <w:trHeight w:val="350"/>
        </w:trPr>
        <w:tc>
          <w:tcPr>
            <w:tcW w:w="1980" w:type="dxa"/>
            <w:shd w:val="clear" w:color="auto" w:fill="auto"/>
          </w:tcPr>
          <w:p w14:paraId="02C3BA5E" w14:textId="77777777" w:rsidR="00F84FAA" w:rsidRPr="004D49BC" w:rsidRDefault="00F84FAA" w:rsidP="00D96B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29D16032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6432E9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F01EFD4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85A9A65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6E1CA45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1967AB" w14:textId="77777777" w:rsidR="00F84FAA" w:rsidRPr="004D49BC" w:rsidRDefault="00F84FAA" w:rsidP="00D96BCB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AB0A93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C18232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AC7503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119416" w14:textId="77777777" w:rsidR="00F84FAA" w:rsidRPr="004D49BC" w:rsidRDefault="00F84FAA" w:rsidP="00D96BC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4FAA" w:rsidRPr="004D49BC" w14:paraId="3EF34635" w14:textId="77777777" w:rsidTr="00FD7705">
        <w:trPr>
          <w:trHeight w:val="350"/>
        </w:trPr>
        <w:tc>
          <w:tcPr>
            <w:tcW w:w="1980" w:type="dxa"/>
            <w:shd w:val="clear" w:color="auto" w:fill="auto"/>
          </w:tcPr>
          <w:p w14:paraId="1C12B628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14E2CD03" w14:textId="705EAED5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BDFB392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FF8CCD2" w14:textId="162659D8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895</w:t>
            </w:r>
          </w:p>
        </w:tc>
        <w:tc>
          <w:tcPr>
            <w:tcW w:w="181" w:type="dxa"/>
          </w:tcPr>
          <w:p w14:paraId="76D65387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74F4793" w14:textId="48038B46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98AAC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C9D221" w14:textId="45B23472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8F408A" w14:textId="7DE71D73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ABAE0C" w14:textId="11E54AE1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40D9E0" w14:textId="6A93DC1B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821</w:t>
            </w:r>
          </w:p>
        </w:tc>
      </w:tr>
      <w:tr w:rsidR="00F84FAA" w:rsidRPr="004D49BC" w14:paraId="1A9B32BD" w14:textId="77777777" w:rsidTr="00FD7705">
        <w:trPr>
          <w:trHeight w:val="350"/>
        </w:trPr>
        <w:tc>
          <w:tcPr>
            <w:tcW w:w="1980" w:type="dxa"/>
            <w:shd w:val="clear" w:color="auto" w:fill="auto"/>
          </w:tcPr>
          <w:p w14:paraId="15D9454F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4B44AA4F" w14:textId="710F1957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44684E6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0652A1F" w14:textId="60B72ED8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9,638</w:t>
            </w:r>
          </w:p>
        </w:tc>
        <w:tc>
          <w:tcPr>
            <w:tcW w:w="181" w:type="dxa"/>
          </w:tcPr>
          <w:p w14:paraId="040DB471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CD009FA" w14:textId="34EBE155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9,638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1B74C3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5B5ED7" w14:textId="4CF23A97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523DA4" w14:textId="40AC9463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9,546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1386C2" w14:textId="2D3D7468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259392" w14:textId="1972F37E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9,546</w:t>
            </w:r>
          </w:p>
        </w:tc>
      </w:tr>
      <w:tr w:rsidR="00F84FAA" w:rsidRPr="004D49BC" w14:paraId="3D0E054F" w14:textId="77777777" w:rsidTr="00FD7705">
        <w:trPr>
          <w:trHeight w:val="350"/>
        </w:trPr>
        <w:tc>
          <w:tcPr>
            <w:tcW w:w="1980" w:type="dxa"/>
            <w:shd w:val="clear" w:color="auto" w:fill="auto"/>
          </w:tcPr>
          <w:p w14:paraId="2E33C029" w14:textId="22D25276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50" w:type="dxa"/>
            <w:vAlign w:val="bottom"/>
          </w:tcPr>
          <w:p w14:paraId="125FA6C2" w14:textId="69F3ECBB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80" w:type="dxa"/>
          </w:tcPr>
          <w:p w14:paraId="7A8D2D5A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11BD79" w14:textId="4DCDB878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49E9476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2B253FA" w14:textId="682ABB11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4C60E1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2D8761" w14:textId="4A577575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AF86F5" w14:textId="1841F421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D91C01" w14:textId="353F5BAC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141248" w14:textId="5AACAC7A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F84FAA" w:rsidRPr="004D49BC" w14:paraId="070B560E" w14:textId="77777777" w:rsidTr="00FD7705">
        <w:trPr>
          <w:trHeight w:val="350"/>
        </w:trPr>
        <w:tc>
          <w:tcPr>
            <w:tcW w:w="1980" w:type="dxa"/>
            <w:shd w:val="clear" w:color="auto" w:fill="auto"/>
          </w:tcPr>
          <w:p w14:paraId="4EF64950" w14:textId="77777777" w:rsidR="00F84FAA" w:rsidRPr="004D49BC" w:rsidRDefault="00F84FAA" w:rsidP="00F84FA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596754EF" w14:textId="1453C433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C322A9D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B99C869" w14:textId="01D9DE71" w:rsidR="00F84FAA" w:rsidRPr="004D49BC" w:rsidRDefault="00F84FAA" w:rsidP="00F84FA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103</w:t>
            </w:r>
          </w:p>
        </w:tc>
        <w:tc>
          <w:tcPr>
            <w:tcW w:w="181" w:type="dxa"/>
          </w:tcPr>
          <w:p w14:paraId="35AA5C41" w14:textId="77777777" w:rsidR="00F84FAA" w:rsidRPr="004D49BC" w:rsidRDefault="00F84FAA" w:rsidP="00F84F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3A209F8" w14:textId="4A30F15B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655F8F" w14:textId="77777777" w:rsidR="00F84FAA" w:rsidRPr="004D49BC" w:rsidRDefault="00F84FAA" w:rsidP="00F84FA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FE370" w14:textId="1262BBCF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952E82" w14:textId="517637CD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25FD93" w14:textId="389775A1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7DF41F" w14:textId="7FA55A8C" w:rsidR="00F84FAA" w:rsidRPr="004D49BC" w:rsidRDefault="00F84FAA" w:rsidP="00F84FAA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</w:tbl>
    <w:p w14:paraId="24DC5AD3" w14:textId="77777777" w:rsidR="00F84FAA" w:rsidRDefault="00F84FAA">
      <w:pPr>
        <w:rPr>
          <w:rFonts w:cstheme="minorBidi"/>
        </w:rPr>
      </w:pP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180"/>
        <w:gridCol w:w="1079"/>
        <w:gridCol w:w="181"/>
        <w:gridCol w:w="988"/>
        <w:gridCol w:w="183"/>
        <w:gridCol w:w="990"/>
        <w:gridCol w:w="900"/>
        <w:gridCol w:w="990"/>
        <w:gridCol w:w="990"/>
      </w:tblGrid>
      <w:tr w:rsidR="00AD4FF6" w:rsidRPr="004D49BC" w14:paraId="398EA5FC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64D7197A" w14:textId="192B6DE9" w:rsidR="00AD4FF6" w:rsidRPr="004D49BC" w:rsidRDefault="00AD4FF6" w:rsidP="00F84FAA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4D49B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831" w:type="dxa"/>
            <w:gridSpan w:val="10"/>
          </w:tcPr>
          <w:p w14:paraId="2AF95069" w14:textId="50F9151C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D4FF6" w:rsidRPr="004D49BC" w14:paraId="3598AF4D" w14:textId="77777777" w:rsidTr="00F11596">
        <w:trPr>
          <w:trHeight w:val="362"/>
          <w:tblHeader/>
        </w:trPr>
        <w:tc>
          <w:tcPr>
            <w:tcW w:w="1980" w:type="dxa"/>
            <w:shd w:val="clear" w:color="auto" w:fill="auto"/>
            <w:vAlign w:val="bottom"/>
          </w:tcPr>
          <w:p w14:paraId="30828638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778" w:type="dxa"/>
            <w:gridSpan w:val="5"/>
          </w:tcPr>
          <w:p w14:paraId="1A63EBBC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3" w:type="dxa"/>
          </w:tcPr>
          <w:p w14:paraId="06575987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356E" w14:textId="77777777" w:rsidR="00AD4FF6" w:rsidRPr="004D49BC" w:rsidRDefault="00AD4FF6" w:rsidP="0043333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86BB6" w:rsidRPr="004D49BC" w14:paraId="1698514D" w14:textId="77777777" w:rsidTr="00F11596">
        <w:trPr>
          <w:trHeight w:val="50"/>
          <w:tblHeader/>
        </w:trPr>
        <w:tc>
          <w:tcPr>
            <w:tcW w:w="1980" w:type="dxa"/>
            <w:shd w:val="clear" w:color="auto" w:fill="auto"/>
          </w:tcPr>
          <w:p w14:paraId="1251C9D3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1D2D8394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718ABF9" w14:textId="77777777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8353BE" w14:textId="70622C8E" w:rsidR="00DA6CB6" w:rsidRPr="004D49BC" w:rsidRDefault="00DA6CB6" w:rsidP="00DA6CB6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89FDDB" w14:textId="1A4D2DCA" w:rsidR="00D86BB6" w:rsidRPr="004D49BC" w:rsidRDefault="00D86BB6" w:rsidP="00DA6CB6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C8F13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3569C7E9" w14:textId="77777777" w:rsidR="00D86BB6" w:rsidRPr="004D49BC" w:rsidRDefault="00D86BB6" w:rsidP="00B3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</w:t>
            </w:r>
          </w:p>
          <w:p w14:paraId="362700CC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ด้วยมูลค่ายุติธรรม</w:t>
            </w:r>
          </w:p>
          <w:p w14:paraId="11567312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</w:t>
            </w:r>
          </w:p>
          <w:p w14:paraId="3C892EAA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D00147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7CDF29C" w14:textId="7554A8F2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</w:t>
            </w:r>
          </w:p>
          <w:p w14:paraId="42E12137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มูลค่าด้วย</w:t>
            </w:r>
          </w:p>
          <w:p w14:paraId="51C40CF4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6931BB8A" w14:textId="77777777" w:rsidR="00D86BB6" w:rsidRPr="004D49BC" w:rsidRDefault="00D86BB6" w:rsidP="00DA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3F4813D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460ECE69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3" w:type="dxa"/>
            <w:vAlign w:val="bottom"/>
          </w:tcPr>
          <w:p w14:paraId="41117666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8023E" w14:textId="3B4C3FD2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B336AC" w:rsidRPr="004D49B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7AE08A" w14:textId="184B715A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04C3B5" w14:textId="6AD878BB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FA663F" w:rsidRPr="004D49B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4CBB8" w14:textId="77777777" w:rsidR="00D86BB6" w:rsidRPr="004D49BC" w:rsidRDefault="00D86BB6" w:rsidP="00DA6CB6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86BB6" w:rsidRPr="004D49BC" w14:paraId="446F7DB3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6C73A966" w14:textId="4E992575" w:rsidR="00D86BB6" w:rsidRPr="004D49BC" w:rsidRDefault="00D86BB6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1" w:type="dxa"/>
            <w:gridSpan w:val="10"/>
          </w:tcPr>
          <w:p w14:paraId="2C369143" w14:textId="77777777" w:rsidR="00D86BB6" w:rsidRPr="004D49BC" w:rsidRDefault="00D86BB6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B1C31" w:rsidRPr="004D49BC" w14:paraId="60EAD047" w14:textId="77777777" w:rsidTr="00B336AC">
        <w:trPr>
          <w:trHeight w:val="362"/>
          <w:tblHeader/>
        </w:trPr>
        <w:tc>
          <w:tcPr>
            <w:tcW w:w="1980" w:type="dxa"/>
            <w:shd w:val="clear" w:color="auto" w:fill="auto"/>
          </w:tcPr>
          <w:p w14:paraId="1EC7FFB1" w14:textId="188568DA" w:rsidR="003B1C31" w:rsidRPr="004D49BC" w:rsidRDefault="00BF3E2B" w:rsidP="00D86BB6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11329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B1C31"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7831" w:type="dxa"/>
            <w:gridSpan w:val="10"/>
          </w:tcPr>
          <w:p w14:paraId="79A8EF21" w14:textId="77777777" w:rsidR="003B1C31" w:rsidRPr="004D49BC" w:rsidRDefault="003B1C31" w:rsidP="00D86BB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932608" w:rsidRPr="004D49BC" w14:paraId="0C389F09" w14:textId="77777777" w:rsidTr="00F11596">
        <w:trPr>
          <w:trHeight w:val="362"/>
        </w:trPr>
        <w:tc>
          <w:tcPr>
            <w:tcW w:w="1980" w:type="dxa"/>
            <w:shd w:val="clear" w:color="auto" w:fill="auto"/>
          </w:tcPr>
          <w:p w14:paraId="1A643724" w14:textId="77777777" w:rsidR="00932608" w:rsidRPr="004D49BC" w:rsidRDefault="00932608" w:rsidP="00932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1A41548" w14:textId="3DAFFE38" w:rsidR="00932608" w:rsidRPr="00C11A59" w:rsidRDefault="00932608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ED11D48" w14:textId="77777777" w:rsidR="00932608" w:rsidRPr="00C11A59" w:rsidRDefault="00932608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175D40DB" w14:textId="20D59B35" w:rsidR="00932608" w:rsidRPr="00C11A59" w:rsidRDefault="00932608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F8DC209" w14:textId="77777777" w:rsidR="00932608" w:rsidRPr="00C11A59" w:rsidRDefault="00932608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2C59C11E" w14:textId="2596AF73" w:rsidR="00932608" w:rsidRPr="00C11A59" w:rsidRDefault="00932608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A525A78" w14:textId="77777777" w:rsidR="00932608" w:rsidRPr="00C11A59" w:rsidRDefault="00932608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655469" w14:textId="47F538F3" w:rsidR="00932608" w:rsidRPr="00C11A59" w:rsidRDefault="00932608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E63F712" w14:textId="293A9866" w:rsidR="00932608" w:rsidRPr="00C11A59" w:rsidRDefault="00932608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C0A267C" w14:textId="279C10BB" w:rsidR="00932608" w:rsidRPr="00C11A59" w:rsidRDefault="00932608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C733EB0" w14:textId="6F944EB3" w:rsidR="00932608" w:rsidRPr="00C11A59" w:rsidRDefault="00932608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791722" w:rsidRPr="004D49BC" w14:paraId="27B65E22" w14:textId="77777777" w:rsidTr="00F11596">
        <w:trPr>
          <w:trHeight w:val="362"/>
        </w:trPr>
        <w:tc>
          <w:tcPr>
            <w:tcW w:w="1980" w:type="dxa"/>
            <w:shd w:val="clear" w:color="auto" w:fill="auto"/>
          </w:tcPr>
          <w:p w14:paraId="4D22A2D9" w14:textId="4A40F569" w:rsidR="00791722" w:rsidRPr="004D49BC" w:rsidRDefault="00791722" w:rsidP="00791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44CE4F26" w14:textId="6C44841A" w:rsidR="00791722" w:rsidRPr="004D49BC" w:rsidRDefault="00791722" w:rsidP="0079172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1,118</w:t>
            </w:r>
          </w:p>
        </w:tc>
        <w:tc>
          <w:tcPr>
            <w:tcW w:w="180" w:type="dxa"/>
          </w:tcPr>
          <w:p w14:paraId="39BF495C" w14:textId="77777777" w:rsidR="00791722" w:rsidRPr="004D49BC" w:rsidRDefault="00791722" w:rsidP="00791722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7A6E1F1E" w14:textId="1B8CBB01" w:rsidR="00791722" w:rsidRPr="004D49BC" w:rsidRDefault="00791722" w:rsidP="0079172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DACB3C9" w14:textId="77777777" w:rsidR="00791722" w:rsidRPr="004D49BC" w:rsidRDefault="00791722" w:rsidP="00791722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157A29D2" w14:textId="00EEDC06" w:rsidR="00791722" w:rsidRPr="004D49BC" w:rsidRDefault="00791722" w:rsidP="0079172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1,118</w:t>
            </w:r>
          </w:p>
        </w:tc>
        <w:tc>
          <w:tcPr>
            <w:tcW w:w="183" w:type="dxa"/>
            <w:shd w:val="clear" w:color="auto" w:fill="auto"/>
          </w:tcPr>
          <w:p w14:paraId="0AA32440" w14:textId="77777777" w:rsidR="00791722" w:rsidRPr="004D49BC" w:rsidRDefault="00791722" w:rsidP="00791722">
            <w:pPr>
              <w:pStyle w:val="acctfourfigures"/>
              <w:tabs>
                <w:tab w:val="clear" w:pos="765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B25F40" w14:textId="667B90AB" w:rsidR="00791722" w:rsidRPr="004D49BC" w:rsidRDefault="00791722" w:rsidP="00791722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1,118</w:t>
            </w:r>
          </w:p>
        </w:tc>
        <w:tc>
          <w:tcPr>
            <w:tcW w:w="900" w:type="dxa"/>
            <w:shd w:val="clear" w:color="auto" w:fill="auto"/>
          </w:tcPr>
          <w:p w14:paraId="68FCF656" w14:textId="2D69DCB2" w:rsidR="00791722" w:rsidRPr="004D49BC" w:rsidRDefault="00791722" w:rsidP="0079172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B832426" w14:textId="51445F2C" w:rsidR="00791722" w:rsidRPr="004D49BC" w:rsidRDefault="00791722" w:rsidP="0079172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0E96A8" w14:textId="4703F1E7" w:rsidR="00791722" w:rsidRPr="004D49BC" w:rsidRDefault="00791722" w:rsidP="0079172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1A5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1,118</w:t>
            </w:r>
          </w:p>
        </w:tc>
      </w:tr>
      <w:tr w:rsidR="00C11A59" w:rsidRPr="004D49BC" w14:paraId="29798C36" w14:textId="77777777" w:rsidTr="00F11596">
        <w:trPr>
          <w:trHeight w:val="362"/>
        </w:trPr>
        <w:tc>
          <w:tcPr>
            <w:tcW w:w="1980" w:type="dxa"/>
            <w:shd w:val="clear" w:color="auto" w:fill="auto"/>
          </w:tcPr>
          <w:p w14:paraId="48C13823" w14:textId="179AAEA7" w:rsidR="00C11A59" w:rsidRPr="004D49BC" w:rsidRDefault="00C11A59" w:rsidP="00C1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37937221" w14:textId="0C129353" w:rsidR="00C11A59" w:rsidRPr="004D49BC" w:rsidRDefault="00C11A59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8E268B" w14:textId="77777777" w:rsidR="00C11A59" w:rsidRPr="004D49BC" w:rsidRDefault="00C11A59" w:rsidP="00C11A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697213" w14:textId="156984A6" w:rsidR="00C11A59" w:rsidRPr="004D49BC" w:rsidRDefault="00C11A59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E49F2A2" w14:textId="774D4B7C" w:rsidR="00C11A59" w:rsidRPr="004D49BC" w:rsidRDefault="00C11A59" w:rsidP="00C11A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5EDFF61" w14:textId="2347D2AA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66AED81" w14:textId="77777777" w:rsidR="00C11A59" w:rsidRPr="004D49BC" w:rsidRDefault="00C11A59" w:rsidP="00C11A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6295C" w14:textId="1EFE77D4" w:rsidR="00C11A59" w:rsidRPr="004D49BC" w:rsidRDefault="00C11A59" w:rsidP="00C11A5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D6A71" w14:textId="071DD845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B9377C" w14:textId="61229793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925FFF" w14:textId="65F773CE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1722" w:rsidRPr="004D49BC" w14:paraId="0002DA5C" w14:textId="77777777" w:rsidTr="00F11596">
        <w:trPr>
          <w:trHeight w:val="362"/>
        </w:trPr>
        <w:tc>
          <w:tcPr>
            <w:tcW w:w="1980" w:type="dxa"/>
            <w:shd w:val="clear" w:color="auto" w:fill="auto"/>
          </w:tcPr>
          <w:p w14:paraId="43282AF2" w14:textId="0DC852A3" w:rsidR="00791722" w:rsidRPr="004D49BC" w:rsidRDefault="00791722" w:rsidP="00791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7046957" w14:textId="45AEC8C1" w:rsidR="00791722" w:rsidRPr="00AB58F6" w:rsidRDefault="00791722" w:rsidP="0079172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4A303A" w14:textId="594E9D2A" w:rsidR="00791722" w:rsidRPr="004D49BC" w:rsidRDefault="00791722" w:rsidP="0079172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C292A90" w14:textId="5D586290" w:rsidR="00791722" w:rsidRPr="004D49BC" w:rsidRDefault="00791722" w:rsidP="0079172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2,400</w:t>
            </w:r>
          </w:p>
        </w:tc>
        <w:tc>
          <w:tcPr>
            <w:tcW w:w="181" w:type="dxa"/>
            <w:vAlign w:val="bottom"/>
          </w:tcPr>
          <w:p w14:paraId="3252BC24" w14:textId="4125C114" w:rsidR="00791722" w:rsidRPr="004D49BC" w:rsidRDefault="00791722" w:rsidP="0079172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2B088526" w14:textId="22CA0EF9" w:rsidR="00791722" w:rsidRPr="004D49BC" w:rsidRDefault="00791722" w:rsidP="0079172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0E8D501" w14:textId="77777777" w:rsidR="00791722" w:rsidRPr="004D49BC" w:rsidRDefault="00791722" w:rsidP="0079172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044CD" w14:textId="3CAD2612" w:rsidR="00791722" w:rsidRPr="004D49BC" w:rsidRDefault="00791722" w:rsidP="00791722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9C6A94" w14:textId="599A628B" w:rsidR="00791722" w:rsidRPr="004D49BC" w:rsidRDefault="00791722" w:rsidP="0079172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B58F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,364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B189C2" w14:textId="12C35ED1" w:rsidR="00791722" w:rsidRPr="004D49BC" w:rsidRDefault="00791722" w:rsidP="0079172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E90B9" w14:textId="6C19361D" w:rsidR="00791722" w:rsidRPr="004D49BC" w:rsidRDefault="00791722" w:rsidP="0079172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9172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2,364</w:t>
            </w:r>
          </w:p>
        </w:tc>
      </w:tr>
      <w:tr w:rsidR="006B004E" w:rsidRPr="004D49BC" w14:paraId="3D7E3837" w14:textId="77777777" w:rsidTr="00F11596">
        <w:trPr>
          <w:trHeight w:val="362"/>
        </w:trPr>
        <w:tc>
          <w:tcPr>
            <w:tcW w:w="1980" w:type="dxa"/>
            <w:shd w:val="clear" w:color="auto" w:fill="auto"/>
          </w:tcPr>
          <w:p w14:paraId="3DC37D8F" w14:textId="44B9EF37" w:rsidR="006B004E" w:rsidRPr="004D49BC" w:rsidRDefault="006B004E" w:rsidP="00791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0FB49B10" w14:textId="22754C05" w:rsidR="006B004E" w:rsidRDefault="006B004E" w:rsidP="0079172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77</w:t>
            </w:r>
          </w:p>
        </w:tc>
        <w:tc>
          <w:tcPr>
            <w:tcW w:w="180" w:type="dxa"/>
            <w:vAlign w:val="bottom"/>
          </w:tcPr>
          <w:p w14:paraId="1EAD6C90" w14:textId="77777777" w:rsidR="006B004E" w:rsidRPr="004D49BC" w:rsidRDefault="006B004E" w:rsidP="0079172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E2A892E" w14:textId="08F220C1" w:rsidR="006B004E" w:rsidRDefault="006B004E" w:rsidP="0079172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0DDA4BE" w14:textId="77777777" w:rsidR="006B004E" w:rsidRPr="004D49BC" w:rsidRDefault="006B004E" w:rsidP="0079172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205F0C2" w14:textId="4F384E49" w:rsidR="006B004E" w:rsidRDefault="006B004E" w:rsidP="0079172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8F1ECE4" w14:textId="77777777" w:rsidR="006B004E" w:rsidRPr="004D49BC" w:rsidRDefault="006B004E" w:rsidP="0079172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1992F6" w14:textId="3E201F4F" w:rsidR="006B004E" w:rsidRDefault="006B004E" w:rsidP="00791722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27C0AF" w14:textId="3DBC16A4" w:rsidR="006B004E" w:rsidRPr="00AB58F6" w:rsidRDefault="006B004E" w:rsidP="0079172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17C0D5" w14:textId="73BD5AA1" w:rsidR="006B004E" w:rsidRDefault="006B004E" w:rsidP="0079172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4D7B41" w14:textId="4C143B87" w:rsidR="006B004E" w:rsidRPr="00791722" w:rsidRDefault="006B004E" w:rsidP="0079172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</w:t>
            </w:r>
          </w:p>
        </w:tc>
      </w:tr>
      <w:tr w:rsidR="00C11A59" w:rsidRPr="004D49BC" w14:paraId="6B0787A5" w14:textId="77777777" w:rsidTr="00F11596">
        <w:trPr>
          <w:trHeight w:val="144"/>
        </w:trPr>
        <w:tc>
          <w:tcPr>
            <w:tcW w:w="1980" w:type="dxa"/>
            <w:shd w:val="clear" w:color="auto" w:fill="auto"/>
          </w:tcPr>
          <w:p w14:paraId="46179DB1" w14:textId="77777777" w:rsidR="00C11A59" w:rsidRPr="004D49BC" w:rsidRDefault="00C11A59" w:rsidP="00C11A5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0963D3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4744EE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2C4FE7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E022AE7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3434E5E4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C642CF9" w14:textId="77777777" w:rsidR="00C11A59" w:rsidRPr="004D49BC" w:rsidRDefault="00C11A59" w:rsidP="00C11A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E41CB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EF3F8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24828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472948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A59" w:rsidRPr="004D49BC" w14:paraId="33CD5FE7" w14:textId="77777777" w:rsidTr="00F11596">
        <w:trPr>
          <w:trHeight w:val="362"/>
        </w:trPr>
        <w:tc>
          <w:tcPr>
            <w:tcW w:w="1980" w:type="dxa"/>
            <w:shd w:val="clear" w:color="auto" w:fill="auto"/>
          </w:tcPr>
          <w:p w14:paraId="1AEBB2A4" w14:textId="77777777" w:rsidR="00C11A59" w:rsidRPr="004D49BC" w:rsidRDefault="00C11A59" w:rsidP="00C11A5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5F30EE0E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297CEE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9AA9B3E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1258D7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7E6F63C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2815C99" w14:textId="77777777" w:rsidR="00C11A59" w:rsidRPr="004D49BC" w:rsidRDefault="00C11A59" w:rsidP="00C11A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A3CB6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7F7F2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3FD2FB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8DDFBE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1A59" w:rsidRPr="004D49BC" w14:paraId="0B61E365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7CAB51A7" w14:textId="5845C546" w:rsidR="00C11A59" w:rsidRPr="004D49BC" w:rsidRDefault="00C11A59" w:rsidP="00C11A5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53687A77" w14:textId="062C28AA" w:rsidR="00C11A59" w:rsidRPr="004D49BC" w:rsidRDefault="00C11A59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2EF860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6FB7037" w14:textId="23C98CD2" w:rsidR="00C11A59" w:rsidRPr="004D49BC" w:rsidRDefault="00C11A59" w:rsidP="00C11A5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70CB2B1" w14:textId="77777777" w:rsidR="00C11A59" w:rsidRPr="004D49BC" w:rsidRDefault="00C11A59" w:rsidP="00C11A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D2FF96E" w14:textId="649ADAD2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480D598" w14:textId="77777777" w:rsidR="00C11A59" w:rsidRPr="004D49BC" w:rsidRDefault="00C11A59" w:rsidP="00C11A5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8ED986" w14:textId="7E0D7051" w:rsidR="00C11A59" w:rsidRPr="004D49BC" w:rsidRDefault="00C11A59" w:rsidP="00C11A5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3BB116" w14:textId="0D292216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576CD" w14:textId="15C04BD0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B8032" w14:textId="4DCB9281" w:rsidR="00C11A59" w:rsidRPr="004D49BC" w:rsidRDefault="00C11A59" w:rsidP="00C11A5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46E49" w:rsidRPr="004D49BC" w14:paraId="00138A64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18FA5CB6" w14:textId="561EA718" w:rsidR="00B46E49" w:rsidRPr="004D49BC" w:rsidRDefault="00B46E49" w:rsidP="00B46E4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</w:tcPr>
          <w:p w14:paraId="57C35F26" w14:textId="1C6803C1" w:rsidR="00B46E49" w:rsidRPr="00AB58F6" w:rsidRDefault="00B46E49" w:rsidP="00B46E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261502" w14:textId="77777777" w:rsidR="00B46E49" w:rsidRPr="00B46E49" w:rsidRDefault="00B46E49" w:rsidP="00B46E4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3900F69F" w14:textId="7E75313A" w:rsidR="00B46E49" w:rsidRPr="00B46E49" w:rsidRDefault="00B46E49" w:rsidP="00B46E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249</w:t>
            </w:r>
          </w:p>
        </w:tc>
        <w:tc>
          <w:tcPr>
            <w:tcW w:w="181" w:type="dxa"/>
          </w:tcPr>
          <w:p w14:paraId="75020634" w14:textId="77777777" w:rsidR="00B46E49" w:rsidRPr="00B46E49" w:rsidRDefault="00B46E49" w:rsidP="00B46E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69B4EDED" w14:textId="086395B3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249</w:t>
            </w:r>
          </w:p>
        </w:tc>
        <w:tc>
          <w:tcPr>
            <w:tcW w:w="183" w:type="dxa"/>
            <w:shd w:val="clear" w:color="auto" w:fill="auto"/>
          </w:tcPr>
          <w:p w14:paraId="5D1892CF" w14:textId="77777777" w:rsidR="00B46E49" w:rsidRPr="00B46E49" w:rsidRDefault="00B46E49" w:rsidP="00B46E4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2C4F6C1" w14:textId="1A466BEC" w:rsidR="00B46E49" w:rsidRPr="00B46E49" w:rsidRDefault="00B46E49" w:rsidP="00B46E4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93AFEA4" w14:textId="10D01F80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574799B7" w14:textId="2D4D12EC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0E0EDE6" w14:textId="09D7737E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240</w:t>
            </w:r>
          </w:p>
        </w:tc>
      </w:tr>
      <w:tr w:rsidR="00B46E49" w:rsidRPr="004D49BC" w14:paraId="7E32F36B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54AD3286" w14:textId="37AD76B9" w:rsidR="00B46E49" w:rsidRPr="004D49BC" w:rsidRDefault="00B46E49" w:rsidP="00B46E4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7814ED" w14:textId="3BD22B07" w:rsidR="00B46E49" w:rsidRPr="00B46E49" w:rsidRDefault="00B46E49" w:rsidP="00B46E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C77E33" w14:textId="77777777" w:rsidR="00B46E49" w:rsidRPr="00B46E49" w:rsidRDefault="00B46E49" w:rsidP="00B46E4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0041238D" w14:textId="3715D67A" w:rsidR="00B46E49" w:rsidRPr="00B46E49" w:rsidRDefault="00B46E49" w:rsidP="00B46E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8,911</w:t>
            </w:r>
          </w:p>
        </w:tc>
        <w:tc>
          <w:tcPr>
            <w:tcW w:w="181" w:type="dxa"/>
          </w:tcPr>
          <w:p w14:paraId="5DFD9477" w14:textId="77777777" w:rsidR="00B46E49" w:rsidRPr="00B46E49" w:rsidRDefault="00B46E49" w:rsidP="00B46E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64358011" w14:textId="1F014604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8,911</w:t>
            </w:r>
          </w:p>
        </w:tc>
        <w:tc>
          <w:tcPr>
            <w:tcW w:w="183" w:type="dxa"/>
            <w:shd w:val="clear" w:color="auto" w:fill="auto"/>
          </w:tcPr>
          <w:p w14:paraId="737EF0A7" w14:textId="77777777" w:rsidR="00B46E49" w:rsidRPr="00B46E49" w:rsidRDefault="00B46E49" w:rsidP="00B46E4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7E326C2" w14:textId="6C59BE5A" w:rsidR="00B46E49" w:rsidRPr="00B46E49" w:rsidRDefault="00B46E49" w:rsidP="00B46E4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052D67E" w14:textId="77460B0F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8,806</w:t>
            </w:r>
          </w:p>
        </w:tc>
        <w:tc>
          <w:tcPr>
            <w:tcW w:w="990" w:type="dxa"/>
            <w:shd w:val="clear" w:color="auto" w:fill="auto"/>
          </w:tcPr>
          <w:p w14:paraId="54FB5678" w14:textId="41F117F8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9312A5C" w14:textId="534808B3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8,806</w:t>
            </w:r>
          </w:p>
        </w:tc>
      </w:tr>
      <w:tr w:rsidR="00B46E49" w:rsidRPr="004D49BC" w14:paraId="0612E50C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7DBF1F4B" w14:textId="5F68F196" w:rsidR="00B46E49" w:rsidRPr="004D49BC" w:rsidRDefault="00B46E49" w:rsidP="00B46E4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</w:tcPr>
          <w:p w14:paraId="28208D1D" w14:textId="293673ED" w:rsidR="00B46E49" w:rsidRPr="00B46E49" w:rsidRDefault="00B46E49" w:rsidP="00B46E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25799" w14:textId="77777777" w:rsidR="00B46E49" w:rsidRPr="00B46E49" w:rsidRDefault="00B46E49" w:rsidP="00B46E4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377735B1" w14:textId="0506FF10" w:rsidR="00B46E49" w:rsidRPr="00A42648" w:rsidRDefault="00B46E49" w:rsidP="00B46E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81" w:type="dxa"/>
          </w:tcPr>
          <w:p w14:paraId="7353881C" w14:textId="77777777" w:rsidR="00B46E49" w:rsidRPr="00B46E49" w:rsidRDefault="00B46E49" w:rsidP="00B46E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66999EF1" w14:textId="09FA20D8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83" w:type="dxa"/>
            <w:shd w:val="clear" w:color="auto" w:fill="auto"/>
          </w:tcPr>
          <w:p w14:paraId="2E737EA9" w14:textId="77777777" w:rsidR="00B46E49" w:rsidRPr="00B46E49" w:rsidRDefault="00B46E49" w:rsidP="00B46E49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FCEDD95" w14:textId="0B38D5A8" w:rsidR="00B46E49" w:rsidRPr="00B46E49" w:rsidRDefault="00B46E49" w:rsidP="00B46E49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E175BD8" w14:textId="36AACCE5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="0079172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412B4895" w14:textId="5F1E8CB0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48C512C" w14:textId="7B9A0090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46E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76</w:t>
            </w:r>
          </w:p>
        </w:tc>
      </w:tr>
      <w:tr w:rsidR="00B46E49" w:rsidRPr="004D49BC" w14:paraId="02F36E0A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09D35215" w14:textId="77777777" w:rsidR="00B46E49" w:rsidRPr="004D49BC" w:rsidRDefault="00B46E49" w:rsidP="00B46E49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B00A2CF" w14:textId="42CB7EAE" w:rsidR="00B46E49" w:rsidRPr="00B46E49" w:rsidRDefault="00B46E49" w:rsidP="00B46E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2729500" w14:textId="77777777" w:rsidR="00B46E49" w:rsidRPr="00B46E49" w:rsidRDefault="00B46E49" w:rsidP="00B46E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70CAE482" w14:textId="369D1215" w:rsidR="00B46E49" w:rsidRPr="00B46E49" w:rsidRDefault="00B46E49" w:rsidP="00B46E49">
            <w:pPr>
              <w:pStyle w:val="acctfourfigures"/>
              <w:tabs>
                <w:tab w:val="clear" w:pos="765"/>
                <w:tab w:val="decimal" w:pos="628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32AD4251" w14:textId="77777777" w:rsidR="00B46E49" w:rsidRPr="00B46E49" w:rsidRDefault="00B46E49" w:rsidP="00B46E49">
            <w:pPr>
              <w:pStyle w:val="acctfourfigures"/>
              <w:tabs>
                <w:tab w:val="clear" w:pos="765"/>
                <w:tab w:val="decimal" w:pos="551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8" w:type="dxa"/>
          </w:tcPr>
          <w:p w14:paraId="3BD5F744" w14:textId="1B5568AA" w:rsidR="00B46E49" w:rsidRPr="00B46E49" w:rsidRDefault="00B46E49" w:rsidP="00B46E49">
            <w:pPr>
              <w:pStyle w:val="acctfourfigures"/>
              <w:tabs>
                <w:tab w:val="clear" w:pos="765"/>
                <w:tab w:val="decimal" w:pos="551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A7BBD61" w14:textId="77777777" w:rsidR="00B46E49" w:rsidRPr="00B46E49" w:rsidRDefault="00B46E49" w:rsidP="00B46E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81CE544" w14:textId="603CE621" w:rsidR="00B46E49" w:rsidRPr="00B46E49" w:rsidRDefault="00B46E49" w:rsidP="00B46E49">
            <w:pPr>
              <w:pStyle w:val="acctfourfigures"/>
              <w:tabs>
                <w:tab w:val="clear" w:pos="765"/>
                <w:tab w:val="decimal" w:pos="449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7942FEE" w14:textId="27ED9369" w:rsidR="00B46E49" w:rsidRPr="00B46E49" w:rsidRDefault="00B46E49" w:rsidP="00B46E49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FF8936" w14:textId="567A2BC2" w:rsidR="00B46E49" w:rsidRPr="00B46E49" w:rsidRDefault="00B46E49" w:rsidP="00B46E49">
            <w:pPr>
              <w:pStyle w:val="acctfourfigures"/>
              <w:tabs>
                <w:tab w:val="clear" w:pos="765"/>
                <w:tab w:val="decimal" w:pos="421"/>
                <w:tab w:val="left" w:pos="540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83FCEF5" w14:textId="3E6F7F79" w:rsidR="00B46E49" w:rsidRPr="00B46E49" w:rsidRDefault="00B46E49" w:rsidP="00B46E49">
            <w:pPr>
              <w:pStyle w:val="acctfourfigures"/>
              <w:tabs>
                <w:tab w:val="clear" w:pos="765"/>
                <w:tab w:val="decimal" w:pos="452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7E3AF0" w:rsidRPr="004D49BC" w14:paraId="1C7F31CE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17C2C577" w14:textId="358C3FE3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4D49B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261E174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710A9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AAF207C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B7E1DB8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0471289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19EBA75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63E62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825E1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6030A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368AFF" w14:textId="3E13F9B1" w:rsidR="007E3AF0" w:rsidRPr="004D49BC" w:rsidRDefault="007E3AF0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64A2B4B0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062BEEE1" w14:textId="57224170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5E77E9F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2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581D8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471614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CAD4167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DB2BBC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CDA6CF9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388C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F287D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53202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21"/>
                <w:tab w:val="left" w:pos="540"/>
              </w:tabs>
              <w:spacing w:line="240" w:lineRule="atLeast"/>
              <w:ind w:right="-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04224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7CD81EDB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79F34AF8" w14:textId="58353AF4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059002B6" w14:textId="1AAB83C9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982</w:t>
            </w:r>
          </w:p>
        </w:tc>
        <w:tc>
          <w:tcPr>
            <w:tcW w:w="180" w:type="dxa"/>
            <w:vAlign w:val="bottom"/>
          </w:tcPr>
          <w:p w14:paraId="00C4A1EA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2843E6A" w14:textId="48227C33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65B290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22419938" w14:textId="0691D185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99FC6E5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9E18F5" w14:textId="6A50DA33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3039B4" w14:textId="581071AF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22B244" w14:textId="7FE7616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1DA88E" w14:textId="1F5C771F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</w:tr>
      <w:tr w:rsidR="007E3AF0" w:rsidRPr="004D49BC" w14:paraId="5C3A33A8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59607F74" w14:textId="0D23979B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vAlign w:val="bottom"/>
          </w:tcPr>
          <w:p w14:paraId="66065D67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3A379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D72BF3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61F9A3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56D2BD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838BA57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17B84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FC3D9C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D46E8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0F74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7B3C823E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6FFC8146" w14:textId="297BDD8B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4F84833" w14:textId="2D737191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3F6AA6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8F46ED7" w14:textId="301CE916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81" w:type="dxa"/>
            <w:vAlign w:val="bottom"/>
          </w:tcPr>
          <w:p w14:paraId="444CE8C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58AD662" w14:textId="2A461F9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4F615E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71EF9" w14:textId="570F8F6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4C2FC4" w14:textId="019F3BFE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2,938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D14EF7" w14:textId="1825E2C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CF2E9F" w14:textId="5DB0A998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2,938</w:t>
            </w:r>
          </w:p>
        </w:tc>
      </w:tr>
      <w:tr w:rsidR="007E3AF0" w:rsidRPr="004D49BC" w14:paraId="309C7F4D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7654F69B" w14:textId="0FEED4DF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50" w:type="dxa"/>
            <w:vAlign w:val="bottom"/>
          </w:tcPr>
          <w:p w14:paraId="34858854" w14:textId="4FFEFFB0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80" w:type="dxa"/>
            <w:vAlign w:val="bottom"/>
          </w:tcPr>
          <w:p w14:paraId="01CBC74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A88A39" w14:textId="0CD53769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9CB4C4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7393625" w14:textId="3F225846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8DEFCAF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90BE36" w14:textId="1833FFF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DDE22D" w14:textId="52F0E4F8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3AB9E7" w14:textId="5F027F42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FABFC9" w14:textId="779DDAF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7E3AF0" w:rsidRPr="004D49BC" w14:paraId="653E80DD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2CE5ABA1" w14:textId="77777777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1F5F94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68348A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CB46AA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06B5A7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17A2EA4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75C3866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C6D5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2B2C4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4E3D7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8D55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2D32F59D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758849D8" w14:textId="58692B67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885EB0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95C28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55B41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2EA2BBA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C9C247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D307F71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95ED18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B5596D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4B52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15FA5F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7B7D3411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75619B87" w14:textId="55B2F7B1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350" w:type="dxa"/>
            <w:vAlign w:val="bottom"/>
          </w:tcPr>
          <w:p w14:paraId="3C988C1E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444153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8AF29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989FBE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D918D5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3E8BDFE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D7C5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27B885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DEB8E2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67859B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AF0" w:rsidRPr="004D49BC" w14:paraId="52F738DB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7190AEA3" w14:textId="4DD52302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1350" w:type="dxa"/>
            <w:vAlign w:val="bottom"/>
          </w:tcPr>
          <w:p w14:paraId="568894F4" w14:textId="2141A0AB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0C74AA7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887C5BC" w14:textId="2692ECEF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424</w:t>
            </w:r>
          </w:p>
        </w:tc>
        <w:tc>
          <w:tcPr>
            <w:tcW w:w="181" w:type="dxa"/>
            <w:vAlign w:val="bottom"/>
          </w:tcPr>
          <w:p w14:paraId="5BB9615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1D8083D" w14:textId="4A50E7CB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7C110DD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B095C6" w14:textId="42662F4E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6E9C34" w14:textId="46B06143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B577A" w14:textId="19CA53A5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079BF8" w14:textId="7D679F8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</w:tr>
      <w:tr w:rsidR="007E3AF0" w:rsidRPr="004D49BC" w14:paraId="7FCE305E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1E5F5475" w14:textId="04ACD82D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4A37E1E2" w14:textId="39592FF7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CE18756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11C382" w14:textId="75CB88DD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9,638</w:t>
            </w:r>
          </w:p>
        </w:tc>
        <w:tc>
          <w:tcPr>
            <w:tcW w:w="181" w:type="dxa"/>
            <w:vAlign w:val="bottom"/>
          </w:tcPr>
          <w:p w14:paraId="6B864730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965EB09" w14:textId="7F08090A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9,638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F66FA3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5C956" w14:textId="7E2C4C79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A9AB4D" w14:textId="78DF4BB9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9,546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1D989E" w14:textId="61AD5928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74B19B" w14:textId="178B1F7C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9,546</w:t>
            </w:r>
          </w:p>
        </w:tc>
      </w:tr>
      <w:tr w:rsidR="007E3AF0" w:rsidRPr="004D49BC" w14:paraId="4CB071E0" w14:textId="77777777" w:rsidTr="00F11596">
        <w:trPr>
          <w:trHeight w:val="350"/>
        </w:trPr>
        <w:tc>
          <w:tcPr>
            <w:tcW w:w="1980" w:type="dxa"/>
            <w:shd w:val="clear" w:color="auto" w:fill="auto"/>
          </w:tcPr>
          <w:p w14:paraId="59B794C7" w14:textId="75EDDEA8" w:rsidR="007E3AF0" w:rsidRPr="004D49BC" w:rsidRDefault="007E3AF0" w:rsidP="007E3A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72D37D77" w14:textId="3547229C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6814301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F4521C" w14:textId="66712CF8" w:rsidR="007E3AF0" w:rsidRPr="004D49BC" w:rsidRDefault="007E3AF0" w:rsidP="007E3AF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D49BC">
              <w:rPr>
                <w:rFonts w:ascii="Angsana New" w:hAnsi="Angsana New" w:cs="Angsana New"/>
                <w:sz w:val="26"/>
                <w:szCs w:val="26"/>
              </w:rPr>
              <w:t>103</w:t>
            </w:r>
          </w:p>
        </w:tc>
        <w:tc>
          <w:tcPr>
            <w:tcW w:w="181" w:type="dxa"/>
            <w:vAlign w:val="bottom"/>
          </w:tcPr>
          <w:p w14:paraId="12FEC05C" w14:textId="77777777" w:rsidR="007E3AF0" w:rsidRPr="004D49BC" w:rsidRDefault="007E3AF0" w:rsidP="007E3A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2264823" w14:textId="7F2E10B6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1AA41D4" w14:textId="77777777" w:rsidR="007E3AF0" w:rsidRPr="004D49BC" w:rsidRDefault="007E3AF0" w:rsidP="007E3AF0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C3710" w14:textId="121662D9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C91A82" w14:textId="6718E248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0AC1D3" w14:textId="54E3B420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BA71E7" w14:textId="5C3398A3" w:rsidR="007E3AF0" w:rsidRPr="004D49BC" w:rsidRDefault="007E3AF0" w:rsidP="007E3AF0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49B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</w:tbl>
    <w:p w14:paraId="27F740A0" w14:textId="5C838771" w:rsidR="00D56066" w:rsidRPr="004D49BC" w:rsidRDefault="00F87E9C" w:rsidP="0052543D">
      <w:pPr>
        <w:rPr>
          <w:rFonts w:cstheme="minorBidi"/>
        </w:rPr>
      </w:pPr>
      <w:r w:rsidRPr="004D49BC">
        <w:br w:type="page"/>
      </w:r>
    </w:p>
    <w:p w14:paraId="5B9D1597" w14:textId="0EED36A6" w:rsidR="00102221" w:rsidRPr="00E7472A" w:rsidRDefault="00102221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6" w:name="_Hlk165987322"/>
      <w:r w:rsidRPr="00E7472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ข้อมูลงบกระแสเงินสดเปิดเผยเพิ่มเติม</w:t>
      </w:r>
    </w:p>
    <w:bookmarkEnd w:id="6"/>
    <w:p w14:paraId="34521613" w14:textId="77777777" w:rsidR="00102221" w:rsidRPr="004D49BC" w:rsidRDefault="00102221" w:rsidP="00102221">
      <w:pPr>
        <w:rPr>
          <w:rFonts w:asciiTheme="majorBidi" w:hAnsiTheme="majorBidi" w:cstheme="majorBidi"/>
        </w:rPr>
      </w:pPr>
    </w:p>
    <w:p w14:paraId="4C25B709" w14:textId="4B71465C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4D49BC">
        <w:rPr>
          <w:rFonts w:ascii="Angsana New" w:hAnsi="Angsana New" w:cs="Angsana New"/>
          <w:sz w:val="30"/>
          <w:szCs w:val="30"/>
          <w:cs/>
        </w:rPr>
        <w:t>รายละเอียดที่ดิน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Pr="004D49BC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Pr="004D49BC">
        <w:rPr>
          <w:rFonts w:ascii="Angsana New" w:hAnsi="Angsana New" w:cs="Angsana New" w:hint="cs"/>
          <w:sz w:val="30"/>
          <w:szCs w:val="30"/>
          <w:cs/>
        </w:rPr>
        <w:t>และสินทรัพย์ไม่มีตัวตนอื่น</w:t>
      </w:r>
      <w:r w:rsidRPr="004D49BC">
        <w:rPr>
          <w:rFonts w:ascii="Angsana New" w:hAnsi="Angsana New" w:cs="Angsana New"/>
          <w:sz w:val="30"/>
          <w:szCs w:val="30"/>
          <w:cs/>
        </w:rPr>
        <w:t>ที่จ่ายชำระเป็นเงินสดในระหว่าง</w:t>
      </w:r>
      <w:r w:rsidRPr="004D49BC">
        <w:rPr>
          <w:rFonts w:ascii="Angsana New" w:hAnsi="Angsana New" w:cs="Angsana New" w:hint="cs"/>
          <w:sz w:val="30"/>
          <w:szCs w:val="30"/>
          <w:cs/>
        </w:rPr>
        <w:t>งวด</w:t>
      </w:r>
      <w:r w:rsidR="00BF3E2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D49B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D49B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4D49BC">
        <w:rPr>
          <w:rFonts w:ascii="Angsana New" w:hAnsi="Angsana New" w:cs="Angsana New"/>
          <w:sz w:val="30"/>
          <w:szCs w:val="30"/>
        </w:rPr>
        <w:t xml:space="preserve"> 3</w:t>
      </w:r>
      <w:r w:rsidR="00493378">
        <w:rPr>
          <w:rFonts w:ascii="Angsana New" w:hAnsi="Angsana New" w:cs="Angsana New"/>
          <w:sz w:val="30"/>
          <w:szCs w:val="30"/>
        </w:rPr>
        <w:t>0</w:t>
      </w:r>
      <w:r w:rsidRPr="004D49BC">
        <w:rPr>
          <w:rFonts w:ascii="Angsana New" w:hAnsi="Angsana New" w:cs="Angsana New"/>
          <w:sz w:val="30"/>
          <w:szCs w:val="30"/>
        </w:rPr>
        <w:t xml:space="preserve"> </w:t>
      </w:r>
      <w:r w:rsidR="00BF3E2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49BC">
        <w:rPr>
          <w:rFonts w:ascii="Angsana New" w:hAnsi="Angsana New" w:cs="Angsana New"/>
          <w:sz w:val="30"/>
          <w:szCs w:val="30"/>
        </w:rPr>
        <w:t xml:space="preserve">2567 </w:t>
      </w:r>
      <w:r w:rsidRPr="004D49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D49BC">
        <w:rPr>
          <w:rFonts w:ascii="Angsana New" w:hAnsi="Angsana New" w:cs="Angsana New"/>
          <w:sz w:val="30"/>
          <w:szCs w:val="30"/>
        </w:rPr>
        <w:t xml:space="preserve">2566 </w:t>
      </w:r>
      <w:r w:rsidRPr="004D49BC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DEBAFD5" w14:textId="77777777" w:rsidR="00102221" w:rsidRPr="004D49BC" w:rsidRDefault="00102221" w:rsidP="00102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5"/>
        <w:gridCol w:w="877"/>
        <w:gridCol w:w="984"/>
        <w:gridCol w:w="270"/>
        <w:gridCol w:w="1081"/>
        <w:gridCol w:w="270"/>
        <w:gridCol w:w="984"/>
        <w:gridCol w:w="270"/>
        <w:gridCol w:w="1148"/>
      </w:tblGrid>
      <w:tr w:rsidR="00102221" w:rsidRPr="004D49BC" w14:paraId="16FD766D" w14:textId="77777777" w:rsidTr="00A622E9">
        <w:tc>
          <w:tcPr>
            <w:tcW w:w="1777" w:type="pct"/>
          </w:tcPr>
          <w:p w14:paraId="35C556DF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0" w:type="pct"/>
          </w:tcPr>
          <w:p w14:paraId="6EA27057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68BCB6CF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ABE111F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8A397A5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221" w:rsidRPr="004D49BC" w14:paraId="3B5E388B" w14:textId="77777777" w:rsidTr="00A622E9">
        <w:tc>
          <w:tcPr>
            <w:tcW w:w="1777" w:type="pct"/>
          </w:tcPr>
          <w:p w14:paraId="14B4F324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7CE060C0" w14:textId="57EBC33C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46EC9A30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7DE407C3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00ACC5C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294EBD77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CC7421D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1340421B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334CB0B" w14:textId="77777777" w:rsidR="00102221" w:rsidRPr="004D49BC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02221" w:rsidRPr="004D49BC" w14:paraId="2C870A6A" w14:textId="77777777" w:rsidTr="00A622E9">
        <w:tc>
          <w:tcPr>
            <w:tcW w:w="1777" w:type="pct"/>
          </w:tcPr>
          <w:p w14:paraId="28ABF447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</w:tcPr>
          <w:p w14:paraId="67C72214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</w:tcPr>
          <w:p w14:paraId="5D7354BF" w14:textId="77777777" w:rsidR="00102221" w:rsidRPr="004D49BC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49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3378" w:rsidRPr="001343B8" w14:paraId="061C66B6" w14:textId="77777777" w:rsidTr="00A622E9">
        <w:tc>
          <w:tcPr>
            <w:tcW w:w="1777" w:type="pct"/>
          </w:tcPr>
          <w:p w14:paraId="53A754FB" w14:textId="77777777" w:rsidR="00493378" w:rsidRPr="001343B8" w:rsidRDefault="00493378" w:rsidP="0049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3B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480" w:type="pct"/>
          </w:tcPr>
          <w:p w14:paraId="5573FE2B" w14:textId="0E9A7E4B" w:rsidR="00493378" w:rsidRPr="001343B8" w:rsidRDefault="00493378" w:rsidP="004933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DEAA16B" w14:textId="48F504E7" w:rsidR="00493378" w:rsidRPr="000B3842" w:rsidRDefault="00AF0533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B3842">
              <w:rPr>
                <w:rFonts w:asciiTheme="majorBidi" w:hAnsiTheme="majorBidi" w:cstheme="majorBidi"/>
                <w:sz w:val="30"/>
                <w:szCs w:val="30"/>
              </w:rPr>
              <w:t>509</w:t>
            </w:r>
            <w:r w:rsidR="00EB168C" w:rsidRPr="000B3842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AC1469" w:rsidRPr="000B384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3842" w:rsidRPr="000B384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0D3F71FF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04FB3C" w14:textId="44E412A2" w:rsidR="00493378" w:rsidRPr="001343B8" w:rsidRDefault="00F3025D" w:rsidP="00A0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 w:rsidR="00364F9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4F98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1826FE19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AEEBBA2" w14:textId="70107D68" w:rsidR="00493378" w:rsidRPr="001343B8" w:rsidRDefault="00977D2F" w:rsidP="00A0582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35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112,668</w:t>
            </w:r>
          </w:p>
        </w:tc>
        <w:tc>
          <w:tcPr>
            <w:tcW w:w="148" w:type="pct"/>
          </w:tcPr>
          <w:p w14:paraId="23A0F252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707CFDAA" w14:textId="3F1263B5" w:rsidR="00493378" w:rsidRPr="001343B8" w:rsidRDefault="00F3025D" w:rsidP="00A0582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417</w:t>
            </w:r>
            <w:r w:rsidR="00977D2F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2</w:t>
            </w:r>
            <w:r w:rsidR="00977D2F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2</w:t>
            </w: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1</w:t>
            </w:r>
          </w:p>
        </w:tc>
      </w:tr>
      <w:tr w:rsidR="00493378" w:rsidRPr="001343B8" w14:paraId="382A9298" w14:textId="77777777" w:rsidTr="00A622E9">
        <w:tc>
          <w:tcPr>
            <w:tcW w:w="1777" w:type="pct"/>
          </w:tcPr>
          <w:p w14:paraId="0A9D02A7" w14:textId="54CF08BE" w:rsidR="00493378" w:rsidRPr="001343B8" w:rsidRDefault="00493378" w:rsidP="0049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(หัก)  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-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1343B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การเปลี่ยนแปลงในเจ้าหนี้</w:t>
            </w:r>
            <w:r w:rsidRPr="001343B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</w:t>
            </w:r>
          </w:p>
        </w:tc>
        <w:tc>
          <w:tcPr>
            <w:tcW w:w="480" w:type="pct"/>
          </w:tcPr>
          <w:p w14:paraId="447B6C6D" w14:textId="77777777" w:rsidR="00493378" w:rsidRPr="001343B8" w:rsidRDefault="00493378" w:rsidP="004933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DFB6E6F" w14:textId="180E1D42" w:rsidR="00493378" w:rsidRPr="000B3842" w:rsidRDefault="00583B85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B3842">
              <w:rPr>
                <w:rFonts w:asciiTheme="majorBidi" w:hAnsiTheme="majorBidi" w:cstheme="majorBidi"/>
                <w:sz w:val="30"/>
                <w:szCs w:val="30"/>
              </w:rPr>
              <w:t>502,175</w:t>
            </w:r>
          </w:p>
        </w:tc>
        <w:tc>
          <w:tcPr>
            <w:tcW w:w="148" w:type="pct"/>
          </w:tcPr>
          <w:p w14:paraId="41C87430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21E2370" w14:textId="071E1407" w:rsidR="00493378" w:rsidRPr="001343B8" w:rsidRDefault="00F3025D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364F9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4F98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9425CE7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21F2BBE6" w14:textId="107E7FDB" w:rsidR="00493378" w:rsidRPr="001343B8" w:rsidRDefault="00977D2F" w:rsidP="00A0582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35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92,411</w:t>
            </w:r>
          </w:p>
        </w:tc>
        <w:tc>
          <w:tcPr>
            <w:tcW w:w="148" w:type="pct"/>
          </w:tcPr>
          <w:p w14:paraId="781F1FF2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</w:tcPr>
          <w:p w14:paraId="5D198C5C" w14:textId="27500415" w:rsidR="00493378" w:rsidRPr="001343B8" w:rsidRDefault="00977D2F" w:rsidP="008F226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(1</w:t>
            </w:r>
            <w:r w:rsidR="00364F98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48</w:t>
            </w: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,</w:t>
            </w:r>
            <w:r w:rsidR="00364F98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693</w:t>
            </w: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)</w:t>
            </w:r>
          </w:p>
        </w:tc>
      </w:tr>
      <w:tr w:rsidR="00493378" w:rsidRPr="001343B8" w14:paraId="7BCC23CC" w14:textId="77777777" w:rsidTr="00A622E9">
        <w:tc>
          <w:tcPr>
            <w:tcW w:w="1777" w:type="pct"/>
          </w:tcPr>
          <w:p w14:paraId="54469DA5" w14:textId="77777777" w:rsidR="00493378" w:rsidRPr="001343B8" w:rsidRDefault="00493378" w:rsidP="0049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7" w:right="47" w:hanging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43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ซื้อมาและจ่ายชำระเป็นเงินสด</w:t>
            </w:r>
          </w:p>
        </w:tc>
        <w:tc>
          <w:tcPr>
            <w:tcW w:w="480" w:type="pct"/>
          </w:tcPr>
          <w:p w14:paraId="341AA745" w14:textId="77777777" w:rsidR="00493378" w:rsidRPr="001343B8" w:rsidRDefault="00493378" w:rsidP="004933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FE438" w14:textId="2E832D5E" w:rsidR="00493378" w:rsidRPr="000B3842" w:rsidRDefault="00AC1469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38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</w:t>
            </w:r>
            <w:r w:rsidR="0014757E" w:rsidRPr="000B38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B38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="000B3842" w:rsidRPr="000B38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1433369A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BC267F9" w14:textId="3B9D8E68" w:rsidR="00493378" w:rsidRPr="001343B8" w:rsidRDefault="00F3025D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2,105,075</w:t>
            </w:r>
          </w:p>
        </w:tc>
        <w:tc>
          <w:tcPr>
            <w:tcW w:w="148" w:type="pct"/>
          </w:tcPr>
          <w:p w14:paraId="3C1B6D82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4FAF5" w14:textId="29D3A109" w:rsidR="00493378" w:rsidRPr="001343B8" w:rsidRDefault="00977D2F" w:rsidP="00A0582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31" w:firstLine="20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205,079</w:t>
            </w:r>
          </w:p>
        </w:tc>
        <w:tc>
          <w:tcPr>
            <w:tcW w:w="148" w:type="pct"/>
          </w:tcPr>
          <w:p w14:paraId="085C3D9B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5B42A6B" w14:textId="45F5112A" w:rsidR="00493378" w:rsidRPr="001343B8" w:rsidRDefault="00977D2F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7" w:right="-35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2</w:t>
            </w:r>
            <w:r w:rsidR="00F3025D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68</w:t>
            </w: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="00F3025D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5</w:t>
            </w: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2</w:t>
            </w:r>
            <w:r w:rsidR="00F3025D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8</w:t>
            </w:r>
          </w:p>
        </w:tc>
      </w:tr>
    </w:tbl>
    <w:p w14:paraId="61865154" w14:textId="77777777" w:rsidR="00102221" w:rsidRPr="001343B8" w:rsidRDefault="00102221" w:rsidP="00102221">
      <w:pPr>
        <w:rPr>
          <w:rFonts w:asciiTheme="majorBidi" w:hAnsiTheme="majorBidi" w:cstheme="majorBidi"/>
        </w:rPr>
      </w:pPr>
    </w:p>
    <w:tbl>
      <w:tblPr>
        <w:tblW w:w="91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781"/>
        <w:gridCol w:w="984"/>
        <w:gridCol w:w="270"/>
        <w:gridCol w:w="1081"/>
        <w:gridCol w:w="270"/>
        <w:gridCol w:w="984"/>
        <w:gridCol w:w="270"/>
        <w:gridCol w:w="1158"/>
      </w:tblGrid>
      <w:tr w:rsidR="00102221" w:rsidRPr="001343B8" w14:paraId="2D22A7CE" w14:textId="77777777" w:rsidTr="00A622E9">
        <w:tc>
          <w:tcPr>
            <w:tcW w:w="1824" w:type="pct"/>
          </w:tcPr>
          <w:p w14:paraId="78EAE60B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28" w:type="pct"/>
          </w:tcPr>
          <w:p w14:paraId="66882EBA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117583CB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44DBDA3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5710D94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221" w:rsidRPr="001343B8" w14:paraId="565B5660" w14:textId="77777777" w:rsidTr="00A622E9">
        <w:trPr>
          <w:trHeight w:val="371"/>
        </w:trPr>
        <w:tc>
          <w:tcPr>
            <w:tcW w:w="1824" w:type="pct"/>
          </w:tcPr>
          <w:p w14:paraId="258C56CA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" w:type="pct"/>
          </w:tcPr>
          <w:p w14:paraId="13EA4BC4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1E696384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4C1B731A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1B9678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41685442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A753992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E2E8ED2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3B2A0700" w14:textId="77777777" w:rsidR="00102221" w:rsidRPr="001343B8" w:rsidRDefault="00102221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02221" w:rsidRPr="001343B8" w14:paraId="15A1C503" w14:textId="77777777" w:rsidTr="00A622E9">
        <w:tc>
          <w:tcPr>
            <w:tcW w:w="1824" w:type="pct"/>
          </w:tcPr>
          <w:p w14:paraId="090D96BE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8" w:type="pct"/>
          </w:tcPr>
          <w:p w14:paraId="695C9FC8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8" w:type="pct"/>
            <w:gridSpan w:val="7"/>
          </w:tcPr>
          <w:p w14:paraId="216AB4AB" w14:textId="77777777" w:rsidR="00102221" w:rsidRPr="001343B8" w:rsidRDefault="00102221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3378" w:rsidRPr="001343B8" w14:paraId="07FD0FB2" w14:textId="77777777" w:rsidTr="00A622E9">
        <w:tc>
          <w:tcPr>
            <w:tcW w:w="1824" w:type="pct"/>
          </w:tcPr>
          <w:p w14:paraId="7A0FC31A" w14:textId="77777777" w:rsidR="00493378" w:rsidRPr="001343B8" w:rsidRDefault="00493378" w:rsidP="0049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43B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428" w:type="pct"/>
          </w:tcPr>
          <w:p w14:paraId="49BCB36E" w14:textId="77777777" w:rsidR="00493378" w:rsidRPr="001343B8" w:rsidRDefault="00493378" w:rsidP="004933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73C6DE2" w14:textId="62383E00" w:rsidR="00493378" w:rsidRPr="001343B8" w:rsidRDefault="007E7891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7,565</w:t>
            </w:r>
          </w:p>
        </w:tc>
        <w:tc>
          <w:tcPr>
            <w:tcW w:w="148" w:type="pct"/>
          </w:tcPr>
          <w:p w14:paraId="145058A9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96611E6" w14:textId="625AA25C" w:rsidR="00493378" w:rsidRPr="001343B8" w:rsidRDefault="00F3025D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41,305</w:t>
            </w:r>
          </w:p>
        </w:tc>
        <w:tc>
          <w:tcPr>
            <w:tcW w:w="148" w:type="pct"/>
          </w:tcPr>
          <w:p w14:paraId="0BC9A1D7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1525D31" w14:textId="2647A0D6" w:rsidR="00493378" w:rsidRPr="001343B8" w:rsidRDefault="00977D2F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4,34</w:t>
            </w:r>
            <w:r w:rsidR="006B004E"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48" w:type="pct"/>
          </w:tcPr>
          <w:p w14:paraId="5FCE0175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</w:tcPr>
          <w:p w14:paraId="7D1ACB7A" w14:textId="201B871C" w:rsidR="00493378" w:rsidRPr="001343B8" w:rsidRDefault="00977D2F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3,682</w:t>
            </w:r>
          </w:p>
        </w:tc>
      </w:tr>
      <w:tr w:rsidR="00493378" w:rsidRPr="004D49BC" w14:paraId="43FC7878" w14:textId="77777777" w:rsidTr="00A622E9">
        <w:tc>
          <w:tcPr>
            <w:tcW w:w="1824" w:type="pct"/>
          </w:tcPr>
          <w:p w14:paraId="124FC342" w14:textId="77777777" w:rsidR="00493378" w:rsidRPr="001343B8" w:rsidRDefault="00493378" w:rsidP="0049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1343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(หัก) </w:t>
            </w:r>
            <w:r w:rsidRPr="001343B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343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การเปลี่ยนแปลงในเจ้าหนี้</w:t>
            </w:r>
            <w:r w:rsidRPr="001343B8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428" w:type="pct"/>
          </w:tcPr>
          <w:p w14:paraId="1902792B" w14:textId="77777777" w:rsidR="00493378" w:rsidRPr="001343B8" w:rsidRDefault="00493378" w:rsidP="004933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EEF3752" w14:textId="7DAD8BC6" w:rsidR="00493378" w:rsidRPr="001343B8" w:rsidRDefault="0087268A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7,213</w:t>
            </w:r>
          </w:p>
        </w:tc>
        <w:tc>
          <w:tcPr>
            <w:tcW w:w="148" w:type="pct"/>
          </w:tcPr>
          <w:p w14:paraId="0A2A1052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AC0D0DD" w14:textId="796D6B12" w:rsidR="00493378" w:rsidRPr="001343B8" w:rsidRDefault="00F3025D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2,602</w:t>
            </w:r>
          </w:p>
        </w:tc>
        <w:tc>
          <w:tcPr>
            <w:tcW w:w="148" w:type="pct"/>
          </w:tcPr>
          <w:p w14:paraId="2219752B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45B0C604" w14:textId="71343C40" w:rsidR="00493378" w:rsidRPr="001343B8" w:rsidRDefault="00977D2F" w:rsidP="006B00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77"/>
              <w:jc w:val="right"/>
              <w:rPr>
                <w:rFonts w:asciiTheme="majorBidi" w:eastAsia="Malgun Gothic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(29)</w:t>
            </w:r>
          </w:p>
        </w:tc>
        <w:tc>
          <w:tcPr>
            <w:tcW w:w="148" w:type="pct"/>
          </w:tcPr>
          <w:p w14:paraId="29A967AA" w14:textId="77777777" w:rsidR="00493378" w:rsidRPr="001343B8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</w:tcPr>
          <w:p w14:paraId="62FAA0EC" w14:textId="34079C8C" w:rsidR="00493378" w:rsidRPr="004D49BC" w:rsidRDefault="00977D2F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sz w:val="30"/>
                <w:szCs w:val="30"/>
                <w:lang w:eastAsia="ko-KR"/>
              </w:rPr>
              <w:t>49</w:t>
            </w:r>
          </w:p>
        </w:tc>
      </w:tr>
      <w:tr w:rsidR="00493378" w:rsidRPr="004D49BC" w14:paraId="139960D4" w14:textId="77777777" w:rsidTr="00A622E9">
        <w:tc>
          <w:tcPr>
            <w:tcW w:w="1824" w:type="pct"/>
          </w:tcPr>
          <w:p w14:paraId="47A65B4D" w14:textId="77777777" w:rsidR="00493378" w:rsidRPr="004D49BC" w:rsidRDefault="00493378" w:rsidP="0049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28" w:type="pct"/>
          </w:tcPr>
          <w:p w14:paraId="54096C4B" w14:textId="77777777" w:rsidR="00493378" w:rsidRPr="004D49BC" w:rsidRDefault="00493378" w:rsidP="0049337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C527D" w14:textId="0D3E812C" w:rsidR="00493378" w:rsidRPr="005415B8" w:rsidRDefault="00884828" w:rsidP="004933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14,778</w:t>
            </w:r>
          </w:p>
        </w:tc>
        <w:tc>
          <w:tcPr>
            <w:tcW w:w="148" w:type="pct"/>
          </w:tcPr>
          <w:p w14:paraId="0A4545B4" w14:textId="77777777" w:rsidR="00493378" w:rsidRPr="004D49BC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E8FB806" w14:textId="2A5CDC1E" w:rsidR="00493378" w:rsidRPr="004D49BC" w:rsidRDefault="00F3025D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104" w:firstLine="3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43,907</w:t>
            </w:r>
          </w:p>
        </w:tc>
        <w:tc>
          <w:tcPr>
            <w:tcW w:w="148" w:type="pct"/>
          </w:tcPr>
          <w:p w14:paraId="0A938969" w14:textId="77777777" w:rsidR="00493378" w:rsidRPr="004D49BC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B42B5" w14:textId="7126CDAA" w:rsidR="00493378" w:rsidRPr="004D49BC" w:rsidRDefault="00977D2F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4,31</w:t>
            </w:r>
            <w:r w:rsidR="006B004E"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48" w:type="pct"/>
          </w:tcPr>
          <w:p w14:paraId="200AF11F" w14:textId="77777777" w:rsidR="00493378" w:rsidRPr="004D49BC" w:rsidRDefault="00493378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5ED10428" w14:textId="74A0EEF1" w:rsidR="00493378" w:rsidRPr="004D49BC" w:rsidRDefault="00977D2F" w:rsidP="004933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7" w:right="-125" w:firstLine="177"/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eastAsia="Malgun Gothic" w:hAnsiTheme="majorBidi" w:cstheme="majorBidi"/>
                <w:b/>
                <w:bCs/>
                <w:sz w:val="30"/>
                <w:szCs w:val="30"/>
                <w:lang w:eastAsia="ko-KR"/>
              </w:rPr>
              <w:t>3,731</w:t>
            </w:r>
          </w:p>
        </w:tc>
      </w:tr>
    </w:tbl>
    <w:p w14:paraId="3CEFEE7D" w14:textId="77777777" w:rsidR="00102221" w:rsidRPr="004D49BC" w:rsidRDefault="00102221" w:rsidP="0052543D">
      <w:pPr>
        <w:rPr>
          <w:rFonts w:asciiTheme="majorBidi" w:hAnsiTheme="majorBidi" w:cstheme="majorBidi"/>
          <w:sz w:val="30"/>
          <w:szCs w:val="30"/>
        </w:rPr>
      </w:pPr>
    </w:p>
    <w:p w14:paraId="6DE045BF" w14:textId="0BB628F0" w:rsidR="00804175" w:rsidRPr="004D49BC" w:rsidRDefault="00804175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D49BC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4D49BC" w:rsidRDefault="0036476B" w:rsidP="0036476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365D44" w:rsidRPr="004D49BC" w14:paraId="05F4FDF3" w14:textId="77777777" w:rsidTr="00154033">
        <w:trPr>
          <w:tblHeader/>
        </w:trPr>
        <w:tc>
          <w:tcPr>
            <w:tcW w:w="2198" w:type="pct"/>
          </w:tcPr>
          <w:p w14:paraId="0DD723D1" w14:textId="77777777" w:rsidR="000974E9" w:rsidRPr="004D49BC" w:rsidRDefault="000974E9" w:rsidP="00C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1185B523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182B9A2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F18655A" w14:textId="77777777" w:rsidR="000974E9" w:rsidRPr="004D49BC" w:rsidRDefault="000974E9" w:rsidP="00CC2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3E2B" w:rsidRPr="004D49BC" w14:paraId="1FF91DB8" w14:textId="77777777" w:rsidTr="00154033">
        <w:trPr>
          <w:trHeight w:val="344"/>
          <w:tblHeader/>
        </w:trPr>
        <w:tc>
          <w:tcPr>
            <w:tcW w:w="2198" w:type="pct"/>
          </w:tcPr>
          <w:p w14:paraId="22BEF4FF" w14:textId="77777777" w:rsidR="00BF3E2B" w:rsidRPr="004D49BC" w:rsidRDefault="00BF3E2B" w:rsidP="00BF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C9AA70" w14:textId="1C6DD1B4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5" w:type="pct"/>
          </w:tcPr>
          <w:p w14:paraId="5D9C4F52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09BE550" w14:textId="3185E13C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07B916D1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AD00DA" w14:textId="45FA1CC0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0" w:type="pct"/>
          </w:tcPr>
          <w:p w14:paraId="22069C7D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2AE3376" w14:textId="25A591F9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F3E2B" w:rsidRPr="004D49BC" w14:paraId="2C6A747C" w14:textId="77777777" w:rsidTr="00154033">
        <w:trPr>
          <w:trHeight w:val="344"/>
          <w:tblHeader/>
        </w:trPr>
        <w:tc>
          <w:tcPr>
            <w:tcW w:w="2198" w:type="pct"/>
          </w:tcPr>
          <w:p w14:paraId="32F5EC65" w14:textId="77777777" w:rsidR="00BF3E2B" w:rsidRPr="004D49BC" w:rsidRDefault="00BF3E2B" w:rsidP="00BF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7A9C49" w14:textId="5114E9E1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3DCA5BD6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731E6E1" w14:textId="559916B6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7072F9D0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E6839F" w14:textId="141F370A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7542354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1DC5309" w14:textId="6B19C32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F3E2B" w:rsidRPr="004D49BC" w14:paraId="3F5D95A6" w14:textId="77777777" w:rsidTr="00DF43C4">
        <w:trPr>
          <w:tblHeader/>
        </w:trPr>
        <w:tc>
          <w:tcPr>
            <w:tcW w:w="2198" w:type="pct"/>
          </w:tcPr>
          <w:p w14:paraId="2194723F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56EF8F69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3E2B" w:rsidRPr="004D49BC" w14:paraId="1B7CB5CC" w14:textId="77777777" w:rsidTr="00DF43C4">
        <w:trPr>
          <w:tblHeader/>
        </w:trPr>
        <w:tc>
          <w:tcPr>
            <w:tcW w:w="2198" w:type="pct"/>
          </w:tcPr>
          <w:p w14:paraId="10E70E42" w14:textId="2B34D5F8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" w:right="-131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802" w:type="pct"/>
            <w:gridSpan w:val="7"/>
          </w:tcPr>
          <w:p w14:paraId="0B1ABACB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F3E2B" w:rsidRPr="004D49BC" w14:paraId="2DBED288" w14:textId="77777777" w:rsidTr="0052543D">
        <w:tc>
          <w:tcPr>
            <w:tcW w:w="2198" w:type="pct"/>
          </w:tcPr>
          <w:p w14:paraId="3242F6BE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1" w:type="pct"/>
            <w:vAlign w:val="bottom"/>
          </w:tcPr>
          <w:p w14:paraId="4E009F54" w14:textId="1B80B15B" w:rsidR="00BF3E2B" w:rsidRPr="00FC0053" w:rsidRDefault="00FC0053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C0053">
              <w:rPr>
                <w:rFonts w:ascii="Angsana New" w:hAnsi="Angsana New" w:cs="Angsana New"/>
                <w:sz w:val="30"/>
                <w:szCs w:val="30"/>
                <w:lang w:eastAsia="ko-KR"/>
              </w:rPr>
              <w:t>97,185</w:t>
            </w:r>
          </w:p>
        </w:tc>
        <w:tc>
          <w:tcPr>
            <w:tcW w:w="135" w:type="pct"/>
            <w:vAlign w:val="bottom"/>
          </w:tcPr>
          <w:p w14:paraId="08ED3E39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1078C8FB" w14:textId="130F7E53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481,401</w:t>
            </w:r>
          </w:p>
        </w:tc>
        <w:tc>
          <w:tcPr>
            <w:tcW w:w="141" w:type="pct"/>
            <w:vAlign w:val="bottom"/>
          </w:tcPr>
          <w:p w14:paraId="04C30879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4928C1C7" w14:textId="064DD759" w:rsidR="00BF3E2B" w:rsidRPr="004D49BC" w:rsidRDefault="002033EF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9,161</w:t>
            </w:r>
          </w:p>
        </w:tc>
        <w:tc>
          <w:tcPr>
            <w:tcW w:w="130" w:type="pct"/>
            <w:vAlign w:val="bottom"/>
          </w:tcPr>
          <w:p w14:paraId="3B9ED57F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7139AF" w14:textId="7B01B02D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27</w:t>
            </w: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029</w:t>
            </w:r>
          </w:p>
        </w:tc>
      </w:tr>
      <w:tr w:rsidR="00BF3E2B" w:rsidRPr="004D49BC" w14:paraId="3D8844D1" w14:textId="77777777" w:rsidTr="001A79C4">
        <w:tc>
          <w:tcPr>
            <w:tcW w:w="2198" w:type="pct"/>
          </w:tcPr>
          <w:p w14:paraId="0C9F6AB9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591" w:type="pct"/>
            <w:vAlign w:val="bottom"/>
          </w:tcPr>
          <w:p w14:paraId="5ACE0157" w14:textId="3802581B" w:rsidR="00BF3E2B" w:rsidRPr="00FC0053" w:rsidRDefault="00FC0053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C0053">
              <w:rPr>
                <w:rFonts w:ascii="Angsana New" w:hAnsi="Angsana New" w:cs="Angsana New"/>
                <w:sz w:val="30"/>
                <w:szCs w:val="30"/>
                <w:lang w:eastAsia="ko-KR"/>
              </w:rPr>
              <w:t>2,569</w:t>
            </w:r>
          </w:p>
        </w:tc>
        <w:tc>
          <w:tcPr>
            <w:tcW w:w="135" w:type="pct"/>
            <w:vAlign w:val="bottom"/>
          </w:tcPr>
          <w:p w14:paraId="2C16410C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6CCA260D" w14:textId="16EDBF92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3,677</w:t>
            </w:r>
          </w:p>
        </w:tc>
        <w:tc>
          <w:tcPr>
            <w:tcW w:w="141" w:type="pct"/>
            <w:vAlign w:val="bottom"/>
          </w:tcPr>
          <w:p w14:paraId="22229F82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54E0F87" w14:textId="55CD502F" w:rsidR="00BF3E2B" w:rsidRPr="004D49BC" w:rsidRDefault="002033EF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2,482</w:t>
            </w:r>
          </w:p>
        </w:tc>
        <w:tc>
          <w:tcPr>
            <w:tcW w:w="130" w:type="pct"/>
            <w:vAlign w:val="bottom"/>
          </w:tcPr>
          <w:p w14:paraId="3EB66497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63DD7AF" w14:textId="034C42F8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BF3E2B" w:rsidRPr="004D49BC" w14:paraId="0FAB8C2E" w14:textId="77777777" w:rsidTr="0052543D">
        <w:tc>
          <w:tcPr>
            <w:tcW w:w="2198" w:type="pct"/>
          </w:tcPr>
          <w:p w14:paraId="2FC4E3AA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EAD27" w14:textId="5932F05E" w:rsidR="00BF3E2B" w:rsidRPr="004D49BC" w:rsidRDefault="00FC0053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99,75</w:t>
            </w:r>
            <w:r w:rsidR="00D55B9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35" w:type="pct"/>
            <w:vAlign w:val="bottom"/>
          </w:tcPr>
          <w:p w14:paraId="5E257414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04F8" w14:textId="202B3691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485,078</w:t>
            </w:r>
          </w:p>
        </w:tc>
        <w:tc>
          <w:tcPr>
            <w:tcW w:w="141" w:type="pct"/>
            <w:vAlign w:val="bottom"/>
          </w:tcPr>
          <w:p w14:paraId="694298E6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0A498" w14:textId="3B2D478C" w:rsidR="00BF3E2B" w:rsidRPr="004D49BC" w:rsidRDefault="002033EF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11,6</w:t>
            </w:r>
            <w:r w:rsidR="00466CB3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43</w:t>
            </w:r>
          </w:p>
        </w:tc>
        <w:tc>
          <w:tcPr>
            <w:tcW w:w="130" w:type="pct"/>
            <w:vAlign w:val="bottom"/>
          </w:tcPr>
          <w:p w14:paraId="3CE72A6B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247D" w14:textId="066559AC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27,029</w:t>
            </w:r>
          </w:p>
        </w:tc>
      </w:tr>
    </w:tbl>
    <w:p w14:paraId="5A8A5C56" w14:textId="14B2F4D5" w:rsidR="00F17B55" w:rsidRDefault="00F17B55"/>
    <w:p w14:paraId="65F575BE" w14:textId="08900E4A" w:rsidR="00A249F8" w:rsidRPr="004D49BC" w:rsidRDefault="00F17B55" w:rsidP="00F17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3"/>
        <w:gridCol w:w="1084"/>
        <w:gridCol w:w="248"/>
        <w:gridCol w:w="1110"/>
        <w:gridCol w:w="259"/>
        <w:gridCol w:w="1107"/>
        <w:gridCol w:w="239"/>
        <w:gridCol w:w="1095"/>
      </w:tblGrid>
      <w:tr w:rsidR="00A249F8" w:rsidRPr="004D49BC" w14:paraId="3DCCBA82" w14:textId="77777777" w:rsidTr="00A622E9">
        <w:trPr>
          <w:tblHeader/>
        </w:trPr>
        <w:tc>
          <w:tcPr>
            <w:tcW w:w="2198" w:type="pct"/>
          </w:tcPr>
          <w:p w14:paraId="1A31B477" w14:textId="77777777" w:rsidR="00A249F8" w:rsidRPr="004D49BC" w:rsidRDefault="00A249F8" w:rsidP="00A62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FE4EF7A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CC408A5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578C5604" w14:textId="77777777" w:rsidR="00A249F8" w:rsidRPr="004D49BC" w:rsidRDefault="00A249F8" w:rsidP="00A62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3E2B" w:rsidRPr="004D49BC" w14:paraId="6BB5FCF9" w14:textId="77777777" w:rsidTr="00A622E9">
        <w:trPr>
          <w:trHeight w:val="344"/>
          <w:tblHeader/>
        </w:trPr>
        <w:tc>
          <w:tcPr>
            <w:tcW w:w="2198" w:type="pct"/>
          </w:tcPr>
          <w:p w14:paraId="721BEC02" w14:textId="77777777" w:rsidR="00BF3E2B" w:rsidRPr="004D49BC" w:rsidRDefault="00BF3E2B" w:rsidP="00BF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3A0050" w14:textId="2E2D9A9A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5" w:type="pct"/>
          </w:tcPr>
          <w:p w14:paraId="302AD302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5EDB450" w14:textId="1D31075A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B2B50EE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7CC9BA6" w14:textId="2F3203B5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130" w:type="pct"/>
          </w:tcPr>
          <w:p w14:paraId="4F7BD2F8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595F9D" w14:textId="1CB9044F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</w:t>
            </w:r>
            <w:r w:rsidRPr="00C6028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60284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F3E2B" w:rsidRPr="004D49BC" w14:paraId="0F8BD93D" w14:textId="77777777" w:rsidTr="00A622E9">
        <w:trPr>
          <w:trHeight w:val="344"/>
          <w:tblHeader/>
        </w:trPr>
        <w:tc>
          <w:tcPr>
            <w:tcW w:w="2198" w:type="pct"/>
          </w:tcPr>
          <w:p w14:paraId="3FB6CEB9" w14:textId="77777777" w:rsidR="00BF3E2B" w:rsidRPr="004D49BC" w:rsidRDefault="00BF3E2B" w:rsidP="00BF3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256932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2D4182C6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542B714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2B76493E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3E4943B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23178AEE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9398ABA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F3E2B" w:rsidRPr="004D49BC" w14:paraId="4B3876C6" w14:textId="77777777" w:rsidTr="00A622E9">
        <w:trPr>
          <w:tblHeader/>
        </w:trPr>
        <w:tc>
          <w:tcPr>
            <w:tcW w:w="2198" w:type="pct"/>
          </w:tcPr>
          <w:p w14:paraId="0319C092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pct"/>
            <w:gridSpan w:val="7"/>
          </w:tcPr>
          <w:p w14:paraId="0DFD587D" w14:textId="77777777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49B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3E2B" w:rsidRPr="004D49BC" w14:paraId="2C54FB7E" w14:textId="77777777" w:rsidTr="0052543D">
        <w:tc>
          <w:tcPr>
            <w:tcW w:w="2198" w:type="pct"/>
          </w:tcPr>
          <w:p w14:paraId="7F5AD18B" w14:textId="3E412DFC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  <w:vAlign w:val="bottom"/>
          </w:tcPr>
          <w:p w14:paraId="5A25BABB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4796DE0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71791153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4C9A8D2B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602699BD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43E4CFD0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3C052479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BF3E2B" w:rsidRPr="004D49BC" w14:paraId="2FC085B4" w14:textId="77777777" w:rsidTr="0052543D">
        <w:tc>
          <w:tcPr>
            <w:tcW w:w="2198" w:type="pct"/>
          </w:tcPr>
          <w:p w14:paraId="1FE2DBED" w14:textId="3F9190EE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 w:rsidRPr="004D49BC"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91" w:type="pct"/>
            <w:vAlign w:val="bottom"/>
          </w:tcPr>
          <w:p w14:paraId="5D1BD4F5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0FC5AE3F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2DBA684D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63401B67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D68188F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0D82ED22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2CFFA41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BF3E2B" w:rsidRPr="004D49BC" w14:paraId="12A74638" w14:textId="77777777" w:rsidTr="0052543D">
        <w:tc>
          <w:tcPr>
            <w:tcW w:w="2198" w:type="pct"/>
          </w:tcPr>
          <w:p w14:paraId="686937CE" w14:textId="4E71E023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4D49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D49BC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1" w:type="pct"/>
            <w:vAlign w:val="bottom"/>
          </w:tcPr>
          <w:p w14:paraId="278EBEC4" w14:textId="3F550F21" w:rsidR="00BF3E2B" w:rsidRPr="00212BEE" w:rsidRDefault="00B328B4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908,073</w:t>
            </w:r>
          </w:p>
        </w:tc>
        <w:tc>
          <w:tcPr>
            <w:tcW w:w="135" w:type="pct"/>
            <w:vAlign w:val="bottom"/>
          </w:tcPr>
          <w:p w14:paraId="2A393262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6F4E9085" w14:textId="3B4C47FD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1,324,600</w:t>
            </w:r>
          </w:p>
        </w:tc>
        <w:tc>
          <w:tcPr>
            <w:tcW w:w="141" w:type="pct"/>
            <w:vAlign w:val="bottom"/>
          </w:tcPr>
          <w:p w14:paraId="340B43FD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2F3C1C8C" w14:textId="4A74C6E5" w:rsidR="00BF3E2B" w:rsidRPr="00E83E43" w:rsidRDefault="002033EF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vAlign w:val="bottom"/>
          </w:tcPr>
          <w:p w14:paraId="30200652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579F3B00" w14:textId="558528E9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6,846</w:t>
            </w:r>
          </w:p>
        </w:tc>
      </w:tr>
      <w:tr w:rsidR="00BF3E2B" w:rsidRPr="004D49BC" w14:paraId="4A4FFF5A" w14:textId="77777777" w:rsidTr="001A79C4">
        <w:tc>
          <w:tcPr>
            <w:tcW w:w="2198" w:type="pct"/>
          </w:tcPr>
          <w:p w14:paraId="14E9687E" w14:textId="536B7C8D" w:rsidR="00BF3E2B" w:rsidRPr="00A73388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3388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</w:t>
            </w:r>
            <w:r w:rsidRPr="00A73388">
              <w:rPr>
                <w:rFonts w:ascii="Angsana New" w:hAnsi="Angsana New" w:cs="Angsana New" w:hint="cs"/>
                <w:sz w:val="30"/>
                <w:szCs w:val="30"/>
                <w:cs/>
              </w:rPr>
              <w:t>ตกลงแล้วสำหรับ</w:t>
            </w:r>
            <w:r w:rsidRPr="00A73388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  <w:r w:rsidRPr="00A733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73388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วัตถุดิบ </w:t>
            </w:r>
          </w:p>
        </w:tc>
        <w:tc>
          <w:tcPr>
            <w:tcW w:w="591" w:type="pct"/>
          </w:tcPr>
          <w:p w14:paraId="595A6C29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5" w:type="pct"/>
            <w:vAlign w:val="bottom"/>
          </w:tcPr>
          <w:p w14:paraId="7CF4382F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401C545E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19DD6634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vAlign w:val="bottom"/>
          </w:tcPr>
          <w:p w14:paraId="5DA69A60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vAlign w:val="bottom"/>
          </w:tcPr>
          <w:p w14:paraId="5B7D4BA3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vAlign w:val="bottom"/>
          </w:tcPr>
          <w:p w14:paraId="70CB823B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BF3E2B" w:rsidRPr="004D49BC" w14:paraId="19DCAD67" w14:textId="77777777" w:rsidTr="001A79C4">
        <w:tc>
          <w:tcPr>
            <w:tcW w:w="2198" w:type="pct"/>
          </w:tcPr>
          <w:p w14:paraId="1DA96CF2" w14:textId="5EB188F1" w:rsidR="00BF3E2B" w:rsidRPr="00A73388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338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A73388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  <w:r w:rsidRPr="00A733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07C52F92" w14:textId="582C10F0" w:rsidR="00BF3E2B" w:rsidRPr="00DD7219" w:rsidRDefault="00B328B4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4,501,996</w:t>
            </w:r>
          </w:p>
        </w:tc>
        <w:tc>
          <w:tcPr>
            <w:tcW w:w="135" w:type="pct"/>
            <w:vAlign w:val="bottom"/>
          </w:tcPr>
          <w:p w14:paraId="32BEBB99" w14:textId="77777777" w:rsidR="00BF3E2B" w:rsidRPr="00DD7219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5A2FA1F7" w14:textId="5E4216D8" w:rsidR="00BF3E2B" w:rsidRPr="00DD7219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D7219">
              <w:rPr>
                <w:rFonts w:ascii="Angsana New" w:hAnsi="Angsana New" w:cs="Angsana New"/>
                <w:sz w:val="30"/>
                <w:szCs w:val="30"/>
                <w:lang w:eastAsia="ko-KR"/>
              </w:rPr>
              <w:t>3,424,154</w:t>
            </w:r>
          </w:p>
        </w:tc>
        <w:tc>
          <w:tcPr>
            <w:tcW w:w="141" w:type="pct"/>
            <w:vAlign w:val="bottom"/>
          </w:tcPr>
          <w:p w14:paraId="70656236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7C759784" w14:textId="58ACB2A6" w:rsidR="00BF3E2B" w:rsidRPr="004D49BC" w:rsidRDefault="002033EF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164,986</w:t>
            </w:r>
          </w:p>
        </w:tc>
        <w:tc>
          <w:tcPr>
            <w:tcW w:w="130" w:type="pct"/>
            <w:vAlign w:val="bottom"/>
          </w:tcPr>
          <w:p w14:paraId="4642A45B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05A80536" w14:textId="6A76918F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sz w:val="30"/>
                <w:szCs w:val="30"/>
                <w:lang w:eastAsia="ko-KR"/>
              </w:rPr>
              <w:t>123,844</w:t>
            </w:r>
          </w:p>
        </w:tc>
      </w:tr>
      <w:tr w:rsidR="00BF3E2B" w:rsidRPr="004D49BC" w14:paraId="077CE9EF" w14:textId="77777777" w:rsidTr="001A79C4">
        <w:tc>
          <w:tcPr>
            <w:tcW w:w="2198" w:type="pct"/>
          </w:tcPr>
          <w:p w14:paraId="29FB453D" w14:textId="6CD30924" w:rsidR="00BF3E2B" w:rsidRPr="004D49BC" w:rsidRDefault="00BF3E2B" w:rsidP="00BF3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7F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79C0124" w14:textId="79D39CFC" w:rsidR="00BF3E2B" w:rsidRPr="004D49BC" w:rsidRDefault="00B328B4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5,41</w:t>
            </w:r>
            <w:r w:rsidR="00E649C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,069</w:t>
            </w:r>
          </w:p>
        </w:tc>
        <w:tc>
          <w:tcPr>
            <w:tcW w:w="135" w:type="pct"/>
            <w:vAlign w:val="bottom"/>
          </w:tcPr>
          <w:p w14:paraId="26E47C99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8CCE1A" w14:textId="4FD7C7EB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4,748,754</w:t>
            </w:r>
          </w:p>
        </w:tc>
        <w:tc>
          <w:tcPr>
            <w:tcW w:w="141" w:type="pct"/>
            <w:vAlign w:val="bottom"/>
          </w:tcPr>
          <w:p w14:paraId="02CB9118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9EA6F" w14:textId="1CE26118" w:rsidR="00BF3E2B" w:rsidRPr="004D49BC" w:rsidRDefault="002033EF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164,986</w:t>
            </w:r>
          </w:p>
        </w:tc>
        <w:tc>
          <w:tcPr>
            <w:tcW w:w="130" w:type="pct"/>
            <w:vAlign w:val="bottom"/>
          </w:tcPr>
          <w:p w14:paraId="03F37E52" w14:textId="77777777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1B9AD" w14:textId="64A30634" w:rsidR="00BF3E2B" w:rsidRPr="004D49BC" w:rsidRDefault="00BF3E2B" w:rsidP="00BF3E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D49BC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130,690</w:t>
            </w:r>
          </w:p>
        </w:tc>
      </w:tr>
    </w:tbl>
    <w:p w14:paraId="4D660F3A" w14:textId="0BCD473D" w:rsidR="005D177D" w:rsidRPr="004D49BC" w:rsidRDefault="005D177D" w:rsidP="00087D0C">
      <w:pPr>
        <w:rPr>
          <w:rFonts w:asciiTheme="majorBidi" w:hAnsiTheme="majorBidi" w:cstheme="majorBidi"/>
          <w:sz w:val="30"/>
          <w:szCs w:val="30"/>
          <w:cs/>
        </w:rPr>
      </w:pPr>
    </w:p>
    <w:p w14:paraId="5F62F31E" w14:textId="61E548CA" w:rsidR="005D177D" w:rsidRPr="0036469F" w:rsidRDefault="005D177D" w:rsidP="00DA071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6469F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440E3B7" w14:textId="77777777" w:rsidR="00366D93" w:rsidRPr="0036469F" w:rsidRDefault="00366D93" w:rsidP="007341F1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 w:cstheme="minorBidi"/>
          <w:sz w:val="30"/>
          <w:szCs w:val="30"/>
        </w:rPr>
      </w:pPr>
    </w:p>
    <w:p w14:paraId="322E751E" w14:textId="5FC1AF2A" w:rsidR="003B70C6" w:rsidRPr="0036469F" w:rsidRDefault="003B70C6" w:rsidP="00AB580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72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36469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="003504C2" w:rsidRPr="0036469F">
        <w:rPr>
          <w:rFonts w:ascii="Angsana New" w:hAnsi="Angsana New"/>
          <w:sz w:val="30"/>
          <w:szCs w:val="30"/>
        </w:rPr>
        <w:t>1</w:t>
      </w:r>
      <w:r w:rsidR="008676DA">
        <w:rPr>
          <w:rFonts w:ascii="Angsana New" w:hAnsi="Angsana New"/>
          <w:sz w:val="30"/>
          <w:szCs w:val="30"/>
        </w:rPr>
        <w:t>2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="003504C2" w:rsidRPr="0036469F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36469F">
        <w:rPr>
          <w:rFonts w:ascii="Angsana New" w:hAnsi="Angsana New"/>
          <w:sz w:val="30"/>
          <w:szCs w:val="30"/>
        </w:rPr>
        <w:t>2567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Pr="0036469F">
        <w:rPr>
          <w:rFonts w:ascii="Angsana New" w:hAnsi="Angsana New" w:hint="cs"/>
          <w:sz w:val="30"/>
          <w:szCs w:val="30"/>
          <w:cs/>
        </w:rPr>
        <w:t>บริษัทได้ออกหุ้นกู้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Pr="0036469F">
        <w:rPr>
          <w:rFonts w:ascii="Angsana New" w:hAnsi="Angsana New" w:hint="cs"/>
          <w:sz w:val="30"/>
          <w:szCs w:val="30"/>
          <w:cs/>
        </w:rPr>
        <w:t>ครั้งที่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="00A71C03" w:rsidRPr="0036469F">
        <w:rPr>
          <w:rFonts w:ascii="Angsana New" w:hAnsi="Angsana New"/>
          <w:sz w:val="30"/>
          <w:szCs w:val="30"/>
        </w:rPr>
        <w:t>2</w:t>
      </w:r>
      <w:r w:rsidRPr="0036469F">
        <w:rPr>
          <w:rFonts w:ascii="Angsana New" w:hAnsi="Angsana New"/>
          <w:sz w:val="30"/>
          <w:szCs w:val="30"/>
        </w:rPr>
        <w:t>/2567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Pr="0036469F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Pr="0036469F">
        <w:rPr>
          <w:rFonts w:ascii="Angsana New" w:hAnsi="Angsana New" w:hint="cs"/>
          <w:sz w:val="30"/>
          <w:szCs w:val="30"/>
          <w:cs/>
        </w:rPr>
        <w:t>ไม่มีหลักประกัน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="00E649C7">
        <w:rPr>
          <w:rFonts w:ascii="Angsana New" w:hAnsi="Angsana New"/>
          <w:sz w:val="30"/>
          <w:szCs w:val="30"/>
        </w:rPr>
        <w:br/>
      </w:r>
      <w:r w:rsidRPr="0036469F">
        <w:rPr>
          <w:rFonts w:ascii="Angsana New" w:hAnsi="Angsana New" w:hint="cs"/>
          <w:sz w:val="30"/>
          <w:szCs w:val="30"/>
          <w:cs/>
        </w:rPr>
        <w:t>และระบุชื่อ</w:t>
      </w:r>
      <w:r w:rsidR="00E649C7">
        <w:rPr>
          <w:rFonts w:ascii="Angsana New" w:hAnsi="Angsana New"/>
          <w:sz w:val="30"/>
          <w:szCs w:val="30"/>
        </w:rPr>
        <w:t xml:space="preserve"> </w:t>
      </w:r>
      <w:r w:rsidRPr="0036469F">
        <w:rPr>
          <w:rFonts w:ascii="Angsana New" w:hAnsi="Angsana New" w:hint="cs"/>
          <w:sz w:val="30"/>
          <w:szCs w:val="30"/>
          <w:cs/>
        </w:rPr>
        <w:t>ผู้ถือเป็นจำนวนเงินรวม</w:t>
      </w:r>
      <w:r w:rsidR="003504C2" w:rsidRPr="0036469F">
        <w:rPr>
          <w:rFonts w:ascii="Angsana New" w:hAnsi="Angsana New"/>
          <w:sz w:val="30"/>
          <w:szCs w:val="30"/>
        </w:rPr>
        <w:t xml:space="preserve"> 600 </w:t>
      </w:r>
      <w:r w:rsidRPr="0036469F">
        <w:rPr>
          <w:rFonts w:ascii="Angsana New" w:hAnsi="Angsana New" w:hint="cs"/>
          <w:sz w:val="30"/>
          <w:szCs w:val="30"/>
          <w:cs/>
        </w:rPr>
        <w:t>ล้านบาท</w:t>
      </w:r>
      <w:r w:rsidR="008D096F" w:rsidRPr="0036469F">
        <w:rPr>
          <w:rFonts w:ascii="Angsana New" w:hAnsi="Angsana New"/>
          <w:sz w:val="30"/>
          <w:szCs w:val="30"/>
        </w:rPr>
        <w:t xml:space="preserve"> </w:t>
      </w:r>
      <w:r w:rsidRPr="0036469F">
        <w:rPr>
          <w:rFonts w:ascii="Angsana New" w:hAnsi="Angsana New" w:hint="cs"/>
          <w:sz w:val="30"/>
          <w:szCs w:val="30"/>
          <w:cs/>
        </w:rPr>
        <w:t>เพื่อเสนอขายให้ผู้ลงทุนสถาบัน</w:t>
      </w:r>
      <w:r w:rsidR="00EE50BD" w:rsidRPr="0036469F">
        <w:rPr>
          <w:rFonts w:ascii="Angsana New" w:hAnsi="Angsana New" w:hint="cs"/>
          <w:sz w:val="30"/>
          <w:szCs w:val="30"/>
          <w:cs/>
        </w:rPr>
        <w:t xml:space="preserve"> </w:t>
      </w:r>
      <w:r w:rsidRPr="0036469F">
        <w:rPr>
          <w:rFonts w:ascii="Angsana New" w:hAnsi="Angsana New" w:hint="cs"/>
          <w:sz w:val="30"/>
          <w:szCs w:val="30"/>
          <w:cs/>
        </w:rPr>
        <w:t>ครบกำหนดไถ่ถอนในวันที่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="00C61077" w:rsidRPr="0036469F">
        <w:rPr>
          <w:rFonts w:ascii="Angsana New" w:hAnsi="Angsana New"/>
          <w:sz w:val="30"/>
          <w:szCs w:val="30"/>
        </w:rPr>
        <w:t>1</w:t>
      </w:r>
      <w:r w:rsidR="008676DA">
        <w:rPr>
          <w:rFonts w:ascii="Angsana New" w:hAnsi="Angsana New"/>
          <w:sz w:val="30"/>
          <w:szCs w:val="30"/>
        </w:rPr>
        <w:t>2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="00C61077" w:rsidRPr="0036469F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36469F">
        <w:rPr>
          <w:rFonts w:ascii="Angsana New" w:hAnsi="Angsana New"/>
          <w:sz w:val="30"/>
          <w:szCs w:val="30"/>
        </w:rPr>
        <w:t>25</w:t>
      </w:r>
      <w:r w:rsidR="00BB2A03" w:rsidRPr="0036469F">
        <w:rPr>
          <w:rFonts w:ascii="Angsana New" w:hAnsi="Angsana New"/>
          <w:sz w:val="30"/>
          <w:szCs w:val="30"/>
        </w:rPr>
        <w:t>70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Pr="0036469F">
        <w:rPr>
          <w:rFonts w:ascii="Angsana New" w:hAnsi="Angsana New" w:hint="cs"/>
          <w:sz w:val="30"/>
          <w:szCs w:val="30"/>
          <w:cs/>
        </w:rPr>
        <w:t>โดยมีอัตราดอกเบี้ยคงที่ร้อยละ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="00BB2A03" w:rsidRPr="0036469F">
        <w:rPr>
          <w:rFonts w:ascii="Angsana New" w:hAnsi="Angsana New"/>
          <w:sz w:val="30"/>
          <w:szCs w:val="30"/>
        </w:rPr>
        <w:t>4.80</w:t>
      </w:r>
      <w:r w:rsidRPr="0036469F">
        <w:rPr>
          <w:rFonts w:ascii="Angsana New" w:hAnsi="Angsana New"/>
          <w:sz w:val="30"/>
          <w:szCs w:val="30"/>
          <w:cs/>
        </w:rPr>
        <w:t xml:space="preserve"> </w:t>
      </w:r>
      <w:r w:rsidRPr="0036469F">
        <w:rPr>
          <w:rFonts w:ascii="Angsana New" w:hAnsi="Angsana New" w:hint="cs"/>
          <w:sz w:val="30"/>
          <w:szCs w:val="30"/>
          <w:cs/>
        </w:rPr>
        <w:t>ต่อปี</w:t>
      </w:r>
    </w:p>
    <w:p w14:paraId="65DF398E" w14:textId="3A808DE6" w:rsidR="0024575B" w:rsidRPr="00470809" w:rsidRDefault="0024575B" w:rsidP="00470809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36F1052" w14:textId="77777777" w:rsidR="00916283" w:rsidRPr="00357A9A" w:rsidRDefault="00916283" w:rsidP="005F4AAA">
      <w:pPr>
        <w:tabs>
          <w:tab w:val="clear" w:pos="227"/>
          <w:tab w:val="clear" w:pos="454"/>
          <w:tab w:val="clear" w:pos="680"/>
          <w:tab w:val="clear" w:pos="907"/>
        </w:tabs>
        <w:ind w:left="540" w:hanging="540"/>
        <w:jc w:val="both"/>
        <w:rPr>
          <w:rFonts w:ascii="Angsana New" w:hAnsi="Angsana New" w:cs="Angsana New"/>
          <w:sz w:val="30"/>
          <w:szCs w:val="30"/>
          <w:shd w:val="clear" w:color="auto" w:fill="FFFF00"/>
          <w:cs/>
        </w:rPr>
      </w:pPr>
    </w:p>
    <w:p w14:paraId="01B76D74" w14:textId="69D3EFDE" w:rsidR="00493378" w:rsidRPr="0024575B" w:rsidRDefault="00493378" w:rsidP="0024575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sectPr w:rsidR="00493378" w:rsidRPr="0024575B" w:rsidSect="000B5009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9E3EA" w14:textId="77777777" w:rsidR="00EF5611" w:rsidRDefault="00EF5611">
      <w:r>
        <w:separator/>
      </w:r>
    </w:p>
  </w:endnote>
  <w:endnote w:type="continuationSeparator" w:id="0">
    <w:p w14:paraId="4B6B10F9" w14:textId="77777777" w:rsidR="00EF5611" w:rsidRDefault="00EF5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75417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69E76F6" w14:textId="77777777" w:rsidR="00B87ACC" w:rsidRPr="005D4B71" w:rsidRDefault="00B87ACC" w:rsidP="00012C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5B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B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BF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BB5B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34A3C78E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7376">
          <w:rPr>
            <w:rFonts w:ascii="Angsana New" w:hAnsi="Angsana New" w:cs="Angsana New"/>
            <w:noProof/>
            <w:sz w:val="30"/>
            <w:szCs w:val="30"/>
            <w:cs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1E435" w14:textId="77777777" w:rsidR="00EF5611" w:rsidRDefault="00EF5611">
      <w:r>
        <w:separator/>
      </w:r>
    </w:p>
  </w:footnote>
  <w:footnote w:type="continuationSeparator" w:id="0">
    <w:p w14:paraId="73528CA1" w14:textId="77777777" w:rsidR="00EF5611" w:rsidRDefault="00EF5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03B0B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085E4A5" w14:textId="77777777" w:rsidR="00012C5B" w:rsidRPr="00FA7747" w:rsidRDefault="00012C5B" w:rsidP="006A16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83B9E1E" w14:textId="5A608A72" w:rsidR="009D45E9" w:rsidRPr="009F11E1" w:rsidRDefault="00E814D8" w:rsidP="009D45E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F11E1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</w:t>
    </w:r>
    <w:r w:rsidRPr="009F11E1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วันที่</w:t>
    </w:r>
    <w:r w:rsidR="009F11E1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9F11E1">
      <w:rPr>
        <w:rFonts w:ascii="Angsana New" w:hAnsi="Angsana New" w:cs="Angsana New"/>
        <w:sz w:val="32"/>
        <w:szCs w:val="32"/>
        <w:lang w:val="en-US" w:bidi="th-TH"/>
      </w:rPr>
      <w:t>30</w:t>
    </w:r>
    <w:r w:rsidR="009F11E1" w:rsidRPr="009F11E1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="009F11E1" w:rsidRPr="009F11E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="009F11E1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="009F11E1">
      <w:rPr>
        <w:rFonts w:ascii="Angsana New" w:hAnsi="Angsana New" w:cs="Angsana New"/>
        <w:sz w:val="32"/>
        <w:szCs w:val="32"/>
        <w:lang w:val="en-US" w:bidi="th-TH"/>
      </w:rPr>
      <w:t>2567</w:t>
    </w:r>
    <w:r w:rsidRPr="009F11E1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 xml:space="preserve"> </w:t>
    </w:r>
    <w:r w:rsidR="009D45E9" w:rsidRPr="009F11E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9D45E9" w:rsidRPr="009F11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9D45E9" w:rsidRPr="009F11E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A92CFC4" w14:textId="77777777" w:rsidR="00012C5B" w:rsidRPr="001A2350" w:rsidRDefault="00012C5B" w:rsidP="001A235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8829" w14:textId="77777777" w:rsidR="004B5EA2" w:rsidRPr="00FA7747" w:rsidRDefault="004B5EA2" w:rsidP="004B5E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F296011" w14:textId="77777777" w:rsidR="004B5EA2" w:rsidRPr="00FA7747" w:rsidRDefault="004B5EA2" w:rsidP="004B5E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2B2C933" w14:textId="1846BE23" w:rsidR="000E5122" w:rsidRPr="004F2161" w:rsidRDefault="000E5122" w:rsidP="000E512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BF3E2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="00BF3E2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2567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456E97" w:rsidRPr="00410770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47263C93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10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11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12"/>
  </w:num>
  <w:num w:numId="10">
    <w:abstractNumId w:val="11"/>
  </w:num>
  <w:num w:numId="11">
    <w:abstractNumId w:val="8"/>
  </w:num>
  <w:num w:numId="12">
    <w:abstractNumId w:val="9"/>
  </w:num>
  <w:num w:numId="13">
    <w:abstractNumId w:val="5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55C"/>
    <w:rsid w:val="00000696"/>
    <w:rsid w:val="00000710"/>
    <w:rsid w:val="00000CFC"/>
    <w:rsid w:val="00001496"/>
    <w:rsid w:val="000014B1"/>
    <w:rsid w:val="00001BEF"/>
    <w:rsid w:val="00001CDE"/>
    <w:rsid w:val="00002D6B"/>
    <w:rsid w:val="000039AE"/>
    <w:rsid w:val="00003C10"/>
    <w:rsid w:val="00003CF2"/>
    <w:rsid w:val="00004099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B"/>
    <w:rsid w:val="00005BAB"/>
    <w:rsid w:val="00005D4F"/>
    <w:rsid w:val="0000618B"/>
    <w:rsid w:val="00006318"/>
    <w:rsid w:val="00006518"/>
    <w:rsid w:val="00006EAC"/>
    <w:rsid w:val="000071A6"/>
    <w:rsid w:val="00007244"/>
    <w:rsid w:val="00007834"/>
    <w:rsid w:val="00007840"/>
    <w:rsid w:val="0000786B"/>
    <w:rsid w:val="00007B33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9A"/>
    <w:rsid w:val="00014A28"/>
    <w:rsid w:val="00014E88"/>
    <w:rsid w:val="00014FAB"/>
    <w:rsid w:val="000150D8"/>
    <w:rsid w:val="000151CA"/>
    <w:rsid w:val="00015AD8"/>
    <w:rsid w:val="00015AE5"/>
    <w:rsid w:val="00015C52"/>
    <w:rsid w:val="00015C94"/>
    <w:rsid w:val="00015ECA"/>
    <w:rsid w:val="000160AC"/>
    <w:rsid w:val="00016375"/>
    <w:rsid w:val="000163C6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17A67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E35"/>
    <w:rsid w:val="00020F08"/>
    <w:rsid w:val="00020F97"/>
    <w:rsid w:val="00021255"/>
    <w:rsid w:val="000213D3"/>
    <w:rsid w:val="0002165D"/>
    <w:rsid w:val="00021715"/>
    <w:rsid w:val="00022087"/>
    <w:rsid w:val="000222F7"/>
    <w:rsid w:val="00022856"/>
    <w:rsid w:val="0002292B"/>
    <w:rsid w:val="00022CE8"/>
    <w:rsid w:val="00022D89"/>
    <w:rsid w:val="000234B4"/>
    <w:rsid w:val="00023CE6"/>
    <w:rsid w:val="0002416F"/>
    <w:rsid w:val="00024174"/>
    <w:rsid w:val="00024953"/>
    <w:rsid w:val="00024DB8"/>
    <w:rsid w:val="00024E04"/>
    <w:rsid w:val="00024F30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ED5"/>
    <w:rsid w:val="00026FC8"/>
    <w:rsid w:val="00027160"/>
    <w:rsid w:val="00027352"/>
    <w:rsid w:val="00027659"/>
    <w:rsid w:val="00027889"/>
    <w:rsid w:val="00027A02"/>
    <w:rsid w:val="00027A4F"/>
    <w:rsid w:val="00027A6A"/>
    <w:rsid w:val="00027B8E"/>
    <w:rsid w:val="00027BD5"/>
    <w:rsid w:val="0003059C"/>
    <w:rsid w:val="00030EBA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33D"/>
    <w:rsid w:val="000327D3"/>
    <w:rsid w:val="00032891"/>
    <w:rsid w:val="00032ABF"/>
    <w:rsid w:val="00032BC0"/>
    <w:rsid w:val="00032D73"/>
    <w:rsid w:val="0003340E"/>
    <w:rsid w:val="00033483"/>
    <w:rsid w:val="000335AA"/>
    <w:rsid w:val="0003369F"/>
    <w:rsid w:val="0003374C"/>
    <w:rsid w:val="00033EFB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0E"/>
    <w:rsid w:val="00035B88"/>
    <w:rsid w:val="00035ED5"/>
    <w:rsid w:val="00035EDC"/>
    <w:rsid w:val="00036165"/>
    <w:rsid w:val="00036395"/>
    <w:rsid w:val="00036647"/>
    <w:rsid w:val="000366B9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BAF"/>
    <w:rsid w:val="000450D9"/>
    <w:rsid w:val="000452CD"/>
    <w:rsid w:val="000455BD"/>
    <w:rsid w:val="000456CC"/>
    <w:rsid w:val="00045740"/>
    <w:rsid w:val="00045C10"/>
    <w:rsid w:val="00045CA4"/>
    <w:rsid w:val="00045E6A"/>
    <w:rsid w:val="000463AC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3D2"/>
    <w:rsid w:val="00061492"/>
    <w:rsid w:val="00061661"/>
    <w:rsid w:val="000619AE"/>
    <w:rsid w:val="00061B0E"/>
    <w:rsid w:val="00061CDD"/>
    <w:rsid w:val="000623B2"/>
    <w:rsid w:val="000624A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DF1"/>
    <w:rsid w:val="00064F5A"/>
    <w:rsid w:val="00065008"/>
    <w:rsid w:val="0006504B"/>
    <w:rsid w:val="0006537A"/>
    <w:rsid w:val="000655D7"/>
    <w:rsid w:val="00065604"/>
    <w:rsid w:val="00065C76"/>
    <w:rsid w:val="00065E36"/>
    <w:rsid w:val="00065E8B"/>
    <w:rsid w:val="00065F63"/>
    <w:rsid w:val="00065FEA"/>
    <w:rsid w:val="000660C5"/>
    <w:rsid w:val="00066236"/>
    <w:rsid w:val="00066642"/>
    <w:rsid w:val="00066702"/>
    <w:rsid w:val="000669E9"/>
    <w:rsid w:val="000669FB"/>
    <w:rsid w:val="00066F5E"/>
    <w:rsid w:val="00067039"/>
    <w:rsid w:val="000672F9"/>
    <w:rsid w:val="00067374"/>
    <w:rsid w:val="00067461"/>
    <w:rsid w:val="000675C1"/>
    <w:rsid w:val="00067E24"/>
    <w:rsid w:val="00067F78"/>
    <w:rsid w:val="000701C9"/>
    <w:rsid w:val="00070559"/>
    <w:rsid w:val="0007075C"/>
    <w:rsid w:val="00070791"/>
    <w:rsid w:val="000717C9"/>
    <w:rsid w:val="00071BE8"/>
    <w:rsid w:val="00071C18"/>
    <w:rsid w:val="00071C3D"/>
    <w:rsid w:val="00071DAC"/>
    <w:rsid w:val="00071E82"/>
    <w:rsid w:val="00072003"/>
    <w:rsid w:val="00072552"/>
    <w:rsid w:val="0007257B"/>
    <w:rsid w:val="00072A65"/>
    <w:rsid w:val="00072B6F"/>
    <w:rsid w:val="00072E91"/>
    <w:rsid w:val="0007321B"/>
    <w:rsid w:val="00073367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DC"/>
    <w:rsid w:val="000805D4"/>
    <w:rsid w:val="0008074C"/>
    <w:rsid w:val="000808BB"/>
    <w:rsid w:val="00081278"/>
    <w:rsid w:val="000812A4"/>
    <w:rsid w:val="0008157C"/>
    <w:rsid w:val="00081A14"/>
    <w:rsid w:val="000825A5"/>
    <w:rsid w:val="000827A5"/>
    <w:rsid w:val="0008283A"/>
    <w:rsid w:val="00082881"/>
    <w:rsid w:val="00082944"/>
    <w:rsid w:val="00082997"/>
    <w:rsid w:val="00082B54"/>
    <w:rsid w:val="00083190"/>
    <w:rsid w:val="000831D8"/>
    <w:rsid w:val="0008327F"/>
    <w:rsid w:val="00083728"/>
    <w:rsid w:val="000837D5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1A2"/>
    <w:rsid w:val="000913A0"/>
    <w:rsid w:val="00091463"/>
    <w:rsid w:val="00091A33"/>
    <w:rsid w:val="00091D07"/>
    <w:rsid w:val="00092224"/>
    <w:rsid w:val="00092A70"/>
    <w:rsid w:val="00092B09"/>
    <w:rsid w:val="00092C61"/>
    <w:rsid w:val="0009353D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48"/>
    <w:rsid w:val="00095E09"/>
    <w:rsid w:val="0009639D"/>
    <w:rsid w:val="00096423"/>
    <w:rsid w:val="0009664B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FBB"/>
    <w:rsid w:val="000A12A1"/>
    <w:rsid w:val="000A1381"/>
    <w:rsid w:val="000A1388"/>
    <w:rsid w:val="000A171A"/>
    <w:rsid w:val="000A18AB"/>
    <w:rsid w:val="000A1B36"/>
    <w:rsid w:val="000A1E4E"/>
    <w:rsid w:val="000A2071"/>
    <w:rsid w:val="000A218E"/>
    <w:rsid w:val="000A226A"/>
    <w:rsid w:val="000A2843"/>
    <w:rsid w:val="000A290D"/>
    <w:rsid w:val="000A2B8B"/>
    <w:rsid w:val="000A2CEC"/>
    <w:rsid w:val="000A2F55"/>
    <w:rsid w:val="000A36F0"/>
    <w:rsid w:val="000A37E2"/>
    <w:rsid w:val="000A3E4E"/>
    <w:rsid w:val="000A3F8F"/>
    <w:rsid w:val="000A3FC5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842"/>
    <w:rsid w:val="000A6880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372"/>
    <w:rsid w:val="000B048C"/>
    <w:rsid w:val="000B0A84"/>
    <w:rsid w:val="000B0C30"/>
    <w:rsid w:val="000B0D32"/>
    <w:rsid w:val="000B1027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2AC"/>
    <w:rsid w:val="000B25BB"/>
    <w:rsid w:val="000B287F"/>
    <w:rsid w:val="000B2C43"/>
    <w:rsid w:val="000B2FDB"/>
    <w:rsid w:val="000B2FE1"/>
    <w:rsid w:val="000B3154"/>
    <w:rsid w:val="000B31F6"/>
    <w:rsid w:val="000B3258"/>
    <w:rsid w:val="000B32DD"/>
    <w:rsid w:val="000B33FE"/>
    <w:rsid w:val="000B3842"/>
    <w:rsid w:val="000B3930"/>
    <w:rsid w:val="000B3D52"/>
    <w:rsid w:val="000B3E2E"/>
    <w:rsid w:val="000B3E54"/>
    <w:rsid w:val="000B3E60"/>
    <w:rsid w:val="000B441A"/>
    <w:rsid w:val="000B494D"/>
    <w:rsid w:val="000B4D46"/>
    <w:rsid w:val="000B4D9C"/>
    <w:rsid w:val="000B5009"/>
    <w:rsid w:val="000B5589"/>
    <w:rsid w:val="000B57F9"/>
    <w:rsid w:val="000B5926"/>
    <w:rsid w:val="000B593F"/>
    <w:rsid w:val="000B5A36"/>
    <w:rsid w:val="000B5A84"/>
    <w:rsid w:val="000B60AC"/>
    <w:rsid w:val="000B6610"/>
    <w:rsid w:val="000B6CDD"/>
    <w:rsid w:val="000B7081"/>
    <w:rsid w:val="000B7260"/>
    <w:rsid w:val="000B7292"/>
    <w:rsid w:val="000B7375"/>
    <w:rsid w:val="000B779E"/>
    <w:rsid w:val="000B7961"/>
    <w:rsid w:val="000B79D3"/>
    <w:rsid w:val="000B7C33"/>
    <w:rsid w:val="000B7D1D"/>
    <w:rsid w:val="000C00BB"/>
    <w:rsid w:val="000C030D"/>
    <w:rsid w:val="000C03AE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357"/>
    <w:rsid w:val="000C451D"/>
    <w:rsid w:val="000C4580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841"/>
    <w:rsid w:val="000D1947"/>
    <w:rsid w:val="000D1C32"/>
    <w:rsid w:val="000D1CA5"/>
    <w:rsid w:val="000D1E6D"/>
    <w:rsid w:val="000D1F12"/>
    <w:rsid w:val="000D21D8"/>
    <w:rsid w:val="000D22A9"/>
    <w:rsid w:val="000D2500"/>
    <w:rsid w:val="000D2549"/>
    <w:rsid w:val="000D2814"/>
    <w:rsid w:val="000D2B51"/>
    <w:rsid w:val="000D2E64"/>
    <w:rsid w:val="000D2E99"/>
    <w:rsid w:val="000D30D7"/>
    <w:rsid w:val="000D3629"/>
    <w:rsid w:val="000D3996"/>
    <w:rsid w:val="000D3ABD"/>
    <w:rsid w:val="000D3B7D"/>
    <w:rsid w:val="000D3BDB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E1A"/>
    <w:rsid w:val="000D5F56"/>
    <w:rsid w:val="000D60B1"/>
    <w:rsid w:val="000D631A"/>
    <w:rsid w:val="000D649B"/>
    <w:rsid w:val="000D64CF"/>
    <w:rsid w:val="000D65D4"/>
    <w:rsid w:val="000D6696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554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720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22"/>
    <w:rsid w:val="000E519C"/>
    <w:rsid w:val="000E523C"/>
    <w:rsid w:val="000E545D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710D"/>
    <w:rsid w:val="000E776A"/>
    <w:rsid w:val="000E778B"/>
    <w:rsid w:val="000E796B"/>
    <w:rsid w:val="000E7A44"/>
    <w:rsid w:val="000F0431"/>
    <w:rsid w:val="000F06DC"/>
    <w:rsid w:val="000F08E2"/>
    <w:rsid w:val="000F0967"/>
    <w:rsid w:val="000F0BC6"/>
    <w:rsid w:val="000F13B5"/>
    <w:rsid w:val="000F13DD"/>
    <w:rsid w:val="000F1997"/>
    <w:rsid w:val="000F1A6F"/>
    <w:rsid w:val="000F1DBB"/>
    <w:rsid w:val="000F1DC5"/>
    <w:rsid w:val="000F1E1F"/>
    <w:rsid w:val="000F24DA"/>
    <w:rsid w:val="000F24E5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46FD"/>
    <w:rsid w:val="000F4772"/>
    <w:rsid w:val="000F47CB"/>
    <w:rsid w:val="000F4A75"/>
    <w:rsid w:val="000F59C8"/>
    <w:rsid w:val="000F5AA6"/>
    <w:rsid w:val="000F5E1C"/>
    <w:rsid w:val="000F6176"/>
    <w:rsid w:val="000F6279"/>
    <w:rsid w:val="000F627C"/>
    <w:rsid w:val="000F66C6"/>
    <w:rsid w:val="000F6F02"/>
    <w:rsid w:val="000F7165"/>
    <w:rsid w:val="000F71DD"/>
    <w:rsid w:val="000F776F"/>
    <w:rsid w:val="000F7B6C"/>
    <w:rsid w:val="00100142"/>
    <w:rsid w:val="001005C5"/>
    <w:rsid w:val="00100A59"/>
    <w:rsid w:val="00100A6A"/>
    <w:rsid w:val="00101186"/>
    <w:rsid w:val="001016E0"/>
    <w:rsid w:val="00101765"/>
    <w:rsid w:val="00101934"/>
    <w:rsid w:val="00101CF6"/>
    <w:rsid w:val="00101DB0"/>
    <w:rsid w:val="00101E1D"/>
    <w:rsid w:val="0010203F"/>
    <w:rsid w:val="00102221"/>
    <w:rsid w:val="00102418"/>
    <w:rsid w:val="00102818"/>
    <w:rsid w:val="001028C1"/>
    <w:rsid w:val="0010293D"/>
    <w:rsid w:val="00102A49"/>
    <w:rsid w:val="00102ABA"/>
    <w:rsid w:val="0010305E"/>
    <w:rsid w:val="0010318E"/>
    <w:rsid w:val="00103224"/>
    <w:rsid w:val="00103304"/>
    <w:rsid w:val="0010374A"/>
    <w:rsid w:val="00103783"/>
    <w:rsid w:val="00103B77"/>
    <w:rsid w:val="00103E4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C02"/>
    <w:rsid w:val="00105E29"/>
    <w:rsid w:val="00105FBB"/>
    <w:rsid w:val="00105FC1"/>
    <w:rsid w:val="0010622B"/>
    <w:rsid w:val="001064B4"/>
    <w:rsid w:val="001068D4"/>
    <w:rsid w:val="00106A2D"/>
    <w:rsid w:val="00106B77"/>
    <w:rsid w:val="00106CA6"/>
    <w:rsid w:val="00106D5B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291"/>
    <w:rsid w:val="00113584"/>
    <w:rsid w:val="00113BCC"/>
    <w:rsid w:val="00113C10"/>
    <w:rsid w:val="00113FF0"/>
    <w:rsid w:val="00114121"/>
    <w:rsid w:val="001144C8"/>
    <w:rsid w:val="0011476D"/>
    <w:rsid w:val="00114C73"/>
    <w:rsid w:val="00114DEB"/>
    <w:rsid w:val="0011501A"/>
    <w:rsid w:val="001157D6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25A"/>
    <w:rsid w:val="001244DE"/>
    <w:rsid w:val="0012500A"/>
    <w:rsid w:val="00125754"/>
    <w:rsid w:val="001269B8"/>
    <w:rsid w:val="001272F0"/>
    <w:rsid w:val="0012779A"/>
    <w:rsid w:val="00130237"/>
    <w:rsid w:val="00130AA5"/>
    <w:rsid w:val="001311C6"/>
    <w:rsid w:val="001311D3"/>
    <w:rsid w:val="00131549"/>
    <w:rsid w:val="00131892"/>
    <w:rsid w:val="00131B88"/>
    <w:rsid w:val="00131E15"/>
    <w:rsid w:val="00131E1D"/>
    <w:rsid w:val="00131EB2"/>
    <w:rsid w:val="00132011"/>
    <w:rsid w:val="00132036"/>
    <w:rsid w:val="00132222"/>
    <w:rsid w:val="001322F9"/>
    <w:rsid w:val="00132980"/>
    <w:rsid w:val="00132B37"/>
    <w:rsid w:val="00132F57"/>
    <w:rsid w:val="0013305F"/>
    <w:rsid w:val="001331BF"/>
    <w:rsid w:val="001331E8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3B8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0B0"/>
    <w:rsid w:val="00136552"/>
    <w:rsid w:val="0013657B"/>
    <w:rsid w:val="00136623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131E"/>
    <w:rsid w:val="00141514"/>
    <w:rsid w:val="001415AE"/>
    <w:rsid w:val="00141A09"/>
    <w:rsid w:val="00141A20"/>
    <w:rsid w:val="00141D2E"/>
    <w:rsid w:val="001422FE"/>
    <w:rsid w:val="001427A9"/>
    <w:rsid w:val="00142B35"/>
    <w:rsid w:val="00142BE5"/>
    <w:rsid w:val="00142C71"/>
    <w:rsid w:val="001433B6"/>
    <w:rsid w:val="001435C0"/>
    <w:rsid w:val="001437D5"/>
    <w:rsid w:val="00143C42"/>
    <w:rsid w:val="00143F40"/>
    <w:rsid w:val="001443B0"/>
    <w:rsid w:val="001443CE"/>
    <w:rsid w:val="001443F2"/>
    <w:rsid w:val="001447B2"/>
    <w:rsid w:val="001447F7"/>
    <w:rsid w:val="00144D6B"/>
    <w:rsid w:val="00144E47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57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A8"/>
    <w:rsid w:val="001520E0"/>
    <w:rsid w:val="0015228F"/>
    <w:rsid w:val="00152476"/>
    <w:rsid w:val="001525BB"/>
    <w:rsid w:val="001525FB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0F7"/>
    <w:rsid w:val="00154240"/>
    <w:rsid w:val="001544E3"/>
    <w:rsid w:val="0015451C"/>
    <w:rsid w:val="001545E0"/>
    <w:rsid w:val="00154776"/>
    <w:rsid w:val="00154789"/>
    <w:rsid w:val="00154A7A"/>
    <w:rsid w:val="00154B74"/>
    <w:rsid w:val="00154CC3"/>
    <w:rsid w:val="001550B0"/>
    <w:rsid w:val="001553ED"/>
    <w:rsid w:val="00155479"/>
    <w:rsid w:val="00155582"/>
    <w:rsid w:val="001557BD"/>
    <w:rsid w:val="00156307"/>
    <w:rsid w:val="001565AF"/>
    <w:rsid w:val="0015685D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600D5"/>
    <w:rsid w:val="0016031D"/>
    <w:rsid w:val="001605C8"/>
    <w:rsid w:val="00160769"/>
    <w:rsid w:val="00160853"/>
    <w:rsid w:val="00160C44"/>
    <w:rsid w:val="00160DB6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5CA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DC0"/>
    <w:rsid w:val="00164E03"/>
    <w:rsid w:val="00164E72"/>
    <w:rsid w:val="00164FA7"/>
    <w:rsid w:val="00165090"/>
    <w:rsid w:val="001650FA"/>
    <w:rsid w:val="0016535E"/>
    <w:rsid w:val="00165639"/>
    <w:rsid w:val="001657B2"/>
    <w:rsid w:val="00165A2C"/>
    <w:rsid w:val="00165A63"/>
    <w:rsid w:val="00165F06"/>
    <w:rsid w:val="00166020"/>
    <w:rsid w:val="00166027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67F48"/>
    <w:rsid w:val="00170084"/>
    <w:rsid w:val="0017045E"/>
    <w:rsid w:val="00170693"/>
    <w:rsid w:val="001706A9"/>
    <w:rsid w:val="0017079B"/>
    <w:rsid w:val="00170B25"/>
    <w:rsid w:val="00170DF6"/>
    <w:rsid w:val="00170EB5"/>
    <w:rsid w:val="00170F21"/>
    <w:rsid w:val="00171042"/>
    <w:rsid w:val="00171361"/>
    <w:rsid w:val="001717D4"/>
    <w:rsid w:val="00171842"/>
    <w:rsid w:val="001719AF"/>
    <w:rsid w:val="00172066"/>
    <w:rsid w:val="001725DA"/>
    <w:rsid w:val="0017281E"/>
    <w:rsid w:val="00172D50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093"/>
    <w:rsid w:val="0017726E"/>
    <w:rsid w:val="00177334"/>
    <w:rsid w:val="00177576"/>
    <w:rsid w:val="0017765D"/>
    <w:rsid w:val="00177F73"/>
    <w:rsid w:val="00180021"/>
    <w:rsid w:val="00180311"/>
    <w:rsid w:val="0018075B"/>
    <w:rsid w:val="0018139F"/>
    <w:rsid w:val="00181740"/>
    <w:rsid w:val="00181994"/>
    <w:rsid w:val="001819F6"/>
    <w:rsid w:val="00181A0E"/>
    <w:rsid w:val="00181E8B"/>
    <w:rsid w:val="00182462"/>
    <w:rsid w:val="001826F7"/>
    <w:rsid w:val="00182B54"/>
    <w:rsid w:val="00182D71"/>
    <w:rsid w:val="0018329F"/>
    <w:rsid w:val="001836C5"/>
    <w:rsid w:val="001838BC"/>
    <w:rsid w:val="00183B63"/>
    <w:rsid w:val="00183D1F"/>
    <w:rsid w:val="00184273"/>
    <w:rsid w:val="0018465C"/>
    <w:rsid w:val="00184715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81D"/>
    <w:rsid w:val="00186A8F"/>
    <w:rsid w:val="00186DB8"/>
    <w:rsid w:val="00186E89"/>
    <w:rsid w:val="00187423"/>
    <w:rsid w:val="001876E1"/>
    <w:rsid w:val="001876F8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3EEC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392"/>
    <w:rsid w:val="001954EA"/>
    <w:rsid w:val="001955DA"/>
    <w:rsid w:val="00195642"/>
    <w:rsid w:val="0019564E"/>
    <w:rsid w:val="00195B1F"/>
    <w:rsid w:val="00195CAE"/>
    <w:rsid w:val="00195D7F"/>
    <w:rsid w:val="00195DC1"/>
    <w:rsid w:val="00195E6A"/>
    <w:rsid w:val="00196228"/>
    <w:rsid w:val="0019646C"/>
    <w:rsid w:val="001964D6"/>
    <w:rsid w:val="00196993"/>
    <w:rsid w:val="00196B9C"/>
    <w:rsid w:val="00196C3A"/>
    <w:rsid w:val="00196C4F"/>
    <w:rsid w:val="00196CBF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53B"/>
    <w:rsid w:val="001A383E"/>
    <w:rsid w:val="001A39FC"/>
    <w:rsid w:val="001A3E71"/>
    <w:rsid w:val="001A442F"/>
    <w:rsid w:val="001A4527"/>
    <w:rsid w:val="001A4825"/>
    <w:rsid w:val="001A485D"/>
    <w:rsid w:val="001A48DB"/>
    <w:rsid w:val="001A4D48"/>
    <w:rsid w:val="001A54E0"/>
    <w:rsid w:val="001A55E3"/>
    <w:rsid w:val="001A5A3E"/>
    <w:rsid w:val="001A5D1B"/>
    <w:rsid w:val="001A5E35"/>
    <w:rsid w:val="001A611D"/>
    <w:rsid w:val="001A61E7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4AB"/>
    <w:rsid w:val="001A74B6"/>
    <w:rsid w:val="001A757C"/>
    <w:rsid w:val="001A75D7"/>
    <w:rsid w:val="001A7AEF"/>
    <w:rsid w:val="001A7C47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FC"/>
    <w:rsid w:val="001B1F08"/>
    <w:rsid w:val="001B2251"/>
    <w:rsid w:val="001B2450"/>
    <w:rsid w:val="001B24DE"/>
    <w:rsid w:val="001B2866"/>
    <w:rsid w:val="001B2937"/>
    <w:rsid w:val="001B2AB2"/>
    <w:rsid w:val="001B2C1D"/>
    <w:rsid w:val="001B2E7E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53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62B"/>
    <w:rsid w:val="001B6654"/>
    <w:rsid w:val="001B6DC0"/>
    <w:rsid w:val="001B6DFB"/>
    <w:rsid w:val="001B6F51"/>
    <w:rsid w:val="001B764F"/>
    <w:rsid w:val="001B7900"/>
    <w:rsid w:val="001B799D"/>
    <w:rsid w:val="001B7B73"/>
    <w:rsid w:val="001B7B9B"/>
    <w:rsid w:val="001B7E1F"/>
    <w:rsid w:val="001C069E"/>
    <w:rsid w:val="001C0CE9"/>
    <w:rsid w:val="001C0E7E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188"/>
    <w:rsid w:val="001C4325"/>
    <w:rsid w:val="001C462D"/>
    <w:rsid w:val="001C4718"/>
    <w:rsid w:val="001C4912"/>
    <w:rsid w:val="001C4E56"/>
    <w:rsid w:val="001C50F2"/>
    <w:rsid w:val="001C5369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BC"/>
    <w:rsid w:val="001C7490"/>
    <w:rsid w:val="001C74C6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A1B"/>
    <w:rsid w:val="001D522E"/>
    <w:rsid w:val="001D54BF"/>
    <w:rsid w:val="001D59E6"/>
    <w:rsid w:val="001D5B01"/>
    <w:rsid w:val="001D5D99"/>
    <w:rsid w:val="001D5E98"/>
    <w:rsid w:val="001D6282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E01FB"/>
    <w:rsid w:val="001E02B7"/>
    <w:rsid w:val="001E0827"/>
    <w:rsid w:val="001E082C"/>
    <w:rsid w:val="001E0976"/>
    <w:rsid w:val="001E0A5B"/>
    <w:rsid w:val="001E0CE4"/>
    <w:rsid w:val="001E14BE"/>
    <w:rsid w:val="001E152F"/>
    <w:rsid w:val="001E15BB"/>
    <w:rsid w:val="001E1C32"/>
    <w:rsid w:val="001E1D58"/>
    <w:rsid w:val="001E205A"/>
    <w:rsid w:val="001E2295"/>
    <w:rsid w:val="001E2A72"/>
    <w:rsid w:val="001E2CC3"/>
    <w:rsid w:val="001E2CCA"/>
    <w:rsid w:val="001E30C4"/>
    <w:rsid w:val="001E324E"/>
    <w:rsid w:val="001E39DB"/>
    <w:rsid w:val="001E3EFD"/>
    <w:rsid w:val="001E3F31"/>
    <w:rsid w:val="001E412F"/>
    <w:rsid w:val="001E432D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5BC2"/>
    <w:rsid w:val="001E6102"/>
    <w:rsid w:val="001E6222"/>
    <w:rsid w:val="001E6320"/>
    <w:rsid w:val="001E6373"/>
    <w:rsid w:val="001E644C"/>
    <w:rsid w:val="001E6453"/>
    <w:rsid w:val="001E6B47"/>
    <w:rsid w:val="001E7058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34B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A86"/>
    <w:rsid w:val="001F2E68"/>
    <w:rsid w:val="001F2ECD"/>
    <w:rsid w:val="001F2F41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42A"/>
    <w:rsid w:val="001F458E"/>
    <w:rsid w:val="001F4849"/>
    <w:rsid w:val="001F4B0C"/>
    <w:rsid w:val="001F53F8"/>
    <w:rsid w:val="001F568E"/>
    <w:rsid w:val="001F5860"/>
    <w:rsid w:val="001F5AF5"/>
    <w:rsid w:val="001F5C19"/>
    <w:rsid w:val="001F5C3D"/>
    <w:rsid w:val="001F5F92"/>
    <w:rsid w:val="001F624B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861"/>
    <w:rsid w:val="00200A63"/>
    <w:rsid w:val="00200C88"/>
    <w:rsid w:val="002010D1"/>
    <w:rsid w:val="002011EF"/>
    <w:rsid w:val="00201484"/>
    <w:rsid w:val="002014D4"/>
    <w:rsid w:val="0020157D"/>
    <w:rsid w:val="0020168E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3EF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F7"/>
    <w:rsid w:val="00206DEC"/>
    <w:rsid w:val="00206EA1"/>
    <w:rsid w:val="00207168"/>
    <w:rsid w:val="002073A0"/>
    <w:rsid w:val="002073E9"/>
    <w:rsid w:val="00207B58"/>
    <w:rsid w:val="00207D89"/>
    <w:rsid w:val="00207E1F"/>
    <w:rsid w:val="002100B6"/>
    <w:rsid w:val="00210907"/>
    <w:rsid w:val="00210DA9"/>
    <w:rsid w:val="00210E3F"/>
    <w:rsid w:val="00210E64"/>
    <w:rsid w:val="00211165"/>
    <w:rsid w:val="00211284"/>
    <w:rsid w:val="002121F5"/>
    <w:rsid w:val="00212214"/>
    <w:rsid w:val="002124BD"/>
    <w:rsid w:val="00212853"/>
    <w:rsid w:val="0021287D"/>
    <w:rsid w:val="00212933"/>
    <w:rsid w:val="00212939"/>
    <w:rsid w:val="00212BEE"/>
    <w:rsid w:val="00213072"/>
    <w:rsid w:val="0021308B"/>
    <w:rsid w:val="0021327E"/>
    <w:rsid w:val="002134EA"/>
    <w:rsid w:val="002135A8"/>
    <w:rsid w:val="00213753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B09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8A"/>
    <w:rsid w:val="00223CD5"/>
    <w:rsid w:val="00224726"/>
    <w:rsid w:val="002249B4"/>
    <w:rsid w:val="00224BB2"/>
    <w:rsid w:val="00224BC3"/>
    <w:rsid w:val="00224D67"/>
    <w:rsid w:val="00224F3C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5F00"/>
    <w:rsid w:val="00226402"/>
    <w:rsid w:val="002265D8"/>
    <w:rsid w:val="002268BE"/>
    <w:rsid w:val="00226B73"/>
    <w:rsid w:val="00226C7A"/>
    <w:rsid w:val="0022710D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12"/>
    <w:rsid w:val="002308F1"/>
    <w:rsid w:val="00230BEE"/>
    <w:rsid w:val="00230C1C"/>
    <w:rsid w:val="00230DF7"/>
    <w:rsid w:val="00230F96"/>
    <w:rsid w:val="00230FE6"/>
    <w:rsid w:val="00231388"/>
    <w:rsid w:val="00231422"/>
    <w:rsid w:val="00231565"/>
    <w:rsid w:val="002317ED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A65"/>
    <w:rsid w:val="00232BC4"/>
    <w:rsid w:val="00232FAD"/>
    <w:rsid w:val="002335BC"/>
    <w:rsid w:val="00233893"/>
    <w:rsid w:val="002338AE"/>
    <w:rsid w:val="00233A85"/>
    <w:rsid w:val="00233F08"/>
    <w:rsid w:val="0023412E"/>
    <w:rsid w:val="0023438E"/>
    <w:rsid w:val="002344DD"/>
    <w:rsid w:val="002345C8"/>
    <w:rsid w:val="00234B12"/>
    <w:rsid w:val="00234D2A"/>
    <w:rsid w:val="00234D4B"/>
    <w:rsid w:val="00234ED9"/>
    <w:rsid w:val="0023524D"/>
    <w:rsid w:val="002354B9"/>
    <w:rsid w:val="00235549"/>
    <w:rsid w:val="00235586"/>
    <w:rsid w:val="0023559E"/>
    <w:rsid w:val="00235A00"/>
    <w:rsid w:val="00236096"/>
    <w:rsid w:val="002361EF"/>
    <w:rsid w:val="00236BB1"/>
    <w:rsid w:val="00236C8C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51C"/>
    <w:rsid w:val="00243648"/>
    <w:rsid w:val="00243706"/>
    <w:rsid w:val="002437E8"/>
    <w:rsid w:val="00243BAE"/>
    <w:rsid w:val="00243E12"/>
    <w:rsid w:val="00243F53"/>
    <w:rsid w:val="00243F73"/>
    <w:rsid w:val="00244133"/>
    <w:rsid w:val="0024438F"/>
    <w:rsid w:val="00245501"/>
    <w:rsid w:val="00245706"/>
    <w:rsid w:val="0024575B"/>
    <w:rsid w:val="00245EA5"/>
    <w:rsid w:val="00246163"/>
    <w:rsid w:val="00246188"/>
    <w:rsid w:val="002461DA"/>
    <w:rsid w:val="00246278"/>
    <w:rsid w:val="00246566"/>
    <w:rsid w:val="00246902"/>
    <w:rsid w:val="002469E0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F81"/>
    <w:rsid w:val="0025105F"/>
    <w:rsid w:val="00251266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515"/>
    <w:rsid w:val="00255A63"/>
    <w:rsid w:val="00255C1A"/>
    <w:rsid w:val="00255C3F"/>
    <w:rsid w:val="002563D5"/>
    <w:rsid w:val="002567ED"/>
    <w:rsid w:val="002568AE"/>
    <w:rsid w:val="00256C2E"/>
    <w:rsid w:val="00256C84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603B1"/>
    <w:rsid w:val="002603D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488"/>
    <w:rsid w:val="002625D1"/>
    <w:rsid w:val="00263417"/>
    <w:rsid w:val="00263500"/>
    <w:rsid w:val="0026359D"/>
    <w:rsid w:val="00263723"/>
    <w:rsid w:val="0026399C"/>
    <w:rsid w:val="00263A33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323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5B"/>
    <w:rsid w:val="00270F60"/>
    <w:rsid w:val="00270FFD"/>
    <w:rsid w:val="00271216"/>
    <w:rsid w:val="0027146B"/>
    <w:rsid w:val="0027182B"/>
    <w:rsid w:val="00271A46"/>
    <w:rsid w:val="00271A4A"/>
    <w:rsid w:val="00271BDC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BE1"/>
    <w:rsid w:val="00274CE9"/>
    <w:rsid w:val="00274CFB"/>
    <w:rsid w:val="00274E32"/>
    <w:rsid w:val="00275033"/>
    <w:rsid w:val="0027508F"/>
    <w:rsid w:val="002755EE"/>
    <w:rsid w:val="002759A8"/>
    <w:rsid w:val="00275AF1"/>
    <w:rsid w:val="00275AF7"/>
    <w:rsid w:val="00275D10"/>
    <w:rsid w:val="00276115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2600"/>
    <w:rsid w:val="00282A6D"/>
    <w:rsid w:val="00283165"/>
    <w:rsid w:val="0028327B"/>
    <w:rsid w:val="002832A6"/>
    <w:rsid w:val="0028361C"/>
    <w:rsid w:val="00283921"/>
    <w:rsid w:val="00283939"/>
    <w:rsid w:val="00283DC6"/>
    <w:rsid w:val="00283EBF"/>
    <w:rsid w:val="00283EFF"/>
    <w:rsid w:val="002842AB"/>
    <w:rsid w:val="00284398"/>
    <w:rsid w:val="0028456D"/>
    <w:rsid w:val="002847C8"/>
    <w:rsid w:val="00284E05"/>
    <w:rsid w:val="00284FE0"/>
    <w:rsid w:val="00286420"/>
    <w:rsid w:val="00286617"/>
    <w:rsid w:val="00286671"/>
    <w:rsid w:val="00286B4C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F0"/>
    <w:rsid w:val="00291316"/>
    <w:rsid w:val="002914CF"/>
    <w:rsid w:val="002915B0"/>
    <w:rsid w:val="002917D4"/>
    <w:rsid w:val="002917DD"/>
    <w:rsid w:val="00291890"/>
    <w:rsid w:val="0029193F"/>
    <w:rsid w:val="00291A3C"/>
    <w:rsid w:val="00291FB2"/>
    <w:rsid w:val="00291FC2"/>
    <w:rsid w:val="00291FD8"/>
    <w:rsid w:val="0029223D"/>
    <w:rsid w:val="0029229C"/>
    <w:rsid w:val="002925F7"/>
    <w:rsid w:val="002928A3"/>
    <w:rsid w:val="00292C51"/>
    <w:rsid w:val="00293041"/>
    <w:rsid w:val="002932B6"/>
    <w:rsid w:val="0029350B"/>
    <w:rsid w:val="00293648"/>
    <w:rsid w:val="0029378C"/>
    <w:rsid w:val="002938E5"/>
    <w:rsid w:val="00293BE2"/>
    <w:rsid w:val="00293D47"/>
    <w:rsid w:val="00293E24"/>
    <w:rsid w:val="00294181"/>
    <w:rsid w:val="0029489D"/>
    <w:rsid w:val="00294959"/>
    <w:rsid w:val="00294C8E"/>
    <w:rsid w:val="00295278"/>
    <w:rsid w:val="00295391"/>
    <w:rsid w:val="002954BD"/>
    <w:rsid w:val="002956CF"/>
    <w:rsid w:val="002956E0"/>
    <w:rsid w:val="00295DB3"/>
    <w:rsid w:val="00295DE2"/>
    <w:rsid w:val="0029600D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70A2"/>
    <w:rsid w:val="002971B4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702"/>
    <w:rsid w:val="002A28E1"/>
    <w:rsid w:val="002A2AD9"/>
    <w:rsid w:val="002A2D02"/>
    <w:rsid w:val="002A2D24"/>
    <w:rsid w:val="002A2DBB"/>
    <w:rsid w:val="002A36F5"/>
    <w:rsid w:val="002A37D1"/>
    <w:rsid w:val="002A388D"/>
    <w:rsid w:val="002A3901"/>
    <w:rsid w:val="002A3A08"/>
    <w:rsid w:val="002A4118"/>
    <w:rsid w:val="002A4342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D88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B18"/>
    <w:rsid w:val="002B1C68"/>
    <w:rsid w:val="002B2176"/>
    <w:rsid w:val="002B22A1"/>
    <w:rsid w:val="002B245C"/>
    <w:rsid w:val="002B256A"/>
    <w:rsid w:val="002B28B9"/>
    <w:rsid w:val="002B2D9E"/>
    <w:rsid w:val="002B2E0A"/>
    <w:rsid w:val="002B2F63"/>
    <w:rsid w:val="002B31E8"/>
    <w:rsid w:val="002B35E0"/>
    <w:rsid w:val="002B386F"/>
    <w:rsid w:val="002B3C65"/>
    <w:rsid w:val="002B3CF6"/>
    <w:rsid w:val="002B3EC7"/>
    <w:rsid w:val="002B3FCF"/>
    <w:rsid w:val="002B41AE"/>
    <w:rsid w:val="002B4284"/>
    <w:rsid w:val="002B4290"/>
    <w:rsid w:val="002B4469"/>
    <w:rsid w:val="002B4516"/>
    <w:rsid w:val="002B49E2"/>
    <w:rsid w:val="002B5715"/>
    <w:rsid w:val="002B57A1"/>
    <w:rsid w:val="002B59DD"/>
    <w:rsid w:val="002B5A1E"/>
    <w:rsid w:val="002B5A31"/>
    <w:rsid w:val="002B5B13"/>
    <w:rsid w:val="002B5B7D"/>
    <w:rsid w:val="002B60AF"/>
    <w:rsid w:val="002B61F7"/>
    <w:rsid w:val="002B64A4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D72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0E"/>
    <w:rsid w:val="002C2083"/>
    <w:rsid w:val="002C25F7"/>
    <w:rsid w:val="002C26CC"/>
    <w:rsid w:val="002C300C"/>
    <w:rsid w:val="002C30BC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73"/>
    <w:rsid w:val="002C4DDB"/>
    <w:rsid w:val="002C4E6A"/>
    <w:rsid w:val="002C5085"/>
    <w:rsid w:val="002C519B"/>
    <w:rsid w:val="002C5833"/>
    <w:rsid w:val="002C5873"/>
    <w:rsid w:val="002C5B4F"/>
    <w:rsid w:val="002C5BEA"/>
    <w:rsid w:val="002C5FC4"/>
    <w:rsid w:val="002C6071"/>
    <w:rsid w:val="002C6207"/>
    <w:rsid w:val="002C6804"/>
    <w:rsid w:val="002C7099"/>
    <w:rsid w:val="002C763D"/>
    <w:rsid w:val="002C7739"/>
    <w:rsid w:val="002C7791"/>
    <w:rsid w:val="002C7E5C"/>
    <w:rsid w:val="002D02F4"/>
    <w:rsid w:val="002D033B"/>
    <w:rsid w:val="002D03EF"/>
    <w:rsid w:val="002D05D8"/>
    <w:rsid w:val="002D07E9"/>
    <w:rsid w:val="002D0958"/>
    <w:rsid w:val="002D0B8C"/>
    <w:rsid w:val="002D0E11"/>
    <w:rsid w:val="002D0E8D"/>
    <w:rsid w:val="002D0F68"/>
    <w:rsid w:val="002D11E0"/>
    <w:rsid w:val="002D12F3"/>
    <w:rsid w:val="002D12F7"/>
    <w:rsid w:val="002D15EA"/>
    <w:rsid w:val="002D1621"/>
    <w:rsid w:val="002D1670"/>
    <w:rsid w:val="002D16AB"/>
    <w:rsid w:val="002D17E7"/>
    <w:rsid w:val="002D19A5"/>
    <w:rsid w:val="002D1A3E"/>
    <w:rsid w:val="002D1E31"/>
    <w:rsid w:val="002D203E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F3"/>
    <w:rsid w:val="002D45A1"/>
    <w:rsid w:val="002D472A"/>
    <w:rsid w:val="002D4A98"/>
    <w:rsid w:val="002D4F66"/>
    <w:rsid w:val="002D5045"/>
    <w:rsid w:val="002D50F1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61B"/>
    <w:rsid w:val="002D68ED"/>
    <w:rsid w:val="002D6C77"/>
    <w:rsid w:val="002D6D42"/>
    <w:rsid w:val="002D6DE9"/>
    <w:rsid w:val="002D6F2B"/>
    <w:rsid w:val="002D6F8B"/>
    <w:rsid w:val="002D7384"/>
    <w:rsid w:val="002D7766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C6F"/>
    <w:rsid w:val="002E1D83"/>
    <w:rsid w:val="002E2389"/>
    <w:rsid w:val="002E2583"/>
    <w:rsid w:val="002E25A2"/>
    <w:rsid w:val="002E260C"/>
    <w:rsid w:val="002E2783"/>
    <w:rsid w:val="002E2AD3"/>
    <w:rsid w:val="002E2F06"/>
    <w:rsid w:val="002E32DA"/>
    <w:rsid w:val="002E39C3"/>
    <w:rsid w:val="002E3B80"/>
    <w:rsid w:val="002E3BC1"/>
    <w:rsid w:val="002E3FC1"/>
    <w:rsid w:val="002E41C6"/>
    <w:rsid w:val="002E4381"/>
    <w:rsid w:val="002E43B6"/>
    <w:rsid w:val="002E468F"/>
    <w:rsid w:val="002E4AB1"/>
    <w:rsid w:val="002E4B18"/>
    <w:rsid w:val="002E4C88"/>
    <w:rsid w:val="002E4D02"/>
    <w:rsid w:val="002E50A6"/>
    <w:rsid w:val="002E547B"/>
    <w:rsid w:val="002E548D"/>
    <w:rsid w:val="002E5ADD"/>
    <w:rsid w:val="002E5BAF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E7CC6"/>
    <w:rsid w:val="002F02FB"/>
    <w:rsid w:val="002F03D8"/>
    <w:rsid w:val="002F08CF"/>
    <w:rsid w:val="002F0F2C"/>
    <w:rsid w:val="002F113C"/>
    <w:rsid w:val="002F116D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57B"/>
    <w:rsid w:val="002F25D8"/>
    <w:rsid w:val="002F288B"/>
    <w:rsid w:val="002F2F98"/>
    <w:rsid w:val="002F3363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93"/>
    <w:rsid w:val="002F71E9"/>
    <w:rsid w:val="002F7558"/>
    <w:rsid w:val="002F7816"/>
    <w:rsid w:val="002F7DAE"/>
    <w:rsid w:val="0030002D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AC"/>
    <w:rsid w:val="003026E9"/>
    <w:rsid w:val="00302877"/>
    <w:rsid w:val="00302B5B"/>
    <w:rsid w:val="00302C51"/>
    <w:rsid w:val="00302E85"/>
    <w:rsid w:val="00302EE6"/>
    <w:rsid w:val="00302FCA"/>
    <w:rsid w:val="003034E8"/>
    <w:rsid w:val="003036C7"/>
    <w:rsid w:val="00303708"/>
    <w:rsid w:val="003037B5"/>
    <w:rsid w:val="00303C4B"/>
    <w:rsid w:val="00304028"/>
    <w:rsid w:val="003041E5"/>
    <w:rsid w:val="00304753"/>
    <w:rsid w:val="003048E5"/>
    <w:rsid w:val="0030490B"/>
    <w:rsid w:val="00304D2A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C65"/>
    <w:rsid w:val="00307FA5"/>
    <w:rsid w:val="003103F8"/>
    <w:rsid w:val="00310451"/>
    <w:rsid w:val="003107E1"/>
    <w:rsid w:val="00310BAA"/>
    <w:rsid w:val="00310C34"/>
    <w:rsid w:val="00310DDA"/>
    <w:rsid w:val="00310E44"/>
    <w:rsid w:val="00310FA0"/>
    <w:rsid w:val="0031124F"/>
    <w:rsid w:val="0031126B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B8A"/>
    <w:rsid w:val="00314DEF"/>
    <w:rsid w:val="00314FCB"/>
    <w:rsid w:val="00315184"/>
    <w:rsid w:val="00315264"/>
    <w:rsid w:val="003153C4"/>
    <w:rsid w:val="00315439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7E"/>
    <w:rsid w:val="00317F71"/>
    <w:rsid w:val="00317F87"/>
    <w:rsid w:val="003201D0"/>
    <w:rsid w:val="00320340"/>
    <w:rsid w:val="0032044C"/>
    <w:rsid w:val="00320519"/>
    <w:rsid w:val="003206C5"/>
    <w:rsid w:val="00320BD6"/>
    <w:rsid w:val="00320D7B"/>
    <w:rsid w:val="00321141"/>
    <w:rsid w:val="00321556"/>
    <w:rsid w:val="0032164F"/>
    <w:rsid w:val="00321835"/>
    <w:rsid w:val="00321924"/>
    <w:rsid w:val="00321ED2"/>
    <w:rsid w:val="00322277"/>
    <w:rsid w:val="0032246D"/>
    <w:rsid w:val="003224E4"/>
    <w:rsid w:val="00322831"/>
    <w:rsid w:val="003230CE"/>
    <w:rsid w:val="0032351D"/>
    <w:rsid w:val="003239F6"/>
    <w:rsid w:val="00323C37"/>
    <w:rsid w:val="00323EC7"/>
    <w:rsid w:val="00323F8C"/>
    <w:rsid w:val="00323F9B"/>
    <w:rsid w:val="00324055"/>
    <w:rsid w:val="0032437E"/>
    <w:rsid w:val="00324388"/>
    <w:rsid w:val="003246D8"/>
    <w:rsid w:val="00324A9A"/>
    <w:rsid w:val="00324D4A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0A7"/>
    <w:rsid w:val="00331205"/>
    <w:rsid w:val="003315E6"/>
    <w:rsid w:val="003316F1"/>
    <w:rsid w:val="003318B9"/>
    <w:rsid w:val="0033196A"/>
    <w:rsid w:val="003324CB"/>
    <w:rsid w:val="00332962"/>
    <w:rsid w:val="00332C9E"/>
    <w:rsid w:val="00332D2E"/>
    <w:rsid w:val="00332D6A"/>
    <w:rsid w:val="00333148"/>
    <w:rsid w:val="00333149"/>
    <w:rsid w:val="0033376E"/>
    <w:rsid w:val="0033388F"/>
    <w:rsid w:val="00333ACE"/>
    <w:rsid w:val="00333ADA"/>
    <w:rsid w:val="00333B91"/>
    <w:rsid w:val="00333C70"/>
    <w:rsid w:val="00333CEF"/>
    <w:rsid w:val="00333D8B"/>
    <w:rsid w:val="00333E34"/>
    <w:rsid w:val="00333E5C"/>
    <w:rsid w:val="00333FB6"/>
    <w:rsid w:val="00334526"/>
    <w:rsid w:val="00334641"/>
    <w:rsid w:val="003346DF"/>
    <w:rsid w:val="00334AAB"/>
    <w:rsid w:val="00334E10"/>
    <w:rsid w:val="003353C2"/>
    <w:rsid w:val="00335560"/>
    <w:rsid w:val="00335F44"/>
    <w:rsid w:val="00336AD5"/>
    <w:rsid w:val="00336B99"/>
    <w:rsid w:val="00336D3B"/>
    <w:rsid w:val="00337226"/>
    <w:rsid w:val="00337572"/>
    <w:rsid w:val="0033781D"/>
    <w:rsid w:val="00337FDC"/>
    <w:rsid w:val="0034006F"/>
    <w:rsid w:val="00340159"/>
    <w:rsid w:val="00340488"/>
    <w:rsid w:val="00340AD1"/>
    <w:rsid w:val="00340C4D"/>
    <w:rsid w:val="003411EF"/>
    <w:rsid w:val="003414C0"/>
    <w:rsid w:val="0034156A"/>
    <w:rsid w:val="00341641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6B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F0F"/>
    <w:rsid w:val="00347F8C"/>
    <w:rsid w:val="003501A3"/>
    <w:rsid w:val="0035040A"/>
    <w:rsid w:val="003504C2"/>
    <w:rsid w:val="003507C4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FD"/>
    <w:rsid w:val="00353A40"/>
    <w:rsid w:val="00353D4F"/>
    <w:rsid w:val="00353D7D"/>
    <w:rsid w:val="00353EE4"/>
    <w:rsid w:val="00354205"/>
    <w:rsid w:val="00354333"/>
    <w:rsid w:val="003547D7"/>
    <w:rsid w:val="003549F5"/>
    <w:rsid w:val="00354A33"/>
    <w:rsid w:val="00354C67"/>
    <w:rsid w:val="00354EBF"/>
    <w:rsid w:val="00354EE7"/>
    <w:rsid w:val="00354F54"/>
    <w:rsid w:val="00354FD5"/>
    <w:rsid w:val="003550C4"/>
    <w:rsid w:val="003551E1"/>
    <w:rsid w:val="003553E9"/>
    <w:rsid w:val="0035549B"/>
    <w:rsid w:val="0035585D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842"/>
    <w:rsid w:val="00357A9A"/>
    <w:rsid w:val="00357BFD"/>
    <w:rsid w:val="0036000F"/>
    <w:rsid w:val="003600B1"/>
    <w:rsid w:val="00360B44"/>
    <w:rsid w:val="00361049"/>
    <w:rsid w:val="00361709"/>
    <w:rsid w:val="00361AAD"/>
    <w:rsid w:val="00361B11"/>
    <w:rsid w:val="00361BA2"/>
    <w:rsid w:val="00361ED3"/>
    <w:rsid w:val="00361ED4"/>
    <w:rsid w:val="00362497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0C3"/>
    <w:rsid w:val="003642E0"/>
    <w:rsid w:val="0036469F"/>
    <w:rsid w:val="0036476B"/>
    <w:rsid w:val="00364811"/>
    <w:rsid w:val="00364F98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6D93"/>
    <w:rsid w:val="00366FB7"/>
    <w:rsid w:val="003673C6"/>
    <w:rsid w:val="003679C8"/>
    <w:rsid w:val="00367AE8"/>
    <w:rsid w:val="00367C0A"/>
    <w:rsid w:val="00367C0D"/>
    <w:rsid w:val="00367E33"/>
    <w:rsid w:val="00367E9C"/>
    <w:rsid w:val="00370070"/>
    <w:rsid w:val="003702BE"/>
    <w:rsid w:val="0037060F"/>
    <w:rsid w:val="003709DF"/>
    <w:rsid w:val="00370A94"/>
    <w:rsid w:val="00370CD5"/>
    <w:rsid w:val="00370E5E"/>
    <w:rsid w:val="00371501"/>
    <w:rsid w:val="00371524"/>
    <w:rsid w:val="00371711"/>
    <w:rsid w:val="0037183A"/>
    <w:rsid w:val="00371BBF"/>
    <w:rsid w:val="00371C96"/>
    <w:rsid w:val="00372447"/>
    <w:rsid w:val="0037248A"/>
    <w:rsid w:val="0037249C"/>
    <w:rsid w:val="00372711"/>
    <w:rsid w:val="00372A4F"/>
    <w:rsid w:val="00372AAC"/>
    <w:rsid w:val="00372FD6"/>
    <w:rsid w:val="003730D6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738"/>
    <w:rsid w:val="00376EC0"/>
    <w:rsid w:val="003779E0"/>
    <w:rsid w:val="00377C36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906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FCA"/>
    <w:rsid w:val="0038589F"/>
    <w:rsid w:val="003858C5"/>
    <w:rsid w:val="003858EC"/>
    <w:rsid w:val="00385953"/>
    <w:rsid w:val="0038595F"/>
    <w:rsid w:val="00385CFC"/>
    <w:rsid w:val="00385E13"/>
    <w:rsid w:val="00385E65"/>
    <w:rsid w:val="003864E9"/>
    <w:rsid w:val="003865CD"/>
    <w:rsid w:val="00386C9B"/>
    <w:rsid w:val="00386D5D"/>
    <w:rsid w:val="0038701A"/>
    <w:rsid w:val="003871C3"/>
    <w:rsid w:val="00390943"/>
    <w:rsid w:val="00390ED5"/>
    <w:rsid w:val="003913A6"/>
    <w:rsid w:val="003913AE"/>
    <w:rsid w:val="00391457"/>
    <w:rsid w:val="00391474"/>
    <w:rsid w:val="00391515"/>
    <w:rsid w:val="003919DE"/>
    <w:rsid w:val="003919E6"/>
    <w:rsid w:val="00391AC0"/>
    <w:rsid w:val="00391B41"/>
    <w:rsid w:val="00391D7D"/>
    <w:rsid w:val="0039253D"/>
    <w:rsid w:val="003928F4"/>
    <w:rsid w:val="00392BAB"/>
    <w:rsid w:val="00392F10"/>
    <w:rsid w:val="00393218"/>
    <w:rsid w:val="00393224"/>
    <w:rsid w:val="003933B6"/>
    <w:rsid w:val="00393AF5"/>
    <w:rsid w:val="00393DAF"/>
    <w:rsid w:val="00393FF9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E7"/>
    <w:rsid w:val="0039766D"/>
    <w:rsid w:val="00397DB0"/>
    <w:rsid w:val="00397E5D"/>
    <w:rsid w:val="00397E84"/>
    <w:rsid w:val="00397F53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380"/>
    <w:rsid w:val="003A248C"/>
    <w:rsid w:val="003A24E7"/>
    <w:rsid w:val="003A2663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238"/>
    <w:rsid w:val="003A4876"/>
    <w:rsid w:val="003A508D"/>
    <w:rsid w:val="003A51F7"/>
    <w:rsid w:val="003A52E8"/>
    <w:rsid w:val="003A54B8"/>
    <w:rsid w:val="003A599B"/>
    <w:rsid w:val="003A5E3D"/>
    <w:rsid w:val="003A630C"/>
    <w:rsid w:val="003A6754"/>
    <w:rsid w:val="003A699A"/>
    <w:rsid w:val="003A6C1F"/>
    <w:rsid w:val="003A6F0C"/>
    <w:rsid w:val="003A77E2"/>
    <w:rsid w:val="003A799B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776"/>
    <w:rsid w:val="003B6838"/>
    <w:rsid w:val="003B68CF"/>
    <w:rsid w:val="003B6C9F"/>
    <w:rsid w:val="003B6E9B"/>
    <w:rsid w:val="003B6F98"/>
    <w:rsid w:val="003B6FE6"/>
    <w:rsid w:val="003B70C6"/>
    <w:rsid w:val="003B70D6"/>
    <w:rsid w:val="003B730A"/>
    <w:rsid w:val="003B7329"/>
    <w:rsid w:val="003B78FE"/>
    <w:rsid w:val="003B7933"/>
    <w:rsid w:val="003B7AEB"/>
    <w:rsid w:val="003B7BC5"/>
    <w:rsid w:val="003B7C45"/>
    <w:rsid w:val="003C03AD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C13"/>
    <w:rsid w:val="003C1EF7"/>
    <w:rsid w:val="003C2133"/>
    <w:rsid w:val="003C2192"/>
    <w:rsid w:val="003C2215"/>
    <w:rsid w:val="003C2381"/>
    <w:rsid w:val="003C2411"/>
    <w:rsid w:val="003C2446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D9"/>
    <w:rsid w:val="003C3DF1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2188"/>
    <w:rsid w:val="003D2222"/>
    <w:rsid w:val="003D2A7E"/>
    <w:rsid w:val="003D2AB8"/>
    <w:rsid w:val="003D2C4F"/>
    <w:rsid w:val="003D3091"/>
    <w:rsid w:val="003D30B8"/>
    <w:rsid w:val="003D318C"/>
    <w:rsid w:val="003D329D"/>
    <w:rsid w:val="003D3339"/>
    <w:rsid w:val="003D35E9"/>
    <w:rsid w:val="003D36A5"/>
    <w:rsid w:val="003D36E9"/>
    <w:rsid w:val="003D3B95"/>
    <w:rsid w:val="003D3BFF"/>
    <w:rsid w:val="003D3D3C"/>
    <w:rsid w:val="003D404F"/>
    <w:rsid w:val="003D46B7"/>
    <w:rsid w:val="003D49D1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CC"/>
    <w:rsid w:val="003E06DA"/>
    <w:rsid w:val="003E07C8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427E"/>
    <w:rsid w:val="003E42FB"/>
    <w:rsid w:val="003E44F5"/>
    <w:rsid w:val="003E45EC"/>
    <w:rsid w:val="003E4768"/>
    <w:rsid w:val="003E482F"/>
    <w:rsid w:val="003E50B6"/>
    <w:rsid w:val="003E53B3"/>
    <w:rsid w:val="003E5B00"/>
    <w:rsid w:val="003E5CF9"/>
    <w:rsid w:val="003E5EDC"/>
    <w:rsid w:val="003E63A3"/>
    <w:rsid w:val="003E6832"/>
    <w:rsid w:val="003E69D7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E0"/>
    <w:rsid w:val="003F0723"/>
    <w:rsid w:val="003F0C01"/>
    <w:rsid w:val="003F0D8D"/>
    <w:rsid w:val="003F0E4C"/>
    <w:rsid w:val="003F10EE"/>
    <w:rsid w:val="003F1143"/>
    <w:rsid w:val="003F137B"/>
    <w:rsid w:val="003F148A"/>
    <w:rsid w:val="003F19EB"/>
    <w:rsid w:val="003F1A3E"/>
    <w:rsid w:val="003F1AE9"/>
    <w:rsid w:val="003F211E"/>
    <w:rsid w:val="003F2159"/>
    <w:rsid w:val="003F226E"/>
    <w:rsid w:val="003F230B"/>
    <w:rsid w:val="003F2371"/>
    <w:rsid w:val="003F268F"/>
    <w:rsid w:val="003F2DC4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AF8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1DC4"/>
    <w:rsid w:val="00402021"/>
    <w:rsid w:val="00402100"/>
    <w:rsid w:val="0040225D"/>
    <w:rsid w:val="004023F4"/>
    <w:rsid w:val="00402866"/>
    <w:rsid w:val="0040297E"/>
    <w:rsid w:val="00402C55"/>
    <w:rsid w:val="0040306B"/>
    <w:rsid w:val="004036CD"/>
    <w:rsid w:val="00403725"/>
    <w:rsid w:val="004037BF"/>
    <w:rsid w:val="00403965"/>
    <w:rsid w:val="00403A67"/>
    <w:rsid w:val="00403ACA"/>
    <w:rsid w:val="00403BB5"/>
    <w:rsid w:val="00403D66"/>
    <w:rsid w:val="00404927"/>
    <w:rsid w:val="00404AB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1D9"/>
    <w:rsid w:val="004072B1"/>
    <w:rsid w:val="00407350"/>
    <w:rsid w:val="004073FC"/>
    <w:rsid w:val="0040769F"/>
    <w:rsid w:val="00407D65"/>
    <w:rsid w:val="004101B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DB0"/>
    <w:rsid w:val="00412DC6"/>
    <w:rsid w:val="00412F48"/>
    <w:rsid w:val="00413011"/>
    <w:rsid w:val="00413217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AB"/>
    <w:rsid w:val="004231C5"/>
    <w:rsid w:val="00423390"/>
    <w:rsid w:val="004234D6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B3E"/>
    <w:rsid w:val="00425D45"/>
    <w:rsid w:val="00425DCB"/>
    <w:rsid w:val="00426366"/>
    <w:rsid w:val="0042646D"/>
    <w:rsid w:val="004265B8"/>
    <w:rsid w:val="00426921"/>
    <w:rsid w:val="0042693F"/>
    <w:rsid w:val="00426B82"/>
    <w:rsid w:val="0042713A"/>
    <w:rsid w:val="00427397"/>
    <w:rsid w:val="0042741B"/>
    <w:rsid w:val="00427443"/>
    <w:rsid w:val="004274B7"/>
    <w:rsid w:val="004275CD"/>
    <w:rsid w:val="0042765C"/>
    <w:rsid w:val="00427724"/>
    <w:rsid w:val="0042786F"/>
    <w:rsid w:val="00427D4A"/>
    <w:rsid w:val="00427EB9"/>
    <w:rsid w:val="00427FF7"/>
    <w:rsid w:val="00430120"/>
    <w:rsid w:val="004301E9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15A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42D5"/>
    <w:rsid w:val="004343CB"/>
    <w:rsid w:val="004344D1"/>
    <w:rsid w:val="00434657"/>
    <w:rsid w:val="004348A1"/>
    <w:rsid w:val="00434AAF"/>
    <w:rsid w:val="00435DC0"/>
    <w:rsid w:val="00435DFF"/>
    <w:rsid w:val="004365C4"/>
    <w:rsid w:val="00436609"/>
    <w:rsid w:val="00436AB3"/>
    <w:rsid w:val="00436B98"/>
    <w:rsid w:val="004370E1"/>
    <w:rsid w:val="004370FB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E85"/>
    <w:rsid w:val="00440FFF"/>
    <w:rsid w:val="0044108F"/>
    <w:rsid w:val="00441103"/>
    <w:rsid w:val="004414A1"/>
    <w:rsid w:val="0044152E"/>
    <w:rsid w:val="00441875"/>
    <w:rsid w:val="004419A5"/>
    <w:rsid w:val="00441A3A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832"/>
    <w:rsid w:val="00443F6E"/>
    <w:rsid w:val="004441C7"/>
    <w:rsid w:val="00444398"/>
    <w:rsid w:val="00444799"/>
    <w:rsid w:val="00444AA2"/>
    <w:rsid w:val="00444CEA"/>
    <w:rsid w:val="00444D09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3A5"/>
    <w:rsid w:val="00450453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507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F3D"/>
    <w:rsid w:val="004550BD"/>
    <w:rsid w:val="00455306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60088"/>
    <w:rsid w:val="0046037D"/>
    <w:rsid w:val="004603BF"/>
    <w:rsid w:val="00460722"/>
    <w:rsid w:val="00460847"/>
    <w:rsid w:val="00460C5C"/>
    <w:rsid w:val="004611CF"/>
    <w:rsid w:val="00461A8A"/>
    <w:rsid w:val="004622CA"/>
    <w:rsid w:val="004625B6"/>
    <w:rsid w:val="00462710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CB3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809"/>
    <w:rsid w:val="00470AC8"/>
    <w:rsid w:val="00470BF1"/>
    <w:rsid w:val="00470E03"/>
    <w:rsid w:val="00470E45"/>
    <w:rsid w:val="00470F02"/>
    <w:rsid w:val="0047102A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65E"/>
    <w:rsid w:val="00476542"/>
    <w:rsid w:val="004765FF"/>
    <w:rsid w:val="00476735"/>
    <w:rsid w:val="004769CF"/>
    <w:rsid w:val="00476BDE"/>
    <w:rsid w:val="0047701D"/>
    <w:rsid w:val="00477459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449"/>
    <w:rsid w:val="00484C34"/>
    <w:rsid w:val="00484E60"/>
    <w:rsid w:val="004850EE"/>
    <w:rsid w:val="00485316"/>
    <w:rsid w:val="00485AA2"/>
    <w:rsid w:val="00485B9C"/>
    <w:rsid w:val="00485EB7"/>
    <w:rsid w:val="00485F30"/>
    <w:rsid w:val="00485F7F"/>
    <w:rsid w:val="00486725"/>
    <w:rsid w:val="00486847"/>
    <w:rsid w:val="00487153"/>
    <w:rsid w:val="0048752A"/>
    <w:rsid w:val="00487730"/>
    <w:rsid w:val="00487A07"/>
    <w:rsid w:val="00487D4D"/>
    <w:rsid w:val="00487DA1"/>
    <w:rsid w:val="00487F3F"/>
    <w:rsid w:val="00490136"/>
    <w:rsid w:val="0049033D"/>
    <w:rsid w:val="004905B6"/>
    <w:rsid w:val="00490624"/>
    <w:rsid w:val="00490C8A"/>
    <w:rsid w:val="004910CA"/>
    <w:rsid w:val="00491395"/>
    <w:rsid w:val="00491619"/>
    <w:rsid w:val="00491E54"/>
    <w:rsid w:val="004920B2"/>
    <w:rsid w:val="00492202"/>
    <w:rsid w:val="00492385"/>
    <w:rsid w:val="004926F5"/>
    <w:rsid w:val="00492D53"/>
    <w:rsid w:val="00493061"/>
    <w:rsid w:val="004931CF"/>
    <w:rsid w:val="00493378"/>
    <w:rsid w:val="00493ACD"/>
    <w:rsid w:val="00493C89"/>
    <w:rsid w:val="00493CE5"/>
    <w:rsid w:val="00493EEC"/>
    <w:rsid w:val="00493F52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4BA"/>
    <w:rsid w:val="004977AD"/>
    <w:rsid w:val="00497E7B"/>
    <w:rsid w:val="00497F4C"/>
    <w:rsid w:val="004A012D"/>
    <w:rsid w:val="004A03B5"/>
    <w:rsid w:val="004A03C4"/>
    <w:rsid w:val="004A0601"/>
    <w:rsid w:val="004A067A"/>
    <w:rsid w:val="004A06FD"/>
    <w:rsid w:val="004A0A35"/>
    <w:rsid w:val="004A0F72"/>
    <w:rsid w:val="004A0FA8"/>
    <w:rsid w:val="004A0FDB"/>
    <w:rsid w:val="004A11CA"/>
    <w:rsid w:val="004A140B"/>
    <w:rsid w:val="004A1556"/>
    <w:rsid w:val="004A1851"/>
    <w:rsid w:val="004A18D8"/>
    <w:rsid w:val="004A195A"/>
    <w:rsid w:val="004A1A8D"/>
    <w:rsid w:val="004A2032"/>
    <w:rsid w:val="004A221E"/>
    <w:rsid w:val="004A2376"/>
    <w:rsid w:val="004A248C"/>
    <w:rsid w:val="004A25E3"/>
    <w:rsid w:val="004A2683"/>
    <w:rsid w:val="004A276A"/>
    <w:rsid w:val="004A2AF0"/>
    <w:rsid w:val="004A2DBC"/>
    <w:rsid w:val="004A312D"/>
    <w:rsid w:val="004A339F"/>
    <w:rsid w:val="004A3739"/>
    <w:rsid w:val="004A3923"/>
    <w:rsid w:val="004A3999"/>
    <w:rsid w:val="004A3DB5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6D46"/>
    <w:rsid w:val="004A7444"/>
    <w:rsid w:val="004A7569"/>
    <w:rsid w:val="004A79A3"/>
    <w:rsid w:val="004A7B84"/>
    <w:rsid w:val="004A7C8E"/>
    <w:rsid w:val="004A7D06"/>
    <w:rsid w:val="004A7E3C"/>
    <w:rsid w:val="004B0434"/>
    <w:rsid w:val="004B0826"/>
    <w:rsid w:val="004B082D"/>
    <w:rsid w:val="004B0B8A"/>
    <w:rsid w:val="004B0F21"/>
    <w:rsid w:val="004B0FB8"/>
    <w:rsid w:val="004B1002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957"/>
    <w:rsid w:val="004B2A34"/>
    <w:rsid w:val="004B32B1"/>
    <w:rsid w:val="004B32B5"/>
    <w:rsid w:val="004B34AC"/>
    <w:rsid w:val="004B359E"/>
    <w:rsid w:val="004B39BF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707E"/>
    <w:rsid w:val="004B7599"/>
    <w:rsid w:val="004B7E5C"/>
    <w:rsid w:val="004C00C2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4B9"/>
    <w:rsid w:val="004C1722"/>
    <w:rsid w:val="004C1A8D"/>
    <w:rsid w:val="004C2168"/>
    <w:rsid w:val="004C218D"/>
    <w:rsid w:val="004C2559"/>
    <w:rsid w:val="004C2890"/>
    <w:rsid w:val="004C2B3E"/>
    <w:rsid w:val="004C2BB0"/>
    <w:rsid w:val="004C2C3E"/>
    <w:rsid w:val="004C331E"/>
    <w:rsid w:val="004C34D7"/>
    <w:rsid w:val="004C386A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888"/>
    <w:rsid w:val="004C5AC3"/>
    <w:rsid w:val="004C5BFC"/>
    <w:rsid w:val="004C6184"/>
    <w:rsid w:val="004C61C1"/>
    <w:rsid w:val="004C64CA"/>
    <w:rsid w:val="004C65D5"/>
    <w:rsid w:val="004C6642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4"/>
    <w:rsid w:val="004D4E27"/>
    <w:rsid w:val="004D4E91"/>
    <w:rsid w:val="004D505B"/>
    <w:rsid w:val="004D5277"/>
    <w:rsid w:val="004D5768"/>
    <w:rsid w:val="004D57AA"/>
    <w:rsid w:val="004D58E5"/>
    <w:rsid w:val="004D58E8"/>
    <w:rsid w:val="004D5A97"/>
    <w:rsid w:val="004D60E2"/>
    <w:rsid w:val="004D6123"/>
    <w:rsid w:val="004D6565"/>
    <w:rsid w:val="004D691B"/>
    <w:rsid w:val="004D69E8"/>
    <w:rsid w:val="004D6F41"/>
    <w:rsid w:val="004D70E0"/>
    <w:rsid w:val="004D74AE"/>
    <w:rsid w:val="004D74E8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FD3"/>
    <w:rsid w:val="004E210D"/>
    <w:rsid w:val="004E2334"/>
    <w:rsid w:val="004E2370"/>
    <w:rsid w:val="004E272D"/>
    <w:rsid w:val="004E2783"/>
    <w:rsid w:val="004E278D"/>
    <w:rsid w:val="004E27A4"/>
    <w:rsid w:val="004E27E3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54B"/>
    <w:rsid w:val="004E5626"/>
    <w:rsid w:val="004E5A04"/>
    <w:rsid w:val="004E5BA6"/>
    <w:rsid w:val="004E5EBA"/>
    <w:rsid w:val="004E5F10"/>
    <w:rsid w:val="004E612C"/>
    <w:rsid w:val="004E6930"/>
    <w:rsid w:val="004E69B8"/>
    <w:rsid w:val="004E70A4"/>
    <w:rsid w:val="004E70DA"/>
    <w:rsid w:val="004E70DB"/>
    <w:rsid w:val="004E70DD"/>
    <w:rsid w:val="004E76E5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BB"/>
    <w:rsid w:val="004F06C9"/>
    <w:rsid w:val="004F0D44"/>
    <w:rsid w:val="004F0DF0"/>
    <w:rsid w:val="004F11F7"/>
    <w:rsid w:val="004F18A9"/>
    <w:rsid w:val="004F1D7C"/>
    <w:rsid w:val="004F1E7F"/>
    <w:rsid w:val="004F1FD5"/>
    <w:rsid w:val="004F2161"/>
    <w:rsid w:val="004F2319"/>
    <w:rsid w:val="004F2778"/>
    <w:rsid w:val="004F27EE"/>
    <w:rsid w:val="004F2BFC"/>
    <w:rsid w:val="004F2CE4"/>
    <w:rsid w:val="004F2FA3"/>
    <w:rsid w:val="004F309B"/>
    <w:rsid w:val="004F3823"/>
    <w:rsid w:val="004F38E1"/>
    <w:rsid w:val="004F3D46"/>
    <w:rsid w:val="004F3FA9"/>
    <w:rsid w:val="004F4044"/>
    <w:rsid w:val="004F43AF"/>
    <w:rsid w:val="004F4561"/>
    <w:rsid w:val="004F4BDF"/>
    <w:rsid w:val="004F4C88"/>
    <w:rsid w:val="004F520B"/>
    <w:rsid w:val="004F5258"/>
    <w:rsid w:val="004F53F4"/>
    <w:rsid w:val="004F5648"/>
    <w:rsid w:val="004F57E2"/>
    <w:rsid w:val="004F5853"/>
    <w:rsid w:val="004F5DA5"/>
    <w:rsid w:val="004F638D"/>
    <w:rsid w:val="004F63BB"/>
    <w:rsid w:val="004F6621"/>
    <w:rsid w:val="004F7037"/>
    <w:rsid w:val="004F7310"/>
    <w:rsid w:val="004F7BB4"/>
    <w:rsid w:val="004F7DDF"/>
    <w:rsid w:val="00500768"/>
    <w:rsid w:val="00500834"/>
    <w:rsid w:val="0050088F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202B"/>
    <w:rsid w:val="005020D1"/>
    <w:rsid w:val="0050247E"/>
    <w:rsid w:val="005024B2"/>
    <w:rsid w:val="00502720"/>
    <w:rsid w:val="00502BA9"/>
    <w:rsid w:val="00502CEB"/>
    <w:rsid w:val="00502DEB"/>
    <w:rsid w:val="00502F7B"/>
    <w:rsid w:val="00503093"/>
    <w:rsid w:val="00503209"/>
    <w:rsid w:val="00503318"/>
    <w:rsid w:val="0050337E"/>
    <w:rsid w:val="005033BC"/>
    <w:rsid w:val="005034DA"/>
    <w:rsid w:val="005038DE"/>
    <w:rsid w:val="00503A39"/>
    <w:rsid w:val="00503B20"/>
    <w:rsid w:val="00503F43"/>
    <w:rsid w:val="00504533"/>
    <w:rsid w:val="005046AB"/>
    <w:rsid w:val="00504DC5"/>
    <w:rsid w:val="00504E39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BB5"/>
    <w:rsid w:val="00512F8E"/>
    <w:rsid w:val="00512FED"/>
    <w:rsid w:val="00513618"/>
    <w:rsid w:val="00513669"/>
    <w:rsid w:val="00513755"/>
    <w:rsid w:val="00513865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632"/>
    <w:rsid w:val="0051770B"/>
    <w:rsid w:val="00517A12"/>
    <w:rsid w:val="005200AE"/>
    <w:rsid w:val="00520A6F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546"/>
    <w:rsid w:val="00522811"/>
    <w:rsid w:val="00522B40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91"/>
    <w:rsid w:val="0052651D"/>
    <w:rsid w:val="0052676C"/>
    <w:rsid w:val="00526872"/>
    <w:rsid w:val="00526C08"/>
    <w:rsid w:val="00526D2F"/>
    <w:rsid w:val="00527108"/>
    <w:rsid w:val="0052726B"/>
    <w:rsid w:val="00527A78"/>
    <w:rsid w:val="00530444"/>
    <w:rsid w:val="00530659"/>
    <w:rsid w:val="005307EB"/>
    <w:rsid w:val="005310B7"/>
    <w:rsid w:val="005313A8"/>
    <w:rsid w:val="005315D7"/>
    <w:rsid w:val="005319C4"/>
    <w:rsid w:val="00531D37"/>
    <w:rsid w:val="005321B5"/>
    <w:rsid w:val="005321B6"/>
    <w:rsid w:val="00532328"/>
    <w:rsid w:val="00532C28"/>
    <w:rsid w:val="00532D4A"/>
    <w:rsid w:val="00532EE7"/>
    <w:rsid w:val="005333C5"/>
    <w:rsid w:val="00533408"/>
    <w:rsid w:val="0053345C"/>
    <w:rsid w:val="00533573"/>
    <w:rsid w:val="00533611"/>
    <w:rsid w:val="00533817"/>
    <w:rsid w:val="00533D23"/>
    <w:rsid w:val="00533D9A"/>
    <w:rsid w:val="00533DE0"/>
    <w:rsid w:val="00533E2E"/>
    <w:rsid w:val="00533E5A"/>
    <w:rsid w:val="00533F95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34D"/>
    <w:rsid w:val="0053666C"/>
    <w:rsid w:val="00536993"/>
    <w:rsid w:val="00536DF3"/>
    <w:rsid w:val="00536E1B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F72"/>
    <w:rsid w:val="00541F75"/>
    <w:rsid w:val="00541FF8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41FE"/>
    <w:rsid w:val="00544316"/>
    <w:rsid w:val="00544419"/>
    <w:rsid w:val="0054448F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7F"/>
    <w:rsid w:val="00547042"/>
    <w:rsid w:val="005472ED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90A"/>
    <w:rsid w:val="00551AB0"/>
    <w:rsid w:val="00551AC5"/>
    <w:rsid w:val="00551CC8"/>
    <w:rsid w:val="00552256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12E"/>
    <w:rsid w:val="00557203"/>
    <w:rsid w:val="00557571"/>
    <w:rsid w:val="00557B07"/>
    <w:rsid w:val="00557B0B"/>
    <w:rsid w:val="00557B1A"/>
    <w:rsid w:val="00557B24"/>
    <w:rsid w:val="00557C9C"/>
    <w:rsid w:val="00560059"/>
    <w:rsid w:val="00560551"/>
    <w:rsid w:val="00560596"/>
    <w:rsid w:val="005606B7"/>
    <w:rsid w:val="00560D69"/>
    <w:rsid w:val="00561060"/>
    <w:rsid w:val="005610E1"/>
    <w:rsid w:val="005616EE"/>
    <w:rsid w:val="005617A3"/>
    <w:rsid w:val="00561915"/>
    <w:rsid w:val="005619C2"/>
    <w:rsid w:val="00561A93"/>
    <w:rsid w:val="00561C01"/>
    <w:rsid w:val="00562015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742E"/>
    <w:rsid w:val="005679F6"/>
    <w:rsid w:val="00567BC3"/>
    <w:rsid w:val="00570159"/>
    <w:rsid w:val="0057027C"/>
    <w:rsid w:val="00570DF9"/>
    <w:rsid w:val="00570EA7"/>
    <w:rsid w:val="00570F2D"/>
    <w:rsid w:val="00570F30"/>
    <w:rsid w:val="00571235"/>
    <w:rsid w:val="0057161B"/>
    <w:rsid w:val="005718E4"/>
    <w:rsid w:val="00571BB6"/>
    <w:rsid w:val="00571D34"/>
    <w:rsid w:val="0057213F"/>
    <w:rsid w:val="0057256F"/>
    <w:rsid w:val="00572782"/>
    <w:rsid w:val="005728FB"/>
    <w:rsid w:val="00572B45"/>
    <w:rsid w:val="00572CF1"/>
    <w:rsid w:val="00572F97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73B"/>
    <w:rsid w:val="00575B09"/>
    <w:rsid w:val="00575B70"/>
    <w:rsid w:val="00575EE3"/>
    <w:rsid w:val="00576075"/>
    <w:rsid w:val="005764F9"/>
    <w:rsid w:val="00576546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C31"/>
    <w:rsid w:val="00581240"/>
    <w:rsid w:val="0058145D"/>
    <w:rsid w:val="005816E8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B85"/>
    <w:rsid w:val="00583CF9"/>
    <w:rsid w:val="005840A5"/>
    <w:rsid w:val="00584130"/>
    <w:rsid w:val="005844B6"/>
    <w:rsid w:val="00584FBF"/>
    <w:rsid w:val="0058503E"/>
    <w:rsid w:val="0058570A"/>
    <w:rsid w:val="00585B89"/>
    <w:rsid w:val="00585DA7"/>
    <w:rsid w:val="00585F40"/>
    <w:rsid w:val="005860C7"/>
    <w:rsid w:val="005861B9"/>
    <w:rsid w:val="005861D4"/>
    <w:rsid w:val="005862CF"/>
    <w:rsid w:val="0058638D"/>
    <w:rsid w:val="005867B8"/>
    <w:rsid w:val="00586ABA"/>
    <w:rsid w:val="00586C02"/>
    <w:rsid w:val="005874BE"/>
    <w:rsid w:val="0058753F"/>
    <w:rsid w:val="00587565"/>
    <w:rsid w:val="00587C12"/>
    <w:rsid w:val="005900DA"/>
    <w:rsid w:val="00590827"/>
    <w:rsid w:val="00590D9D"/>
    <w:rsid w:val="005913F3"/>
    <w:rsid w:val="005914E1"/>
    <w:rsid w:val="0059192C"/>
    <w:rsid w:val="00591A8D"/>
    <w:rsid w:val="00591B78"/>
    <w:rsid w:val="00591D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43"/>
    <w:rsid w:val="005937C0"/>
    <w:rsid w:val="005937ED"/>
    <w:rsid w:val="00593A57"/>
    <w:rsid w:val="00593F4B"/>
    <w:rsid w:val="005941F5"/>
    <w:rsid w:val="005942C2"/>
    <w:rsid w:val="00594653"/>
    <w:rsid w:val="00594704"/>
    <w:rsid w:val="00594914"/>
    <w:rsid w:val="00594C3A"/>
    <w:rsid w:val="00594F44"/>
    <w:rsid w:val="00595136"/>
    <w:rsid w:val="005951C9"/>
    <w:rsid w:val="00595294"/>
    <w:rsid w:val="00595B52"/>
    <w:rsid w:val="00595D94"/>
    <w:rsid w:val="00595D9C"/>
    <w:rsid w:val="00596546"/>
    <w:rsid w:val="00596934"/>
    <w:rsid w:val="0059700D"/>
    <w:rsid w:val="00597128"/>
    <w:rsid w:val="00597230"/>
    <w:rsid w:val="0059759D"/>
    <w:rsid w:val="0059794B"/>
    <w:rsid w:val="00597967"/>
    <w:rsid w:val="00597AA4"/>
    <w:rsid w:val="00597B39"/>
    <w:rsid w:val="00597F53"/>
    <w:rsid w:val="005A06EA"/>
    <w:rsid w:val="005A097A"/>
    <w:rsid w:val="005A0990"/>
    <w:rsid w:val="005A0CB7"/>
    <w:rsid w:val="005A0D92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77"/>
    <w:rsid w:val="005A4BF8"/>
    <w:rsid w:val="005A4C0E"/>
    <w:rsid w:val="005A4E1F"/>
    <w:rsid w:val="005A521C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DF2"/>
    <w:rsid w:val="005A6E63"/>
    <w:rsid w:val="005A7402"/>
    <w:rsid w:val="005A79EA"/>
    <w:rsid w:val="005A7A9A"/>
    <w:rsid w:val="005A7B15"/>
    <w:rsid w:val="005A7B61"/>
    <w:rsid w:val="005B00E9"/>
    <w:rsid w:val="005B06E5"/>
    <w:rsid w:val="005B0762"/>
    <w:rsid w:val="005B09D1"/>
    <w:rsid w:val="005B0A9C"/>
    <w:rsid w:val="005B0CD9"/>
    <w:rsid w:val="005B0F57"/>
    <w:rsid w:val="005B125A"/>
    <w:rsid w:val="005B1578"/>
    <w:rsid w:val="005B16CA"/>
    <w:rsid w:val="005B16DD"/>
    <w:rsid w:val="005B17A9"/>
    <w:rsid w:val="005B20CB"/>
    <w:rsid w:val="005B2143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20C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53"/>
    <w:rsid w:val="005C2185"/>
    <w:rsid w:val="005C24B2"/>
    <w:rsid w:val="005C28DE"/>
    <w:rsid w:val="005C2AAD"/>
    <w:rsid w:val="005C2DCE"/>
    <w:rsid w:val="005C3298"/>
    <w:rsid w:val="005C33C1"/>
    <w:rsid w:val="005C3457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D0105"/>
    <w:rsid w:val="005D048A"/>
    <w:rsid w:val="005D0565"/>
    <w:rsid w:val="005D0616"/>
    <w:rsid w:val="005D066F"/>
    <w:rsid w:val="005D0753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72"/>
    <w:rsid w:val="005D23EA"/>
    <w:rsid w:val="005D2623"/>
    <w:rsid w:val="005D27D0"/>
    <w:rsid w:val="005D283C"/>
    <w:rsid w:val="005D2931"/>
    <w:rsid w:val="005D2E2B"/>
    <w:rsid w:val="005D30C7"/>
    <w:rsid w:val="005D35A5"/>
    <w:rsid w:val="005D3E0A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394"/>
    <w:rsid w:val="005D543C"/>
    <w:rsid w:val="005D5512"/>
    <w:rsid w:val="005D579C"/>
    <w:rsid w:val="005D5CD4"/>
    <w:rsid w:val="005D5D95"/>
    <w:rsid w:val="005D5DE0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7F8"/>
    <w:rsid w:val="005E17FA"/>
    <w:rsid w:val="005E1DE1"/>
    <w:rsid w:val="005E1EF7"/>
    <w:rsid w:val="005E2324"/>
    <w:rsid w:val="005E2702"/>
    <w:rsid w:val="005E2AE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355"/>
    <w:rsid w:val="005F25A0"/>
    <w:rsid w:val="005F2C4C"/>
    <w:rsid w:val="005F30E6"/>
    <w:rsid w:val="005F37E0"/>
    <w:rsid w:val="005F3E86"/>
    <w:rsid w:val="005F3F08"/>
    <w:rsid w:val="005F4495"/>
    <w:rsid w:val="005F45EA"/>
    <w:rsid w:val="005F4A1E"/>
    <w:rsid w:val="005F4AAA"/>
    <w:rsid w:val="005F4D0A"/>
    <w:rsid w:val="005F51D0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B1B"/>
    <w:rsid w:val="005F6B83"/>
    <w:rsid w:val="005F6D59"/>
    <w:rsid w:val="005F7038"/>
    <w:rsid w:val="005F79A4"/>
    <w:rsid w:val="005F7A92"/>
    <w:rsid w:val="005F7E68"/>
    <w:rsid w:val="0060013C"/>
    <w:rsid w:val="00600249"/>
    <w:rsid w:val="006003F5"/>
    <w:rsid w:val="00600578"/>
    <w:rsid w:val="00600698"/>
    <w:rsid w:val="00600754"/>
    <w:rsid w:val="006007E5"/>
    <w:rsid w:val="00600A58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1F"/>
    <w:rsid w:val="0060259F"/>
    <w:rsid w:val="006027C8"/>
    <w:rsid w:val="00602815"/>
    <w:rsid w:val="0060282F"/>
    <w:rsid w:val="00603102"/>
    <w:rsid w:val="006031F9"/>
    <w:rsid w:val="0060337B"/>
    <w:rsid w:val="00603474"/>
    <w:rsid w:val="00603865"/>
    <w:rsid w:val="00603A65"/>
    <w:rsid w:val="00603C5D"/>
    <w:rsid w:val="006040AC"/>
    <w:rsid w:val="00604209"/>
    <w:rsid w:val="006043B6"/>
    <w:rsid w:val="006046FB"/>
    <w:rsid w:val="006047A3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970"/>
    <w:rsid w:val="00606FB2"/>
    <w:rsid w:val="006070FA"/>
    <w:rsid w:val="006073CA"/>
    <w:rsid w:val="006073D8"/>
    <w:rsid w:val="00607736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117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2F5"/>
    <w:rsid w:val="00616446"/>
    <w:rsid w:val="0061648E"/>
    <w:rsid w:val="0061656B"/>
    <w:rsid w:val="00616581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204C"/>
    <w:rsid w:val="0062246A"/>
    <w:rsid w:val="006224F6"/>
    <w:rsid w:val="0062270E"/>
    <w:rsid w:val="00622830"/>
    <w:rsid w:val="006228A6"/>
    <w:rsid w:val="00623072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4DF"/>
    <w:rsid w:val="00625A0F"/>
    <w:rsid w:val="00625F6B"/>
    <w:rsid w:val="006260B9"/>
    <w:rsid w:val="00626402"/>
    <w:rsid w:val="0062682C"/>
    <w:rsid w:val="00626ACB"/>
    <w:rsid w:val="00626B3C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1AF"/>
    <w:rsid w:val="0063134C"/>
    <w:rsid w:val="00631408"/>
    <w:rsid w:val="006317CF"/>
    <w:rsid w:val="006319BD"/>
    <w:rsid w:val="00631B03"/>
    <w:rsid w:val="00632238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08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6A"/>
    <w:rsid w:val="00636DD8"/>
    <w:rsid w:val="00637766"/>
    <w:rsid w:val="006378D3"/>
    <w:rsid w:val="00637B55"/>
    <w:rsid w:val="00637D2D"/>
    <w:rsid w:val="00640101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4DD"/>
    <w:rsid w:val="006426F2"/>
    <w:rsid w:val="006431FE"/>
    <w:rsid w:val="00643579"/>
    <w:rsid w:val="00643A5C"/>
    <w:rsid w:val="00643D35"/>
    <w:rsid w:val="00643F0D"/>
    <w:rsid w:val="006440B2"/>
    <w:rsid w:val="006440C2"/>
    <w:rsid w:val="0064469A"/>
    <w:rsid w:val="00644889"/>
    <w:rsid w:val="00644C86"/>
    <w:rsid w:val="00645069"/>
    <w:rsid w:val="00645549"/>
    <w:rsid w:val="006455B9"/>
    <w:rsid w:val="006457E1"/>
    <w:rsid w:val="00645C84"/>
    <w:rsid w:val="00646071"/>
    <w:rsid w:val="006462BF"/>
    <w:rsid w:val="00646502"/>
    <w:rsid w:val="00646610"/>
    <w:rsid w:val="006467BD"/>
    <w:rsid w:val="006468DB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548"/>
    <w:rsid w:val="00651E4F"/>
    <w:rsid w:val="006523F4"/>
    <w:rsid w:val="00652AA9"/>
    <w:rsid w:val="00652F95"/>
    <w:rsid w:val="0065301E"/>
    <w:rsid w:val="00653284"/>
    <w:rsid w:val="00653568"/>
    <w:rsid w:val="0065376E"/>
    <w:rsid w:val="00653AA4"/>
    <w:rsid w:val="00653E32"/>
    <w:rsid w:val="006545BA"/>
    <w:rsid w:val="00654A8B"/>
    <w:rsid w:val="00654BDB"/>
    <w:rsid w:val="00654DBF"/>
    <w:rsid w:val="00654EBE"/>
    <w:rsid w:val="00655020"/>
    <w:rsid w:val="006551EC"/>
    <w:rsid w:val="00655485"/>
    <w:rsid w:val="00655818"/>
    <w:rsid w:val="006558C9"/>
    <w:rsid w:val="006558EB"/>
    <w:rsid w:val="0065629A"/>
    <w:rsid w:val="006564E9"/>
    <w:rsid w:val="00656639"/>
    <w:rsid w:val="0065663B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CF3"/>
    <w:rsid w:val="00660DC7"/>
    <w:rsid w:val="00660F73"/>
    <w:rsid w:val="00660FDC"/>
    <w:rsid w:val="006610A6"/>
    <w:rsid w:val="006612AD"/>
    <w:rsid w:val="0066132C"/>
    <w:rsid w:val="00661794"/>
    <w:rsid w:val="00661C19"/>
    <w:rsid w:val="00661C8B"/>
    <w:rsid w:val="00661CFD"/>
    <w:rsid w:val="00661ED6"/>
    <w:rsid w:val="006621C9"/>
    <w:rsid w:val="00662442"/>
    <w:rsid w:val="006626AF"/>
    <w:rsid w:val="006628A7"/>
    <w:rsid w:val="00662B04"/>
    <w:rsid w:val="00662BB5"/>
    <w:rsid w:val="006630AE"/>
    <w:rsid w:val="0066372A"/>
    <w:rsid w:val="00663ADD"/>
    <w:rsid w:val="00663BA5"/>
    <w:rsid w:val="00663BFE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DC9"/>
    <w:rsid w:val="006654FE"/>
    <w:rsid w:val="006656C1"/>
    <w:rsid w:val="00665EA6"/>
    <w:rsid w:val="0066608E"/>
    <w:rsid w:val="00666276"/>
    <w:rsid w:val="006664F7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C38"/>
    <w:rsid w:val="0067258A"/>
    <w:rsid w:val="00672C4F"/>
    <w:rsid w:val="00672EEC"/>
    <w:rsid w:val="00673356"/>
    <w:rsid w:val="00673582"/>
    <w:rsid w:val="006737A5"/>
    <w:rsid w:val="006737C8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8F"/>
    <w:rsid w:val="00675FA6"/>
    <w:rsid w:val="00675FD6"/>
    <w:rsid w:val="0067606B"/>
    <w:rsid w:val="00676162"/>
    <w:rsid w:val="006764F8"/>
    <w:rsid w:val="006766F8"/>
    <w:rsid w:val="00676AA4"/>
    <w:rsid w:val="00676CE7"/>
    <w:rsid w:val="00677315"/>
    <w:rsid w:val="006776B0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B34"/>
    <w:rsid w:val="00682DBC"/>
    <w:rsid w:val="00682E96"/>
    <w:rsid w:val="00683089"/>
    <w:rsid w:val="0068349C"/>
    <w:rsid w:val="006836CC"/>
    <w:rsid w:val="00683869"/>
    <w:rsid w:val="006838C2"/>
    <w:rsid w:val="00683E40"/>
    <w:rsid w:val="00683F01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85E"/>
    <w:rsid w:val="00684FAB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B5A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0F20"/>
    <w:rsid w:val="006914C5"/>
    <w:rsid w:val="00691757"/>
    <w:rsid w:val="00691F78"/>
    <w:rsid w:val="006921D8"/>
    <w:rsid w:val="00692245"/>
    <w:rsid w:val="0069258D"/>
    <w:rsid w:val="006928DC"/>
    <w:rsid w:val="00692949"/>
    <w:rsid w:val="00692AC6"/>
    <w:rsid w:val="00692C32"/>
    <w:rsid w:val="00693254"/>
    <w:rsid w:val="006932BA"/>
    <w:rsid w:val="00693357"/>
    <w:rsid w:val="00693462"/>
    <w:rsid w:val="0069350F"/>
    <w:rsid w:val="0069382A"/>
    <w:rsid w:val="00693899"/>
    <w:rsid w:val="00693A19"/>
    <w:rsid w:val="00693B05"/>
    <w:rsid w:val="00693BC9"/>
    <w:rsid w:val="00693D0C"/>
    <w:rsid w:val="00694083"/>
    <w:rsid w:val="006941D4"/>
    <w:rsid w:val="00694B77"/>
    <w:rsid w:val="0069506C"/>
    <w:rsid w:val="00695369"/>
    <w:rsid w:val="0069563B"/>
    <w:rsid w:val="00695900"/>
    <w:rsid w:val="00695955"/>
    <w:rsid w:val="00695B69"/>
    <w:rsid w:val="00695B7C"/>
    <w:rsid w:val="00695BB8"/>
    <w:rsid w:val="00695E2A"/>
    <w:rsid w:val="00696005"/>
    <w:rsid w:val="00696443"/>
    <w:rsid w:val="00696667"/>
    <w:rsid w:val="006968A2"/>
    <w:rsid w:val="0069692A"/>
    <w:rsid w:val="00696A00"/>
    <w:rsid w:val="00697359"/>
    <w:rsid w:val="00697A3A"/>
    <w:rsid w:val="006A0094"/>
    <w:rsid w:val="006A00FB"/>
    <w:rsid w:val="006A0451"/>
    <w:rsid w:val="006A0563"/>
    <w:rsid w:val="006A14CC"/>
    <w:rsid w:val="006A168C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9D5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F8C"/>
    <w:rsid w:val="006A708F"/>
    <w:rsid w:val="006A7666"/>
    <w:rsid w:val="006A7DA9"/>
    <w:rsid w:val="006B004E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F26"/>
    <w:rsid w:val="006B2F4C"/>
    <w:rsid w:val="006B3016"/>
    <w:rsid w:val="006B363A"/>
    <w:rsid w:val="006B3754"/>
    <w:rsid w:val="006B3A36"/>
    <w:rsid w:val="006B3AF0"/>
    <w:rsid w:val="006B3B4D"/>
    <w:rsid w:val="006B3E7C"/>
    <w:rsid w:val="006B3ED0"/>
    <w:rsid w:val="006B4009"/>
    <w:rsid w:val="006B410D"/>
    <w:rsid w:val="006B44C7"/>
    <w:rsid w:val="006B451B"/>
    <w:rsid w:val="006B485A"/>
    <w:rsid w:val="006B4931"/>
    <w:rsid w:val="006B4959"/>
    <w:rsid w:val="006B4BBD"/>
    <w:rsid w:val="006B4C92"/>
    <w:rsid w:val="006B5EFE"/>
    <w:rsid w:val="006B61D0"/>
    <w:rsid w:val="006B62C4"/>
    <w:rsid w:val="006B640E"/>
    <w:rsid w:val="006B665B"/>
    <w:rsid w:val="006B68F4"/>
    <w:rsid w:val="006B6989"/>
    <w:rsid w:val="006B6ACF"/>
    <w:rsid w:val="006B6D62"/>
    <w:rsid w:val="006B746B"/>
    <w:rsid w:val="006B7798"/>
    <w:rsid w:val="006B7831"/>
    <w:rsid w:val="006B789B"/>
    <w:rsid w:val="006B7B9C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7C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92"/>
    <w:rsid w:val="006C2BF6"/>
    <w:rsid w:val="006C2D61"/>
    <w:rsid w:val="006C389D"/>
    <w:rsid w:val="006C394C"/>
    <w:rsid w:val="006C3C42"/>
    <w:rsid w:val="006C3D9D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F37"/>
    <w:rsid w:val="006C6421"/>
    <w:rsid w:val="006C6751"/>
    <w:rsid w:val="006C67CB"/>
    <w:rsid w:val="006C7218"/>
    <w:rsid w:val="006C7650"/>
    <w:rsid w:val="006C78AB"/>
    <w:rsid w:val="006C7CE9"/>
    <w:rsid w:val="006C7F9D"/>
    <w:rsid w:val="006D0297"/>
    <w:rsid w:val="006D03D2"/>
    <w:rsid w:val="006D03D7"/>
    <w:rsid w:val="006D058F"/>
    <w:rsid w:val="006D07A8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4582"/>
    <w:rsid w:val="006D488A"/>
    <w:rsid w:val="006D4B71"/>
    <w:rsid w:val="006D4DF3"/>
    <w:rsid w:val="006D4EFA"/>
    <w:rsid w:val="006D54D1"/>
    <w:rsid w:val="006D5691"/>
    <w:rsid w:val="006D6C64"/>
    <w:rsid w:val="006D6C66"/>
    <w:rsid w:val="006D6F1A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341"/>
    <w:rsid w:val="006E19ED"/>
    <w:rsid w:val="006E1EF0"/>
    <w:rsid w:val="006E2120"/>
    <w:rsid w:val="006E26CB"/>
    <w:rsid w:val="006E288C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0EC3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A8C"/>
    <w:rsid w:val="006F40EF"/>
    <w:rsid w:val="006F434C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EE"/>
    <w:rsid w:val="006F707F"/>
    <w:rsid w:val="006F7336"/>
    <w:rsid w:val="006F7671"/>
    <w:rsid w:val="006F7F21"/>
    <w:rsid w:val="00700579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97C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430"/>
    <w:rsid w:val="00710517"/>
    <w:rsid w:val="0071067C"/>
    <w:rsid w:val="007108B1"/>
    <w:rsid w:val="007109B0"/>
    <w:rsid w:val="00710AA6"/>
    <w:rsid w:val="00710DB9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2171"/>
    <w:rsid w:val="00712324"/>
    <w:rsid w:val="00712452"/>
    <w:rsid w:val="007125D3"/>
    <w:rsid w:val="007129D5"/>
    <w:rsid w:val="00712C6F"/>
    <w:rsid w:val="00712F07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20C"/>
    <w:rsid w:val="007152DE"/>
    <w:rsid w:val="00715475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07F"/>
    <w:rsid w:val="007203AB"/>
    <w:rsid w:val="00720458"/>
    <w:rsid w:val="007205A1"/>
    <w:rsid w:val="007208D6"/>
    <w:rsid w:val="007209C6"/>
    <w:rsid w:val="00720B85"/>
    <w:rsid w:val="00720FFA"/>
    <w:rsid w:val="00721152"/>
    <w:rsid w:val="0072124A"/>
    <w:rsid w:val="00721364"/>
    <w:rsid w:val="00721723"/>
    <w:rsid w:val="00721799"/>
    <w:rsid w:val="00721E6C"/>
    <w:rsid w:val="00722109"/>
    <w:rsid w:val="00722384"/>
    <w:rsid w:val="0072260F"/>
    <w:rsid w:val="00722660"/>
    <w:rsid w:val="00723319"/>
    <w:rsid w:val="007233DE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60DA"/>
    <w:rsid w:val="00726220"/>
    <w:rsid w:val="00726302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93"/>
    <w:rsid w:val="00732DE0"/>
    <w:rsid w:val="00732E9F"/>
    <w:rsid w:val="0073302B"/>
    <w:rsid w:val="0073322D"/>
    <w:rsid w:val="0073350B"/>
    <w:rsid w:val="007338A5"/>
    <w:rsid w:val="00733C2E"/>
    <w:rsid w:val="00733FD7"/>
    <w:rsid w:val="007341F1"/>
    <w:rsid w:val="007341FD"/>
    <w:rsid w:val="0073453D"/>
    <w:rsid w:val="0073469E"/>
    <w:rsid w:val="007346B9"/>
    <w:rsid w:val="0073473A"/>
    <w:rsid w:val="00734C67"/>
    <w:rsid w:val="00734E5C"/>
    <w:rsid w:val="00734EBF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B28"/>
    <w:rsid w:val="00737F84"/>
    <w:rsid w:val="0074001C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833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CE2"/>
    <w:rsid w:val="00745DC4"/>
    <w:rsid w:val="0074623B"/>
    <w:rsid w:val="007463FD"/>
    <w:rsid w:val="00746440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FB"/>
    <w:rsid w:val="00751838"/>
    <w:rsid w:val="00751A38"/>
    <w:rsid w:val="0075217F"/>
    <w:rsid w:val="007524B9"/>
    <w:rsid w:val="00752529"/>
    <w:rsid w:val="00752741"/>
    <w:rsid w:val="00752892"/>
    <w:rsid w:val="00752C36"/>
    <w:rsid w:val="00752ECA"/>
    <w:rsid w:val="00752FA5"/>
    <w:rsid w:val="00753237"/>
    <w:rsid w:val="007533D0"/>
    <w:rsid w:val="007533F7"/>
    <w:rsid w:val="0075423D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753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31B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506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A31"/>
    <w:rsid w:val="00767AED"/>
    <w:rsid w:val="00767FD9"/>
    <w:rsid w:val="00770292"/>
    <w:rsid w:val="007704E8"/>
    <w:rsid w:val="00770A61"/>
    <w:rsid w:val="00770E7F"/>
    <w:rsid w:val="0077101A"/>
    <w:rsid w:val="00771039"/>
    <w:rsid w:val="00771171"/>
    <w:rsid w:val="007711FC"/>
    <w:rsid w:val="0077128E"/>
    <w:rsid w:val="00771391"/>
    <w:rsid w:val="007713C7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3EAA"/>
    <w:rsid w:val="0077432E"/>
    <w:rsid w:val="00774514"/>
    <w:rsid w:val="00774752"/>
    <w:rsid w:val="007748C5"/>
    <w:rsid w:val="00774C7F"/>
    <w:rsid w:val="00774F0D"/>
    <w:rsid w:val="00775225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C61"/>
    <w:rsid w:val="00780FA0"/>
    <w:rsid w:val="007814B0"/>
    <w:rsid w:val="0078164B"/>
    <w:rsid w:val="00781C3B"/>
    <w:rsid w:val="00782029"/>
    <w:rsid w:val="00782161"/>
    <w:rsid w:val="007823EA"/>
    <w:rsid w:val="00782542"/>
    <w:rsid w:val="00782AB5"/>
    <w:rsid w:val="00782B14"/>
    <w:rsid w:val="00782EA6"/>
    <w:rsid w:val="00782EDE"/>
    <w:rsid w:val="00782F39"/>
    <w:rsid w:val="00782FAC"/>
    <w:rsid w:val="00782FDB"/>
    <w:rsid w:val="007833D4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597"/>
    <w:rsid w:val="007855A3"/>
    <w:rsid w:val="0078575A"/>
    <w:rsid w:val="00785807"/>
    <w:rsid w:val="00785987"/>
    <w:rsid w:val="0078614E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87CCE"/>
    <w:rsid w:val="007905CC"/>
    <w:rsid w:val="00790708"/>
    <w:rsid w:val="007908C6"/>
    <w:rsid w:val="00790A41"/>
    <w:rsid w:val="00790A95"/>
    <w:rsid w:val="00790AE5"/>
    <w:rsid w:val="00791139"/>
    <w:rsid w:val="00791683"/>
    <w:rsid w:val="007916B1"/>
    <w:rsid w:val="00791722"/>
    <w:rsid w:val="00791837"/>
    <w:rsid w:val="00791A07"/>
    <w:rsid w:val="00791B46"/>
    <w:rsid w:val="00791B57"/>
    <w:rsid w:val="00791E41"/>
    <w:rsid w:val="00791E4F"/>
    <w:rsid w:val="00791E6E"/>
    <w:rsid w:val="00791EF7"/>
    <w:rsid w:val="0079206D"/>
    <w:rsid w:val="00792462"/>
    <w:rsid w:val="00792514"/>
    <w:rsid w:val="00792705"/>
    <w:rsid w:val="00792BFD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BE"/>
    <w:rsid w:val="00795A84"/>
    <w:rsid w:val="00795CA1"/>
    <w:rsid w:val="00795CB1"/>
    <w:rsid w:val="00795D87"/>
    <w:rsid w:val="00795E91"/>
    <w:rsid w:val="007966C9"/>
    <w:rsid w:val="007966E5"/>
    <w:rsid w:val="00796991"/>
    <w:rsid w:val="00796993"/>
    <w:rsid w:val="00796AB5"/>
    <w:rsid w:val="00797460"/>
    <w:rsid w:val="007974C6"/>
    <w:rsid w:val="0079775E"/>
    <w:rsid w:val="00797FB6"/>
    <w:rsid w:val="007A03BA"/>
    <w:rsid w:val="007A03FF"/>
    <w:rsid w:val="007A046F"/>
    <w:rsid w:val="007A065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332"/>
    <w:rsid w:val="007A2521"/>
    <w:rsid w:val="007A2587"/>
    <w:rsid w:val="007A273C"/>
    <w:rsid w:val="007A2BA6"/>
    <w:rsid w:val="007A2BED"/>
    <w:rsid w:val="007A30A8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34C"/>
    <w:rsid w:val="007A450B"/>
    <w:rsid w:val="007A4883"/>
    <w:rsid w:val="007A4AA6"/>
    <w:rsid w:val="007A4C22"/>
    <w:rsid w:val="007A53FE"/>
    <w:rsid w:val="007A5BA1"/>
    <w:rsid w:val="007A5BD8"/>
    <w:rsid w:val="007A5ECF"/>
    <w:rsid w:val="007A6127"/>
    <w:rsid w:val="007A61FF"/>
    <w:rsid w:val="007A6BCE"/>
    <w:rsid w:val="007A6E1A"/>
    <w:rsid w:val="007A7602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A2C"/>
    <w:rsid w:val="007B1EE3"/>
    <w:rsid w:val="007B20EE"/>
    <w:rsid w:val="007B20FA"/>
    <w:rsid w:val="007B21A1"/>
    <w:rsid w:val="007B23AD"/>
    <w:rsid w:val="007B241B"/>
    <w:rsid w:val="007B2547"/>
    <w:rsid w:val="007B257B"/>
    <w:rsid w:val="007B281F"/>
    <w:rsid w:val="007B2BF0"/>
    <w:rsid w:val="007B2D12"/>
    <w:rsid w:val="007B2F12"/>
    <w:rsid w:val="007B301B"/>
    <w:rsid w:val="007B305A"/>
    <w:rsid w:val="007B314F"/>
    <w:rsid w:val="007B3393"/>
    <w:rsid w:val="007B34A2"/>
    <w:rsid w:val="007B36E2"/>
    <w:rsid w:val="007B3B99"/>
    <w:rsid w:val="007B3BEE"/>
    <w:rsid w:val="007B4615"/>
    <w:rsid w:val="007B48C8"/>
    <w:rsid w:val="007B48E5"/>
    <w:rsid w:val="007B4AF4"/>
    <w:rsid w:val="007B5544"/>
    <w:rsid w:val="007B585C"/>
    <w:rsid w:val="007B5866"/>
    <w:rsid w:val="007B5990"/>
    <w:rsid w:val="007B59F8"/>
    <w:rsid w:val="007B5E01"/>
    <w:rsid w:val="007B5F61"/>
    <w:rsid w:val="007B6323"/>
    <w:rsid w:val="007B6626"/>
    <w:rsid w:val="007B6654"/>
    <w:rsid w:val="007B6B72"/>
    <w:rsid w:val="007B6B84"/>
    <w:rsid w:val="007B6DDF"/>
    <w:rsid w:val="007B6FFE"/>
    <w:rsid w:val="007B7078"/>
    <w:rsid w:val="007B7372"/>
    <w:rsid w:val="007B76AB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742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DC0"/>
    <w:rsid w:val="007C5F42"/>
    <w:rsid w:val="007C69D3"/>
    <w:rsid w:val="007C6B4C"/>
    <w:rsid w:val="007C6E62"/>
    <w:rsid w:val="007C702F"/>
    <w:rsid w:val="007C73F0"/>
    <w:rsid w:val="007C7D81"/>
    <w:rsid w:val="007D0109"/>
    <w:rsid w:val="007D01AE"/>
    <w:rsid w:val="007D07F0"/>
    <w:rsid w:val="007D081F"/>
    <w:rsid w:val="007D09E1"/>
    <w:rsid w:val="007D0DCF"/>
    <w:rsid w:val="007D1055"/>
    <w:rsid w:val="007D12F3"/>
    <w:rsid w:val="007D13C5"/>
    <w:rsid w:val="007D13F5"/>
    <w:rsid w:val="007D148D"/>
    <w:rsid w:val="007D184A"/>
    <w:rsid w:val="007D1E72"/>
    <w:rsid w:val="007D1E97"/>
    <w:rsid w:val="007D1F96"/>
    <w:rsid w:val="007D2180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3D1"/>
    <w:rsid w:val="007E03FF"/>
    <w:rsid w:val="007E0476"/>
    <w:rsid w:val="007E0753"/>
    <w:rsid w:val="007E0A9B"/>
    <w:rsid w:val="007E0C36"/>
    <w:rsid w:val="007E0F3E"/>
    <w:rsid w:val="007E1331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560"/>
    <w:rsid w:val="007E55C1"/>
    <w:rsid w:val="007E5962"/>
    <w:rsid w:val="007E5A65"/>
    <w:rsid w:val="007E5AF0"/>
    <w:rsid w:val="007E5F23"/>
    <w:rsid w:val="007E6048"/>
    <w:rsid w:val="007E63AD"/>
    <w:rsid w:val="007E6C73"/>
    <w:rsid w:val="007E6C7A"/>
    <w:rsid w:val="007E6E0C"/>
    <w:rsid w:val="007E6F26"/>
    <w:rsid w:val="007E6FA2"/>
    <w:rsid w:val="007E7559"/>
    <w:rsid w:val="007E768C"/>
    <w:rsid w:val="007E7891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21F6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6DE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DC"/>
    <w:rsid w:val="007F741B"/>
    <w:rsid w:val="007F79AF"/>
    <w:rsid w:val="00800048"/>
    <w:rsid w:val="0080010F"/>
    <w:rsid w:val="0080063C"/>
    <w:rsid w:val="00800813"/>
    <w:rsid w:val="00800982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368"/>
    <w:rsid w:val="008056AA"/>
    <w:rsid w:val="0080576A"/>
    <w:rsid w:val="00805D1D"/>
    <w:rsid w:val="00805D3F"/>
    <w:rsid w:val="00805FC9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07ED5"/>
    <w:rsid w:val="00810315"/>
    <w:rsid w:val="00810481"/>
    <w:rsid w:val="00810596"/>
    <w:rsid w:val="00810B53"/>
    <w:rsid w:val="00810D31"/>
    <w:rsid w:val="00810EE5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75E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73D6"/>
    <w:rsid w:val="0081743E"/>
    <w:rsid w:val="00817599"/>
    <w:rsid w:val="00817BD5"/>
    <w:rsid w:val="00817E5A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BCB"/>
    <w:rsid w:val="00836C77"/>
    <w:rsid w:val="00836FF0"/>
    <w:rsid w:val="00837151"/>
    <w:rsid w:val="008375F4"/>
    <w:rsid w:val="0083770F"/>
    <w:rsid w:val="00837731"/>
    <w:rsid w:val="00837C46"/>
    <w:rsid w:val="00837CA0"/>
    <w:rsid w:val="00837F66"/>
    <w:rsid w:val="00840111"/>
    <w:rsid w:val="00840360"/>
    <w:rsid w:val="00840457"/>
    <w:rsid w:val="00840532"/>
    <w:rsid w:val="008407D1"/>
    <w:rsid w:val="008409E1"/>
    <w:rsid w:val="00840D6B"/>
    <w:rsid w:val="008410C6"/>
    <w:rsid w:val="0084123F"/>
    <w:rsid w:val="00841278"/>
    <w:rsid w:val="008415F4"/>
    <w:rsid w:val="00841636"/>
    <w:rsid w:val="00841817"/>
    <w:rsid w:val="00841B3B"/>
    <w:rsid w:val="00842534"/>
    <w:rsid w:val="00842AF1"/>
    <w:rsid w:val="00842E74"/>
    <w:rsid w:val="00843043"/>
    <w:rsid w:val="008433BF"/>
    <w:rsid w:val="008434B9"/>
    <w:rsid w:val="00843992"/>
    <w:rsid w:val="008441F1"/>
    <w:rsid w:val="00844234"/>
    <w:rsid w:val="008444AA"/>
    <w:rsid w:val="00844579"/>
    <w:rsid w:val="008445B0"/>
    <w:rsid w:val="00844702"/>
    <w:rsid w:val="00844A32"/>
    <w:rsid w:val="008450CE"/>
    <w:rsid w:val="008450D0"/>
    <w:rsid w:val="0084533E"/>
    <w:rsid w:val="008456CE"/>
    <w:rsid w:val="008456F6"/>
    <w:rsid w:val="00845AAC"/>
    <w:rsid w:val="00845B19"/>
    <w:rsid w:val="00846243"/>
    <w:rsid w:val="00846506"/>
    <w:rsid w:val="0084668C"/>
    <w:rsid w:val="008466D9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56"/>
    <w:rsid w:val="00851069"/>
    <w:rsid w:val="00851283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959"/>
    <w:rsid w:val="00862A8A"/>
    <w:rsid w:val="00862B06"/>
    <w:rsid w:val="00862C5F"/>
    <w:rsid w:val="00862F77"/>
    <w:rsid w:val="00863114"/>
    <w:rsid w:val="0086316A"/>
    <w:rsid w:val="0086330B"/>
    <w:rsid w:val="008634E5"/>
    <w:rsid w:val="00863921"/>
    <w:rsid w:val="00863C19"/>
    <w:rsid w:val="00863FBC"/>
    <w:rsid w:val="0086418B"/>
    <w:rsid w:val="008641A7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C3"/>
    <w:rsid w:val="00865D1C"/>
    <w:rsid w:val="00865FA2"/>
    <w:rsid w:val="00866408"/>
    <w:rsid w:val="0086655C"/>
    <w:rsid w:val="00866595"/>
    <w:rsid w:val="008666DD"/>
    <w:rsid w:val="00866766"/>
    <w:rsid w:val="00866993"/>
    <w:rsid w:val="00866DAC"/>
    <w:rsid w:val="00867689"/>
    <w:rsid w:val="008676DA"/>
    <w:rsid w:val="00867A25"/>
    <w:rsid w:val="00867A48"/>
    <w:rsid w:val="00867D1C"/>
    <w:rsid w:val="0087010C"/>
    <w:rsid w:val="008705BE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68A"/>
    <w:rsid w:val="00872BE2"/>
    <w:rsid w:val="00872E0C"/>
    <w:rsid w:val="00873370"/>
    <w:rsid w:val="008738E1"/>
    <w:rsid w:val="00873FE8"/>
    <w:rsid w:val="00874363"/>
    <w:rsid w:val="008743F5"/>
    <w:rsid w:val="00874729"/>
    <w:rsid w:val="00874CB4"/>
    <w:rsid w:val="00874DA0"/>
    <w:rsid w:val="00875013"/>
    <w:rsid w:val="008753BF"/>
    <w:rsid w:val="0087547C"/>
    <w:rsid w:val="00875FA5"/>
    <w:rsid w:val="0087647B"/>
    <w:rsid w:val="00876626"/>
    <w:rsid w:val="0087672C"/>
    <w:rsid w:val="00876984"/>
    <w:rsid w:val="00876AC7"/>
    <w:rsid w:val="00876B75"/>
    <w:rsid w:val="008772DD"/>
    <w:rsid w:val="008772F0"/>
    <w:rsid w:val="008773A2"/>
    <w:rsid w:val="00877638"/>
    <w:rsid w:val="00877932"/>
    <w:rsid w:val="00877A31"/>
    <w:rsid w:val="00877A58"/>
    <w:rsid w:val="00877E1D"/>
    <w:rsid w:val="00880272"/>
    <w:rsid w:val="00880877"/>
    <w:rsid w:val="008809BC"/>
    <w:rsid w:val="00880DF7"/>
    <w:rsid w:val="008817C2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BF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828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9"/>
    <w:rsid w:val="00886C0D"/>
    <w:rsid w:val="00886CC5"/>
    <w:rsid w:val="00887253"/>
    <w:rsid w:val="00887585"/>
    <w:rsid w:val="008878CC"/>
    <w:rsid w:val="00887982"/>
    <w:rsid w:val="00887A9B"/>
    <w:rsid w:val="00887B46"/>
    <w:rsid w:val="00887C1E"/>
    <w:rsid w:val="0089009E"/>
    <w:rsid w:val="008900F1"/>
    <w:rsid w:val="00890297"/>
    <w:rsid w:val="008902C8"/>
    <w:rsid w:val="00890767"/>
    <w:rsid w:val="00890B0F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AF3"/>
    <w:rsid w:val="00893D9D"/>
    <w:rsid w:val="00893F44"/>
    <w:rsid w:val="00894152"/>
    <w:rsid w:val="008942F2"/>
    <w:rsid w:val="008948C4"/>
    <w:rsid w:val="00894EEE"/>
    <w:rsid w:val="00895015"/>
    <w:rsid w:val="0089522E"/>
    <w:rsid w:val="008952C7"/>
    <w:rsid w:val="00895419"/>
    <w:rsid w:val="00895713"/>
    <w:rsid w:val="00895D22"/>
    <w:rsid w:val="008961CA"/>
    <w:rsid w:val="0089621A"/>
    <w:rsid w:val="00896465"/>
    <w:rsid w:val="0089648D"/>
    <w:rsid w:val="008968C4"/>
    <w:rsid w:val="00896AF4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4D2"/>
    <w:rsid w:val="008A291F"/>
    <w:rsid w:val="008A29FD"/>
    <w:rsid w:val="008A2BC7"/>
    <w:rsid w:val="008A2CB2"/>
    <w:rsid w:val="008A2CD4"/>
    <w:rsid w:val="008A2D53"/>
    <w:rsid w:val="008A326A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60F7"/>
    <w:rsid w:val="008A663B"/>
    <w:rsid w:val="008A7205"/>
    <w:rsid w:val="008A751D"/>
    <w:rsid w:val="008A7744"/>
    <w:rsid w:val="008A7763"/>
    <w:rsid w:val="008A7C3C"/>
    <w:rsid w:val="008A7CAF"/>
    <w:rsid w:val="008A7D6E"/>
    <w:rsid w:val="008A7D7A"/>
    <w:rsid w:val="008A7E2F"/>
    <w:rsid w:val="008B0054"/>
    <w:rsid w:val="008B0120"/>
    <w:rsid w:val="008B0143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5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703"/>
    <w:rsid w:val="008B598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C01F4"/>
    <w:rsid w:val="008C0538"/>
    <w:rsid w:val="008C0862"/>
    <w:rsid w:val="008C0EAA"/>
    <w:rsid w:val="008C1271"/>
    <w:rsid w:val="008C1952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6D"/>
    <w:rsid w:val="008C2C97"/>
    <w:rsid w:val="008C2D44"/>
    <w:rsid w:val="008C30A4"/>
    <w:rsid w:val="008C3567"/>
    <w:rsid w:val="008C35C4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6E"/>
    <w:rsid w:val="008C58BE"/>
    <w:rsid w:val="008C58C9"/>
    <w:rsid w:val="008C5930"/>
    <w:rsid w:val="008C5E39"/>
    <w:rsid w:val="008C63B6"/>
    <w:rsid w:val="008C64F9"/>
    <w:rsid w:val="008C666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883"/>
    <w:rsid w:val="008D0940"/>
    <w:rsid w:val="008D096F"/>
    <w:rsid w:val="008D0CCA"/>
    <w:rsid w:val="008D10DE"/>
    <w:rsid w:val="008D15CA"/>
    <w:rsid w:val="008D162F"/>
    <w:rsid w:val="008D2582"/>
    <w:rsid w:val="008D2873"/>
    <w:rsid w:val="008D29B8"/>
    <w:rsid w:val="008D2C08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13A"/>
    <w:rsid w:val="008E027F"/>
    <w:rsid w:val="008E0440"/>
    <w:rsid w:val="008E0D4B"/>
    <w:rsid w:val="008E0F73"/>
    <w:rsid w:val="008E11FA"/>
    <w:rsid w:val="008E1683"/>
    <w:rsid w:val="008E182D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6D4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00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5D6"/>
    <w:rsid w:val="008F163D"/>
    <w:rsid w:val="008F226B"/>
    <w:rsid w:val="008F22A0"/>
    <w:rsid w:val="008F23F2"/>
    <w:rsid w:val="008F241B"/>
    <w:rsid w:val="008F24C0"/>
    <w:rsid w:val="008F24E9"/>
    <w:rsid w:val="008F25D5"/>
    <w:rsid w:val="008F26C0"/>
    <w:rsid w:val="008F39D1"/>
    <w:rsid w:val="008F3AB7"/>
    <w:rsid w:val="008F3B02"/>
    <w:rsid w:val="008F3B3C"/>
    <w:rsid w:val="008F3EC4"/>
    <w:rsid w:val="008F3F48"/>
    <w:rsid w:val="008F4241"/>
    <w:rsid w:val="008F4420"/>
    <w:rsid w:val="008F4583"/>
    <w:rsid w:val="008F48E0"/>
    <w:rsid w:val="008F4ADC"/>
    <w:rsid w:val="008F4ED4"/>
    <w:rsid w:val="008F51E5"/>
    <w:rsid w:val="008F5C6E"/>
    <w:rsid w:val="008F5DB1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8A5"/>
    <w:rsid w:val="008F6969"/>
    <w:rsid w:val="008F6A30"/>
    <w:rsid w:val="008F6B49"/>
    <w:rsid w:val="008F6F36"/>
    <w:rsid w:val="008F7144"/>
    <w:rsid w:val="008F75F9"/>
    <w:rsid w:val="008F7D6A"/>
    <w:rsid w:val="0090000D"/>
    <w:rsid w:val="0090004C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860"/>
    <w:rsid w:val="00904A63"/>
    <w:rsid w:val="00904CB9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C42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BCE"/>
    <w:rsid w:val="00911DB1"/>
    <w:rsid w:val="00911EC9"/>
    <w:rsid w:val="0091234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4EC8"/>
    <w:rsid w:val="00914F63"/>
    <w:rsid w:val="00915028"/>
    <w:rsid w:val="00915626"/>
    <w:rsid w:val="0091577E"/>
    <w:rsid w:val="0091588F"/>
    <w:rsid w:val="00915D0D"/>
    <w:rsid w:val="00915DB1"/>
    <w:rsid w:val="00915E7C"/>
    <w:rsid w:val="00916274"/>
    <w:rsid w:val="00916283"/>
    <w:rsid w:val="00916B48"/>
    <w:rsid w:val="00916EDD"/>
    <w:rsid w:val="00916F3D"/>
    <w:rsid w:val="009174D8"/>
    <w:rsid w:val="00917546"/>
    <w:rsid w:val="009176E9"/>
    <w:rsid w:val="00917804"/>
    <w:rsid w:val="00917866"/>
    <w:rsid w:val="00917A4B"/>
    <w:rsid w:val="00917B72"/>
    <w:rsid w:val="00917C5F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581"/>
    <w:rsid w:val="00924FFD"/>
    <w:rsid w:val="0092526C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FC"/>
    <w:rsid w:val="00926B82"/>
    <w:rsid w:val="0092719E"/>
    <w:rsid w:val="009271CD"/>
    <w:rsid w:val="00927209"/>
    <w:rsid w:val="009273AD"/>
    <w:rsid w:val="009274D0"/>
    <w:rsid w:val="00927B34"/>
    <w:rsid w:val="009301EB"/>
    <w:rsid w:val="00930746"/>
    <w:rsid w:val="00930BAD"/>
    <w:rsid w:val="00930C1E"/>
    <w:rsid w:val="00930EB7"/>
    <w:rsid w:val="00930ED2"/>
    <w:rsid w:val="00930F5B"/>
    <w:rsid w:val="009311D6"/>
    <w:rsid w:val="00931B29"/>
    <w:rsid w:val="00931C94"/>
    <w:rsid w:val="00932050"/>
    <w:rsid w:val="00932163"/>
    <w:rsid w:val="00932438"/>
    <w:rsid w:val="00932608"/>
    <w:rsid w:val="009329A8"/>
    <w:rsid w:val="009329FD"/>
    <w:rsid w:val="00932F1F"/>
    <w:rsid w:val="009334D2"/>
    <w:rsid w:val="00933B30"/>
    <w:rsid w:val="009344F7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F04"/>
    <w:rsid w:val="00935FF1"/>
    <w:rsid w:val="00936483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98B"/>
    <w:rsid w:val="00937C2B"/>
    <w:rsid w:val="00937C5D"/>
    <w:rsid w:val="00937CCD"/>
    <w:rsid w:val="00937D77"/>
    <w:rsid w:val="00937DBF"/>
    <w:rsid w:val="00937E40"/>
    <w:rsid w:val="00937F80"/>
    <w:rsid w:val="009404E1"/>
    <w:rsid w:val="0094070E"/>
    <w:rsid w:val="00940AA3"/>
    <w:rsid w:val="00940F7B"/>
    <w:rsid w:val="009415C2"/>
    <w:rsid w:val="0094165C"/>
    <w:rsid w:val="0094214E"/>
    <w:rsid w:val="0094260F"/>
    <w:rsid w:val="00942716"/>
    <w:rsid w:val="0094281B"/>
    <w:rsid w:val="009428CC"/>
    <w:rsid w:val="00942904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A9F"/>
    <w:rsid w:val="00944BF6"/>
    <w:rsid w:val="00944CCE"/>
    <w:rsid w:val="00944E1C"/>
    <w:rsid w:val="00944E2C"/>
    <w:rsid w:val="00944EB8"/>
    <w:rsid w:val="00944EDA"/>
    <w:rsid w:val="0094511A"/>
    <w:rsid w:val="00945B44"/>
    <w:rsid w:val="00945DE1"/>
    <w:rsid w:val="00946086"/>
    <w:rsid w:val="009460DA"/>
    <w:rsid w:val="009460FB"/>
    <w:rsid w:val="009462BF"/>
    <w:rsid w:val="00946602"/>
    <w:rsid w:val="009466B6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236"/>
    <w:rsid w:val="009514D5"/>
    <w:rsid w:val="009518E0"/>
    <w:rsid w:val="009524E4"/>
    <w:rsid w:val="009528CD"/>
    <w:rsid w:val="009528F6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E62"/>
    <w:rsid w:val="009550F7"/>
    <w:rsid w:val="009553B2"/>
    <w:rsid w:val="0095548F"/>
    <w:rsid w:val="00955617"/>
    <w:rsid w:val="0095564D"/>
    <w:rsid w:val="00955716"/>
    <w:rsid w:val="009557BA"/>
    <w:rsid w:val="009557DA"/>
    <w:rsid w:val="00956384"/>
    <w:rsid w:val="009566CE"/>
    <w:rsid w:val="00956C49"/>
    <w:rsid w:val="00957082"/>
    <w:rsid w:val="0095709B"/>
    <w:rsid w:val="009570BE"/>
    <w:rsid w:val="00957775"/>
    <w:rsid w:val="00957D44"/>
    <w:rsid w:val="00957F81"/>
    <w:rsid w:val="00960274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A76"/>
    <w:rsid w:val="009640EC"/>
    <w:rsid w:val="00964380"/>
    <w:rsid w:val="00964526"/>
    <w:rsid w:val="0096466F"/>
    <w:rsid w:val="009646ED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C67"/>
    <w:rsid w:val="00965E7C"/>
    <w:rsid w:val="00965EE7"/>
    <w:rsid w:val="009660DB"/>
    <w:rsid w:val="00966192"/>
    <w:rsid w:val="00966238"/>
    <w:rsid w:val="0096673C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3FA7"/>
    <w:rsid w:val="009744C7"/>
    <w:rsid w:val="00974514"/>
    <w:rsid w:val="00974B5C"/>
    <w:rsid w:val="00974DFA"/>
    <w:rsid w:val="0097506E"/>
    <w:rsid w:val="009753D5"/>
    <w:rsid w:val="009754EC"/>
    <w:rsid w:val="009756C1"/>
    <w:rsid w:val="009756C4"/>
    <w:rsid w:val="00975A19"/>
    <w:rsid w:val="00976777"/>
    <w:rsid w:val="00976814"/>
    <w:rsid w:val="00976B30"/>
    <w:rsid w:val="00976B6E"/>
    <w:rsid w:val="009778DF"/>
    <w:rsid w:val="00977D2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B9E"/>
    <w:rsid w:val="00981FAF"/>
    <w:rsid w:val="00982385"/>
    <w:rsid w:val="009828AA"/>
    <w:rsid w:val="00982EE2"/>
    <w:rsid w:val="0098365B"/>
    <w:rsid w:val="00984302"/>
    <w:rsid w:val="00984A3C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9D7"/>
    <w:rsid w:val="00986D1E"/>
    <w:rsid w:val="00986F20"/>
    <w:rsid w:val="009870DC"/>
    <w:rsid w:val="00987ACB"/>
    <w:rsid w:val="00987BDF"/>
    <w:rsid w:val="00987DE5"/>
    <w:rsid w:val="00990037"/>
    <w:rsid w:val="009901A4"/>
    <w:rsid w:val="009903DC"/>
    <w:rsid w:val="0099051F"/>
    <w:rsid w:val="009908D6"/>
    <w:rsid w:val="0099096A"/>
    <w:rsid w:val="00990A69"/>
    <w:rsid w:val="00990B53"/>
    <w:rsid w:val="00990CA7"/>
    <w:rsid w:val="00990DC0"/>
    <w:rsid w:val="00990F85"/>
    <w:rsid w:val="009915DD"/>
    <w:rsid w:val="009918B9"/>
    <w:rsid w:val="00991B61"/>
    <w:rsid w:val="00991B85"/>
    <w:rsid w:val="00991E7B"/>
    <w:rsid w:val="00991EBB"/>
    <w:rsid w:val="00991F28"/>
    <w:rsid w:val="0099284C"/>
    <w:rsid w:val="0099297A"/>
    <w:rsid w:val="00992BEF"/>
    <w:rsid w:val="00992F4D"/>
    <w:rsid w:val="0099306C"/>
    <w:rsid w:val="009936F4"/>
    <w:rsid w:val="009939FF"/>
    <w:rsid w:val="00993FE6"/>
    <w:rsid w:val="00994807"/>
    <w:rsid w:val="00994BB4"/>
    <w:rsid w:val="00994C0F"/>
    <w:rsid w:val="00994C21"/>
    <w:rsid w:val="00994D81"/>
    <w:rsid w:val="0099508F"/>
    <w:rsid w:val="00995613"/>
    <w:rsid w:val="00995C6F"/>
    <w:rsid w:val="00995C97"/>
    <w:rsid w:val="00995CFC"/>
    <w:rsid w:val="00995D40"/>
    <w:rsid w:val="00995E77"/>
    <w:rsid w:val="00995F86"/>
    <w:rsid w:val="00996307"/>
    <w:rsid w:val="0099665F"/>
    <w:rsid w:val="00996BDF"/>
    <w:rsid w:val="009970E5"/>
    <w:rsid w:val="0099768E"/>
    <w:rsid w:val="00997B69"/>
    <w:rsid w:val="00997DD3"/>
    <w:rsid w:val="00997EE4"/>
    <w:rsid w:val="00997F94"/>
    <w:rsid w:val="009A001F"/>
    <w:rsid w:val="009A023E"/>
    <w:rsid w:val="009A033C"/>
    <w:rsid w:val="009A07BC"/>
    <w:rsid w:val="009A0951"/>
    <w:rsid w:val="009A0CD5"/>
    <w:rsid w:val="009A0E1E"/>
    <w:rsid w:val="009A0F67"/>
    <w:rsid w:val="009A11CA"/>
    <w:rsid w:val="009A128A"/>
    <w:rsid w:val="009A15C0"/>
    <w:rsid w:val="009A1733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90"/>
    <w:rsid w:val="009A2CAF"/>
    <w:rsid w:val="009A2F00"/>
    <w:rsid w:val="009A2F1D"/>
    <w:rsid w:val="009A313D"/>
    <w:rsid w:val="009A3227"/>
    <w:rsid w:val="009A3330"/>
    <w:rsid w:val="009A3353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B16"/>
    <w:rsid w:val="009A5E2B"/>
    <w:rsid w:val="009A5F04"/>
    <w:rsid w:val="009A6180"/>
    <w:rsid w:val="009A6189"/>
    <w:rsid w:val="009A6349"/>
    <w:rsid w:val="009A661F"/>
    <w:rsid w:val="009A6E05"/>
    <w:rsid w:val="009A6F76"/>
    <w:rsid w:val="009A70DB"/>
    <w:rsid w:val="009A7696"/>
    <w:rsid w:val="009A78C9"/>
    <w:rsid w:val="009A7A27"/>
    <w:rsid w:val="009A7A53"/>
    <w:rsid w:val="009A7EF8"/>
    <w:rsid w:val="009B015E"/>
    <w:rsid w:val="009B0351"/>
    <w:rsid w:val="009B03BE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70B2"/>
    <w:rsid w:val="009B7192"/>
    <w:rsid w:val="009B758B"/>
    <w:rsid w:val="009B7681"/>
    <w:rsid w:val="009B7A45"/>
    <w:rsid w:val="009C0107"/>
    <w:rsid w:val="009C016C"/>
    <w:rsid w:val="009C0A99"/>
    <w:rsid w:val="009C0E8F"/>
    <w:rsid w:val="009C1541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F43"/>
    <w:rsid w:val="009C5064"/>
    <w:rsid w:val="009C5164"/>
    <w:rsid w:val="009C5419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504"/>
    <w:rsid w:val="009C7602"/>
    <w:rsid w:val="009C769F"/>
    <w:rsid w:val="009C79E9"/>
    <w:rsid w:val="009C7D1C"/>
    <w:rsid w:val="009C7E0A"/>
    <w:rsid w:val="009C7FA7"/>
    <w:rsid w:val="009D01B6"/>
    <w:rsid w:val="009D059D"/>
    <w:rsid w:val="009D06AB"/>
    <w:rsid w:val="009D06C2"/>
    <w:rsid w:val="009D06E0"/>
    <w:rsid w:val="009D07F9"/>
    <w:rsid w:val="009D0915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1D6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76"/>
    <w:rsid w:val="009D7BFD"/>
    <w:rsid w:val="009E0AED"/>
    <w:rsid w:val="009E0B29"/>
    <w:rsid w:val="009E0CB6"/>
    <w:rsid w:val="009E0E04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1E1"/>
    <w:rsid w:val="009F1277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C79"/>
    <w:rsid w:val="009F3E71"/>
    <w:rsid w:val="009F4036"/>
    <w:rsid w:val="009F41DB"/>
    <w:rsid w:val="009F42FC"/>
    <w:rsid w:val="009F43D7"/>
    <w:rsid w:val="009F4B99"/>
    <w:rsid w:val="009F51D5"/>
    <w:rsid w:val="009F51E8"/>
    <w:rsid w:val="009F5417"/>
    <w:rsid w:val="009F5700"/>
    <w:rsid w:val="009F5C08"/>
    <w:rsid w:val="009F6763"/>
    <w:rsid w:val="009F67FC"/>
    <w:rsid w:val="009F6835"/>
    <w:rsid w:val="009F6A28"/>
    <w:rsid w:val="009F6AC3"/>
    <w:rsid w:val="009F6AFF"/>
    <w:rsid w:val="009F6C68"/>
    <w:rsid w:val="009F70E4"/>
    <w:rsid w:val="009F7595"/>
    <w:rsid w:val="009F7B63"/>
    <w:rsid w:val="009F7D73"/>
    <w:rsid w:val="009F7E35"/>
    <w:rsid w:val="00A001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827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961"/>
    <w:rsid w:val="00A12B5B"/>
    <w:rsid w:val="00A13222"/>
    <w:rsid w:val="00A13AC1"/>
    <w:rsid w:val="00A13EC0"/>
    <w:rsid w:val="00A14147"/>
    <w:rsid w:val="00A143E8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9C4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327D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9D0"/>
    <w:rsid w:val="00A27B54"/>
    <w:rsid w:val="00A27F58"/>
    <w:rsid w:val="00A30160"/>
    <w:rsid w:val="00A301AA"/>
    <w:rsid w:val="00A3021C"/>
    <w:rsid w:val="00A304F6"/>
    <w:rsid w:val="00A30872"/>
    <w:rsid w:val="00A308B0"/>
    <w:rsid w:val="00A3097A"/>
    <w:rsid w:val="00A30EBE"/>
    <w:rsid w:val="00A31121"/>
    <w:rsid w:val="00A317C3"/>
    <w:rsid w:val="00A31842"/>
    <w:rsid w:val="00A31BF4"/>
    <w:rsid w:val="00A31D8A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E19"/>
    <w:rsid w:val="00A34380"/>
    <w:rsid w:val="00A34A61"/>
    <w:rsid w:val="00A34B35"/>
    <w:rsid w:val="00A34B3B"/>
    <w:rsid w:val="00A34F34"/>
    <w:rsid w:val="00A3552B"/>
    <w:rsid w:val="00A35A5F"/>
    <w:rsid w:val="00A35E16"/>
    <w:rsid w:val="00A36055"/>
    <w:rsid w:val="00A3608C"/>
    <w:rsid w:val="00A36386"/>
    <w:rsid w:val="00A36438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091F"/>
    <w:rsid w:val="00A40DF1"/>
    <w:rsid w:val="00A41074"/>
    <w:rsid w:val="00A41098"/>
    <w:rsid w:val="00A41885"/>
    <w:rsid w:val="00A41C29"/>
    <w:rsid w:val="00A42271"/>
    <w:rsid w:val="00A42295"/>
    <w:rsid w:val="00A4230F"/>
    <w:rsid w:val="00A42648"/>
    <w:rsid w:val="00A42948"/>
    <w:rsid w:val="00A4299A"/>
    <w:rsid w:val="00A42A2C"/>
    <w:rsid w:val="00A42A87"/>
    <w:rsid w:val="00A42D1F"/>
    <w:rsid w:val="00A42E2D"/>
    <w:rsid w:val="00A42E86"/>
    <w:rsid w:val="00A42FB8"/>
    <w:rsid w:val="00A4307E"/>
    <w:rsid w:val="00A43ADA"/>
    <w:rsid w:val="00A43AE3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701"/>
    <w:rsid w:val="00A45BF3"/>
    <w:rsid w:val="00A45E2B"/>
    <w:rsid w:val="00A461F7"/>
    <w:rsid w:val="00A4649A"/>
    <w:rsid w:val="00A46657"/>
    <w:rsid w:val="00A46674"/>
    <w:rsid w:val="00A46937"/>
    <w:rsid w:val="00A46A81"/>
    <w:rsid w:val="00A46AB3"/>
    <w:rsid w:val="00A46CB1"/>
    <w:rsid w:val="00A46D83"/>
    <w:rsid w:val="00A470DB"/>
    <w:rsid w:val="00A471C1"/>
    <w:rsid w:val="00A471F1"/>
    <w:rsid w:val="00A47407"/>
    <w:rsid w:val="00A4766A"/>
    <w:rsid w:val="00A47770"/>
    <w:rsid w:val="00A477BC"/>
    <w:rsid w:val="00A5044F"/>
    <w:rsid w:val="00A50461"/>
    <w:rsid w:val="00A50766"/>
    <w:rsid w:val="00A5167C"/>
    <w:rsid w:val="00A51AEF"/>
    <w:rsid w:val="00A52356"/>
    <w:rsid w:val="00A525C3"/>
    <w:rsid w:val="00A526B2"/>
    <w:rsid w:val="00A5274D"/>
    <w:rsid w:val="00A528C8"/>
    <w:rsid w:val="00A52AB3"/>
    <w:rsid w:val="00A52DAD"/>
    <w:rsid w:val="00A532C7"/>
    <w:rsid w:val="00A5330F"/>
    <w:rsid w:val="00A53337"/>
    <w:rsid w:val="00A53404"/>
    <w:rsid w:val="00A534BF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763"/>
    <w:rsid w:val="00A60780"/>
    <w:rsid w:val="00A60BDD"/>
    <w:rsid w:val="00A60E8C"/>
    <w:rsid w:val="00A60FA0"/>
    <w:rsid w:val="00A61019"/>
    <w:rsid w:val="00A61053"/>
    <w:rsid w:val="00A612F7"/>
    <w:rsid w:val="00A61430"/>
    <w:rsid w:val="00A61497"/>
    <w:rsid w:val="00A6152D"/>
    <w:rsid w:val="00A618D4"/>
    <w:rsid w:val="00A61DEF"/>
    <w:rsid w:val="00A61FFF"/>
    <w:rsid w:val="00A62072"/>
    <w:rsid w:val="00A62128"/>
    <w:rsid w:val="00A62796"/>
    <w:rsid w:val="00A631A6"/>
    <w:rsid w:val="00A6331D"/>
    <w:rsid w:val="00A638B9"/>
    <w:rsid w:val="00A6392B"/>
    <w:rsid w:val="00A63958"/>
    <w:rsid w:val="00A63B38"/>
    <w:rsid w:val="00A63E4E"/>
    <w:rsid w:val="00A643DB"/>
    <w:rsid w:val="00A644EA"/>
    <w:rsid w:val="00A644FD"/>
    <w:rsid w:val="00A64606"/>
    <w:rsid w:val="00A64803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760"/>
    <w:rsid w:val="00A6687C"/>
    <w:rsid w:val="00A66972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03"/>
    <w:rsid w:val="00A71C2F"/>
    <w:rsid w:val="00A71C96"/>
    <w:rsid w:val="00A71E89"/>
    <w:rsid w:val="00A71F3C"/>
    <w:rsid w:val="00A71FCC"/>
    <w:rsid w:val="00A72039"/>
    <w:rsid w:val="00A727C3"/>
    <w:rsid w:val="00A72BD2"/>
    <w:rsid w:val="00A72C29"/>
    <w:rsid w:val="00A72CA4"/>
    <w:rsid w:val="00A72D19"/>
    <w:rsid w:val="00A72FBA"/>
    <w:rsid w:val="00A730C3"/>
    <w:rsid w:val="00A73388"/>
    <w:rsid w:val="00A7397B"/>
    <w:rsid w:val="00A73ACD"/>
    <w:rsid w:val="00A73DA4"/>
    <w:rsid w:val="00A74338"/>
    <w:rsid w:val="00A7445B"/>
    <w:rsid w:val="00A74461"/>
    <w:rsid w:val="00A74509"/>
    <w:rsid w:val="00A74B05"/>
    <w:rsid w:val="00A74C71"/>
    <w:rsid w:val="00A74CBE"/>
    <w:rsid w:val="00A755B2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0FB3"/>
    <w:rsid w:val="00A81053"/>
    <w:rsid w:val="00A8129C"/>
    <w:rsid w:val="00A813DD"/>
    <w:rsid w:val="00A81559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54"/>
    <w:rsid w:val="00A8337B"/>
    <w:rsid w:val="00A836C8"/>
    <w:rsid w:val="00A838E5"/>
    <w:rsid w:val="00A83BBF"/>
    <w:rsid w:val="00A83D5C"/>
    <w:rsid w:val="00A84011"/>
    <w:rsid w:val="00A84096"/>
    <w:rsid w:val="00A8429A"/>
    <w:rsid w:val="00A843CB"/>
    <w:rsid w:val="00A848F2"/>
    <w:rsid w:val="00A848FF"/>
    <w:rsid w:val="00A8494E"/>
    <w:rsid w:val="00A84EB0"/>
    <w:rsid w:val="00A857A4"/>
    <w:rsid w:val="00A85F1A"/>
    <w:rsid w:val="00A85F95"/>
    <w:rsid w:val="00A86322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F4"/>
    <w:rsid w:val="00A9118A"/>
    <w:rsid w:val="00A912D5"/>
    <w:rsid w:val="00A9150F"/>
    <w:rsid w:val="00A916E2"/>
    <w:rsid w:val="00A917B8"/>
    <w:rsid w:val="00A91E0B"/>
    <w:rsid w:val="00A92067"/>
    <w:rsid w:val="00A92651"/>
    <w:rsid w:val="00A92769"/>
    <w:rsid w:val="00A928AE"/>
    <w:rsid w:val="00A92EA7"/>
    <w:rsid w:val="00A93858"/>
    <w:rsid w:val="00A938C0"/>
    <w:rsid w:val="00A93B63"/>
    <w:rsid w:val="00A9406B"/>
    <w:rsid w:val="00A94329"/>
    <w:rsid w:val="00A94B5B"/>
    <w:rsid w:val="00A94CA8"/>
    <w:rsid w:val="00A952A8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119"/>
    <w:rsid w:val="00AA1A60"/>
    <w:rsid w:val="00AA1C99"/>
    <w:rsid w:val="00AA1D4E"/>
    <w:rsid w:val="00AA1D8A"/>
    <w:rsid w:val="00AA20F5"/>
    <w:rsid w:val="00AA24DD"/>
    <w:rsid w:val="00AA24F7"/>
    <w:rsid w:val="00AA284E"/>
    <w:rsid w:val="00AA2ABA"/>
    <w:rsid w:val="00AA2EA3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A4F"/>
    <w:rsid w:val="00AA5BC2"/>
    <w:rsid w:val="00AA5C92"/>
    <w:rsid w:val="00AA5E34"/>
    <w:rsid w:val="00AA61C7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F98"/>
    <w:rsid w:val="00AB0319"/>
    <w:rsid w:val="00AB0379"/>
    <w:rsid w:val="00AB07D3"/>
    <w:rsid w:val="00AB08D7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805"/>
    <w:rsid w:val="00AB58F6"/>
    <w:rsid w:val="00AB5954"/>
    <w:rsid w:val="00AB5A85"/>
    <w:rsid w:val="00AB6083"/>
    <w:rsid w:val="00AB6824"/>
    <w:rsid w:val="00AB68FA"/>
    <w:rsid w:val="00AB6C43"/>
    <w:rsid w:val="00AB6D05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9E6"/>
    <w:rsid w:val="00AC0D13"/>
    <w:rsid w:val="00AC0D1B"/>
    <w:rsid w:val="00AC12C0"/>
    <w:rsid w:val="00AC13B4"/>
    <w:rsid w:val="00AC1469"/>
    <w:rsid w:val="00AC16D0"/>
    <w:rsid w:val="00AC199F"/>
    <w:rsid w:val="00AC19DD"/>
    <w:rsid w:val="00AC1D29"/>
    <w:rsid w:val="00AC1E71"/>
    <w:rsid w:val="00AC2050"/>
    <w:rsid w:val="00AC2CE0"/>
    <w:rsid w:val="00AC3042"/>
    <w:rsid w:val="00AC313E"/>
    <w:rsid w:val="00AC3414"/>
    <w:rsid w:val="00AC365D"/>
    <w:rsid w:val="00AC366B"/>
    <w:rsid w:val="00AC375F"/>
    <w:rsid w:val="00AC389B"/>
    <w:rsid w:val="00AC38C3"/>
    <w:rsid w:val="00AC3B05"/>
    <w:rsid w:val="00AC3C4A"/>
    <w:rsid w:val="00AC3D03"/>
    <w:rsid w:val="00AC3F12"/>
    <w:rsid w:val="00AC3F50"/>
    <w:rsid w:val="00AC3F79"/>
    <w:rsid w:val="00AC4402"/>
    <w:rsid w:val="00AC46C7"/>
    <w:rsid w:val="00AC49A3"/>
    <w:rsid w:val="00AC4B62"/>
    <w:rsid w:val="00AC4CA7"/>
    <w:rsid w:val="00AC5038"/>
    <w:rsid w:val="00AC54F3"/>
    <w:rsid w:val="00AC5673"/>
    <w:rsid w:val="00AC5AEE"/>
    <w:rsid w:val="00AC5BB1"/>
    <w:rsid w:val="00AC5BF5"/>
    <w:rsid w:val="00AC6078"/>
    <w:rsid w:val="00AC63C5"/>
    <w:rsid w:val="00AC645C"/>
    <w:rsid w:val="00AC6A03"/>
    <w:rsid w:val="00AC6A29"/>
    <w:rsid w:val="00AC6B07"/>
    <w:rsid w:val="00AC6D94"/>
    <w:rsid w:val="00AC6DF1"/>
    <w:rsid w:val="00AC71B6"/>
    <w:rsid w:val="00AC7263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6A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594"/>
    <w:rsid w:val="00AE167D"/>
    <w:rsid w:val="00AE179B"/>
    <w:rsid w:val="00AE1818"/>
    <w:rsid w:val="00AE1BF0"/>
    <w:rsid w:val="00AE1D4E"/>
    <w:rsid w:val="00AE22AE"/>
    <w:rsid w:val="00AE231C"/>
    <w:rsid w:val="00AE2413"/>
    <w:rsid w:val="00AE2842"/>
    <w:rsid w:val="00AE2AFF"/>
    <w:rsid w:val="00AE2B3E"/>
    <w:rsid w:val="00AE2F50"/>
    <w:rsid w:val="00AE34CD"/>
    <w:rsid w:val="00AE3A41"/>
    <w:rsid w:val="00AE3C6D"/>
    <w:rsid w:val="00AE3FD0"/>
    <w:rsid w:val="00AE43D0"/>
    <w:rsid w:val="00AE4573"/>
    <w:rsid w:val="00AE4658"/>
    <w:rsid w:val="00AE4853"/>
    <w:rsid w:val="00AE4AC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533"/>
    <w:rsid w:val="00AF0647"/>
    <w:rsid w:val="00AF06AE"/>
    <w:rsid w:val="00AF096C"/>
    <w:rsid w:val="00AF0C6E"/>
    <w:rsid w:val="00AF0DE4"/>
    <w:rsid w:val="00AF0FAA"/>
    <w:rsid w:val="00AF1676"/>
    <w:rsid w:val="00AF17B4"/>
    <w:rsid w:val="00AF18FF"/>
    <w:rsid w:val="00AF1CAC"/>
    <w:rsid w:val="00AF1D6B"/>
    <w:rsid w:val="00AF1F64"/>
    <w:rsid w:val="00AF205F"/>
    <w:rsid w:val="00AF21F7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A0F"/>
    <w:rsid w:val="00AF3B20"/>
    <w:rsid w:val="00AF3F7D"/>
    <w:rsid w:val="00AF41BC"/>
    <w:rsid w:val="00AF4489"/>
    <w:rsid w:val="00AF4574"/>
    <w:rsid w:val="00AF4E28"/>
    <w:rsid w:val="00AF4F70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45"/>
    <w:rsid w:val="00AF682C"/>
    <w:rsid w:val="00AF68F0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2AD"/>
    <w:rsid w:val="00B02437"/>
    <w:rsid w:val="00B02705"/>
    <w:rsid w:val="00B02736"/>
    <w:rsid w:val="00B02C30"/>
    <w:rsid w:val="00B03894"/>
    <w:rsid w:val="00B03A0E"/>
    <w:rsid w:val="00B03D8A"/>
    <w:rsid w:val="00B03DB1"/>
    <w:rsid w:val="00B0459A"/>
    <w:rsid w:val="00B04755"/>
    <w:rsid w:val="00B048DB"/>
    <w:rsid w:val="00B04CF1"/>
    <w:rsid w:val="00B04DC2"/>
    <w:rsid w:val="00B04FE3"/>
    <w:rsid w:val="00B05042"/>
    <w:rsid w:val="00B0511F"/>
    <w:rsid w:val="00B0518B"/>
    <w:rsid w:val="00B05316"/>
    <w:rsid w:val="00B05467"/>
    <w:rsid w:val="00B05636"/>
    <w:rsid w:val="00B056A9"/>
    <w:rsid w:val="00B05A56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D0A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3AD"/>
    <w:rsid w:val="00B144BD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555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4EB4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70CF"/>
    <w:rsid w:val="00B27762"/>
    <w:rsid w:val="00B277F7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185"/>
    <w:rsid w:val="00B312CB"/>
    <w:rsid w:val="00B31343"/>
    <w:rsid w:val="00B3136D"/>
    <w:rsid w:val="00B317D8"/>
    <w:rsid w:val="00B31B22"/>
    <w:rsid w:val="00B31CCC"/>
    <w:rsid w:val="00B31DC8"/>
    <w:rsid w:val="00B327B3"/>
    <w:rsid w:val="00B328B4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3E71"/>
    <w:rsid w:val="00B342C5"/>
    <w:rsid w:val="00B34789"/>
    <w:rsid w:val="00B34B59"/>
    <w:rsid w:val="00B34C90"/>
    <w:rsid w:val="00B350D6"/>
    <w:rsid w:val="00B35111"/>
    <w:rsid w:val="00B3551D"/>
    <w:rsid w:val="00B35578"/>
    <w:rsid w:val="00B35665"/>
    <w:rsid w:val="00B35A90"/>
    <w:rsid w:val="00B35B50"/>
    <w:rsid w:val="00B35D1F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E2"/>
    <w:rsid w:val="00B37BE5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99A"/>
    <w:rsid w:val="00B439EA"/>
    <w:rsid w:val="00B43E90"/>
    <w:rsid w:val="00B44114"/>
    <w:rsid w:val="00B44200"/>
    <w:rsid w:val="00B4468C"/>
    <w:rsid w:val="00B446C7"/>
    <w:rsid w:val="00B44793"/>
    <w:rsid w:val="00B448B1"/>
    <w:rsid w:val="00B44E26"/>
    <w:rsid w:val="00B44FBF"/>
    <w:rsid w:val="00B4507F"/>
    <w:rsid w:val="00B45295"/>
    <w:rsid w:val="00B458DA"/>
    <w:rsid w:val="00B45C77"/>
    <w:rsid w:val="00B45D7B"/>
    <w:rsid w:val="00B45D84"/>
    <w:rsid w:val="00B460A5"/>
    <w:rsid w:val="00B46110"/>
    <w:rsid w:val="00B46E49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47FD7"/>
    <w:rsid w:val="00B50225"/>
    <w:rsid w:val="00B505C1"/>
    <w:rsid w:val="00B50D2D"/>
    <w:rsid w:val="00B50F48"/>
    <w:rsid w:val="00B50F9A"/>
    <w:rsid w:val="00B51383"/>
    <w:rsid w:val="00B515CB"/>
    <w:rsid w:val="00B516E0"/>
    <w:rsid w:val="00B5223B"/>
    <w:rsid w:val="00B522B5"/>
    <w:rsid w:val="00B523D0"/>
    <w:rsid w:val="00B528DF"/>
    <w:rsid w:val="00B52A0B"/>
    <w:rsid w:val="00B52CAE"/>
    <w:rsid w:val="00B5312A"/>
    <w:rsid w:val="00B53311"/>
    <w:rsid w:val="00B5382C"/>
    <w:rsid w:val="00B538DA"/>
    <w:rsid w:val="00B539FE"/>
    <w:rsid w:val="00B53C54"/>
    <w:rsid w:val="00B53DE5"/>
    <w:rsid w:val="00B54044"/>
    <w:rsid w:val="00B540B1"/>
    <w:rsid w:val="00B54189"/>
    <w:rsid w:val="00B54266"/>
    <w:rsid w:val="00B5431B"/>
    <w:rsid w:val="00B54547"/>
    <w:rsid w:val="00B54637"/>
    <w:rsid w:val="00B5470F"/>
    <w:rsid w:val="00B54786"/>
    <w:rsid w:val="00B54788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B19"/>
    <w:rsid w:val="00B56C2A"/>
    <w:rsid w:val="00B56D68"/>
    <w:rsid w:val="00B571D2"/>
    <w:rsid w:val="00B574CE"/>
    <w:rsid w:val="00B5764F"/>
    <w:rsid w:val="00B57809"/>
    <w:rsid w:val="00B579FC"/>
    <w:rsid w:val="00B57A33"/>
    <w:rsid w:val="00B57F71"/>
    <w:rsid w:val="00B60337"/>
    <w:rsid w:val="00B604F7"/>
    <w:rsid w:val="00B60563"/>
    <w:rsid w:val="00B6058C"/>
    <w:rsid w:val="00B60779"/>
    <w:rsid w:val="00B6085C"/>
    <w:rsid w:val="00B60D9C"/>
    <w:rsid w:val="00B60DA4"/>
    <w:rsid w:val="00B60E47"/>
    <w:rsid w:val="00B6119E"/>
    <w:rsid w:val="00B6126D"/>
    <w:rsid w:val="00B61488"/>
    <w:rsid w:val="00B617A2"/>
    <w:rsid w:val="00B61DCA"/>
    <w:rsid w:val="00B62027"/>
    <w:rsid w:val="00B62282"/>
    <w:rsid w:val="00B62730"/>
    <w:rsid w:val="00B62817"/>
    <w:rsid w:val="00B62A65"/>
    <w:rsid w:val="00B62C6A"/>
    <w:rsid w:val="00B62D77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5DB"/>
    <w:rsid w:val="00B6767C"/>
    <w:rsid w:val="00B67788"/>
    <w:rsid w:val="00B6792B"/>
    <w:rsid w:val="00B67BC4"/>
    <w:rsid w:val="00B67D8D"/>
    <w:rsid w:val="00B67E2B"/>
    <w:rsid w:val="00B67E72"/>
    <w:rsid w:val="00B67ED5"/>
    <w:rsid w:val="00B70329"/>
    <w:rsid w:val="00B70717"/>
    <w:rsid w:val="00B70CB2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6FE9"/>
    <w:rsid w:val="00B772CC"/>
    <w:rsid w:val="00B77361"/>
    <w:rsid w:val="00B7771C"/>
    <w:rsid w:val="00B77901"/>
    <w:rsid w:val="00B77C0B"/>
    <w:rsid w:val="00B77E89"/>
    <w:rsid w:val="00B80392"/>
    <w:rsid w:val="00B8058C"/>
    <w:rsid w:val="00B8071F"/>
    <w:rsid w:val="00B80A72"/>
    <w:rsid w:val="00B80BED"/>
    <w:rsid w:val="00B80CE2"/>
    <w:rsid w:val="00B80E5D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754"/>
    <w:rsid w:val="00B868C3"/>
    <w:rsid w:val="00B8698A"/>
    <w:rsid w:val="00B86C9C"/>
    <w:rsid w:val="00B86DDF"/>
    <w:rsid w:val="00B86E41"/>
    <w:rsid w:val="00B86EAF"/>
    <w:rsid w:val="00B87057"/>
    <w:rsid w:val="00B872C3"/>
    <w:rsid w:val="00B87308"/>
    <w:rsid w:val="00B87428"/>
    <w:rsid w:val="00B8742D"/>
    <w:rsid w:val="00B876ED"/>
    <w:rsid w:val="00B87ACC"/>
    <w:rsid w:val="00B87AEE"/>
    <w:rsid w:val="00B87E2B"/>
    <w:rsid w:val="00B87F69"/>
    <w:rsid w:val="00B903CF"/>
    <w:rsid w:val="00B9047E"/>
    <w:rsid w:val="00B9051B"/>
    <w:rsid w:val="00B90525"/>
    <w:rsid w:val="00B90A9C"/>
    <w:rsid w:val="00B90D30"/>
    <w:rsid w:val="00B91785"/>
    <w:rsid w:val="00B918FF"/>
    <w:rsid w:val="00B91A7E"/>
    <w:rsid w:val="00B91D52"/>
    <w:rsid w:val="00B92342"/>
    <w:rsid w:val="00B924E8"/>
    <w:rsid w:val="00B92A18"/>
    <w:rsid w:val="00B92B03"/>
    <w:rsid w:val="00B92B8D"/>
    <w:rsid w:val="00B92BAD"/>
    <w:rsid w:val="00B92C73"/>
    <w:rsid w:val="00B933F6"/>
    <w:rsid w:val="00B93909"/>
    <w:rsid w:val="00B93EE4"/>
    <w:rsid w:val="00B93FA5"/>
    <w:rsid w:val="00B94731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E3A"/>
    <w:rsid w:val="00B95FA2"/>
    <w:rsid w:val="00B96CC2"/>
    <w:rsid w:val="00B96E6D"/>
    <w:rsid w:val="00B96F15"/>
    <w:rsid w:val="00B96F68"/>
    <w:rsid w:val="00B974EF"/>
    <w:rsid w:val="00B97568"/>
    <w:rsid w:val="00B97E9E"/>
    <w:rsid w:val="00B97F79"/>
    <w:rsid w:val="00B97FC6"/>
    <w:rsid w:val="00BA00DC"/>
    <w:rsid w:val="00BA08D3"/>
    <w:rsid w:val="00BA0A95"/>
    <w:rsid w:val="00BA0B54"/>
    <w:rsid w:val="00BA0BDE"/>
    <w:rsid w:val="00BA0CB3"/>
    <w:rsid w:val="00BA0DD8"/>
    <w:rsid w:val="00BA0DFB"/>
    <w:rsid w:val="00BA1341"/>
    <w:rsid w:val="00BA194D"/>
    <w:rsid w:val="00BA1F3D"/>
    <w:rsid w:val="00BA2010"/>
    <w:rsid w:val="00BA2298"/>
    <w:rsid w:val="00BA24E2"/>
    <w:rsid w:val="00BA26CF"/>
    <w:rsid w:val="00BA2816"/>
    <w:rsid w:val="00BA32CC"/>
    <w:rsid w:val="00BA33E0"/>
    <w:rsid w:val="00BA404C"/>
    <w:rsid w:val="00BA40BD"/>
    <w:rsid w:val="00BA4459"/>
    <w:rsid w:val="00BA4719"/>
    <w:rsid w:val="00BA4871"/>
    <w:rsid w:val="00BA4A81"/>
    <w:rsid w:val="00BA4AE2"/>
    <w:rsid w:val="00BA4C07"/>
    <w:rsid w:val="00BA4E10"/>
    <w:rsid w:val="00BA5406"/>
    <w:rsid w:val="00BA54A3"/>
    <w:rsid w:val="00BA55FB"/>
    <w:rsid w:val="00BA568F"/>
    <w:rsid w:val="00BA5701"/>
    <w:rsid w:val="00BA5DC1"/>
    <w:rsid w:val="00BA5E5A"/>
    <w:rsid w:val="00BA5F5C"/>
    <w:rsid w:val="00BA61EB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5AE"/>
    <w:rsid w:val="00BB0894"/>
    <w:rsid w:val="00BB0AEE"/>
    <w:rsid w:val="00BB0F4F"/>
    <w:rsid w:val="00BB10A9"/>
    <w:rsid w:val="00BB14E9"/>
    <w:rsid w:val="00BB1A56"/>
    <w:rsid w:val="00BB2059"/>
    <w:rsid w:val="00BB278D"/>
    <w:rsid w:val="00BB293C"/>
    <w:rsid w:val="00BB2A03"/>
    <w:rsid w:val="00BB2DEB"/>
    <w:rsid w:val="00BB309F"/>
    <w:rsid w:val="00BB30A0"/>
    <w:rsid w:val="00BB32E1"/>
    <w:rsid w:val="00BB35FC"/>
    <w:rsid w:val="00BB3CA0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6EDA"/>
    <w:rsid w:val="00BB72EC"/>
    <w:rsid w:val="00BB734A"/>
    <w:rsid w:val="00BB7371"/>
    <w:rsid w:val="00BB7B03"/>
    <w:rsid w:val="00BB7BF9"/>
    <w:rsid w:val="00BB7C0E"/>
    <w:rsid w:val="00BB7CA4"/>
    <w:rsid w:val="00BB7E46"/>
    <w:rsid w:val="00BC00B1"/>
    <w:rsid w:val="00BC00D3"/>
    <w:rsid w:val="00BC023E"/>
    <w:rsid w:val="00BC09FB"/>
    <w:rsid w:val="00BC0AD9"/>
    <w:rsid w:val="00BC114B"/>
    <w:rsid w:val="00BC1453"/>
    <w:rsid w:val="00BC148C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A4E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131D"/>
    <w:rsid w:val="00BD15E9"/>
    <w:rsid w:val="00BD1697"/>
    <w:rsid w:val="00BD16C9"/>
    <w:rsid w:val="00BD179D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6F66"/>
    <w:rsid w:val="00BD700C"/>
    <w:rsid w:val="00BD737E"/>
    <w:rsid w:val="00BD75C3"/>
    <w:rsid w:val="00BD7661"/>
    <w:rsid w:val="00BE0241"/>
    <w:rsid w:val="00BE0352"/>
    <w:rsid w:val="00BE08DD"/>
    <w:rsid w:val="00BE0C9C"/>
    <w:rsid w:val="00BE1468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C6C"/>
    <w:rsid w:val="00BE2E63"/>
    <w:rsid w:val="00BE3320"/>
    <w:rsid w:val="00BE34BF"/>
    <w:rsid w:val="00BE3A07"/>
    <w:rsid w:val="00BE41F0"/>
    <w:rsid w:val="00BE449B"/>
    <w:rsid w:val="00BE46BE"/>
    <w:rsid w:val="00BE48F9"/>
    <w:rsid w:val="00BE4D10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677"/>
    <w:rsid w:val="00BE68C7"/>
    <w:rsid w:val="00BE6E9C"/>
    <w:rsid w:val="00BE73F1"/>
    <w:rsid w:val="00BE7437"/>
    <w:rsid w:val="00BE74E2"/>
    <w:rsid w:val="00BE75B7"/>
    <w:rsid w:val="00BE7AA7"/>
    <w:rsid w:val="00BE7D6D"/>
    <w:rsid w:val="00BE7E62"/>
    <w:rsid w:val="00BF014C"/>
    <w:rsid w:val="00BF0573"/>
    <w:rsid w:val="00BF0BEE"/>
    <w:rsid w:val="00BF0CAE"/>
    <w:rsid w:val="00BF1020"/>
    <w:rsid w:val="00BF11E7"/>
    <w:rsid w:val="00BF15BB"/>
    <w:rsid w:val="00BF1753"/>
    <w:rsid w:val="00BF177D"/>
    <w:rsid w:val="00BF2148"/>
    <w:rsid w:val="00BF21FC"/>
    <w:rsid w:val="00BF22BB"/>
    <w:rsid w:val="00BF23DE"/>
    <w:rsid w:val="00BF23EA"/>
    <w:rsid w:val="00BF2517"/>
    <w:rsid w:val="00BF2614"/>
    <w:rsid w:val="00BF2735"/>
    <w:rsid w:val="00BF294B"/>
    <w:rsid w:val="00BF2A20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3DAC"/>
    <w:rsid w:val="00BF3E2B"/>
    <w:rsid w:val="00BF44F4"/>
    <w:rsid w:val="00BF4719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638"/>
    <w:rsid w:val="00C007C7"/>
    <w:rsid w:val="00C00852"/>
    <w:rsid w:val="00C00CA0"/>
    <w:rsid w:val="00C0119E"/>
    <w:rsid w:val="00C01216"/>
    <w:rsid w:val="00C01286"/>
    <w:rsid w:val="00C012B8"/>
    <w:rsid w:val="00C0138C"/>
    <w:rsid w:val="00C0151B"/>
    <w:rsid w:val="00C0156A"/>
    <w:rsid w:val="00C0166A"/>
    <w:rsid w:val="00C016FB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10A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1A59"/>
    <w:rsid w:val="00C12035"/>
    <w:rsid w:val="00C12178"/>
    <w:rsid w:val="00C1219E"/>
    <w:rsid w:val="00C12239"/>
    <w:rsid w:val="00C123B9"/>
    <w:rsid w:val="00C126F8"/>
    <w:rsid w:val="00C12810"/>
    <w:rsid w:val="00C12AE5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53F"/>
    <w:rsid w:val="00C14892"/>
    <w:rsid w:val="00C14BA7"/>
    <w:rsid w:val="00C14C2B"/>
    <w:rsid w:val="00C15305"/>
    <w:rsid w:val="00C158BF"/>
    <w:rsid w:val="00C159A0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8"/>
    <w:rsid w:val="00C21314"/>
    <w:rsid w:val="00C21416"/>
    <w:rsid w:val="00C21737"/>
    <w:rsid w:val="00C2174C"/>
    <w:rsid w:val="00C21752"/>
    <w:rsid w:val="00C21910"/>
    <w:rsid w:val="00C21A3D"/>
    <w:rsid w:val="00C2202A"/>
    <w:rsid w:val="00C22449"/>
    <w:rsid w:val="00C224DC"/>
    <w:rsid w:val="00C22E22"/>
    <w:rsid w:val="00C2310E"/>
    <w:rsid w:val="00C23145"/>
    <w:rsid w:val="00C23613"/>
    <w:rsid w:val="00C237B9"/>
    <w:rsid w:val="00C2396A"/>
    <w:rsid w:val="00C23A34"/>
    <w:rsid w:val="00C23C09"/>
    <w:rsid w:val="00C24041"/>
    <w:rsid w:val="00C24132"/>
    <w:rsid w:val="00C24388"/>
    <w:rsid w:val="00C2438E"/>
    <w:rsid w:val="00C24ED8"/>
    <w:rsid w:val="00C25126"/>
    <w:rsid w:val="00C254D6"/>
    <w:rsid w:val="00C25782"/>
    <w:rsid w:val="00C2580F"/>
    <w:rsid w:val="00C25920"/>
    <w:rsid w:val="00C25A61"/>
    <w:rsid w:val="00C25E24"/>
    <w:rsid w:val="00C2641B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2B1"/>
    <w:rsid w:val="00C303A4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2084"/>
    <w:rsid w:val="00C325A1"/>
    <w:rsid w:val="00C327EA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E58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5079"/>
    <w:rsid w:val="00C45134"/>
    <w:rsid w:val="00C45519"/>
    <w:rsid w:val="00C45618"/>
    <w:rsid w:val="00C45B08"/>
    <w:rsid w:val="00C45D3A"/>
    <w:rsid w:val="00C46231"/>
    <w:rsid w:val="00C46240"/>
    <w:rsid w:val="00C46376"/>
    <w:rsid w:val="00C46BE2"/>
    <w:rsid w:val="00C471BF"/>
    <w:rsid w:val="00C4763F"/>
    <w:rsid w:val="00C47790"/>
    <w:rsid w:val="00C47C09"/>
    <w:rsid w:val="00C47D84"/>
    <w:rsid w:val="00C506BC"/>
    <w:rsid w:val="00C506F4"/>
    <w:rsid w:val="00C50734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1A3"/>
    <w:rsid w:val="00C529B7"/>
    <w:rsid w:val="00C52DD0"/>
    <w:rsid w:val="00C52F8C"/>
    <w:rsid w:val="00C53091"/>
    <w:rsid w:val="00C53192"/>
    <w:rsid w:val="00C53429"/>
    <w:rsid w:val="00C53BE5"/>
    <w:rsid w:val="00C53F23"/>
    <w:rsid w:val="00C544F6"/>
    <w:rsid w:val="00C54580"/>
    <w:rsid w:val="00C54591"/>
    <w:rsid w:val="00C545A1"/>
    <w:rsid w:val="00C547A5"/>
    <w:rsid w:val="00C54841"/>
    <w:rsid w:val="00C5491E"/>
    <w:rsid w:val="00C54965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73ED"/>
    <w:rsid w:val="00C57454"/>
    <w:rsid w:val="00C576CF"/>
    <w:rsid w:val="00C57801"/>
    <w:rsid w:val="00C579F5"/>
    <w:rsid w:val="00C60035"/>
    <w:rsid w:val="00C60284"/>
    <w:rsid w:val="00C60785"/>
    <w:rsid w:val="00C60AF6"/>
    <w:rsid w:val="00C60DBA"/>
    <w:rsid w:val="00C61077"/>
    <w:rsid w:val="00C61173"/>
    <w:rsid w:val="00C615A4"/>
    <w:rsid w:val="00C61646"/>
    <w:rsid w:val="00C61D1D"/>
    <w:rsid w:val="00C61DFE"/>
    <w:rsid w:val="00C624FB"/>
    <w:rsid w:val="00C625A4"/>
    <w:rsid w:val="00C63398"/>
    <w:rsid w:val="00C63465"/>
    <w:rsid w:val="00C636A3"/>
    <w:rsid w:val="00C637A3"/>
    <w:rsid w:val="00C637CE"/>
    <w:rsid w:val="00C63D9B"/>
    <w:rsid w:val="00C64487"/>
    <w:rsid w:val="00C64AD9"/>
    <w:rsid w:val="00C64F45"/>
    <w:rsid w:val="00C652A1"/>
    <w:rsid w:val="00C654C1"/>
    <w:rsid w:val="00C665D4"/>
    <w:rsid w:val="00C66922"/>
    <w:rsid w:val="00C6707C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37"/>
    <w:rsid w:val="00C71AEC"/>
    <w:rsid w:val="00C71EEF"/>
    <w:rsid w:val="00C72135"/>
    <w:rsid w:val="00C72341"/>
    <w:rsid w:val="00C72708"/>
    <w:rsid w:val="00C73240"/>
    <w:rsid w:val="00C73439"/>
    <w:rsid w:val="00C73458"/>
    <w:rsid w:val="00C734BD"/>
    <w:rsid w:val="00C73BFF"/>
    <w:rsid w:val="00C73D8E"/>
    <w:rsid w:val="00C73F3F"/>
    <w:rsid w:val="00C742E1"/>
    <w:rsid w:val="00C74D8A"/>
    <w:rsid w:val="00C74F06"/>
    <w:rsid w:val="00C74F80"/>
    <w:rsid w:val="00C75A4F"/>
    <w:rsid w:val="00C75A62"/>
    <w:rsid w:val="00C75B95"/>
    <w:rsid w:val="00C75D6A"/>
    <w:rsid w:val="00C75D7A"/>
    <w:rsid w:val="00C75F83"/>
    <w:rsid w:val="00C75FAD"/>
    <w:rsid w:val="00C76357"/>
    <w:rsid w:val="00C76900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FF1"/>
    <w:rsid w:val="00C833AB"/>
    <w:rsid w:val="00C839AA"/>
    <w:rsid w:val="00C83F3B"/>
    <w:rsid w:val="00C84169"/>
    <w:rsid w:val="00C8430B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110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87FF0"/>
    <w:rsid w:val="00C90067"/>
    <w:rsid w:val="00C9007C"/>
    <w:rsid w:val="00C90425"/>
    <w:rsid w:val="00C9067F"/>
    <w:rsid w:val="00C90B6C"/>
    <w:rsid w:val="00C90D36"/>
    <w:rsid w:val="00C90DEA"/>
    <w:rsid w:val="00C910C5"/>
    <w:rsid w:val="00C9127F"/>
    <w:rsid w:val="00C9157F"/>
    <w:rsid w:val="00C91A08"/>
    <w:rsid w:val="00C91BAD"/>
    <w:rsid w:val="00C9210F"/>
    <w:rsid w:val="00C92387"/>
    <w:rsid w:val="00C925CC"/>
    <w:rsid w:val="00C92806"/>
    <w:rsid w:val="00C928A9"/>
    <w:rsid w:val="00C92DF6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295"/>
    <w:rsid w:val="00C9464E"/>
    <w:rsid w:val="00C94836"/>
    <w:rsid w:val="00C94C56"/>
    <w:rsid w:val="00C94D8E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5A5"/>
    <w:rsid w:val="00C9796A"/>
    <w:rsid w:val="00C97A64"/>
    <w:rsid w:val="00C97C85"/>
    <w:rsid w:val="00C97D53"/>
    <w:rsid w:val="00C97DF0"/>
    <w:rsid w:val="00CA0066"/>
    <w:rsid w:val="00CA02AB"/>
    <w:rsid w:val="00CA0425"/>
    <w:rsid w:val="00CA06AD"/>
    <w:rsid w:val="00CA088B"/>
    <w:rsid w:val="00CA0C52"/>
    <w:rsid w:val="00CA0D6C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200"/>
    <w:rsid w:val="00CA24BC"/>
    <w:rsid w:val="00CA28AB"/>
    <w:rsid w:val="00CA2BB7"/>
    <w:rsid w:val="00CA2E9B"/>
    <w:rsid w:val="00CA33FB"/>
    <w:rsid w:val="00CA34B6"/>
    <w:rsid w:val="00CA34CF"/>
    <w:rsid w:val="00CA3550"/>
    <w:rsid w:val="00CA37A9"/>
    <w:rsid w:val="00CA39D4"/>
    <w:rsid w:val="00CA4141"/>
    <w:rsid w:val="00CA42D7"/>
    <w:rsid w:val="00CA4422"/>
    <w:rsid w:val="00CA4451"/>
    <w:rsid w:val="00CA450B"/>
    <w:rsid w:val="00CA46C7"/>
    <w:rsid w:val="00CA46CA"/>
    <w:rsid w:val="00CA46F3"/>
    <w:rsid w:val="00CA4721"/>
    <w:rsid w:val="00CA4974"/>
    <w:rsid w:val="00CA49B8"/>
    <w:rsid w:val="00CA4CF3"/>
    <w:rsid w:val="00CA4E8D"/>
    <w:rsid w:val="00CA4F85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CA9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749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C8"/>
    <w:rsid w:val="00CB6B2B"/>
    <w:rsid w:val="00CB6E9A"/>
    <w:rsid w:val="00CB6FEB"/>
    <w:rsid w:val="00CB70AB"/>
    <w:rsid w:val="00CB70CC"/>
    <w:rsid w:val="00CB71C8"/>
    <w:rsid w:val="00CB7238"/>
    <w:rsid w:val="00CB73A9"/>
    <w:rsid w:val="00CB766A"/>
    <w:rsid w:val="00CB77C2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97A"/>
    <w:rsid w:val="00CC1A36"/>
    <w:rsid w:val="00CC1CC1"/>
    <w:rsid w:val="00CC1E88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3DD7"/>
    <w:rsid w:val="00CC4237"/>
    <w:rsid w:val="00CC52C2"/>
    <w:rsid w:val="00CC5389"/>
    <w:rsid w:val="00CC541E"/>
    <w:rsid w:val="00CC5574"/>
    <w:rsid w:val="00CC5684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8FA"/>
    <w:rsid w:val="00CC7DF9"/>
    <w:rsid w:val="00CC7F1E"/>
    <w:rsid w:val="00CD0267"/>
    <w:rsid w:val="00CD0602"/>
    <w:rsid w:val="00CD0EA8"/>
    <w:rsid w:val="00CD0EDE"/>
    <w:rsid w:val="00CD129C"/>
    <w:rsid w:val="00CD1423"/>
    <w:rsid w:val="00CD1511"/>
    <w:rsid w:val="00CD1E43"/>
    <w:rsid w:val="00CD220A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FC"/>
    <w:rsid w:val="00CD51D8"/>
    <w:rsid w:val="00CD52D1"/>
    <w:rsid w:val="00CD54F6"/>
    <w:rsid w:val="00CD571F"/>
    <w:rsid w:val="00CD5CB4"/>
    <w:rsid w:val="00CD5DC0"/>
    <w:rsid w:val="00CD6056"/>
    <w:rsid w:val="00CD65FD"/>
    <w:rsid w:val="00CD6764"/>
    <w:rsid w:val="00CD682A"/>
    <w:rsid w:val="00CD6B96"/>
    <w:rsid w:val="00CD71F1"/>
    <w:rsid w:val="00CE0289"/>
    <w:rsid w:val="00CE040A"/>
    <w:rsid w:val="00CE0436"/>
    <w:rsid w:val="00CE0654"/>
    <w:rsid w:val="00CE067A"/>
    <w:rsid w:val="00CE0B27"/>
    <w:rsid w:val="00CE0E4C"/>
    <w:rsid w:val="00CE0E88"/>
    <w:rsid w:val="00CE1345"/>
    <w:rsid w:val="00CE1910"/>
    <w:rsid w:val="00CE1A92"/>
    <w:rsid w:val="00CE1C7F"/>
    <w:rsid w:val="00CE23D6"/>
    <w:rsid w:val="00CE2483"/>
    <w:rsid w:val="00CE2B91"/>
    <w:rsid w:val="00CE2C1F"/>
    <w:rsid w:val="00CE2D4C"/>
    <w:rsid w:val="00CE2E7A"/>
    <w:rsid w:val="00CE2F24"/>
    <w:rsid w:val="00CE30F3"/>
    <w:rsid w:val="00CE35D5"/>
    <w:rsid w:val="00CE37BF"/>
    <w:rsid w:val="00CE3907"/>
    <w:rsid w:val="00CE3979"/>
    <w:rsid w:val="00CE3D7F"/>
    <w:rsid w:val="00CE405F"/>
    <w:rsid w:val="00CE4108"/>
    <w:rsid w:val="00CE4138"/>
    <w:rsid w:val="00CE41A1"/>
    <w:rsid w:val="00CE427B"/>
    <w:rsid w:val="00CE43BD"/>
    <w:rsid w:val="00CE4414"/>
    <w:rsid w:val="00CE4666"/>
    <w:rsid w:val="00CE47D3"/>
    <w:rsid w:val="00CE4CD3"/>
    <w:rsid w:val="00CE500E"/>
    <w:rsid w:val="00CE51BC"/>
    <w:rsid w:val="00CE551F"/>
    <w:rsid w:val="00CE5526"/>
    <w:rsid w:val="00CE55B5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3F3"/>
    <w:rsid w:val="00CF2478"/>
    <w:rsid w:val="00CF25AD"/>
    <w:rsid w:val="00CF25B1"/>
    <w:rsid w:val="00CF25EC"/>
    <w:rsid w:val="00CF291C"/>
    <w:rsid w:val="00CF2AAB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104"/>
    <w:rsid w:val="00CF61D9"/>
    <w:rsid w:val="00CF6370"/>
    <w:rsid w:val="00CF663E"/>
    <w:rsid w:val="00CF6675"/>
    <w:rsid w:val="00CF67C6"/>
    <w:rsid w:val="00CF6A53"/>
    <w:rsid w:val="00CF755C"/>
    <w:rsid w:val="00CF76B1"/>
    <w:rsid w:val="00CF77A1"/>
    <w:rsid w:val="00CF77EC"/>
    <w:rsid w:val="00CF791A"/>
    <w:rsid w:val="00CF7A30"/>
    <w:rsid w:val="00CF7D9C"/>
    <w:rsid w:val="00D00085"/>
    <w:rsid w:val="00D008F8"/>
    <w:rsid w:val="00D00A46"/>
    <w:rsid w:val="00D00AAD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0AD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4A7"/>
    <w:rsid w:val="00D114D6"/>
    <w:rsid w:val="00D11A6C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63D"/>
    <w:rsid w:val="00D157D0"/>
    <w:rsid w:val="00D15BA8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397"/>
    <w:rsid w:val="00D1740F"/>
    <w:rsid w:val="00D17544"/>
    <w:rsid w:val="00D17554"/>
    <w:rsid w:val="00D1768C"/>
    <w:rsid w:val="00D177C5"/>
    <w:rsid w:val="00D1788F"/>
    <w:rsid w:val="00D17CB7"/>
    <w:rsid w:val="00D17D93"/>
    <w:rsid w:val="00D17FDD"/>
    <w:rsid w:val="00D2000B"/>
    <w:rsid w:val="00D20227"/>
    <w:rsid w:val="00D20279"/>
    <w:rsid w:val="00D20625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FF"/>
    <w:rsid w:val="00D23A70"/>
    <w:rsid w:val="00D23AA3"/>
    <w:rsid w:val="00D23E67"/>
    <w:rsid w:val="00D24270"/>
    <w:rsid w:val="00D2454A"/>
    <w:rsid w:val="00D24C61"/>
    <w:rsid w:val="00D254E3"/>
    <w:rsid w:val="00D254E9"/>
    <w:rsid w:val="00D25572"/>
    <w:rsid w:val="00D257EC"/>
    <w:rsid w:val="00D25D65"/>
    <w:rsid w:val="00D25E24"/>
    <w:rsid w:val="00D262A5"/>
    <w:rsid w:val="00D267C0"/>
    <w:rsid w:val="00D2693C"/>
    <w:rsid w:val="00D269B0"/>
    <w:rsid w:val="00D26C32"/>
    <w:rsid w:val="00D26C6D"/>
    <w:rsid w:val="00D26D8C"/>
    <w:rsid w:val="00D26E29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B49"/>
    <w:rsid w:val="00D27D6A"/>
    <w:rsid w:val="00D30050"/>
    <w:rsid w:val="00D30352"/>
    <w:rsid w:val="00D3053D"/>
    <w:rsid w:val="00D30732"/>
    <w:rsid w:val="00D308A5"/>
    <w:rsid w:val="00D30AE4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2DE6"/>
    <w:rsid w:val="00D33068"/>
    <w:rsid w:val="00D331CA"/>
    <w:rsid w:val="00D33632"/>
    <w:rsid w:val="00D33741"/>
    <w:rsid w:val="00D33C1D"/>
    <w:rsid w:val="00D33D79"/>
    <w:rsid w:val="00D33E5F"/>
    <w:rsid w:val="00D33EB8"/>
    <w:rsid w:val="00D3456C"/>
    <w:rsid w:val="00D346EF"/>
    <w:rsid w:val="00D348F8"/>
    <w:rsid w:val="00D34EF7"/>
    <w:rsid w:val="00D35317"/>
    <w:rsid w:val="00D358A9"/>
    <w:rsid w:val="00D35B09"/>
    <w:rsid w:val="00D35CF8"/>
    <w:rsid w:val="00D35D0A"/>
    <w:rsid w:val="00D35D93"/>
    <w:rsid w:val="00D35DFB"/>
    <w:rsid w:val="00D35FB0"/>
    <w:rsid w:val="00D3663D"/>
    <w:rsid w:val="00D366ED"/>
    <w:rsid w:val="00D368CA"/>
    <w:rsid w:val="00D368E8"/>
    <w:rsid w:val="00D36A53"/>
    <w:rsid w:val="00D36AA4"/>
    <w:rsid w:val="00D36C31"/>
    <w:rsid w:val="00D36CD5"/>
    <w:rsid w:val="00D3708C"/>
    <w:rsid w:val="00D370BF"/>
    <w:rsid w:val="00D377C3"/>
    <w:rsid w:val="00D37B17"/>
    <w:rsid w:val="00D37CCF"/>
    <w:rsid w:val="00D4015D"/>
    <w:rsid w:val="00D40381"/>
    <w:rsid w:val="00D403BF"/>
    <w:rsid w:val="00D4063E"/>
    <w:rsid w:val="00D406AD"/>
    <w:rsid w:val="00D40A21"/>
    <w:rsid w:val="00D40A4F"/>
    <w:rsid w:val="00D40C51"/>
    <w:rsid w:val="00D40C96"/>
    <w:rsid w:val="00D40DD2"/>
    <w:rsid w:val="00D4181A"/>
    <w:rsid w:val="00D41E75"/>
    <w:rsid w:val="00D4218F"/>
    <w:rsid w:val="00D4248B"/>
    <w:rsid w:val="00D4278A"/>
    <w:rsid w:val="00D42AE7"/>
    <w:rsid w:val="00D4318E"/>
    <w:rsid w:val="00D4365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1F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B09"/>
    <w:rsid w:val="00D46C92"/>
    <w:rsid w:val="00D46EB8"/>
    <w:rsid w:val="00D47238"/>
    <w:rsid w:val="00D4740B"/>
    <w:rsid w:val="00D4743C"/>
    <w:rsid w:val="00D4782B"/>
    <w:rsid w:val="00D47E08"/>
    <w:rsid w:val="00D47EA0"/>
    <w:rsid w:val="00D502A5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6B4"/>
    <w:rsid w:val="00D52889"/>
    <w:rsid w:val="00D529C1"/>
    <w:rsid w:val="00D532DA"/>
    <w:rsid w:val="00D534A5"/>
    <w:rsid w:val="00D53AA7"/>
    <w:rsid w:val="00D53AB9"/>
    <w:rsid w:val="00D53DE0"/>
    <w:rsid w:val="00D53E09"/>
    <w:rsid w:val="00D53FD0"/>
    <w:rsid w:val="00D53FF5"/>
    <w:rsid w:val="00D54006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5B91"/>
    <w:rsid w:val="00D56033"/>
    <w:rsid w:val="00D56066"/>
    <w:rsid w:val="00D564CA"/>
    <w:rsid w:val="00D56580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1012"/>
    <w:rsid w:val="00D612AA"/>
    <w:rsid w:val="00D6157F"/>
    <w:rsid w:val="00D616EB"/>
    <w:rsid w:val="00D61C09"/>
    <w:rsid w:val="00D61D23"/>
    <w:rsid w:val="00D624D4"/>
    <w:rsid w:val="00D62D97"/>
    <w:rsid w:val="00D62F11"/>
    <w:rsid w:val="00D63001"/>
    <w:rsid w:val="00D63524"/>
    <w:rsid w:val="00D63774"/>
    <w:rsid w:val="00D63A0E"/>
    <w:rsid w:val="00D63A62"/>
    <w:rsid w:val="00D63F0E"/>
    <w:rsid w:val="00D6423C"/>
    <w:rsid w:val="00D642CA"/>
    <w:rsid w:val="00D6470C"/>
    <w:rsid w:val="00D64DDF"/>
    <w:rsid w:val="00D650CA"/>
    <w:rsid w:val="00D655F8"/>
    <w:rsid w:val="00D657D0"/>
    <w:rsid w:val="00D65A5C"/>
    <w:rsid w:val="00D65B51"/>
    <w:rsid w:val="00D65D85"/>
    <w:rsid w:val="00D65F3A"/>
    <w:rsid w:val="00D65FF0"/>
    <w:rsid w:val="00D6616F"/>
    <w:rsid w:val="00D662F8"/>
    <w:rsid w:val="00D66820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F06"/>
    <w:rsid w:val="00D71139"/>
    <w:rsid w:val="00D711D6"/>
    <w:rsid w:val="00D713AC"/>
    <w:rsid w:val="00D71471"/>
    <w:rsid w:val="00D71801"/>
    <w:rsid w:val="00D71A8A"/>
    <w:rsid w:val="00D71BA8"/>
    <w:rsid w:val="00D71F12"/>
    <w:rsid w:val="00D71FBC"/>
    <w:rsid w:val="00D72A6D"/>
    <w:rsid w:val="00D72FDB"/>
    <w:rsid w:val="00D73498"/>
    <w:rsid w:val="00D736B1"/>
    <w:rsid w:val="00D7389C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B4"/>
    <w:rsid w:val="00D745C5"/>
    <w:rsid w:val="00D74E8C"/>
    <w:rsid w:val="00D75165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75F"/>
    <w:rsid w:val="00D76847"/>
    <w:rsid w:val="00D76863"/>
    <w:rsid w:val="00D7694B"/>
    <w:rsid w:val="00D76C04"/>
    <w:rsid w:val="00D76EE5"/>
    <w:rsid w:val="00D76F74"/>
    <w:rsid w:val="00D7755E"/>
    <w:rsid w:val="00D775E1"/>
    <w:rsid w:val="00D77827"/>
    <w:rsid w:val="00D7799A"/>
    <w:rsid w:val="00D77A7B"/>
    <w:rsid w:val="00D77D8D"/>
    <w:rsid w:val="00D77DDF"/>
    <w:rsid w:val="00D77EF8"/>
    <w:rsid w:val="00D77F12"/>
    <w:rsid w:val="00D80141"/>
    <w:rsid w:val="00D801B3"/>
    <w:rsid w:val="00D8099E"/>
    <w:rsid w:val="00D80AD4"/>
    <w:rsid w:val="00D80B16"/>
    <w:rsid w:val="00D80BCC"/>
    <w:rsid w:val="00D80C31"/>
    <w:rsid w:val="00D80D33"/>
    <w:rsid w:val="00D80E4C"/>
    <w:rsid w:val="00D80E9C"/>
    <w:rsid w:val="00D80FD9"/>
    <w:rsid w:val="00D8173B"/>
    <w:rsid w:val="00D81744"/>
    <w:rsid w:val="00D81A6D"/>
    <w:rsid w:val="00D825B5"/>
    <w:rsid w:val="00D82773"/>
    <w:rsid w:val="00D82C72"/>
    <w:rsid w:val="00D82F80"/>
    <w:rsid w:val="00D83022"/>
    <w:rsid w:val="00D833E5"/>
    <w:rsid w:val="00D835B0"/>
    <w:rsid w:val="00D8394C"/>
    <w:rsid w:val="00D83AA1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900F8"/>
    <w:rsid w:val="00D90703"/>
    <w:rsid w:val="00D908A9"/>
    <w:rsid w:val="00D908B0"/>
    <w:rsid w:val="00D9090F"/>
    <w:rsid w:val="00D90955"/>
    <w:rsid w:val="00D90A48"/>
    <w:rsid w:val="00D90AEA"/>
    <w:rsid w:val="00D90CDA"/>
    <w:rsid w:val="00D9108F"/>
    <w:rsid w:val="00D910BA"/>
    <w:rsid w:val="00D913A3"/>
    <w:rsid w:val="00D91CA9"/>
    <w:rsid w:val="00D91DBF"/>
    <w:rsid w:val="00D91E32"/>
    <w:rsid w:val="00D92411"/>
    <w:rsid w:val="00D9252B"/>
    <w:rsid w:val="00D9260D"/>
    <w:rsid w:val="00D92F01"/>
    <w:rsid w:val="00D9397D"/>
    <w:rsid w:val="00D93A58"/>
    <w:rsid w:val="00D93AD1"/>
    <w:rsid w:val="00D93D09"/>
    <w:rsid w:val="00D93D8E"/>
    <w:rsid w:val="00D9413A"/>
    <w:rsid w:val="00D94175"/>
    <w:rsid w:val="00D94602"/>
    <w:rsid w:val="00D946AF"/>
    <w:rsid w:val="00D94D16"/>
    <w:rsid w:val="00D955F8"/>
    <w:rsid w:val="00D95D7A"/>
    <w:rsid w:val="00D96125"/>
    <w:rsid w:val="00D961F6"/>
    <w:rsid w:val="00D96302"/>
    <w:rsid w:val="00D9669F"/>
    <w:rsid w:val="00D970C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2B7"/>
    <w:rsid w:val="00DA0516"/>
    <w:rsid w:val="00DA056F"/>
    <w:rsid w:val="00DA05B4"/>
    <w:rsid w:val="00DA071B"/>
    <w:rsid w:val="00DA07DA"/>
    <w:rsid w:val="00DA0871"/>
    <w:rsid w:val="00DA0A5F"/>
    <w:rsid w:val="00DA0E15"/>
    <w:rsid w:val="00DA1355"/>
    <w:rsid w:val="00DA1968"/>
    <w:rsid w:val="00DA1C83"/>
    <w:rsid w:val="00DA1D14"/>
    <w:rsid w:val="00DA2167"/>
    <w:rsid w:val="00DA249C"/>
    <w:rsid w:val="00DA2A77"/>
    <w:rsid w:val="00DA2A89"/>
    <w:rsid w:val="00DA2C1D"/>
    <w:rsid w:val="00DA2F39"/>
    <w:rsid w:val="00DA303C"/>
    <w:rsid w:val="00DA3535"/>
    <w:rsid w:val="00DA3C04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1D2A"/>
    <w:rsid w:val="00DB202F"/>
    <w:rsid w:val="00DB20E9"/>
    <w:rsid w:val="00DB2227"/>
    <w:rsid w:val="00DB2BFB"/>
    <w:rsid w:val="00DB2D2A"/>
    <w:rsid w:val="00DB3070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483"/>
    <w:rsid w:val="00DB591A"/>
    <w:rsid w:val="00DB5C63"/>
    <w:rsid w:val="00DB6234"/>
    <w:rsid w:val="00DB6332"/>
    <w:rsid w:val="00DB65AB"/>
    <w:rsid w:val="00DB65B9"/>
    <w:rsid w:val="00DB6668"/>
    <w:rsid w:val="00DB669D"/>
    <w:rsid w:val="00DB678D"/>
    <w:rsid w:val="00DB6B97"/>
    <w:rsid w:val="00DB6D19"/>
    <w:rsid w:val="00DB72E2"/>
    <w:rsid w:val="00DB78EB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0B"/>
    <w:rsid w:val="00DC0E85"/>
    <w:rsid w:val="00DC12A5"/>
    <w:rsid w:val="00DC1573"/>
    <w:rsid w:val="00DC1952"/>
    <w:rsid w:val="00DC2893"/>
    <w:rsid w:val="00DC2A15"/>
    <w:rsid w:val="00DC2A6D"/>
    <w:rsid w:val="00DC2C82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8D"/>
    <w:rsid w:val="00DC52A9"/>
    <w:rsid w:val="00DC54DC"/>
    <w:rsid w:val="00DC5508"/>
    <w:rsid w:val="00DC55D6"/>
    <w:rsid w:val="00DC5651"/>
    <w:rsid w:val="00DC56E1"/>
    <w:rsid w:val="00DC5897"/>
    <w:rsid w:val="00DC5D0B"/>
    <w:rsid w:val="00DC5FC3"/>
    <w:rsid w:val="00DC6011"/>
    <w:rsid w:val="00DC614F"/>
    <w:rsid w:val="00DC64DB"/>
    <w:rsid w:val="00DC64F1"/>
    <w:rsid w:val="00DC682B"/>
    <w:rsid w:val="00DC6BFC"/>
    <w:rsid w:val="00DC6C8C"/>
    <w:rsid w:val="00DC7388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44E1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23E"/>
    <w:rsid w:val="00DD5272"/>
    <w:rsid w:val="00DD5564"/>
    <w:rsid w:val="00DD598E"/>
    <w:rsid w:val="00DD5F1F"/>
    <w:rsid w:val="00DD5F3B"/>
    <w:rsid w:val="00DD62B1"/>
    <w:rsid w:val="00DD638F"/>
    <w:rsid w:val="00DD63ED"/>
    <w:rsid w:val="00DD699A"/>
    <w:rsid w:val="00DD6B25"/>
    <w:rsid w:val="00DD6ED1"/>
    <w:rsid w:val="00DD7148"/>
    <w:rsid w:val="00DD7219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D7CAA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2412"/>
    <w:rsid w:val="00DE24A3"/>
    <w:rsid w:val="00DE2B79"/>
    <w:rsid w:val="00DE2C5A"/>
    <w:rsid w:val="00DE2EDC"/>
    <w:rsid w:val="00DE3298"/>
    <w:rsid w:val="00DE3513"/>
    <w:rsid w:val="00DE3723"/>
    <w:rsid w:val="00DE376B"/>
    <w:rsid w:val="00DE39E4"/>
    <w:rsid w:val="00DE3AEE"/>
    <w:rsid w:val="00DE3DB2"/>
    <w:rsid w:val="00DE40F7"/>
    <w:rsid w:val="00DE4395"/>
    <w:rsid w:val="00DE441E"/>
    <w:rsid w:val="00DE4D22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F028E"/>
    <w:rsid w:val="00DF0430"/>
    <w:rsid w:val="00DF087C"/>
    <w:rsid w:val="00DF0AA4"/>
    <w:rsid w:val="00DF0AE0"/>
    <w:rsid w:val="00DF0D4B"/>
    <w:rsid w:val="00DF1350"/>
    <w:rsid w:val="00DF13D2"/>
    <w:rsid w:val="00DF153A"/>
    <w:rsid w:val="00DF1691"/>
    <w:rsid w:val="00DF1739"/>
    <w:rsid w:val="00DF199E"/>
    <w:rsid w:val="00DF1EBE"/>
    <w:rsid w:val="00DF1F48"/>
    <w:rsid w:val="00DF21BC"/>
    <w:rsid w:val="00DF22C8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382"/>
    <w:rsid w:val="00DF43C4"/>
    <w:rsid w:val="00DF44E0"/>
    <w:rsid w:val="00DF4624"/>
    <w:rsid w:val="00DF4B2B"/>
    <w:rsid w:val="00DF4B35"/>
    <w:rsid w:val="00DF4C52"/>
    <w:rsid w:val="00DF4F72"/>
    <w:rsid w:val="00DF50A7"/>
    <w:rsid w:val="00DF5663"/>
    <w:rsid w:val="00DF5C30"/>
    <w:rsid w:val="00DF5C91"/>
    <w:rsid w:val="00DF5DA2"/>
    <w:rsid w:val="00DF5DE2"/>
    <w:rsid w:val="00DF5F78"/>
    <w:rsid w:val="00DF6002"/>
    <w:rsid w:val="00DF6549"/>
    <w:rsid w:val="00DF69A0"/>
    <w:rsid w:val="00DF69B4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1ED2"/>
    <w:rsid w:val="00E02046"/>
    <w:rsid w:val="00E02205"/>
    <w:rsid w:val="00E022DA"/>
    <w:rsid w:val="00E02432"/>
    <w:rsid w:val="00E025B7"/>
    <w:rsid w:val="00E02748"/>
    <w:rsid w:val="00E02EAD"/>
    <w:rsid w:val="00E02EF9"/>
    <w:rsid w:val="00E0315A"/>
    <w:rsid w:val="00E032E0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6016"/>
    <w:rsid w:val="00E0627B"/>
    <w:rsid w:val="00E06416"/>
    <w:rsid w:val="00E06612"/>
    <w:rsid w:val="00E06907"/>
    <w:rsid w:val="00E0695C"/>
    <w:rsid w:val="00E06A02"/>
    <w:rsid w:val="00E06B08"/>
    <w:rsid w:val="00E06BE2"/>
    <w:rsid w:val="00E071EA"/>
    <w:rsid w:val="00E0749F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A8B"/>
    <w:rsid w:val="00E12B17"/>
    <w:rsid w:val="00E12D63"/>
    <w:rsid w:val="00E12DB0"/>
    <w:rsid w:val="00E133FA"/>
    <w:rsid w:val="00E13495"/>
    <w:rsid w:val="00E13AA4"/>
    <w:rsid w:val="00E13DCE"/>
    <w:rsid w:val="00E13FBE"/>
    <w:rsid w:val="00E140E3"/>
    <w:rsid w:val="00E1433E"/>
    <w:rsid w:val="00E1467F"/>
    <w:rsid w:val="00E147BD"/>
    <w:rsid w:val="00E14C63"/>
    <w:rsid w:val="00E14DBF"/>
    <w:rsid w:val="00E150B6"/>
    <w:rsid w:val="00E151C0"/>
    <w:rsid w:val="00E157BA"/>
    <w:rsid w:val="00E157D5"/>
    <w:rsid w:val="00E15865"/>
    <w:rsid w:val="00E158F4"/>
    <w:rsid w:val="00E16164"/>
    <w:rsid w:val="00E16312"/>
    <w:rsid w:val="00E163B6"/>
    <w:rsid w:val="00E163C5"/>
    <w:rsid w:val="00E1658D"/>
    <w:rsid w:val="00E1668F"/>
    <w:rsid w:val="00E16768"/>
    <w:rsid w:val="00E16966"/>
    <w:rsid w:val="00E1697B"/>
    <w:rsid w:val="00E169BB"/>
    <w:rsid w:val="00E16BE8"/>
    <w:rsid w:val="00E16C20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31EF"/>
    <w:rsid w:val="00E2376D"/>
    <w:rsid w:val="00E2378C"/>
    <w:rsid w:val="00E23970"/>
    <w:rsid w:val="00E23CEE"/>
    <w:rsid w:val="00E23DE1"/>
    <w:rsid w:val="00E24269"/>
    <w:rsid w:val="00E2460E"/>
    <w:rsid w:val="00E24956"/>
    <w:rsid w:val="00E24B7C"/>
    <w:rsid w:val="00E24E7F"/>
    <w:rsid w:val="00E24E87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983"/>
    <w:rsid w:val="00E26AE2"/>
    <w:rsid w:val="00E26FF6"/>
    <w:rsid w:val="00E27029"/>
    <w:rsid w:val="00E27355"/>
    <w:rsid w:val="00E27680"/>
    <w:rsid w:val="00E276C0"/>
    <w:rsid w:val="00E2770A"/>
    <w:rsid w:val="00E27A37"/>
    <w:rsid w:val="00E301BE"/>
    <w:rsid w:val="00E304B2"/>
    <w:rsid w:val="00E3055E"/>
    <w:rsid w:val="00E30A56"/>
    <w:rsid w:val="00E30B09"/>
    <w:rsid w:val="00E30DF2"/>
    <w:rsid w:val="00E30F7A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2FC4"/>
    <w:rsid w:val="00E3348C"/>
    <w:rsid w:val="00E334AB"/>
    <w:rsid w:val="00E33634"/>
    <w:rsid w:val="00E33B70"/>
    <w:rsid w:val="00E343E6"/>
    <w:rsid w:val="00E344A2"/>
    <w:rsid w:val="00E3466D"/>
    <w:rsid w:val="00E34800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4000E"/>
    <w:rsid w:val="00E404DD"/>
    <w:rsid w:val="00E409C0"/>
    <w:rsid w:val="00E40AFC"/>
    <w:rsid w:val="00E40CF7"/>
    <w:rsid w:val="00E40E62"/>
    <w:rsid w:val="00E412E4"/>
    <w:rsid w:val="00E4139E"/>
    <w:rsid w:val="00E4158C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E4A"/>
    <w:rsid w:val="00E44F72"/>
    <w:rsid w:val="00E4515F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A88"/>
    <w:rsid w:val="00E50B49"/>
    <w:rsid w:val="00E50BB1"/>
    <w:rsid w:val="00E5145D"/>
    <w:rsid w:val="00E51660"/>
    <w:rsid w:val="00E5184E"/>
    <w:rsid w:val="00E51C30"/>
    <w:rsid w:val="00E51E2A"/>
    <w:rsid w:val="00E520BC"/>
    <w:rsid w:val="00E523C9"/>
    <w:rsid w:val="00E524AE"/>
    <w:rsid w:val="00E527E5"/>
    <w:rsid w:val="00E52889"/>
    <w:rsid w:val="00E52BFB"/>
    <w:rsid w:val="00E52D0E"/>
    <w:rsid w:val="00E52ECC"/>
    <w:rsid w:val="00E532EF"/>
    <w:rsid w:val="00E53442"/>
    <w:rsid w:val="00E53693"/>
    <w:rsid w:val="00E53B19"/>
    <w:rsid w:val="00E53C9C"/>
    <w:rsid w:val="00E5409F"/>
    <w:rsid w:val="00E542CD"/>
    <w:rsid w:val="00E544B2"/>
    <w:rsid w:val="00E5460D"/>
    <w:rsid w:val="00E5461B"/>
    <w:rsid w:val="00E5465E"/>
    <w:rsid w:val="00E54887"/>
    <w:rsid w:val="00E5499C"/>
    <w:rsid w:val="00E54A40"/>
    <w:rsid w:val="00E54A84"/>
    <w:rsid w:val="00E54B14"/>
    <w:rsid w:val="00E54CCD"/>
    <w:rsid w:val="00E54D08"/>
    <w:rsid w:val="00E54DD0"/>
    <w:rsid w:val="00E54DFC"/>
    <w:rsid w:val="00E555FE"/>
    <w:rsid w:val="00E55AD8"/>
    <w:rsid w:val="00E55E17"/>
    <w:rsid w:val="00E55EDA"/>
    <w:rsid w:val="00E56173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49C7"/>
    <w:rsid w:val="00E65358"/>
    <w:rsid w:val="00E65405"/>
    <w:rsid w:val="00E6596C"/>
    <w:rsid w:val="00E65BFC"/>
    <w:rsid w:val="00E65EC2"/>
    <w:rsid w:val="00E663EA"/>
    <w:rsid w:val="00E6651F"/>
    <w:rsid w:val="00E66759"/>
    <w:rsid w:val="00E66827"/>
    <w:rsid w:val="00E66BED"/>
    <w:rsid w:val="00E66F6D"/>
    <w:rsid w:val="00E67E37"/>
    <w:rsid w:val="00E67F13"/>
    <w:rsid w:val="00E70312"/>
    <w:rsid w:val="00E7092A"/>
    <w:rsid w:val="00E70AA9"/>
    <w:rsid w:val="00E70ABD"/>
    <w:rsid w:val="00E70AE1"/>
    <w:rsid w:val="00E70AF7"/>
    <w:rsid w:val="00E70E7C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D5"/>
    <w:rsid w:val="00E7304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2A"/>
    <w:rsid w:val="00E74769"/>
    <w:rsid w:val="00E74D1C"/>
    <w:rsid w:val="00E7516C"/>
    <w:rsid w:val="00E75445"/>
    <w:rsid w:val="00E7569F"/>
    <w:rsid w:val="00E75AAF"/>
    <w:rsid w:val="00E75C6C"/>
    <w:rsid w:val="00E75D26"/>
    <w:rsid w:val="00E75DEC"/>
    <w:rsid w:val="00E76077"/>
    <w:rsid w:val="00E761B8"/>
    <w:rsid w:val="00E764A8"/>
    <w:rsid w:val="00E76503"/>
    <w:rsid w:val="00E76616"/>
    <w:rsid w:val="00E7699C"/>
    <w:rsid w:val="00E76B49"/>
    <w:rsid w:val="00E770E6"/>
    <w:rsid w:val="00E77372"/>
    <w:rsid w:val="00E7786D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4D8"/>
    <w:rsid w:val="00E81758"/>
    <w:rsid w:val="00E819CC"/>
    <w:rsid w:val="00E819D0"/>
    <w:rsid w:val="00E81BB7"/>
    <w:rsid w:val="00E8227C"/>
    <w:rsid w:val="00E824AA"/>
    <w:rsid w:val="00E82994"/>
    <w:rsid w:val="00E82B97"/>
    <w:rsid w:val="00E82E74"/>
    <w:rsid w:val="00E8344E"/>
    <w:rsid w:val="00E836E3"/>
    <w:rsid w:val="00E838A8"/>
    <w:rsid w:val="00E8399C"/>
    <w:rsid w:val="00E83C0D"/>
    <w:rsid w:val="00E83C7D"/>
    <w:rsid w:val="00E83D91"/>
    <w:rsid w:val="00E83E43"/>
    <w:rsid w:val="00E84461"/>
    <w:rsid w:val="00E84871"/>
    <w:rsid w:val="00E84A01"/>
    <w:rsid w:val="00E84B63"/>
    <w:rsid w:val="00E84CCF"/>
    <w:rsid w:val="00E85314"/>
    <w:rsid w:val="00E85513"/>
    <w:rsid w:val="00E8555C"/>
    <w:rsid w:val="00E857E4"/>
    <w:rsid w:val="00E85907"/>
    <w:rsid w:val="00E8594E"/>
    <w:rsid w:val="00E85A54"/>
    <w:rsid w:val="00E85CCB"/>
    <w:rsid w:val="00E85D79"/>
    <w:rsid w:val="00E86B5E"/>
    <w:rsid w:val="00E86BD6"/>
    <w:rsid w:val="00E86D87"/>
    <w:rsid w:val="00E871B6"/>
    <w:rsid w:val="00E8725D"/>
    <w:rsid w:val="00E872DD"/>
    <w:rsid w:val="00E87586"/>
    <w:rsid w:val="00E87797"/>
    <w:rsid w:val="00E87880"/>
    <w:rsid w:val="00E87A45"/>
    <w:rsid w:val="00E87F86"/>
    <w:rsid w:val="00E9000B"/>
    <w:rsid w:val="00E90304"/>
    <w:rsid w:val="00E905C2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9F7"/>
    <w:rsid w:val="00E96B4B"/>
    <w:rsid w:val="00E96DA3"/>
    <w:rsid w:val="00E9717B"/>
    <w:rsid w:val="00E978EF"/>
    <w:rsid w:val="00EA016B"/>
    <w:rsid w:val="00EA0238"/>
    <w:rsid w:val="00EA026E"/>
    <w:rsid w:val="00EA0398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1E5E"/>
    <w:rsid w:val="00EA1F04"/>
    <w:rsid w:val="00EA24C5"/>
    <w:rsid w:val="00EA28CE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8D7"/>
    <w:rsid w:val="00EA3C4B"/>
    <w:rsid w:val="00EA3F8D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81F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CFA"/>
    <w:rsid w:val="00EB0E5A"/>
    <w:rsid w:val="00EB0FA9"/>
    <w:rsid w:val="00EB0FC7"/>
    <w:rsid w:val="00EB12F5"/>
    <w:rsid w:val="00EB160B"/>
    <w:rsid w:val="00EB168C"/>
    <w:rsid w:val="00EB18F9"/>
    <w:rsid w:val="00EB1D6D"/>
    <w:rsid w:val="00EB2216"/>
    <w:rsid w:val="00EB23D8"/>
    <w:rsid w:val="00EB2AB1"/>
    <w:rsid w:val="00EB2BD9"/>
    <w:rsid w:val="00EB2CA5"/>
    <w:rsid w:val="00EB2D2A"/>
    <w:rsid w:val="00EB2F1C"/>
    <w:rsid w:val="00EB2FE0"/>
    <w:rsid w:val="00EB30F6"/>
    <w:rsid w:val="00EB3159"/>
    <w:rsid w:val="00EB3725"/>
    <w:rsid w:val="00EB3777"/>
    <w:rsid w:val="00EB3944"/>
    <w:rsid w:val="00EB39E8"/>
    <w:rsid w:val="00EB3A82"/>
    <w:rsid w:val="00EB3C66"/>
    <w:rsid w:val="00EB3DFD"/>
    <w:rsid w:val="00EB42E3"/>
    <w:rsid w:val="00EB43A8"/>
    <w:rsid w:val="00EB46A7"/>
    <w:rsid w:val="00EB4930"/>
    <w:rsid w:val="00EB49E6"/>
    <w:rsid w:val="00EB4B34"/>
    <w:rsid w:val="00EB4C68"/>
    <w:rsid w:val="00EB4C6C"/>
    <w:rsid w:val="00EB4CC7"/>
    <w:rsid w:val="00EB540E"/>
    <w:rsid w:val="00EB5500"/>
    <w:rsid w:val="00EB5775"/>
    <w:rsid w:val="00EB60D7"/>
    <w:rsid w:val="00EB635B"/>
    <w:rsid w:val="00EB63C1"/>
    <w:rsid w:val="00EB63D2"/>
    <w:rsid w:val="00EB682D"/>
    <w:rsid w:val="00EB6C10"/>
    <w:rsid w:val="00EB6F0A"/>
    <w:rsid w:val="00EB708C"/>
    <w:rsid w:val="00EB773C"/>
    <w:rsid w:val="00EC006B"/>
    <w:rsid w:val="00EC01E1"/>
    <w:rsid w:val="00EC0697"/>
    <w:rsid w:val="00EC081E"/>
    <w:rsid w:val="00EC09F8"/>
    <w:rsid w:val="00EC0BC5"/>
    <w:rsid w:val="00EC1154"/>
    <w:rsid w:val="00EC12FB"/>
    <w:rsid w:val="00EC1E1A"/>
    <w:rsid w:val="00EC24C9"/>
    <w:rsid w:val="00EC2624"/>
    <w:rsid w:val="00EC2A12"/>
    <w:rsid w:val="00EC2B6C"/>
    <w:rsid w:val="00EC3235"/>
    <w:rsid w:val="00EC3420"/>
    <w:rsid w:val="00EC344A"/>
    <w:rsid w:val="00EC3AA8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E48"/>
    <w:rsid w:val="00EC704E"/>
    <w:rsid w:val="00EC7350"/>
    <w:rsid w:val="00EC765C"/>
    <w:rsid w:val="00EC7A27"/>
    <w:rsid w:val="00EC7E73"/>
    <w:rsid w:val="00ED0012"/>
    <w:rsid w:val="00ED0052"/>
    <w:rsid w:val="00ED057F"/>
    <w:rsid w:val="00ED0720"/>
    <w:rsid w:val="00ED07DC"/>
    <w:rsid w:val="00ED0976"/>
    <w:rsid w:val="00ED1029"/>
    <w:rsid w:val="00ED107B"/>
    <w:rsid w:val="00ED1130"/>
    <w:rsid w:val="00ED1182"/>
    <w:rsid w:val="00ED161D"/>
    <w:rsid w:val="00ED19A7"/>
    <w:rsid w:val="00ED1C78"/>
    <w:rsid w:val="00ED221E"/>
    <w:rsid w:val="00ED2275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A58"/>
    <w:rsid w:val="00ED4AEB"/>
    <w:rsid w:val="00ED50E1"/>
    <w:rsid w:val="00ED5695"/>
    <w:rsid w:val="00ED59BD"/>
    <w:rsid w:val="00ED5A31"/>
    <w:rsid w:val="00ED5D7F"/>
    <w:rsid w:val="00ED61F3"/>
    <w:rsid w:val="00ED6786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783"/>
    <w:rsid w:val="00EE1BD8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2EA3"/>
    <w:rsid w:val="00EE32A5"/>
    <w:rsid w:val="00EE3C43"/>
    <w:rsid w:val="00EE415A"/>
    <w:rsid w:val="00EE4699"/>
    <w:rsid w:val="00EE47CE"/>
    <w:rsid w:val="00EE4C20"/>
    <w:rsid w:val="00EE50BD"/>
    <w:rsid w:val="00EE553D"/>
    <w:rsid w:val="00EE556E"/>
    <w:rsid w:val="00EE5B3E"/>
    <w:rsid w:val="00EE62CE"/>
    <w:rsid w:val="00EE652E"/>
    <w:rsid w:val="00EE6682"/>
    <w:rsid w:val="00EE6A5D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611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288"/>
    <w:rsid w:val="00F0073C"/>
    <w:rsid w:val="00F00BC0"/>
    <w:rsid w:val="00F00F7B"/>
    <w:rsid w:val="00F0107C"/>
    <w:rsid w:val="00F01496"/>
    <w:rsid w:val="00F017F7"/>
    <w:rsid w:val="00F01911"/>
    <w:rsid w:val="00F0233B"/>
    <w:rsid w:val="00F0245D"/>
    <w:rsid w:val="00F026B1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596"/>
    <w:rsid w:val="00F116C1"/>
    <w:rsid w:val="00F11E21"/>
    <w:rsid w:val="00F11E48"/>
    <w:rsid w:val="00F1201E"/>
    <w:rsid w:val="00F12035"/>
    <w:rsid w:val="00F12251"/>
    <w:rsid w:val="00F12306"/>
    <w:rsid w:val="00F125D2"/>
    <w:rsid w:val="00F1282B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2CD"/>
    <w:rsid w:val="00F14453"/>
    <w:rsid w:val="00F1459C"/>
    <w:rsid w:val="00F14656"/>
    <w:rsid w:val="00F147B3"/>
    <w:rsid w:val="00F147B7"/>
    <w:rsid w:val="00F14A61"/>
    <w:rsid w:val="00F14AE3"/>
    <w:rsid w:val="00F14E99"/>
    <w:rsid w:val="00F14EDB"/>
    <w:rsid w:val="00F150BA"/>
    <w:rsid w:val="00F15275"/>
    <w:rsid w:val="00F15451"/>
    <w:rsid w:val="00F15BCB"/>
    <w:rsid w:val="00F15D0E"/>
    <w:rsid w:val="00F15D49"/>
    <w:rsid w:val="00F15FF6"/>
    <w:rsid w:val="00F16196"/>
    <w:rsid w:val="00F16969"/>
    <w:rsid w:val="00F16FD5"/>
    <w:rsid w:val="00F170BC"/>
    <w:rsid w:val="00F173EC"/>
    <w:rsid w:val="00F17873"/>
    <w:rsid w:val="00F17B55"/>
    <w:rsid w:val="00F2000C"/>
    <w:rsid w:val="00F202DE"/>
    <w:rsid w:val="00F2036E"/>
    <w:rsid w:val="00F20B0B"/>
    <w:rsid w:val="00F20CA0"/>
    <w:rsid w:val="00F20DE3"/>
    <w:rsid w:val="00F21054"/>
    <w:rsid w:val="00F212B2"/>
    <w:rsid w:val="00F2137D"/>
    <w:rsid w:val="00F21686"/>
    <w:rsid w:val="00F2179A"/>
    <w:rsid w:val="00F21E89"/>
    <w:rsid w:val="00F22372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A81"/>
    <w:rsid w:val="00F25C3B"/>
    <w:rsid w:val="00F25F3C"/>
    <w:rsid w:val="00F26305"/>
    <w:rsid w:val="00F26310"/>
    <w:rsid w:val="00F264B0"/>
    <w:rsid w:val="00F2662B"/>
    <w:rsid w:val="00F2687E"/>
    <w:rsid w:val="00F26B7C"/>
    <w:rsid w:val="00F26D14"/>
    <w:rsid w:val="00F270E7"/>
    <w:rsid w:val="00F27113"/>
    <w:rsid w:val="00F27175"/>
    <w:rsid w:val="00F2798C"/>
    <w:rsid w:val="00F27BDB"/>
    <w:rsid w:val="00F27C83"/>
    <w:rsid w:val="00F27FF2"/>
    <w:rsid w:val="00F3006C"/>
    <w:rsid w:val="00F3025D"/>
    <w:rsid w:val="00F302BE"/>
    <w:rsid w:val="00F304D0"/>
    <w:rsid w:val="00F3067E"/>
    <w:rsid w:val="00F30951"/>
    <w:rsid w:val="00F30ACB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B66"/>
    <w:rsid w:val="00F33E57"/>
    <w:rsid w:val="00F3446A"/>
    <w:rsid w:val="00F344C3"/>
    <w:rsid w:val="00F34619"/>
    <w:rsid w:val="00F3462F"/>
    <w:rsid w:val="00F349E1"/>
    <w:rsid w:val="00F352B0"/>
    <w:rsid w:val="00F354CF"/>
    <w:rsid w:val="00F3560E"/>
    <w:rsid w:val="00F35868"/>
    <w:rsid w:val="00F3587E"/>
    <w:rsid w:val="00F35A7C"/>
    <w:rsid w:val="00F35C78"/>
    <w:rsid w:val="00F35F9E"/>
    <w:rsid w:val="00F35FFE"/>
    <w:rsid w:val="00F36147"/>
    <w:rsid w:val="00F3622E"/>
    <w:rsid w:val="00F3623A"/>
    <w:rsid w:val="00F36463"/>
    <w:rsid w:val="00F364E6"/>
    <w:rsid w:val="00F36926"/>
    <w:rsid w:val="00F36B48"/>
    <w:rsid w:val="00F36C2B"/>
    <w:rsid w:val="00F36F37"/>
    <w:rsid w:val="00F36F6E"/>
    <w:rsid w:val="00F370DE"/>
    <w:rsid w:val="00F372C0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508D"/>
    <w:rsid w:val="00F454EF"/>
    <w:rsid w:val="00F454FB"/>
    <w:rsid w:val="00F45670"/>
    <w:rsid w:val="00F457BB"/>
    <w:rsid w:val="00F45B53"/>
    <w:rsid w:val="00F45D31"/>
    <w:rsid w:val="00F45E3D"/>
    <w:rsid w:val="00F45FA4"/>
    <w:rsid w:val="00F4612D"/>
    <w:rsid w:val="00F4635E"/>
    <w:rsid w:val="00F4647A"/>
    <w:rsid w:val="00F46896"/>
    <w:rsid w:val="00F468AD"/>
    <w:rsid w:val="00F46BE6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8C"/>
    <w:rsid w:val="00F51AD7"/>
    <w:rsid w:val="00F51E58"/>
    <w:rsid w:val="00F520C3"/>
    <w:rsid w:val="00F52519"/>
    <w:rsid w:val="00F529E0"/>
    <w:rsid w:val="00F5316C"/>
    <w:rsid w:val="00F53230"/>
    <w:rsid w:val="00F5376B"/>
    <w:rsid w:val="00F53849"/>
    <w:rsid w:val="00F5396C"/>
    <w:rsid w:val="00F53AB7"/>
    <w:rsid w:val="00F53E2B"/>
    <w:rsid w:val="00F54068"/>
    <w:rsid w:val="00F544C4"/>
    <w:rsid w:val="00F54B85"/>
    <w:rsid w:val="00F54F7F"/>
    <w:rsid w:val="00F551A7"/>
    <w:rsid w:val="00F55730"/>
    <w:rsid w:val="00F55A0C"/>
    <w:rsid w:val="00F56AD7"/>
    <w:rsid w:val="00F56CBE"/>
    <w:rsid w:val="00F570E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945"/>
    <w:rsid w:val="00F62C83"/>
    <w:rsid w:val="00F630AB"/>
    <w:rsid w:val="00F63974"/>
    <w:rsid w:val="00F63E2A"/>
    <w:rsid w:val="00F64050"/>
    <w:rsid w:val="00F6475A"/>
    <w:rsid w:val="00F64E39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C8B"/>
    <w:rsid w:val="00F66E68"/>
    <w:rsid w:val="00F67133"/>
    <w:rsid w:val="00F673BE"/>
    <w:rsid w:val="00F678D7"/>
    <w:rsid w:val="00F67AB3"/>
    <w:rsid w:val="00F702DB"/>
    <w:rsid w:val="00F707F9"/>
    <w:rsid w:val="00F70DF1"/>
    <w:rsid w:val="00F710A1"/>
    <w:rsid w:val="00F713A1"/>
    <w:rsid w:val="00F713E7"/>
    <w:rsid w:val="00F71596"/>
    <w:rsid w:val="00F716A9"/>
    <w:rsid w:val="00F71917"/>
    <w:rsid w:val="00F71C54"/>
    <w:rsid w:val="00F722C9"/>
    <w:rsid w:val="00F72329"/>
    <w:rsid w:val="00F72425"/>
    <w:rsid w:val="00F72836"/>
    <w:rsid w:val="00F72934"/>
    <w:rsid w:val="00F72C96"/>
    <w:rsid w:val="00F72D3A"/>
    <w:rsid w:val="00F72FD9"/>
    <w:rsid w:val="00F73348"/>
    <w:rsid w:val="00F73509"/>
    <w:rsid w:val="00F738A7"/>
    <w:rsid w:val="00F73B99"/>
    <w:rsid w:val="00F73DEF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1D1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56D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45B"/>
    <w:rsid w:val="00F814F9"/>
    <w:rsid w:val="00F81554"/>
    <w:rsid w:val="00F8174D"/>
    <w:rsid w:val="00F81BBD"/>
    <w:rsid w:val="00F81C35"/>
    <w:rsid w:val="00F82021"/>
    <w:rsid w:val="00F82091"/>
    <w:rsid w:val="00F82137"/>
    <w:rsid w:val="00F822B4"/>
    <w:rsid w:val="00F82342"/>
    <w:rsid w:val="00F8282A"/>
    <w:rsid w:val="00F82AD4"/>
    <w:rsid w:val="00F830B9"/>
    <w:rsid w:val="00F83278"/>
    <w:rsid w:val="00F832EB"/>
    <w:rsid w:val="00F83532"/>
    <w:rsid w:val="00F8372F"/>
    <w:rsid w:val="00F83EB4"/>
    <w:rsid w:val="00F840D0"/>
    <w:rsid w:val="00F8420E"/>
    <w:rsid w:val="00F84616"/>
    <w:rsid w:val="00F849EC"/>
    <w:rsid w:val="00F84A36"/>
    <w:rsid w:val="00F84DE5"/>
    <w:rsid w:val="00F84E00"/>
    <w:rsid w:val="00F84FAA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109"/>
    <w:rsid w:val="00F86145"/>
    <w:rsid w:val="00F862DE"/>
    <w:rsid w:val="00F866DB"/>
    <w:rsid w:val="00F8700E"/>
    <w:rsid w:val="00F87076"/>
    <w:rsid w:val="00F872C2"/>
    <w:rsid w:val="00F874A8"/>
    <w:rsid w:val="00F876C2"/>
    <w:rsid w:val="00F8792E"/>
    <w:rsid w:val="00F87939"/>
    <w:rsid w:val="00F87AAF"/>
    <w:rsid w:val="00F87E9C"/>
    <w:rsid w:val="00F90116"/>
    <w:rsid w:val="00F90203"/>
    <w:rsid w:val="00F902B9"/>
    <w:rsid w:val="00F90520"/>
    <w:rsid w:val="00F9056D"/>
    <w:rsid w:val="00F907AC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6216"/>
    <w:rsid w:val="00F9622D"/>
    <w:rsid w:val="00F96398"/>
    <w:rsid w:val="00F96BC0"/>
    <w:rsid w:val="00F96C0B"/>
    <w:rsid w:val="00F96E32"/>
    <w:rsid w:val="00F96EB5"/>
    <w:rsid w:val="00F9760C"/>
    <w:rsid w:val="00F97834"/>
    <w:rsid w:val="00F97862"/>
    <w:rsid w:val="00F97A3D"/>
    <w:rsid w:val="00F97CC9"/>
    <w:rsid w:val="00F97DD8"/>
    <w:rsid w:val="00F97E76"/>
    <w:rsid w:val="00F97F54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2B0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4EA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0B0"/>
    <w:rsid w:val="00FB416A"/>
    <w:rsid w:val="00FB4324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0C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53"/>
    <w:rsid w:val="00FC0078"/>
    <w:rsid w:val="00FC0156"/>
    <w:rsid w:val="00FC0515"/>
    <w:rsid w:val="00FC0708"/>
    <w:rsid w:val="00FC07B1"/>
    <w:rsid w:val="00FC0EEB"/>
    <w:rsid w:val="00FC14B7"/>
    <w:rsid w:val="00FC1860"/>
    <w:rsid w:val="00FC199A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49E"/>
    <w:rsid w:val="00FC4617"/>
    <w:rsid w:val="00FC48C9"/>
    <w:rsid w:val="00FC4A62"/>
    <w:rsid w:val="00FC4AAF"/>
    <w:rsid w:val="00FC4AD2"/>
    <w:rsid w:val="00FC4B24"/>
    <w:rsid w:val="00FC4F7B"/>
    <w:rsid w:val="00FC5182"/>
    <w:rsid w:val="00FC55DA"/>
    <w:rsid w:val="00FC56F6"/>
    <w:rsid w:val="00FC578F"/>
    <w:rsid w:val="00FC598E"/>
    <w:rsid w:val="00FC610F"/>
    <w:rsid w:val="00FC615D"/>
    <w:rsid w:val="00FC626E"/>
    <w:rsid w:val="00FC6661"/>
    <w:rsid w:val="00FC6DC9"/>
    <w:rsid w:val="00FC70C0"/>
    <w:rsid w:val="00FC7296"/>
    <w:rsid w:val="00FC74E0"/>
    <w:rsid w:val="00FC7540"/>
    <w:rsid w:val="00FC771A"/>
    <w:rsid w:val="00FC782E"/>
    <w:rsid w:val="00FC7A84"/>
    <w:rsid w:val="00FC7A9E"/>
    <w:rsid w:val="00FC7AAD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801"/>
    <w:rsid w:val="00FD1DE1"/>
    <w:rsid w:val="00FD21AD"/>
    <w:rsid w:val="00FD2344"/>
    <w:rsid w:val="00FD2773"/>
    <w:rsid w:val="00FD294E"/>
    <w:rsid w:val="00FD2A8C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6E4"/>
    <w:rsid w:val="00FE282D"/>
    <w:rsid w:val="00FE2B1B"/>
    <w:rsid w:val="00FE2C90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A5D"/>
    <w:rsid w:val="00FE7B3F"/>
    <w:rsid w:val="00FE7C2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CF3"/>
    <w:rsid w:val="00FF1F60"/>
    <w:rsid w:val="00FF21CB"/>
    <w:rsid w:val="00FF2641"/>
    <w:rsid w:val="00FF275F"/>
    <w:rsid w:val="00FF2A0B"/>
    <w:rsid w:val="00FF2B71"/>
    <w:rsid w:val="00FF2B8A"/>
    <w:rsid w:val="00FF2D85"/>
    <w:rsid w:val="00FF3897"/>
    <w:rsid w:val="00FF3AE1"/>
    <w:rsid w:val="00FF3BCE"/>
    <w:rsid w:val="00FF3D61"/>
    <w:rsid w:val="00FF42C3"/>
    <w:rsid w:val="00FF445B"/>
    <w:rsid w:val="00FF4AF1"/>
    <w:rsid w:val="00FF4E3A"/>
    <w:rsid w:val="00FF52F5"/>
    <w:rsid w:val="00FF5313"/>
    <w:rsid w:val="00FF58C6"/>
    <w:rsid w:val="00FF599F"/>
    <w:rsid w:val="00FF5AF8"/>
    <w:rsid w:val="00FF5E65"/>
    <w:rsid w:val="00FF5E98"/>
    <w:rsid w:val="00FF6025"/>
    <w:rsid w:val="00FF6411"/>
    <w:rsid w:val="00FF6488"/>
    <w:rsid w:val="00FF6560"/>
    <w:rsid w:val="00FF6BAD"/>
    <w:rsid w:val="00FF6BD9"/>
    <w:rsid w:val="00FF6C3D"/>
    <w:rsid w:val="00FF6D94"/>
    <w:rsid w:val="00FF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5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7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C217E0-2657-4CE1-BF45-9DD644B8C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26</Pages>
  <Words>4634</Words>
  <Characters>26418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2024-11-11T03:07:00Z</cp:lastPrinted>
  <dcterms:created xsi:type="dcterms:W3CDTF">2024-11-13T10:17:00Z</dcterms:created>
  <dcterms:modified xsi:type="dcterms:W3CDTF">2024-11-13T10:17:00Z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