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D708A" w14:textId="77777777" w:rsidR="00AC59CD" w:rsidRPr="006B417E" w:rsidRDefault="00AC59CD" w:rsidP="00AC59CD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B417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54B32218" w14:textId="77777777" w:rsidR="00AC59CD" w:rsidRPr="006B417E" w:rsidRDefault="00AC59CD" w:rsidP="00AC59CD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52508A1" w14:textId="77777777" w:rsidR="0023709D" w:rsidRDefault="00AC59C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AD3F73D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42A5E9D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ลูกหนี้เงินให้สินเชื่อและลูกหนี้ตามสัญญาเช่าซื้อ</w:t>
      </w:r>
    </w:p>
    <w:p w14:paraId="274FC291" w14:textId="56B490D1" w:rsidR="00D80D53" w:rsidRDefault="00D80D53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3119991B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63A3F980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4E5C0EC5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03D2BE93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5D291B0D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9E949AE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เครื่องมือทางการเงิน</w:t>
      </w:r>
    </w:p>
    <w:p w14:paraId="67E5B771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0D48BD7" w14:textId="61B8F6A9" w:rsidR="008B773E" w:rsidRDefault="008B773E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61ABCFA5" w14:textId="77777777" w:rsidR="00AC59CD" w:rsidRPr="006B417E" w:rsidRDefault="00AC59CD" w:rsidP="00DC4A9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1749D492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066CA089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5763C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9C02D2" w14:textId="21B3C973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E35F19">
        <w:rPr>
          <w:rFonts w:asciiTheme="majorBidi" w:hAnsiTheme="majorBidi" w:cstheme="majorBidi"/>
          <w:sz w:val="28"/>
          <w:szCs w:val="28"/>
        </w:rPr>
        <w:t xml:space="preserve">12 </w:t>
      </w:r>
      <w:r w:rsidR="00E35F19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A00BB7">
        <w:rPr>
          <w:rFonts w:asciiTheme="majorBidi" w:hAnsiTheme="majorBidi" w:cstheme="majorBidi"/>
          <w:sz w:val="28"/>
          <w:szCs w:val="28"/>
        </w:rPr>
        <w:t>2567</w:t>
      </w:r>
    </w:p>
    <w:p w14:paraId="1324DBE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813F2F3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เกณฑ์การจัดทำงบการเงินระหว่างกาล</w:t>
      </w:r>
    </w:p>
    <w:p w14:paraId="005C0E3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6997DA9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66464858"/>
      <w:r w:rsidRPr="006B417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B417E">
        <w:rPr>
          <w:rFonts w:asciiTheme="majorBidi" w:hAnsiTheme="majorBidi" w:cstheme="majorBidi"/>
          <w:sz w:val="28"/>
          <w:szCs w:val="28"/>
        </w:rPr>
        <w:t xml:space="preserve">34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Pr="006B417E">
        <w:rPr>
          <w:rFonts w:asciiTheme="majorBidi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2566</w:t>
      </w:r>
    </w:p>
    <w:p w14:paraId="2976B30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E2A3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กลุ่มบริษัทและบริษัท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bookmarkStart w:id="1" w:name="_Hlk99203210"/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bookmarkEnd w:id="1"/>
      <w:r w:rsidRPr="006B417E">
        <w:rPr>
          <w:rFonts w:asciiTheme="majorBidi" w:eastAsia="Calibri" w:hAnsiTheme="majorBidi" w:cstheme="majorBidi"/>
          <w:sz w:val="28"/>
          <w:szCs w:val="28"/>
        </w:rPr>
        <w:t>6</w:t>
      </w:r>
    </w:p>
    <w:p w14:paraId="1F658B2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598C3A5" w14:textId="3A476210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20964E4F" w14:textId="77777777" w:rsidR="00AC59CD" w:rsidRPr="006B417E" w:rsidRDefault="00AC59CD" w:rsidP="00AC59C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146FD79" w14:textId="6A621229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4079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14079B">
        <w:rPr>
          <w:rFonts w:asciiTheme="majorBidi" w:hAnsiTheme="majorBidi" w:cstheme="majorBidi"/>
          <w:b/>
          <w:bCs/>
          <w:sz w:val="28"/>
          <w:szCs w:val="28"/>
          <w:cs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และนโยบายการกำหนดราคา</w:t>
      </w:r>
    </w:p>
    <w:p w14:paraId="5B76DD74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A1A8474" w14:textId="67B6186B" w:rsidR="00AC59C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477930" w:rsidRPr="004C0DE4">
        <w:rPr>
          <w:rFonts w:asciiTheme="majorBidi" w:hAnsiTheme="majorBidi" w:cstheme="majorBidi" w:hint="cs"/>
          <w:b/>
          <w:sz w:val="28"/>
          <w:szCs w:val="28"/>
          <w:cs/>
        </w:rPr>
        <w:t>เก้าเดือน</w:t>
      </w:r>
      <w:r w:rsidR="00477930" w:rsidRPr="004C0DE4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="00477930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77930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กันยายน</w:t>
      </w:r>
      <w:r w:rsidR="00477930" w:rsidRPr="004C0DE4">
        <w:rPr>
          <w:rFonts w:ascii="Angsana New" w:hAnsi="Angsana New" w:cs="Angsana New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Cs/>
          <w:sz w:val="28"/>
          <w:szCs w:val="28"/>
        </w:rPr>
        <w:t xml:space="preserve">2567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2566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602E1AE3" w14:textId="77777777" w:rsidR="00477930" w:rsidRDefault="00477930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477930" w:rsidRPr="004C0DE4" w14:paraId="7CAB0521" w14:textId="77777777" w:rsidTr="00477930">
        <w:tc>
          <w:tcPr>
            <w:tcW w:w="2207" w:type="pct"/>
          </w:tcPr>
          <w:p w14:paraId="1807E33A" w14:textId="77777777" w:rsidR="00477930" w:rsidRPr="004C0DE4" w:rsidRDefault="00477930" w:rsidP="002562F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01A4E8F6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2E89E462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7B0B5439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77930" w:rsidRPr="004C0DE4" w14:paraId="4B1DC3D6" w14:textId="77777777" w:rsidTr="00477930">
        <w:tc>
          <w:tcPr>
            <w:tcW w:w="2207" w:type="pct"/>
          </w:tcPr>
          <w:p w14:paraId="47F0B34E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76" w:type="pct"/>
          </w:tcPr>
          <w:p w14:paraId="781B9BF6" w14:textId="76D6680B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43" w:type="pct"/>
          </w:tcPr>
          <w:p w14:paraId="563B2A65" w14:textId="4AFCC55D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6D6529D" w14:textId="2024E02C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147" w:type="pct"/>
          </w:tcPr>
          <w:p w14:paraId="572C166B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164E85A" w14:textId="2FC0932E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44" w:type="pct"/>
          </w:tcPr>
          <w:p w14:paraId="2732AA9A" w14:textId="348A82EF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DC78A9E" w14:textId="2B891DF2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</w:tr>
      <w:tr w:rsidR="00477930" w:rsidRPr="004C0DE4" w14:paraId="661369C6" w14:textId="77777777" w:rsidTr="00477930">
        <w:tc>
          <w:tcPr>
            <w:tcW w:w="2207" w:type="pct"/>
          </w:tcPr>
          <w:p w14:paraId="4FEECCEC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17384DF5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77930" w:rsidRPr="004C0DE4" w14:paraId="124F07AC" w14:textId="77777777" w:rsidTr="00477930">
        <w:tc>
          <w:tcPr>
            <w:tcW w:w="2207" w:type="pct"/>
          </w:tcPr>
          <w:p w14:paraId="11CDAC7F" w14:textId="77777777" w:rsidR="00477930" w:rsidRPr="004C0DE4" w:rsidRDefault="00477930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A5F3644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1B19609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4D5AE1D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4855605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A41BC3A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6DF0909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56A83CB" w14:textId="77777777" w:rsidR="00477930" w:rsidRPr="004C0DE4" w:rsidRDefault="00477930" w:rsidP="00256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7CFD" w:rsidRPr="007C32D4" w14:paraId="44034B2A" w14:textId="77777777" w:rsidTr="00477930">
        <w:tc>
          <w:tcPr>
            <w:tcW w:w="2207" w:type="pct"/>
          </w:tcPr>
          <w:p w14:paraId="50649303" w14:textId="3643AC25" w:rsidR="00EA7CFD" w:rsidRPr="007C32D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76" w:type="pct"/>
          </w:tcPr>
          <w:p w14:paraId="3D68C157" w14:textId="6B62C544" w:rsidR="00EA7CFD" w:rsidRPr="007C32D4" w:rsidRDefault="00EA7CFD" w:rsidP="000F2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6CE0BFB" w14:textId="77777777" w:rsidR="00EA7CFD" w:rsidRPr="007C32D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9AE932B" w14:textId="5D2FD7FD" w:rsidR="00EA7CFD" w:rsidRPr="007C32D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1950C38C" w14:textId="77777777" w:rsidR="00EA7CFD" w:rsidRPr="007C32D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A6A8D0D" w14:textId="453C6599" w:rsidR="00EA7CFD" w:rsidRPr="007C32D4" w:rsidRDefault="00B15BCE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4" w:type="pct"/>
          </w:tcPr>
          <w:p w14:paraId="74B21897" w14:textId="77777777" w:rsidR="00EA7CFD" w:rsidRPr="007C32D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F665622" w14:textId="0F7DE8DE" w:rsidR="00EA7CFD" w:rsidRPr="007C32D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A7CFD" w:rsidRPr="004C0DE4" w14:paraId="741EAB2E" w14:textId="77777777" w:rsidTr="00477930">
        <w:tc>
          <w:tcPr>
            <w:tcW w:w="2207" w:type="pct"/>
          </w:tcPr>
          <w:p w14:paraId="7CE60DF3" w14:textId="77777777" w:rsidR="00EA7CFD" w:rsidRPr="004C0DE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20B21386" w14:textId="30D0AC15" w:rsidR="00EA7CFD" w:rsidRPr="004C0DE4" w:rsidRDefault="000F2FC9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7CFD"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6AA3B30D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518DC7B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45CF1D98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5AF31ED" w14:textId="3233B04C" w:rsidR="00EA7CFD" w:rsidRPr="004C0DE4" w:rsidRDefault="00CA38A7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CFD"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>
              <w:rPr>
                <w:rFonts w:asciiTheme="majorBidi" w:hAnsiTheme="majorBidi" w:cs="Angsana New"/>
                <w:sz w:val="28"/>
                <w:szCs w:val="28"/>
              </w:rPr>
              <w:t>4,667</w:t>
            </w:r>
          </w:p>
        </w:tc>
        <w:tc>
          <w:tcPr>
            <w:tcW w:w="144" w:type="pct"/>
          </w:tcPr>
          <w:p w14:paraId="1D1B258B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57C142C" w14:textId="0AE3A0F9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294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162</w:t>
            </w:r>
          </w:p>
        </w:tc>
      </w:tr>
      <w:tr w:rsidR="00EA7CFD" w:rsidRPr="004C0DE4" w14:paraId="50BE633C" w14:textId="77777777" w:rsidTr="00477930">
        <w:tc>
          <w:tcPr>
            <w:tcW w:w="2207" w:type="pct"/>
          </w:tcPr>
          <w:p w14:paraId="579A03B0" w14:textId="77777777" w:rsidR="00EA7CFD" w:rsidRPr="004C0DE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4A8C5A11" w14:textId="16F3DE7C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56823EF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7372E91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B0220A1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BAAA3EB" w14:textId="6472D862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CFD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EA7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7CFD">
              <w:rPr>
                <w:rFonts w:asciiTheme="majorBidi" w:hAnsiTheme="majorBidi" w:cs="Angsana New"/>
                <w:sz w:val="28"/>
                <w:szCs w:val="28"/>
                <w:cs/>
              </w:rPr>
              <w:t>323</w:t>
            </w:r>
          </w:p>
        </w:tc>
        <w:tc>
          <w:tcPr>
            <w:tcW w:w="144" w:type="pct"/>
          </w:tcPr>
          <w:p w14:paraId="6C5F49B5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E9B8EB4" w14:textId="60E30DCC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323</w:t>
            </w:r>
          </w:p>
        </w:tc>
      </w:tr>
      <w:tr w:rsidR="00EA7CFD" w:rsidRPr="004C0DE4" w14:paraId="7C8E2A3B" w14:textId="77777777" w:rsidTr="00477930">
        <w:tc>
          <w:tcPr>
            <w:tcW w:w="2207" w:type="pct"/>
          </w:tcPr>
          <w:p w14:paraId="32F1D874" w14:textId="77777777" w:rsidR="00EA7CFD" w:rsidRPr="004C0DE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0309A3F3" w14:textId="24AAF8A4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3E35189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2BBA759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40FE31D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088AAF4" w14:textId="608AA9E4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A7CFD">
              <w:rPr>
                <w:rFonts w:asciiTheme="majorBidi" w:hAnsiTheme="majorBidi" w:cs="Angsana New"/>
                <w:sz w:val="28"/>
                <w:szCs w:val="28"/>
                <w:cs/>
              </w:rPr>
              <w:t>42</w:t>
            </w:r>
            <w:r w:rsidRPr="00EA7C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7CFD">
              <w:rPr>
                <w:rFonts w:asciiTheme="majorBidi" w:hAnsiTheme="majorBidi" w:cs="Angsana New"/>
                <w:sz w:val="28"/>
                <w:szCs w:val="28"/>
                <w:cs/>
              </w:rPr>
              <w:t>056</w:t>
            </w:r>
          </w:p>
        </w:tc>
        <w:tc>
          <w:tcPr>
            <w:tcW w:w="144" w:type="pct"/>
          </w:tcPr>
          <w:p w14:paraId="1612F6D5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09418F4" w14:textId="569F776F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913</w:t>
            </w:r>
          </w:p>
        </w:tc>
      </w:tr>
      <w:tr w:rsidR="00EA7CFD" w:rsidRPr="004C0DE4" w14:paraId="3D2AFD10" w14:textId="77777777" w:rsidTr="00477930">
        <w:tc>
          <w:tcPr>
            <w:tcW w:w="2207" w:type="pct"/>
          </w:tcPr>
          <w:p w14:paraId="5A1BDDB1" w14:textId="77777777" w:rsidR="00EA7CFD" w:rsidRPr="004C0DE4" w:rsidRDefault="00EA7CFD" w:rsidP="00EA7C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7A14B666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07A664DD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157824DD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A7CFD" w:rsidRPr="004C0DE4" w14:paraId="3122B4BF" w14:textId="77777777" w:rsidTr="00477930">
        <w:tc>
          <w:tcPr>
            <w:tcW w:w="2207" w:type="pct"/>
          </w:tcPr>
          <w:p w14:paraId="353B334B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76" w:type="pct"/>
          </w:tcPr>
          <w:p w14:paraId="3B2B8DFA" w14:textId="569DCCC8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43" w:type="pct"/>
          </w:tcPr>
          <w:p w14:paraId="10F27F79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210FBA8" w14:textId="0A1EF28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  <w:tc>
          <w:tcPr>
            <w:tcW w:w="147" w:type="pct"/>
          </w:tcPr>
          <w:p w14:paraId="20932670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8365853" w14:textId="33CB67B2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2567</w:t>
            </w:r>
          </w:p>
        </w:tc>
        <w:tc>
          <w:tcPr>
            <w:tcW w:w="144" w:type="pct"/>
          </w:tcPr>
          <w:p w14:paraId="67E7467C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E87F730" w14:textId="01F9D7C0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2566</w:t>
            </w:r>
          </w:p>
        </w:tc>
      </w:tr>
      <w:tr w:rsidR="00EA7CFD" w:rsidRPr="004C0DE4" w14:paraId="3386438A" w14:textId="77777777" w:rsidTr="00477930">
        <w:tc>
          <w:tcPr>
            <w:tcW w:w="2207" w:type="pct"/>
          </w:tcPr>
          <w:p w14:paraId="1B7CC1BB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1C20DB35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A7CFD" w:rsidRPr="004C0DE4" w14:paraId="6D226A02" w14:textId="77777777" w:rsidTr="00477930">
        <w:tc>
          <w:tcPr>
            <w:tcW w:w="2207" w:type="pct"/>
          </w:tcPr>
          <w:p w14:paraId="40D9E351" w14:textId="77777777" w:rsidR="00EA7CFD" w:rsidRPr="004C0DE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1F280A2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F3D7109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3264A3B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EFA6963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7A9DE66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AC5BAF4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EA222EB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7CFD" w:rsidRPr="004C0DE4" w14:paraId="49C95048" w14:textId="77777777" w:rsidTr="00477930">
        <w:tc>
          <w:tcPr>
            <w:tcW w:w="2207" w:type="pct"/>
          </w:tcPr>
          <w:p w14:paraId="5C49CA5B" w14:textId="77777777" w:rsidR="00EA7CFD" w:rsidRPr="004C0DE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15E4FA2D" w14:textId="48BDC9F3" w:rsidR="00EA7CFD" w:rsidRPr="004C0DE4" w:rsidRDefault="00C62EE4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43" w:type="pct"/>
          </w:tcPr>
          <w:p w14:paraId="0C5E4028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6CFEDAA" w14:textId="17B60C3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47" w:type="pct"/>
          </w:tcPr>
          <w:p w14:paraId="41DD4FE6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24F0CC9" w14:textId="33F93D6E" w:rsidR="00EA7CFD" w:rsidRPr="004C0DE4" w:rsidRDefault="00C62EE4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44" w:type="pct"/>
          </w:tcPr>
          <w:p w14:paraId="0DAA59E2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B46E4ED" w14:textId="445818A3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EA7CFD" w:rsidRPr="004C0DE4" w14:paraId="2D7DAFD7" w14:textId="77777777" w:rsidTr="00477930">
        <w:tc>
          <w:tcPr>
            <w:tcW w:w="2207" w:type="pct"/>
          </w:tcPr>
          <w:p w14:paraId="4B19C17B" w14:textId="77777777" w:rsidR="00EA7CFD" w:rsidRPr="004C0DE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ต้นทุนทางการเงิน 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576" w:type="pct"/>
            <w:vAlign w:val="bottom"/>
          </w:tcPr>
          <w:p w14:paraId="36207808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16A99769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03225C15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5833494D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428FE73E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25A6FEF5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28FB0C8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7CFD" w:rsidRPr="004C0DE4" w14:paraId="30ECD276" w14:textId="77777777" w:rsidTr="00604ACF">
        <w:tc>
          <w:tcPr>
            <w:tcW w:w="2207" w:type="pct"/>
          </w:tcPr>
          <w:p w14:paraId="49CF9403" w14:textId="77777777" w:rsidR="00EA7CFD" w:rsidRPr="004C0DE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576" w:type="pct"/>
          </w:tcPr>
          <w:p w14:paraId="3B6E06D0" w14:textId="71D75F00" w:rsidR="00EA7CFD" w:rsidRPr="004C0DE4" w:rsidRDefault="000670BA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70BA">
              <w:rPr>
                <w:rFonts w:asciiTheme="majorBidi" w:hAnsiTheme="majorBidi" w:cs="Angsana New"/>
                <w:sz w:val="28"/>
                <w:szCs w:val="28"/>
                <w:cs/>
              </w:rPr>
              <w:t>791</w:t>
            </w:r>
          </w:p>
        </w:tc>
        <w:tc>
          <w:tcPr>
            <w:tcW w:w="143" w:type="pct"/>
          </w:tcPr>
          <w:p w14:paraId="07083D98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22FB680" w14:textId="091712FA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510</w:t>
            </w:r>
          </w:p>
        </w:tc>
        <w:tc>
          <w:tcPr>
            <w:tcW w:w="147" w:type="pct"/>
            <w:vAlign w:val="bottom"/>
          </w:tcPr>
          <w:p w14:paraId="5B7934E0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53EE5030" w14:textId="212F91E2" w:rsidR="00EA7CFD" w:rsidRPr="004C0DE4" w:rsidRDefault="000670BA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70BA">
              <w:rPr>
                <w:rFonts w:asciiTheme="majorBidi" w:hAnsiTheme="majorBidi" w:cs="Angsana New"/>
                <w:sz w:val="28"/>
                <w:szCs w:val="28"/>
                <w:cs/>
              </w:rPr>
              <w:t>791</w:t>
            </w:r>
          </w:p>
        </w:tc>
        <w:tc>
          <w:tcPr>
            <w:tcW w:w="144" w:type="pct"/>
            <w:vAlign w:val="bottom"/>
          </w:tcPr>
          <w:p w14:paraId="788720F8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7308BAA2" w14:textId="1DC9ADF2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510</w:t>
            </w:r>
          </w:p>
        </w:tc>
      </w:tr>
      <w:tr w:rsidR="00EA7CFD" w:rsidRPr="004C0DE4" w14:paraId="7BF37F60" w14:textId="77777777" w:rsidTr="00477930">
        <w:tc>
          <w:tcPr>
            <w:tcW w:w="2207" w:type="pct"/>
          </w:tcPr>
          <w:p w14:paraId="0852CB38" w14:textId="77777777" w:rsidR="00EA7CFD" w:rsidRPr="004C0DE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6B4AC85B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2EF540EC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1C86CF0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107E670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72039D2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A56ECAD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3C29C50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24DF" w:rsidRPr="004C0DE4" w14:paraId="3BA08A0C" w14:textId="77777777" w:rsidTr="00477930">
        <w:tc>
          <w:tcPr>
            <w:tcW w:w="2207" w:type="pct"/>
          </w:tcPr>
          <w:p w14:paraId="476A8FAB" w14:textId="77777777" w:rsidR="00EC24DF" w:rsidRPr="004C0DE4" w:rsidRDefault="00EC24DF" w:rsidP="00EC2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5E166E75" w14:textId="3746F2E3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81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43" w:type="pct"/>
          </w:tcPr>
          <w:p w14:paraId="1D986874" w14:textId="77777777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AEBFDD5" w14:textId="09562961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,324</w:t>
            </w:r>
          </w:p>
        </w:tc>
        <w:tc>
          <w:tcPr>
            <w:tcW w:w="147" w:type="pct"/>
          </w:tcPr>
          <w:p w14:paraId="4A75D076" w14:textId="77777777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4CB10EA" w14:textId="2B5BCBEB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81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144" w:type="pct"/>
          </w:tcPr>
          <w:p w14:paraId="1D54B6E1" w14:textId="77777777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5F88F5B" w14:textId="1EDD4FC2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,324</w:t>
            </w:r>
          </w:p>
        </w:tc>
      </w:tr>
      <w:tr w:rsidR="00EC24DF" w:rsidRPr="004C0DE4" w14:paraId="61ED49E6" w14:textId="77777777" w:rsidTr="00477930">
        <w:tc>
          <w:tcPr>
            <w:tcW w:w="2207" w:type="pct"/>
          </w:tcPr>
          <w:p w14:paraId="18DCCF18" w14:textId="77777777" w:rsidR="00EC24DF" w:rsidRPr="004C0DE4" w:rsidRDefault="00EC24DF" w:rsidP="00EC2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A01924D" w14:textId="0861D112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4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3" w:type="pct"/>
          </w:tcPr>
          <w:p w14:paraId="595671DB" w14:textId="77777777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45ACF40" w14:textId="0595AA07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  <w:tc>
          <w:tcPr>
            <w:tcW w:w="147" w:type="pct"/>
          </w:tcPr>
          <w:p w14:paraId="0ACDAB49" w14:textId="77777777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F30CB9E" w14:textId="5E8A6CC2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24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4" w:type="pct"/>
          </w:tcPr>
          <w:p w14:paraId="5E00136F" w14:textId="77777777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3F67B84" w14:textId="4160A462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</w:rPr>
              <w:t>1,410</w:t>
            </w:r>
          </w:p>
        </w:tc>
      </w:tr>
      <w:tr w:rsidR="00EC24DF" w:rsidRPr="004C0DE4" w14:paraId="47F2D40F" w14:textId="77777777" w:rsidTr="00477930">
        <w:tc>
          <w:tcPr>
            <w:tcW w:w="2207" w:type="pct"/>
          </w:tcPr>
          <w:p w14:paraId="6738D950" w14:textId="77777777" w:rsidR="00EC24DF" w:rsidRPr="004C0DE4" w:rsidRDefault="00EC24DF" w:rsidP="00EC2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AF5CD53" w14:textId="54DE2DA6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081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43" w:type="pct"/>
          </w:tcPr>
          <w:p w14:paraId="12D294EA" w14:textId="77777777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3A78B7B" w14:textId="3287D4DB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734</w:t>
            </w:r>
          </w:p>
        </w:tc>
        <w:tc>
          <w:tcPr>
            <w:tcW w:w="147" w:type="pct"/>
          </w:tcPr>
          <w:p w14:paraId="3D9EC98C" w14:textId="77777777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FA6CDDD" w14:textId="370ACBF4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08124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44" w:type="pct"/>
          </w:tcPr>
          <w:p w14:paraId="0D344E23" w14:textId="77777777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AA646B2" w14:textId="1585DCEC" w:rsidR="00EC24DF" w:rsidRPr="004C0DE4" w:rsidRDefault="00EC24DF" w:rsidP="00EC24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34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0DE4">
              <w:rPr>
                <w:rFonts w:asciiTheme="majorBidi" w:hAnsiTheme="majorBidi" w:cs="Angsana New"/>
                <w:sz w:val="28"/>
                <w:szCs w:val="28"/>
                <w:cs/>
              </w:rPr>
              <w:t>734</w:t>
            </w:r>
          </w:p>
        </w:tc>
      </w:tr>
      <w:tr w:rsidR="00EA7CFD" w:rsidRPr="004C0DE4" w14:paraId="057275D1" w14:textId="77777777" w:rsidTr="00477930">
        <w:tc>
          <w:tcPr>
            <w:tcW w:w="2207" w:type="pct"/>
          </w:tcPr>
          <w:p w14:paraId="49BE2288" w14:textId="77777777" w:rsidR="00EA7CFD" w:rsidRPr="004C0DE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E3FA881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B302253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50A18C3D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08DE1F1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E21B5F7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E4E8F49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6DBB319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7CFD" w:rsidRPr="004C0DE4" w14:paraId="09A7A7BC" w14:textId="77777777" w:rsidTr="00477930">
        <w:tc>
          <w:tcPr>
            <w:tcW w:w="2207" w:type="pct"/>
          </w:tcPr>
          <w:p w14:paraId="131E7B17" w14:textId="77777777" w:rsidR="00EA7CFD" w:rsidRPr="004C0DE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1364E29F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056A942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7A804FF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43D47112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48028F7D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54780FC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32BFD77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7CFD" w:rsidRPr="004C0DE4" w14:paraId="0485F80C" w14:textId="77777777" w:rsidTr="00477930">
        <w:tc>
          <w:tcPr>
            <w:tcW w:w="2207" w:type="pct"/>
          </w:tcPr>
          <w:p w14:paraId="7FDA812E" w14:textId="77777777" w:rsidR="00EA7CFD" w:rsidRPr="004C0DE4" w:rsidRDefault="00EA7CFD" w:rsidP="00EA7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7C9AB027" w14:textId="593D0E43" w:rsidR="00EA7CFD" w:rsidRPr="004C0DE4" w:rsidRDefault="0080272C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1,806</w:t>
            </w:r>
          </w:p>
        </w:tc>
        <w:tc>
          <w:tcPr>
            <w:tcW w:w="143" w:type="pct"/>
          </w:tcPr>
          <w:p w14:paraId="5564BE7B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4EC4755" w14:textId="02D27790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,819</w:t>
            </w:r>
          </w:p>
        </w:tc>
        <w:tc>
          <w:tcPr>
            <w:tcW w:w="147" w:type="pct"/>
          </w:tcPr>
          <w:p w14:paraId="477948C4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2E96C96" w14:textId="717C461C" w:rsidR="00EA7CFD" w:rsidRPr="004C0DE4" w:rsidRDefault="0080272C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1,806</w:t>
            </w:r>
          </w:p>
        </w:tc>
        <w:tc>
          <w:tcPr>
            <w:tcW w:w="144" w:type="pct"/>
          </w:tcPr>
          <w:p w14:paraId="1FF760C1" w14:textId="77777777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04790AC" w14:textId="111029D2" w:rsidR="00EA7CFD" w:rsidRPr="004C0DE4" w:rsidRDefault="00EA7CFD" w:rsidP="00EA7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4C0DE4">
              <w:rPr>
                <w:rFonts w:asciiTheme="majorBidi" w:hAnsiTheme="majorBidi" w:cstheme="majorBidi"/>
                <w:sz w:val="28"/>
                <w:szCs w:val="28"/>
              </w:rPr>
              <w:t>,819</w:t>
            </w:r>
          </w:p>
        </w:tc>
      </w:tr>
    </w:tbl>
    <w:p w14:paraId="2B11331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DE27749" w14:textId="005C805F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477930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77930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กันยายน</w:t>
      </w:r>
      <w:r w:rsidR="00477930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2567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6B417E">
        <w:rPr>
          <w:rFonts w:asciiTheme="majorBidi" w:hAnsiTheme="majorBidi" w:cstheme="majorBidi"/>
          <w:sz w:val="28"/>
          <w:szCs w:val="28"/>
        </w:rPr>
        <w:t xml:space="preserve"> 31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sz w:val="28"/>
          <w:szCs w:val="28"/>
        </w:rPr>
        <w:t>2566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4071B9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2"/>
        <w:gridCol w:w="273"/>
        <w:gridCol w:w="1101"/>
        <w:gridCol w:w="67"/>
        <w:gridCol w:w="212"/>
        <w:gridCol w:w="55"/>
        <w:gridCol w:w="992"/>
        <w:gridCol w:w="38"/>
        <w:gridCol w:w="240"/>
        <w:gridCol w:w="1160"/>
      </w:tblGrid>
      <w:tr w:rsidR="00AC59CD" w:rsidRPr="006B417E" w14:paraId="3EF71A64" w14:textId="77777777" w:rsidTr="00A6238E">
        <w:trPr>
          <w:tblHeader/>
        </w:trPr>
        <w:tc>
          <w:tcPr>
            <w:tcW w:w="2264" w:type="pct"/>
          </w:tcPr>
          <w:p w14:paraId="1FBB25B0" w14:textId="77777777" w:rsidR="00AC59CD" w:rsidRPr="006B417E" w:rsidRDefault="00AC59CD" w:rsidP="006D3FA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7" w:type="pct"/>
            <w:gridSpan w:val="3"/>
          </w:tcPr>
          <w:p w14:paraId="69A187A2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B417E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" w:type="pct"/>
            <w:gridSpan w:val="2"/>
          </w:tcPr>
          <w:p w14:paraId="74DD429E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5"/>
          </w:tcPr>
          <w:p w14:paraId="67518F66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AC59CD" w:rsidRPr="006B417E" w14:paraId="62DEEA17" w14:textId="77777777" w:rsidTr="00A6238E">
        <w:trPr>
          <w:tblHeader/>
        </w:trPr>
        <w:tc>
          <w:tcPr>
            <w:tcW w:w="2264" w:type="pct"/>
          </w:tcPr>
          <w:p w14:paraId="28BC3C1B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585AA01D" w14:textId="01B9AD71" w:rsidR="00AC59CD" w:rsidRPr="006B417E" w:rsidRDefault="00477930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0DE4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4C0DE4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43" w:type="pct"/>
          </w:tcPr>
          <w:p w14:paraId="27BD5D3E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6AECBCC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  <w:gridSpan w:val="2"/>
          </w:tcPr>
          <w:p w14:paraId="1ACD1466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gridSpan w:val="3"/>
          </w:tcPr>
          <w:p w14:paraId="489444E0" w14:textId="1FFCF61B" w:rsidR="00AC59CD" w:rsidRPr="006B417E" w:rsidRDefault="00477930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E4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4C0DE4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26" w:type="pct"/>
          </w:tcPr>
          <w:p w14:paraId="7B232B93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0F4B9D51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C59CD" w:rsidRPr="006B417E" w14:paraId="51D47120" w14:textId="77777777" w:rsidTr="00A6238E">
        <w:trPr>
          <w:tblHeader/>
        </w:trPr>
        <w:tc>
          <w:tcPr>
            <w:tcW w:w="2264" w:type="pct"/>
          </w:tcPr>
          <w:p w14:paraId="1CC76101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</w:tcPr>
          <w:p w14:paraId="27E1256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0363AEB1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22317579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" w:type="pct"/>
            <w:gridSpan w:val="2"/>
          </w:tcPr>
          <w:p w14:paraId="5E746D22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gridSpan w:val="3"/>
          </w:tcPr>
          <w:p w14:paraId="338BAAD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" w:type="pct"/>
          </w:tcPr>
          <w:p w14:paraId="1024B1E6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6AC99134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59CD" w:rsidRPr="006B417E" w14:paraId="32C204FE" w14:textId="77777777" w:rsidTr="00A6238E">
        <w:trPr>
          <w:tblHeader/>
        </w:trPr>
        <w:tc>
          <w:tcPr>
            <w:tcW w:w="2264" w:type="pct"/>
          </w:tcPr>
          <w:p w14:paraId="5E04AE91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6" w:type="pct"/>
            <w:gridSpan w:val="10"/>
          </w:tcPr>
          <w:p w14:paraId="74A9D7A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605964D9" w14:textId="77777777" w:rsidTr="00A6238E">
        <w:tc>
          <w:tcPr>
            <w:tcW w:w="2264" w:type="pct"/>
          </w:tcPr>
          <w:p w14:paraId="5846657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7" w:type="pct"/>
          </w:tcPr>
          <w:p w14:paraId="1FAF0389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82763EE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3A316E0A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1557418A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4F79FEAF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162C5838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3E410B40" w14:textId="77777777" w:rsidR="00AC59CD" w:rsidRPr="006B417E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9CF" w:rsidRPr="006B417E" w14:paraId="63976E68" w14:textId="77777777" w:rsidTr="00A6238E">
        <w:tc>
          <w:tcPr>
            <w:tcW w:w="2264" w:type="pct"/>
          </w:tcPr>
          <w:p w14:paraId="607EC76D" w14:textId="77777777" w:rsidR="00DD59CF" w:rsidRPr="006B417E" w:rsidRDefault="00DD59CF" w:rsidP="00D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67" w:type="pct"/>
          </w:tcPr>
          <w:p w14:paraId="7AB57E54" w14:textId="76D68418" w:rsidR="00DD59CF" w:rsidRPr="006B417E" w:rsidRDefault="00DD59CF" w:rsidP="004A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FBC65A3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1993E147" w14:textId="2E262FF6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59362A12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0DF8E71C" w14:textId="708501A5" w:rsidR="00DD59CF" w:rsidRPr="006B417E" w:rsidRDefault="00CF31D4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4,866,052</w:t>
            </w:r>
          </w:p>
        </w:tc>
        <w:tc>
          <w:tcPr>
            <w:tcW w:w="146" w:type="pct"/>
            <w:gridSpan w:val="2"/>
          </w:tcPr>
          <w:p w14:paraId="20C6C63C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04AFB3F5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4,609,725</w:t>
            </w:r>
          </w:p>
        </w:tc>
      </w:tr>
      <w:tr w:rsidR="00DD59CF" w:rsidRPr="006B417E" w14:paraId="5BC7063E" w14:textId="77777777" w:rsidTr="00A6238E">
        <w:tc>
          <w:tcPr>
            <w:tcW w:w="2264" w:type="pct"/>
          </w:tcPr>
          <w:p w14:paraId="437372A8" w14:textId="77777777" w:rsidR="00DD59CF" w:rsidRPr="006B417E" w:rsidRDefault="00DD59CF" w:rsidP="00D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67" w:type="pct"/>
          </w:tcPr>
          <w:p w14:paraId="3F027FEE" w14:textId="1E9678B1" w:rsidR="00DD59CF" w:rsidRPr="006B417E" w:rsidRDefault="00DD59CF" w:rsidP="004A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5DF2B2B0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42BDF2FD" w14:textId="595E378C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0C1FA0B7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346546ED" w14:textId="6201C83D" w:rsidR="00DD59CF" w:rsidRPr="006B417E" w:rsidRDefault="00732B2C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146" w:type="pct"/>
            <w:gridSpan w:val="2"/>
          </w:tcPr>
          <w:p w14:paraId="2C5EBFA6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49EB1D12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1,362,500</w:t>
            </w:r>
          </w:p>
        </w:tc>
      </w:tr>
      <w:tr w:rsidR="00DD59CF" w:rsidRPr="006B417E" w14:paraId="6F95C528" w14:textId="77777777" w:rsidTr="00A6238E">
        <w:tc>
          <w:tcPr>
            <w:tcW w:w="2264" w:type="pct"/>
          </w:tcPr>
          <w:p w14:paraId="7D475608" w14:textId="77777777" w:rsidR="00DD59CF" w:rsidRPr="006B417E" w:rsidRDefault="00DD59CF" w:rsidP="00D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34BC651F" w14:textId="689CFE08" w:rsidR="00DD59CF" w:rsidRPr="006B417E" w:rsidRDefault="00DD59CF" w:rsidP="004A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3A80259D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612FB939" w14:textId="411E7970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7EE19A97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2FF49FB9" w14:textId="75E975A0" w:rsidR="00DD59CF" w:rsidRPr="006B417E" w:rsidRDefault="00CF31D4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2,432,488</w:t>
            </w:r>
          </w:p>
        </w:tc>
        <w:tc>
          <w:tcPr>
            <w:tcW w:w="146" w:type="pct"/>
            <w:gridSpan w:val="2"/>
          </w:tcPr>
          <w:p w14:paraId="56A04244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5D1AFE2C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1,671,123</w:t>
            </w:r>
          </w:p>
        </w:tc>
      </w:tr>
      <w:tr w:rsidR="00DD59CF" w:rsidRPr="006B417E" w14:paraId="3C967B08" w14:textId="77777777" w:rsidTr="00A6238E">
        <w:tc>
          <w:tcPr>
            <w:tcW w:w="2264" w:type="pct"/>
          </w:tcPr>
          <w:p w14:paraId="5FB9944D" w14:textId="77777777" w:rsidR="00DD59CF" w:rsidRPr="006B417E" w:rsidRDefault="00DD59CF" w:rsidP="00D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6D7B4914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2DAF6ED1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3E3B06CB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" w:type="pct"/>
            <w:gridSpan w:val="2"/>
          </w:tcPr>
          <w:p w14:paraId="79805C6E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0" w:type="pct"/>
          </w:tcPr>
          <w:p w14:paraId="4C66DB20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20F13B82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6184BEBE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D59CF" w:rsidRPr="006B417E" w14:paraId="5E2A03CD" w14:textId="77777777" w:rsidTr="00A6238E">
        <w:tc>
          <w:tcPr>
            <w:tcW w:w="2264" w:type="pct"/>
          </w:tcPr>
          <w:p w14:paraId="73FAACFB" w14:textId="77777777" w:rsidR="00DD59CF" w:rsidRPr="006B417E" w:rsidRDefault="00DD59CF" w:rsidP="00D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7" w:type="pct"/>
          </w:tcPr>
          <w:p w14:paraId="72CB1988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9F7C73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25764655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4574FCC7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3412263A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375140EF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4334DDB3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9CF" w:rsidRPr="006B417E" w14:paraId="739A2C63" w14:textId="77777777" w:rsidTr="00A6238E">
        <w:tc>
          <w:tcPr>
            <w:tcW w:w="2264" w:type="pct"/>
          </w:tcPr>
          <w:p w14:paraId="0CE0BF45" w14:textId="77777777" w:rsidR="00DD59CF" w:rsidRPr="006B417E" w:rsidRDefault="00DD59CF" w:rsidP="00D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67" w:type="pct"/>
          </w:tcPr>
          <w:p w14:paraId="25166DD8" w14:textId="32C98F39" w:rsidR="00DD59CF" w:rsidRPr="006B417E" w:rsidRDefault="00DD59CF" w:rsidP="004A61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43" w:type="pct"/>
          </w:tcPr>
          <w:p w14:paraId="6880BEA6" w14:textId="77777777" w:rsidR="00DD59CF" w:rsidRPr="006B417E" w:rsidRDefault="00DD59CF" w:rsidP="000F2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2E1ED593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40" w:type="pct"/>
            <w:gridSpan w:val="2"/>
          </w:tcPr>
          <w:p w14:paraId="6FF43820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071A07A8" w14:textId="7E5CC9FC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46" w:type="pct"/>
            <w:gridSpan w:val="2"/>
          </w:tcPr>
          <w:p w14:paraId="0CA47E64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1D918B50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</w:tr>
      <w:tr w:rsidR="00DD59CF" w:rsidRPr="006B417E" w14:paraId="2B874253" w14:textId="77777777" w:rsidTr="00A6238E">
        <w:tc>
          <w:tcPr>
            <w:tcW w:w="2264" w:type="pct"/>
          </w:tcPr>
          <w:p w14:paraId="7CA5D83C" w14:textId="77777777" w:rsidR="00DD59CF" w:rsidRPr="006B417E" w:rsidRDefault="00DD59CF" w:rsidP="00D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67" w:type="pct"/>
          </w:tcPr>
          <w:p w14:paraId="016562D2" w14:textId="69CA6480" w:rsidR="00DD59CF" w:rsidRPr="006B417E" w:rsidRDefault="00DD59CF" w:rsidP="000F2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F2FC9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0670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2FC9">
              <w:rPr>
                <w:rFonts w:asciiTheme="majorBidi" w:hAnsiTheme="majorBidi" w:cstheme="majorBidi"/>
                <w:sz w:val="28"/>
                <w:szCs w:val="28"/>
                <w:cs/>
              </w:rPr>
              <w:t>867</w:t>
            </w:r>
          </w:p>
        </w:tc>
        <w:tc>
          <w:tcPr>
            <w:tcW w:w="143" w:type="pct"/>
          </w:tcPr>
          <w:p w14:paraId="298CD0DB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1A352EBD" w14:textId="77777777" w:rsidR="00DD59CF" w:rsidRPr="006B417E" w:rsidRDefault="00DD59CF" w:rsidP="000F2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11,854</w:t>
            </w:r>
          </w:p>
        </w:tc>
        <w:tc>
          <w:tcPr>
            <w:tcW w:w="140" w:type="pct"/>
            <w:gridSpan w:val="2"/>
          </w:tcPr>
          <w:p w14:paraId="054ECB17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3AD1D296" w14:textId="147E7C69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70BA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0670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70BA">
              <w:rPr>
                <w:rFonts w:asciiTheme="majorBidi" w:hAnsiTheme="majorBidi" w:cs="Angsana New"/>
                <w:sz w:val="28"/>
                <w:szCs w:val="28"/>
                <w:cs/>
              </w:rPr>
              <w:t>867</w:t>
            </w:r>
          </w:p>
        </w:tc>
        <w:tc>
          <w:tcPr>
            <w:tcW w:w="146" w:type="pct"/>
            <w:gridSpan w:val="2"/>
          </w:tcPr>
          <w:p w14:paraId="1E88A08B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A83C0C5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11,854</w:t>
            </w:r>
          </w:p>
        </w:tc>
      </w:tr>
      <w:tr w:rsidR="00DD59CF" w:rsidRPr="006B417E" w14:paraId="58475A2A" w14:textId="77777777" w:rsidTr="00A6238E">
        <w:tc>
          <w:tcPr>
            <w:tcW w:w="2264" w:type="pct"/>
          </w:tcPr>
          <w:p w14:paraId="7F082E42" w14:textId="77777777" w:rsidR="00DD59CF" w:rsidRPr="006B417E" w:rsidRDefault="00DD59CF" w:rsidP="00D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7" w:type="pct"/>
          </w:tcPr>
          <w:p w14:paraId="77E39E72" w14:textId="17B3B7FE" w:rsidR="00DD59CF" w:rsidRPr="006B417E" w:rsidRDefault="00DD59CF" w:rsidP="000F2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F2FC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6D6DC1" w:rsidRPr="000F2FC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70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D6DC1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43" w:type="pct"/>
          </w:tcPr>
          <w:p w14:paraId="72428102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7C5C24D5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12,565</w:t>
            </w:r>
          </w:p>
        </w:tc>
        <w:tc>
          <w:tcPr>
            <w:tcW w:w="140" w:type="pct"/>
            <w:gridSpan w:val="2"/>
          </w:tcPr>
          <w:p w14:paraId="75FDEA00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2906EE20" w14:textId="29731D33" w:rsidR="00DD59CF" w:rsidRPr="006B417E" w:rsidRDefault="006D6DC1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70BA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Pr="000670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46" w:type="pct"/>
            <w:gridSpan w:val="2"/>
          </w:tcPr>
          <w:p w14:paraId="09E9F94D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700DB0DF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12,565</w:t>
            </w:r>
          </w:p>
        </w:tc>
      </w:tr>
      <w:tr w:rsidR="00DD59CF" w:rsidRPr="006B417E" w14:paraId="257980A8" w14:textId="77777777" w:rsidTr="00A6238E">
        <w:tc>
          <w:tcPr>
            <w:tcW w:w="2264" w:type="pct"/>
          </w:tcPr>
          <w:p w14:paraId="445AE08A" w14:textId="77777777" w:rsidR="00DD59CF" w:rsidRPr="006B417E" w:rsidRDefault="00DD59CF" w:rsidP="00D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pct"/>
          </w:tcPr>
          <w:p w14:paraId="6D64DB75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514402BA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14:paraId="392970B6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0" w:type="pct"/>
            <w:gridSpan w:val="2"/>
          </w:tcPr>
          <w:p w14:paraId="05D5D97A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20" w:type="pct"/>
          </w:tcPr>
          <w:p w14:paraId="7804CB40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6AF63D59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8" w:type="pct"/>
          </w:tcPr>
          <w:p w14:paraId="039C7D24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D59CF" w:rsidRPr="006B417E" w14:paraId="4E1DC9C1" w14:textId="77777777" w:rsidTr="00A6238E">
        <w:tc>
          <w:tcPr>
            <w:tcW w:w="2264" w:type="pct"/>
          </w:tcPr>
          <w:p w14:paraId="414977CF" w14:textId="77777777" w:rsidR="00DD59CF" w:rsidRPr="006B417E" w:rsidRDefault="00DD59CF" w:rsidP="00D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67" w:type="pct"/>
          </w:tcPr>
          <w:p w14:paraId="3A8624AE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739F0F1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14DD1D34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</w:tcPr>
          <w:p w14:paraId="01B60A98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3FC10D42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6C2684FA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1CC86029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9CF" w:rsidRPr="006B417E" w14:paraId="777DB6BF" w14:textId="77777777" w:rsidTr="00A6238E">
        <w:tc>
          <w:tcPr>
            <w:tcW w:w="2264" w:type="pct"/>
          </w:tcPr>
          <w:p w14:paraId="67D1C82E" w14:textId="77777777" w:rsidR="00DD59CF" w:rsidRPr="006B417E" w:rsidRDefault="00DD59CF" w:rsidP="00DD5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67" w:type="pct"/>
          </w:tcPr>
          <w:p w14:paraId="75F96918" w14:textId="7C4CB9D9" w:rsidR="00DD59CF" w:rsidRPr="006B417E" w:rsidRDefault="00DD59CF" w:rsidP="000F2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43" w:type="pct"/>
          </w:tcPr>
          <w:p w14:paraId="7C41BC7E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gridSpan w:val="2"/>
          </w:tcPr>
          <w:p w14:paraId="00E93ADE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191</w:t>
            </w:r>
          </w:p>
        </w:tc>
        <w:tc>
          <w:tcPr>
            <w:tcW w:w="140" w:type="pct"/>
            <w:gridSpan w:val="2"/>
          </w:tcPr>
          <w:p w14:paraId="0E840B54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" w:type="pct"/>
          </w:tcPr>
          <w:p w14:paraId="7AB33D3A" w14:textId="79A66D40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46" w:type="pct"/>
            <w:gridSpan w:val="2"/>
          </w:tcPr>
          <w:p w14:paraId="4940C9C0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" w:type="pct"/>
          </w:tcPr>
          <w:p w14:paraId="5588ADBB" w14:textId="77777777" w:rsidR="00DD59CF" w:rsidRPr="006B417E" w:rsidRDefault="00DD59CF" w:rsidP="00DD5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191</w:t>
            </w:r>
          </w:p>
        </w:tc>
      </w:tr>
    </w:tbl>
    <w:p w14:paraId="2CD8B918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41A35D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E24F1D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41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0A5F8547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D88AE0B" w14:textId="640B519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ณ วันที่ </w:t>
      </w:r>
      <w:r w:rsidR="00477930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77930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กันยายน</w:t>
      </w:r>
      <w:r w:rsidR="00477930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EC6E59">
        <w:rPr>
          <w:rFonts w:asciiTheme="majorBidi" w:eastAsia="Cordia New" w:hAnsiTheme="majorBidi" w:cstheme="majorBidi"/>
          <w:sz w:val="28"/>
          <w:szCs w:val="28"/>
        </w:rPr>
        <w:t xml:space="preserve">2567 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>เงินให้กู้ยืมระยะสั้นแก่ผู้บริหารสำคัญมีอัตราดอกเบี้ยร้อยละ</w:t>
      </w:r>
      <w:r w:rsidR="00DA6BF5" w:rsidRPr="00EC6E59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="002036C1">
        <w:rPr>
          <w:rFonts w:asciiTheme="majorBidi" w:eastAsia="Cordia New" w:hAnsiTheme="majorBidi" w:cstheme="majorBidi"/>
          <w:sz w:val="28"/>
          <w:szCs w:val="28"/>
        </w:rPr>
        <w:t>8</w:t>
      </w:r>
      <w:r w:rsidRPr="00EC6E59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ต่อปี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2566: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ร้อยละ </w:t>
      </w:r>
      <w:r w:rsidR="0014079B" w:rsidRPr="00EC6E59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8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br/>
        <w:t>ต่อปี)</w:t>
      </w:r>
    </w:p>
    <w:p w14:paraId="4F8986C8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cs/>
        </w:rPr>
      </w:pPr>
    </w:p>
    <w:p w14:paraId="6A0475A1" w14:textId="4F8C2F4D" w:rsidR="00AC59CD" w:rsidRPr="00CA38A7" w:rsidRDefault="00AC59CD" w:rsidP="00CA3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cs/>
        </w:rPr>
      </w:pP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ณ วันที่ </w:t>
      </w:r>
      <w:r w:rsidR="00477930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77930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กันยายน</w:t>
      </w:r>
      <w:r w:rsidR="00477930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EC6E59">
        <w:rPr>
          <w:rFonts w:asciiTheme="majorBidi" w:eastAsia="Cordia New" w:hAnsiTheme="majorBidi" w:cstheme="majorBidi"/>
          <w:sz w:val="28"/>
          <w:szCs w:val="28"/>
        </w:rPr>
        <w:t>2567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7B4D26" w:rsidRPr="00EC6E59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="00732B2C">
        <w:rPr>
          <w:rFonts w:asciiTheme="majorBidi" w:eastAsia="Cordia New" w:hAnsiTheme="majorBidi" w:cstheme="majorBidi" w:hint="cs"/>
          <w:sz w:val="28"/>
          <w:szCs w:val="28"/>
          <w:cs/>
        </w:rPr>
        <w:t>987.5</w:t>
      </w:r>
      <w:r w:rsidRPr="00EC6E59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ล้านบาท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>2566:</w:t>
      </w:r>
      <w:r w:rsidR="0014079B" w:rsidRPr="00EC6E59">
        <w:rPr>
          <w:rFonts w:asciiTheme="majorBidi" w:eastAsia="Cordia New" w:hAnsiTheme="majorBidi" w:cstheme="majorBidi" w:hint="cs"/>
          <w:sz w:val="28"/>
          <w:szCs w:val="28"/>
          <w:cs/>
        </w:rPr>
        <w:t xml:space="preserve"> </w:t>
      </w:r>
      <w:r w:rsidR="0014079B"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>1,362.5</w:t>
      </w:r>
      <w:r w:rsidR="0014079B" w:rsidRPr="00EC6E59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ล้านบาท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>)</w:t>
      </w:r>
      <w:r w:rsidR="00EC6E59" w:rsidRPr="00EC6E59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 xml:space="preserve">โดยมีกำหนดชำระคืนเงินต้นทุก </w:t>
      </w:r>
      <w:r w:rsidRPr="00732B2C">
        <w:rPr>
          <w:rFonts w:asciiTheme="majorBidi" w:eastAsia="Cordia New" w:hAnsiTheme="majorBidi" w:cstheme="majorBidi"/>
          <w:sz w:val="28"/>
          <w:szCs w:val="28"/>
        </w:rPr>
        <w:t xml:space="preserve">3 </w:t>
      </w:r>
      <w:r w:rsidRPr="00732B2C">
        <w:rPr>
          <w:rFonts w:asciiTheme="majorBidi" w:eastAsia="Cordia New" w:hAnsiTheme="majorBidi" w:cstheme="majorBidi"/>
          <w:sz w:val="28"/>
          <w:szCs w:val="28"/>
          <w:cs/>
        </w:rPr>
        <w:t>เดือนและชำระดอกเบี้ยทุกเดือนจนถึงเดือ</w:t>
      </w:r>
      <w:r w:rsidR="007B4D26" w:rsidRPr="00732B2C">
        <w:rPr>
          <w:rFonts w:asciiTheme="majorBidi" w:eastAsia="Cordia New" w:hAnsiTheme="majorBidi" w:cstheme="majorBidi" w:hint="cs"/>
          <w:sz w:val="28"/>
          <w:szCs w:val="28"/>
          <w:cs/>
        </w:rPr>
        <w:t xml:space="preserve">นมิถุนายน </w:t>
      </w:r>
      <w:r w:rsidR="006A0ADF" w:rsidRPr="00732B2C">
        <w:rPr>
          <w:rFonts w:asciiTheme="majorBidi" w:eastAsia="Cordia New" w:hAnsiTheme="majorBidi" w:cstheme="majorBidi"/>
          <w:sz w:val="28"/>
          <w:szCs w:val="28"/>
        </w:rPr>
        <w:t>25</w:t>
      </w:r>
      <w:r w:rsidR="007B4D26" w:rsidRPr="00732B2C">
        <w:rPr>
          <w:rFonts w:asciiTheme="majorBidi" w:eastAsia="Cordia New" w:hAnsiTheme="majorBidi" w:cstheme="majorBidi" w:hint="cs"/>
          <w:sz w:val="28"/>
          <w:szCs w:val="28"/>
          <w:cs/>
        </w:rPr>
        <w:t>70</w:t>
      </w:r>
      <w:r w:rsidRPr="00EC6E59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2566: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เดือน</w:t>
      </w:r>
      <w:r w:rsidR="0014079B" w:rsidRPr="00EC6E59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มิถุนายน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 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>25</w:t>
      </w:r>
      <w:r w:rsidR="00056DED" w:rsidRPr="00EC6E59">
        <w:rPr>
          <w:rFonts w:asciiTheme="majorBidi" w:eastAsia="Cordia New" w:hAnsiTheme="majorBidi" w:cstheme="majorBidi"/>
          <w:i/>
          <w:iCs/>
          <w:sz w:val="28"/>
          <w:szCs w:val="28"/>
        </w:rPr>
        <w:t>70</w:t>
      </w:r>
      <w:r w:rsidRPr="00EC6E59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) </w:t>
      </w:r>
      <w:r w:rsidRPr="00EC6E59">
        <w:rPr>
          <w:rFonts w:asciiTheme="majorBidi" w:eastAsia="Cordia New" w:hAnsiTheme="majorBidi" w:cstheme="majorBidi"/>
          <w:sz w:val="28"/>
          <w:szCs w:val="28"/>
          <w:cs/>
        </w:rPr>
        <w:t>อัตราดอกเบี้ยเป็นไปตามที่ระบุไว้ในสัญญา</w:t>
      </w:r>
    </w:p>
    <w:p w14:paraId="48218C90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A1A3971" w14:textId="35F25678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6E5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77930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77930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กันยายน</w:t>
      </w:r>
      <w:r w:rsidR="00477930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EC6E59">
        <w:rPr>
          <w:rFonts w:asciiTheme="majorBidi" w:hAnsiTheme="majorBidi" w:cstheme="majorBidi"/>
          <w:sz w:val="28"/>
          <w:szCs w:val="28"/>
        </w:rPr>
        <w:t xml:space="preserve">2567 </w:t>
      </w:r>
      <w:r w:rsidRPr="00EC6E59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บริษัทมีสัญญาให้บริการแก่บริษัทย่อยหลายฉบับ ขอบเขตการให้บริการประกอบด้วยการจัดหานายหน้าประกันวินาศภัย การอนุมัติสินเชื่อเช่าซื้อและสินเชื่อส่วนบุคคล การเรียกเก็บเงินรับชำระ 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</w:t>
      </w:r>
      <w:r w:rsidR="00EC6E59">
        <w:rPr>
          <w:rFonts w:asciiTheme="majorBidi" w:hAnsiTheme="majorBidi" w:cstheme="majorBidi"/>
          <w:sz w:val="28"/>
          <w:szCs w:val="28"/>
          <w:cs/>
        </w:rPr>
        <w:br/>
      </w:r>
      <w:r w:rsidRPr="00EC6E59">
        <w:rPr>
          <w:rFonts w:asciiTheme="majorBidi" w:hAnsiTheme="majorBidi" w:cstheme="majorBidi"/>
          <w:sz w:val="28"/>
          <w:szCs w:val="28"/>
          <w:cs/>
        </w:rPr>
        <w:t>ได้ระบุในสัญญา</w:t>
      </w:r>
    </w:p>
    <w:p w14:paraId="6B1A88AD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A52E0" w14:textId="356C7CDE" w:rsidR="00AC59CD" w:rsidRPr="00EC6E59" w:rsidRDefault="00AC59CD" w:rsidP="007D611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6E5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77930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77930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กันยายน</w:t>
      </w:r>
      <w:r w:rsidR="00477930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EC6E59">
        <w:rPr>
          <w:rFonts w:asciiTheme="majorBidi" w:hAnsiTheme="majorBidi" w:cstheme="majorBidi"/>
          <w:sz w:val="28"/>
          <w:szCs w:val="28"/>
        </w:rPr>
        <w:t xml:space="preserve">2567 </w:t>
      </w:r>
      <w:r w:rsidRPr="00EC6E59">
        <w:rPr>
          <w:rFonts w:asciiTheme="majorBidi" w:hAnsiTheme="majorBidi" w:cstheme="majorBidi"/>
          <w:sz w:val="28"/>
          <w:szCs w:val="28"/>
          <w:cs/>
        </w:rPr>
        <w:t>บริษัทมีสัญญาให้เช่าพื้นที่สำนักงานกับบริษัทย่อยหลายฉบับ โดยมี</w:t>
      </w:r>
      <w:r w:rsidRPr="00545A3F">
        <w:rPr>
          <w:rFonts w:asciiTheme="majorBidi" w:hAnsiTheme="majorBidi" w:cstheme="majorBidi"/>
          <w:sz w:val="28"/>
          <w:szCs w:val="28"/>
          <w:cs/>
        </w:rPr>
        <w:t>ระยะเวลาเช่า</w:t>
      </w:r>
      <w:r w:rsidR="009C3BBB" w:rsidRPr="00545A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1F7C" w:rsidRPr="00545A3F">
        <w:rPr>
          <w:rFonts w:asciiTheme="majorBidi" w:eastAsia="Cordia New" w:hAnsiTheme="majorBidi" w:cstheme="majorBidi"/>
          <w:sz w:val="28"/>
          <w:szCs w:val="28"/>
        </w:rPr>
        <w:t>3</w:t>
      </w:r>
      <w:r w:rsidR="009C3BBB" w:rsidRPr="00545A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545A3F">
        <w:rPr>
          <w:rFonts w:asciiTheme="majorBidi" w:hAnsiTheme="majorBidi" w:cstheme="majorBidi" w:hint="cs"/>
          <w:sz w:val="28"/>
          <w:szCs w:val="28"/>
          <w:cs/>
        </w:rPr>
        <w:t>ปีตั้งแต่</w:t>
      </w:r>
      <w:r w:rsidR="007D611F">
        <w:rPr>
          <w:rFonts w:asciiTheme="majorBidi" w:hAnsiTheme="majorBidi" w:cstheme="majorBidi"/>
          <w:sz w:val="28"/>
          <w:szCs w:val="28"/>
          <w:cs/>
        </w:rPr>
        <w:br/>
      </w:r>
      <w:r w:rsidR="00A00BB7" w:rsidRPr="00EC6E59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B61D1D" w:rsidRPr="00545A3F">
        <w:rPr>
          <w:rFonts w:asciiTheme="majorBidi" w:eastAsia="Cordia New" w:hAnsiTheme="majorBidi" w:cstheme="majorBidi"/>
          <w:sz w:val="28"/>
          <w:szCs w:val="28"/>
        </w:rPr>
        <w:t>1</w:t>
      </w:r>
      <w:r w:rsidR="009C3BBB" w:rsidRPr="00545A3F">
        <w:rPr>
          <w:rFonts w:asciiTheme="majorBidi" w:hAnsiTheme="majorBidi" w:cstheme="majorBidi" w:hint="cs"/>
          <w:sz w:val="28"/>
          <w:szCs w:val="28"/>
          <w:cs/>
        </w:rPr>
        <w:t xml:space="preserve"> มกราคม </w:t>
      </w:r>
      <w:r w:rsidR="00E57266" w:rsidRPr="00545A3F">
        <w:rPr>
          <w:rFonts w:asciiTheme="majorBidi" w:hAnsiTheme="majorBidi" w:cstheme="majorBidi"/>
          <w:sz w:val="28"/>
          <w:szCs w:val="28"/>
        </w:rPr>
        <w:t>2565</w:t>
      </w:r>
      <w:r w:rsidR="009C3BBB" w:rsidRPr="00545A3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545A3F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174FF9" w:rsidRPr="00545A3F">
        <w:rPr>
          <w:rFonts w:asciiTheme="majorBidi" w:hAnsiTheme="majorBidi" w:cstheme="majorBidi"/>
          <w:sz w:val="28"/>
          <w:szCs w:val="28"/>
        </w:rPr>
        <w:t>28</w:t>
      </w:r>
      <w:r w:rsidR="009C3BBB" w:rsidRPr="00545A3F">
        <w:rPr>
          <w:rFonts w:asciiTheme="majorBidi" w:hAnsiTheme="majorBidi" w:cstheme="majorBidi" w:hint="cs"/>
          <w:sz w:val="28"/>
          <w:szCs w:val="28"/>
          <w:cs/>
        </w:rPr>
        <w:t xml:space="preserve"> กุมภาพันธ์ </w:t>
      </w:r>
      <w:r w:rsidR="00E57266" w:rsidRPr="00545A3F">
        <w:rPr>
          <w:rFonts w:asciiTheme="majorBidi" w:hAnsiTheme="majorBidi" w:cstheme="majorBidi"/>
          <w:sz w:val="28"/>
          <w:szCs w:val="28"/>
        </w:rPr>
        <w:t>2570</w:t>
      </w:r>
      <w:r w:rsidRPr="00EC6E5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2566: 3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ตั้งแต่วันที่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มีนาคม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2564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>จนถึงวันที่</w:t>
      </w:r>
      <w:r w:rsidR="00EC6E59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2567) </w:t>
      </w:r>
      <w:r w:rsidRPr="00EC6E59">
        <w:rPr>
          <w:rFonts w:asciiTheme="majorBidi" w:hAnsiTheme="majorBidi" w:cstheme="majorBidi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บริษัทได้รับค่าเช่าตามที่ระบุในสัญญา </w:t>
      </w:r>
      <w:r w:rsidR="007D611F">
        <w:rPr>
          <w:rFonts w:asciiTheme="majorBidi" w:hAnsiTheme="majorBidi" w:cstheme="majorBidi"/>
          <w:sz w:val="28"/>
          <w:szCs w:val="28"/>
          <w:cs/>
        </w:rPr>
        <w:br/>
      </w:r>
      <w:r w:rsidRPr="00EC6E59">
        <w:rPr>
          <w:rFonts w:asciiTheme="majorBidi" w:hAnsiTheme="majorBidi" w:cstheme="majorBidi"/>
          <w:sz w:val="28"/>
          <w:szCs w:val="28"/>
          <w:cs/>
        </w:rPr>
        <w:t>ค่าเช่าจะมีกา</w:t>
      </w:r>
      <w:r w:rsidR="00E93530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EC6E59">
        <w:rPr>
          <w:rFonts w:asciiTheme="majorBidi" w:hAnsiTheme="majorBidi" w:cstheme="majorBidi"/>
          <w:sz w:val="28"/>
          <w:szCs w:val="28"/>
          <w:cs/>
        </w:rPr>
        <w:t>ทบทวนทุกครั้งเมื่อครบกำหนดสัญญา</w:t>
      </w:r>
    </w:p>
    <w:p w14:paraId="654A494B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EAAE11" w14:textId="290F30AD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C6E5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477930" w:rsidRPr="004C0DE4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77930" w:rsidRPr="004C0DE4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กันยายน</w:t>
      </w:r>
      <w:r w:rsidR="00477930" w:rsidRPr="004C0DE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EC6E59">
        <w:rPr>
          <w:rFonts w:asciiTheme="majorBidi" w:hAnsiTheme="majorBidi" w:cstheme="majorBidi"/>
          <w:sz w:val="28"/>
          <w:szCs w:val="28"/>
        </w:rPr>
        <w:t xml:space="preserve">2567 </w:t>
      </w:r>
      <w:r w:rsidRPr="00EC6E59">
        <w:rPr>
          <w:rFonts w:asciiTheme="majorBidi" w:hAnsiTheme="majorBidi" w:cstheme="majorBidi"/>
          <w:sz w:val="28"/>
          <w:szCs w:val="28"/>
          <w:cs/>
        </w:rPr>
        <w:t>บริษัทมีสัญญาหลายฉบับกับบุคคลที่เกี่ยวข้องกันสำหรับการเช่าอาคารสำนักงาน โดยมีระยะเวลา</w:t>
      </w:r>
      <w:r w:rsidRPr="00E30206">
        <w:rPr>
          <w:rFonts w:asciiTheme="majorBidi" w:hAnsiTheme="majorBidi" w:cstheme="majorBidi"/>
          <w:sz w:val="28"/>
          <w:szCs w:val="28"/>
          <w:cs/>
        </w:rPr>
        <w:t>เช่</w:t>
      </w:r>
      <w:r w:rsidR="009C3BBB" w:rsidRPr="00E30206">
        <w:rPr>
          <w:rFonts w:asciiTheme="majorBidi" w:hAnsiTheme="majorBidi" w:cstheme="majorBidi" w:hint="cs"/>
          <w:sz w:val="28"/>
          <w:szCs w:val="28"/>
          <w:cs/>
        </w:rPr>
        <w:t xml:space="preserve">า </w:t>
      </w:r>
      <w:r w:rsidR="00652B76" w:rsidRPr="00E30206">
        <w:rPr>
          <w:rFonts w:asciiTheme="majorBidi" w:hAnsiTheme="majorBidi" w:cstheme="majorBidi"/>
          <w:sz w:val="28"/>
          <w:szCs w:val="28"/>
        </w:rPr>
        <w:t>3</w:t>
      </w:r>
      <w:r w:rsidR="009C3BBB" w:rsidRPr="00E30206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A00BB7" w:rsidRPr="00E30206">
        <w:rPr>
          <w:rFonts w:asciiTheme="majorBidi" w:hAnsiTheme="majorBidi" w:cstheme="majorBidi" w:hint="cs"/>
          <w:sz w:val="28"/>
          <w:szCs w:val="28"/>
          <w:cs/>
        </w:rPr>
        <w:t>ตั้งแต่วันที่</w:t>
      </w:r>
      <w:r w:rsidR="009C3BBB" w:rsidRPr="00E302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52B76" w:rsidRPr="00E30206">
        <w:rPr>
          <w:rFonts w:asciiTheme="majorBidi" w:hAnsiTheme="majorBidi" w:cstheme="majorBidi"/>
          <w:sz w:val="28"/>
          <w:szCs w:val="28"/>
        </w:rPr>
        <w:t>1</w:t>
      </w:r>
      <w:r w:rsidR="009C3BBB" w:rsidRPr="00E30206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 </w:t>
      </w:r>
      <w:r w:rsidR="00652B76" w:rsidRPr="00E30206">
        <w:rPr>
          <w:rFonts w:asciiTheme="majorBidi" w:hAnsiTheme="majorBidi" w:cstheme="majorBidi"/>
          <w:sz w:val="28"/>
          <w:szCs w:val="28"/>
        </w:rPr>
        <w:t>2565</w:t>
      </w:r>
      <w:r w:rsidR="009C3BBB" w:rsidRPr="00E302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E30206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9C3BBB" w:rsidRPr="00E302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4891" w:rsidRPr="00E30206">
        <w:rPr>
          <w:rFonts w:asciiTheme="majorBidi" w:hAnsiTheme="majorBidi" w:cstheme="majorBidi"/>
          <w:sz w:val="28"/>
          <w:szCs w:val="28"/>
        </w:rPr>
        <w:t>3</w:t>
      </w:r>
      <w:r w:rsidR="007E4891" w:rsidRPr="00E30206">
        <w:rPr>
          <w:rFonts w:asciiTheme="majorBidi" w:hAnsiTheme="majorBidi" w:cs="Angsana New"/>
          <w:sz w:val="28"/>
          <w:szCs w:val="28"/>
        </w:rPr>
        <w:t>1</w:t>
      </w:r>
      <w:r w:rsidR="009C3BBB" w:rsidRPr="00E30206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652B76" w:rsidRPr="00E30206">
        <w:rPr>
          <w:rFonts w:asciiTheme="majorBidi" w:hAnsiTheme="majorBidi" w:cstheme="majorBidi"/>
          <w:sz w:val="28"/>
          <w:szCs w:val="28"/>
        </w:rPr>
        <w:t>2569</w:t>
      </w:r>
      <w:r w:rsidR="009C3BBB" w:rsidRPr="00EC6E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>(31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ตั้งแต่วันที่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มกราคม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2564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ถึงวันที่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ตุลาคม </w:t>
      </w:r>
      <w:r w:rsidRPr="00EC6E59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EC6E59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EC6E59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F24AAA0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EC6E59">
        <w:rPr>
          <w:rFonts w:asciiTheme="majorBidi" w:hAnsiTheme="majorBidi" w:cstheme="majorBidi"/>
          <w:sz w:val="24"/>
          <w:szCs w:val="24"/>
        </w:rPr>
        <w:br w:type="page"/>
      </w:r>
    </w:p>
    <w:p w14:paraId="0B666870" w14:textId="7DFEE5E3" w:rsidR="00AC59CD" w:rsidRPr="00B82D37" w:rsidRDefault="00AC59CD" w:rsidP="00B82D3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ลูกหนี้เงินให้สินเชื่อและลูกหนี้ตามสัญญาเช่าซื้อ</w:t>
      </w:r>
    </w:p>
    <w:p w14:paraId="72C152FF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3.1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จำแนกตามประเภทลูกหนี้</w:t>
      </w:r>
    </w:p>
    <w:p w14:paraId="7D99F752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AC59CD" w:rsidRPr="006B417E" w14:paraId="3D334DEB" w14:textId="77777777" w:rsidTr="00A6238E">
        <w:tc>
          <w:tcPr>
            <w:tcW w:w="3150" w:type="dxa"/>
          </w:tcPr>
          <w:p w14:paraId="16B1FA34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4D868A5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59CD" w:rsidRPr="006B417E" w14:paraId="13F411CB" w14:textId="77777777" w:rsidTr="00A6238E">
        <w:tc>
          <w:tcPr>
            <w:tcW w:w="3150" w:type="dxa"/>
          </w:tcPr>
          <w:p w14:paraId="74411140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F3FBF21" w14:textId="4FBB310A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7793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3314" w:type="dxa"/>
            <w:gridSpan w:val="3"/>
            <w:vAlign w:val="bottom"/>
          </w:tcPr>
          <w:p w14:paraId="4B9450FF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6B417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2566</w:t>
            </w:r>
          </w:p>
        </w:tc>
      </w:tr>
      <w:tr w:rsidR="00AC59CD" w:rsidRPr="006B417E" w14:paraId="5F4430C6" w14:textId="77777777" w:rsidTr="00A6238E">
        <w:tc>
          <w:tcPr>
            <w:tcW w:w="3150" w:type="dxa"/>
          </w:tcPr>
          <w:p w14:paraId="155B5358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  <w:r w:rsidRPr="006B417E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990C17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971C63D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86" w:type="dxa"/>
            <w:vAlign w:val="bottom"/>
          </w:tcPr>
          <w:p w14:paraId="4CCF03FA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3CD8644A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48C35E3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54" w:type="dxa"/>
            <w:vAlign w:val="bottom"/>
          </w:tcPr>
          <w:p w14:paraId="21FC187D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5555B0CC" w14:textId="77777777" w:rsidTr="00A6238E">
        <w:tc>
          <w:tcPr>
            <w:tcW w:w="3150" w:type="dxa"/>
          </w:tcPr>
          <w:p w14:paraId="56101311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1B845AC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700D" w:rsidRPr="006B417E" w14:paraId="63623749" w14:textId="77777777" w:rsidTr="00A6238E">
        <w:tc>
          <w:tcPr>
            <w:tcW w:w="3150" w:type="dxa"/>
          </w:tcPr>
          <w:p w14:paraId="536C6FBB" w14:textId="77777777" w:rsidR="00BB700D" w:rsidRPr="006B417E" w:rsidRDefault="00BB700D" w:rsidP="00BB700D">
            <w:pPr>
              <w:spacing w:line="240" w:lineRule="auto"/>
              <w:ind w:left="-20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020728D0" w14:textId="318DF6DC" w:rsidR="00BB700D" w:rsidRPr="00EB07B4" w:rsidRDefault="00575F94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7B4">
              <w:rPr>
                <w:rFonts w:asciiTheme="majorBidi" w:hAnsiTheme="majorBidi" w:cstheme="majorBidi"/>
                <w:sz w:val="28"/>
                <w:szCs w:val="28"/>
              </w:rPr>
              <w:t>72,114,430</w:t>
            </w:r>
          </w:p>
        </w:tc>
        <w:tc>
          <w:tcPr>
            <w:tcW w:w="1080" w:type="dxa"/>
            <w:shd w:val="clear" w:color="auto" w:fill="auto"/>
          </w:tcPr>
          <w:p w14:paraId="67B558CD" w14:textId="2600C6BB" w:rsidR="00BB700D" w:rsidRPr="00EB07B4" w:rsidRDefault="00C1241F" w:rsidP="00E4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</w:rPr>
            </w:pPr>
            <w:r w:rsidRPr="00C1241F">
              <w:rPr>
                <w:rFonts w:asciiTheme="majorBidi" w:hAnsiTheme="majorBidi" w:cs="Angsana New"/>
                <w:sz w:val="28"/>
                <w:szCs w:val="28"/>
              </w:rPr>
              <w:t>81,178,368</w:t>
            </w:r>
          </w:p>
        </w:tc>
        <w:tc>
          <w:tcPr>
            <w:tcW w:w="1186" w:type="dxa"/>
            <w:shd w:val="clear" w:color="auto" w:fill="auto"/>
          </w:tcPr>
          <w:p w14:paraId="331C94E1" w14:textId="1C130DB6" w:rsidR="00BB700D" w:rsidRPr="00EB07B4" w:rsidRDefault="00755CEA" w:rsidP="00E41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="Angsana New"/>
                <w:sz w:val="28"/>
                <w:szCs w:val="28"/>
              </w:rPr>
            </w:pPr>
            <w:r w:rsidRPr="00755CEA">
              <w:rPr>
                <w:rFonts w:asciiTheme="majorBidi" w:hAnsiTheme="majorBidi" w:cs="Angsana New"/>
                <w:sz w:val="28"/>
                <w:szCs w:val="28"/>
              </w:rPr>
              <w:t>153,292,798</w:t>
            </w:r>
          </w:p>
        </w:tc>
        <w:tc>
          <w:tcPr>
            <w:tcW w:w="1080" w:type="dxa"/>
          </w:tcPr>
          <w:p w14:paraId="6A885580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trike/>
                <w:sz w:val="28"/>
                <w:szCs w:val="28"/>
                <w:cs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398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0B450092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54" w:type="dxa"/>
          </w:tcPr>
          <w:p w14:paraId="7133982F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136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624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900</w:t>
            </w:r>
          </w:p>
        </w:tc>
      </w:tr>
      <w:tr w:rsidR="00BB700D" w:rsidRPr="006B417E" w14:paraId="318EE7DB" w14:textId="77777777" w:rsidTr="005B1160">
        <w:tc>
          <w:tcPr>
            <w:tcW w:w="3150" w:type="dxa"/>
          </w:tcPr>
          <w:p w14:paraId="49EFE13B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12A07BFD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2FDBEA80" w14:textId="25F8D259" w:rsidR="00BB700D" w:rsidRPr="00EB07B4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C481D3" w14:textId="76FDBE89" w:rsidR="00BB700D" w:rsidRPr="00EB07B4" w:rsidRDefault="00784B30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84B30">
              <w:rPr>
                <w:rFonts w:asciiTheme="majorBidi" w:hAnsiTheme="majorBidi" w:cstheme="majorBidi"/>
                <w:sz w:val="28"/>
                <w:szCs w:val="28"/>
              </w:rPr>
              <w:t>2,011,064</w:t>
            </w:r>
          </w:p>
        </w:tc>
        <w:tc>
          <w:tcPr>
            <w:tcW w:w="1080" w:type="dxa"/>
            <w:shd w:val="clear" w:color="auto" w:fill="auto"/>
          </w:tcPr>
          <w:p w14:paraId="36B3A2B6" w14:textId="77777777" w:rsidR="00BB700D" w:rsidRPr="00EB07B4" w:rsidRDefault="00BB700D" w:rsidP="009A5D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B56814" w14:textId="1D9E6999" w:rsidR="00BB700D" w:rsidRPr="00EB07B4" w:rsidRDefault="002C2170" w:rsidP="009A5D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B07B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5CA421F1" w14:textId="77777777" w:rsidR="00BB700D" w:rsidRPr="00EB07B4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8B47B0" w14:textId="3F52AF70" w:rsidR="00BB700D" w:rsidRPr="00EB07B4" w:rsidRDefault="00B47ED2" w:rsidP="00E418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47ED2">
              <w:rPr>
                <w:rFonts w:asciiTheme="majorBidi" w:hAnsiTheme="majorBidi" w:cstheme="majorBidi"/>
                <w:sz w:val="28"/>
                <w:szCs w:val="28"/>
              </w:rPr>
              <w:t>2,011,064</w:t>
            </w:r>
          </w:p>
        </w:tc>
        <w:tc>
          <w:tcPr>
            <w:tcW w:w="1080" w:type="dxa"/>
            <w:vAlign w:val="bottom"/>
          </w:tcPr>
          <w:p w14:paraId="654A0958" w14:textId="77777777" w:rsidR="00BB700D" w:rsidRPr="006B417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969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  <w:tc>
          <w:tcPr>
            <w:tcW w:w="1080" w:type="dxa"/>
            <w:vAlign w:val="bottom"/>
          </w:tcPr>
          <w:p w14:paraId="64557013" w14:textId="77777777" w:rsidR="00BB700D" w:rsidRPr="00927EC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54" w:type="dxa"/>
            <w:vAlign w:val="bottom"/>
          </w:tcPr>
          <w:p w14:paraId="3CB97373" w14:textId="77777777" w:rsidR="00BB700D" w:rsidRPr="006B417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969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</w:tr>
      <w:tr w:rsidR="00BB700D" w:rsidRPr="006B417E" w14:paraId="3E657977" w14:textId="77777777" w:rsidTr="00A6238E">
        <w:tc>
          <w:tcPr>
            <w:tcW w:w="3150" w:type="dxa"/>
            <w:vAlign w:val="bottom"/>
          </w:tcPr>
          <w:p w14:paraId="526197AC" w14:textId="77777777" w:rsidR="00BB700D" w:rsidRPr="006B417E" w:rsidRDefault="00BB700D" w:rsidP="00BB700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5047688" w14:textId="7A99EBBC" w:rsidR="00BB700D" w:rsidRPr="00EB07B4" w:rsidRDefault="00134139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41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74,125,494</w:t>
            </w:r>
          </w:p>
        </w:tc>
        <w:tc>
          <w:tcPr>
            <w:tcW w:w="1080" w:type="dxa"/>
            <w:shd w:val="clear" w:color="auto" w:fill="auto"/>
          </w:tcPr>
          <w:p w14:paraId="1743F91B" w14:textId="1771EA53" w:rsidR="00BB700D" w:rsidRPr="00EB07B4" w:rsidRDefault="0045046F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04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81,178,368</w:t>
            </w:r>
          </w:p>
        </w:tc>
        <w:tc>
          <w:tcPr>
            <w:tcW w:w="1186" w:type="dxa"/>
            <w:shd w:val="clear" w:color="auto" w:fill="auto"/>
          </w:tcPr>
          <w:p w14:paraId="25B82F0B" w14:textId="50F08986" w:rsidR="00BB700D" w:rsidRPr="00EB07B4" w:rsidRDefault="006E33B5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7B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155,303,862</w:t>
            </w:r>
          </w:p>
        </w:tc>
        <w:tc>
          <w:tcPr>
            <w:tcW w:w="1080" w:type="dxa"/>
          </w:tcPr>
          <w:p w14:paraId="25F16F3F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368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3A458AD8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54" w:type="dxa"/>
          </w:tcPr>
          <w:p w14:paraId="18EC5AD6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trike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594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340</w:t>
            </w:r>
          </w:p>
        </w:tc>
      </w:tr>
      <w:tr w:rsidR="00BB700D" w:rsidRPr="006B417E" w14:paraId="65916F57" w14:textId="77777777" w:rsidTr="00A6238E">
        <w:tc>
          <w:tcPr>
            <w:tcW w:w="3150" w:type="dxa"/>
            <w:vAlign w:val="bottom"/>
          </w:tcPr>
          <w:p w14:paraId="55F1AD23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434"/>
                <w:tab w:val="left" w:pos="460"/>
                <w:tab w:val="left" w:pos="550"/>
                <w:tab w:val="left" w:pos="660"/>
              </w:tabs>
              <w:spacing w:line="240" w:lineRule="auto"/>
              <w:ind w:right="-11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338BE890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4B21F143" w14:textId="77777777" w:rsidR="00BB700D" w:rsidRPr="00BB700D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FB687C" w14:textId="69E88BA6" w:rsidR="00BB700D" w:rsidRPr="00BB700D" w:rsidRDefault="004E36B9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E36B9">
              <w:rPr>
                <w:rFonts w:asciiTheme="majorBidi" w:hAnsiTheme="majorBidi" w:cstheme="majorBidi"/>
                <w:sz w:val="28"/>
                <w:szCs w:val="28"/>
              </w:rPr>
              <w:t>(4,016,247)</w:t>
            </w:r>
          </w:p>
        </w:tc>
        <w:tc>
          <w:tcPr>
            <w:tcW w:w="1080" w:type="dxa"/>
            <w:shd w:val="clear" w:color="auto" w:fill="auto"/>
          </w:tcPr>
          <w:p w14:paraId="32A4E7D6" w14:textId="77777777" w:rsidR="00BB700D" w:rsidRPr="00BB700D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1FB159" w14:textId="122333FA" w:rsidR="00BB700D" w:rsidRPr="00BB700D" w:rsidRDefault="00003D1E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03D1E">
              <w:rPr>
                <w:rFonts w:asciiTheme="majorBidi" w:hAnsiTheme="majorBidi" w:cstheme="majorBidi"/>
                <w:sz w:val="28"/>
                <w:szCs w:val="28"/>
              </w:rPr>
              <w:t>(1,522,910</w:t>
            </w:r>
            <w:r w:rsidR="009E39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7FEDA8B6" w14:textId="77777777" w:rsidR="00BB700D" w:rsidRPr="00BB700D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CCEC94" w14:textId="223ADACF" w:rsidR="00BB700D" w:rsidRPr="00BB700D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700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C0BA1" w:rsidRPr="00EC0BA1">
              <w:rPr>
                <w:rFonts w:asciiTheme="majorBidi" w:hAnsiTheme="majorBidi" w:cstheme="majorBidi"/>
                <w:sz w:val="28"/>
                <w:szCs w:val="28"/>
              </w:rPr>
              <w:t>5,539,157</w:t>
            </w:r>
            <w:r w:rsidRPr="00BB70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99CC149" w14:textId="77777777" w:rsidR="00BB700D" w:rsidRPr="006B417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484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810)</w:t>
            </w:r>
          </w:p>
        </w:tc>
        <w:tc>
          <w:tcPr>
            <w:tcW w:w="1080" w:type="dxa"/>
            <w:vAlign w:val="bottom"/>
          </w:tcPr>
          <w:p w14:paraId="2DAFC6FE" w14:textId="77777777" w:rsidR="00BB700D" w:rsidRPr="006B417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183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631)</w:t>
            </w:r>
          </w:p>
        </w:tc>
        <w:tc>
          <w:tcPr>
            <w:tcW w:w="1154" w:type="dxa"/>
            <w:vAlign w:val="bottom"/>
          </w:tcPr>
          <w:p w14:paraId="4B71BDF6" w14:textId="77777777" w:rsidR="00BB700D" w:rsidRPr="006B417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668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441)</w:t>
            </w:r>
          </w:p>
        </w:tc>
      </w:tr>
      <w:tr w:rsidR="00BB700D" w:rsidRPr="006B417E" w14:paraId="0E5F50EC" w14:textId="77777777" w:rsidTr="00A6238E">
        <w:tc>
          <w:tcPr>
            <w:tcW w:w="3150" w:type="dxa"/>
            <w:vAlign w:val="bottom"/>
          </w:tcPr>
          <w:p w14:paraId="176948CE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</w:tcPr>
          <w:p w14:paraId="3D1AC567" w14:textId="1BBFC6B0" w:rsidR="00BB700D" w:rsidRPr="00B336B7" w:rsidRDefault="00622C62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2C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70,109,247</w:t>
            </w:r>
          </w:p>
        </w:tc>
        <w:tc>
          <w:tcPr>
            <w:tcW w:w="1080" w:type="dxa"/>
            <w:shd w:val="clear" w:color="auto" w:fill="auto"/>
          </w:tcPr>
          <w:p w14:paraId="4713CD98" w14:textId="3D309589" w:rsidR="00BB700D" w:rsidRPr="00B336B7" w:rsidRDefault="00695A34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5A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79,655,458</w:t>
            </w:r>
          </w:p>
        </w:tc>
        <w:tc>
          <w:tcPr>
            <w:tcW w:w="1186" w:type="dxa"/>
            <w:shd w:val="clear" w:color="auto" w:fill="auto"/>
          </w:tcPr>
          <w:p w14:paraId="5DC31D81" w14:textId="2F74B0E7" w:rsidR="00BB700D" w:rsidRPr="00B336B7" w:rsidRDefault="0028378A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378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149,764,705</w:t>
            </w:r>
          </w:p>
        </w:tc>
        <w:tc>
          <w:tcPr>
            <w:tcW w:w="1080" w:type="dxa"/>
            <w:vAlign w:val="bottom"/>
          </w:tcPr>
          <w:p w14:paraId="214FBD2D" w14:textId="77777777" w:rsidR="00BB700D" w:rsidRPr="006B417E" w:rsidRDefault="00BB700D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883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0B191CA0" w14:textId="77777777" w:rsidR="00BB700D" w:rsidRPr="006B417E" w:rsidRDefault="00BB700D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69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042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4" w:type="dxa"/>
            <w:vAlign w:val="bottom"/>
          </w:tcPr>
          <w:p w14:paraId="5D6BDF38" w14:textId="77777777" w:rsidR="00BB700D" w:rsidRPr="006B417E" w:rsidRDefault="00BB700D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925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899</w:t>
            </w:r>
          </w:p>
        </w:tc>
      </w:tr>
      <w:tr w:rsidR="00AC59CD" w:rsidRPr="006B417E" w14:paraId="7C8506CD" w14:textId="77777777" w:rsidTr="00A6238E">
        <w:tc>
          <w:tcPr>
            <w:tcW w:w="3150" w:type="dxa"/>
            <w:vAlign w:val="bottom"/>
          </w:tcPr>
          <w:p w14:paraId="79B01E9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24AD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4D042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4A5FA8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E87FDA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219F05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282708B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B2B9F" w:rsidRPr="006B417E" w14:paraId="1CFA43AB" w14:textId="77777777" w:rsidTr="00A6238E">
        <w:tc>
          <w:tcPr>
            <w:tcW w:w="3150" w:type="dxa"/>
            <w:vAlign w:val="bottom"/>
          </w:tcPr>
          <w:p w14:paraId="1662CF86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</w:tcPr>
          <w:p w14:paraId="67C014A1" w14:textId="70B763D4" w:rsidR="009B2B9F" w:rsidRPr="009B2B9F" w:rsidRDefault="006A741B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A5D9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A74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5D92">
              <w:rPr>
                <w:rFonts w:asciiTheme="majorBidi" w:hAnsiTheme="majorBidi" w:cstheme="majorBidi"/>
                <w:sz w:val="28"/>
                <w:szCs w:val="28"/>
                <w:cs/>
              </w:rPr>
              <w:t>610</w:t>
            </w:r>
            <w:r w:rsidRPr="006A74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5D9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867512" w:rsidRPr="009A5D92"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</w:p>
        </w:tc>
        <w:tc>
          <w:tcPr>
            <w:tcW w:w="1080" w:type="dxa"/>
            <w:shd w:val="clear" w:color="auto" w:fill="auto"/>
          </w:tcPr>
          <w:p w14:paraId="4EE4533B" w14:textId="47CBDC11" w:rsidR="009B2B9F" w:rsidRPr="009B2B9F" w:rsidRDefault="00D26C1C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D26C1C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D26C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6C1C">
              <w:rPr>
                <w:rFonts w:asciiTheme="majorBidi" w:hAnsiTheme="majorBidi" w:cs="Angsana New"/>
                <w:sz w:val="28"/>
                <w:szCs w:val="28"/>
                <w:cs/>
              </w:rPr>
              <w:t>497</w:t>
            </w:r>
            <w:r w:rsidRPr="00D26C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6C1C">
              <w:rPr>
                <w:rFonts w:asciiTheme="majorBidi" w:hAnsiTheme="majorBidi" w:cs="Angsana New"/>
                <w:sz w:val="28"/>
                <w:szCs w:val="28"/>
                <w:cs/>
              </w:rPr>
              <w:t>886</w:t>
            </w:r>
          </w:p>
        </w:tc>
        <w:tc>
          <w:tcPr>
            <w:tcW w:w="1186" w:type="dxa"/>
            <w:shd w:val="clear" w:color="auto" w:fill="auto"/>
          </w:tcPr>
          <w:p w14:paraId="2859EA1B" w14:textId="6006ECE6" w:rsidR="009B2B9F" w:rsidRPr="009B2B9F" w:rsidRDefault="006A741B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9A5D9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6A74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5D92">
              <w:rPr>
                <w:rFonts w:asciiTheme="majorBidi" w:hAnsiTheme="majorBidi" w:cstheme="majorBidi"/>
                <w:sz w:val="28"/>
                <w:szCs w:val="28"/>
                <w:cs/>
              </w:rPr>
              <w:t>108</w:t>
            </w:r>
            <w:r w:rsidRPr="006A74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A5D92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="00867512" w:rsidRPr="009A5D92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080" w:type="dxa"/>
            <w:vAlign w:val="bottom"/>
          </w:tcPr>
          <w:p w14:paraId="1C76E853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317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18BB7BD1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777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861</w:t>
            </w:r>
          </w:p>
        </w:tc>
        <w:tc>
          <w:tcPr>
            <w:tcW w:w="1154" w:type="dxa"/>
            <w:vAlign w:val="bottom"/>
          </w:tcPr>
          <w:p w14:paraId="6B89B539" w14:textId="77777777" w:rsidR="009B2B9F" w:rsidRPr="006B417E" w:rsidRDefault="009B2B9F" w:rsidP="009B2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432</w:t>
            </w:r>
          </w:p>
        </w:tc>
      </w:tr>
      <w:tr w:rsidR="006A741B" w:rsidRPr="006B417E" w14:paraId="3A86136B" w14:textId="77777777" w:rsidTr="00A6238E">
        <w:tc>
          <w:tcPr>
            <w:tcW w:w="3150" w:type="dxa"/>
            <w:vAlign w:val="bottom"/>
          </w:tcPr>
          <w:p w14:paraId="4802C99E" w14:textId="77777777" w:rsidR="006A741B" w:rsidRPr="006B417E" w:rsidRDefault="006A741B" w:rsidP="006A741B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2DFD8BB7" w14:textId="39E59044" w:rsidR="006A741B" w:rsidRPr="009B2B9F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A741B">
              <w:rPr>
                <w:rFonts w:asciiTheme="majorBidi" w:hAnsiTheme="majorBidi" w:cstheme="majorBidi"/>
                <w:sz w:val="28"/>
                <w:szCs w:val="28"/>
              </w:rPr>
              <w:t>(660,179)</w:t>
            </w:r>
          </w:p>
        </w:tc>
        <w:tc>
          <w:tcPr>
            <w:tcW w:w="1080" w:type="dxa"/>
            <w:shd w:val="clear" w:color="auto" w:fill="auto"/>
          </w:tcPr>
          <w:p w14:paraId="72E5B2BC" w14:textId="7FE3C5FE" w:rsidR="006A741B" w:rsidRPr="009B2B9F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741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03446" w:rsidRPr="00403446">
              <w:rPr>
                <w:rFonts w:asciiTheme="majorBidi" w:hAnsiTheme="majorBidi" w:cstheme="majorBidi"/>
                <w:sz w:val="28"/>
                <w:szCs w:val="28"/>
              </w:rPr>
              <w:t>428,732</w:t>
            </w:r>
            <w:r w:rsidRPr="006A74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7106CC88" w14:textId="36DC52FA" w:rsidR="006A741B" w:rsidRPr="009B2B9F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A741B">
              <w:rPr>
                <w:rFonts w:asciiTheme="majorBidi" w:hAnsiTheme="majorBidi" w:cstheme="majorBidi"/>
                <w:sz w:val="28"/>
                <w:szCs w:val="28"/>
              </w:rPr>
              <w:t>(1,088,91</w:t>
            </w:r>
            <w:r w:rsidR="00DD44D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A741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CE16F86" w14:textId="77777777" w:rsidR="006A741B" w:rsidRPr="006B417E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(875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019)</w:t>
            </w:r>
          </w:p>
        </w:tc>
        <w:tc>
          <w:tcPr>
            <w:tcW w:w="1080" w:type="dxa"/>
            <w:vAlign w:val="bottom"/>
          </w:tcPr>
          <w:p w14:paraId="5F8033BB" w14:textId="77777777" w:rsidR="006A741B" w:rsidRPr="006B417E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(496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551)</w:t>
            </w:r>
          </w:p>
        </w:tc>
        <w:tc>
          <w:tcPr>
            <w:tcW w:w="1154" w:type="dxa"/>
            <w:vAlign w:val="bottom"/>
          </w:tcPr>
          <w:p w14:paraId="544D74C9" w14:textId="77777777" w:rsidR="006A741B" w:rsidRPr="006B417E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371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570)</w:t>
            </w:r>
          </w:p>
        </w:tc>
      </w:tr>
      <w:tr w:rsidR="006A741B" w:rsidRPr="006B417E" w14:paraId="137F7043" w14:textId="77777777" w:rsidTr="00A6238E">
        <w:tc>
          <w:tcPr>
            <w:tcW w:w="3150" w:type="dxa"/>
            <w:vAlign w:val="bottom"/>
          </w:tcPr>
          <w:p w14:paraId="44A3C5E4" w14:textId="77777777" w:rsidR="006A741B" w:rsidRPr="006B417E" w:rsidRDefault="006A741B" w:rsidP="006A741B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EB8362" w14:textId="1618C8FF" w:rsidR="006A741B" w:rsidRPr="008B5ACB" w:rsidRDefault="006A741B" w:rsidP="006A7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1,950,13</w:t>
            </w:r>
            <w:r w:rsidR="008675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3B1C3259" w14:textId="58287016" w:rsidR="006A741B" w:rsidRPr="008B5ACB" w:rsidRDefault="00830380" w:rsidP="006A7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03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2,069,154</w:t>
            </w:r>
          </w:p>
        </w:tc>
        <w:tc>
          <w:tcPr>
            <w:tcW w:w="1186" w:type="dxa"/>
            <w:shd w:val="clear" w:color="auto" w:fill="auto"/>
          </w:tcPr>
          <w:p w14:paraId="43C461D0" w14:textId="2861EC02" w:rsidR="006A741B" w:rsidRPr="008B5ACB" w:rsidRDefault="006A741B" w:rsidP="006A7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4,019,28</w:t>
            </w:r>
            <w:r w:rsidR="00DD44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bottom"/>
          </w:tcPr>
          <w:p w14:paraId="5FE94E77" w14:textId="77777777" w:rsidR="006A741B" w:rsidRPr="006B417E" w:rsidRDefault="006A741B" w:rsidP="006A7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080" w:type="dxa"/>
            <w:vAlign w:val="bottom"/>
          </w:tcPr>
          <w:p w14:paraId="14740645" w14:textId="77777777" w:rsidR="006A741B" w:rsidRPr="006B417E" w:rsidRDefault="006A741B" w:rsidP="006A7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281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310</w:t>
            </w:r>
          </w:p>
        </w:tc>
        <w:tc>
          <w:tcPr>
            <w:tcW w:w="1154" w:type="dxa"/>
            <w:vAlign w:val="bottom"/>
          </w:tcPr>
          <w:p w14:paraId="42215324" w14:textId="77777777" w:rsidR="006A741B" w:rsidRPr="006B417E" w:rsidRDefault="006A741B" w:rsidP="006A7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723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862</w:t>
            </w:r>
          </w:p>
        </w:tc>
      </w:tr>
      <w:tr w:rsidR="006A741B" w:rsidRPr="006B417E" w14:paraId="648D7C77" w14:textId="77777777" w:rsidTr="00A6238E">
        <w:tc>
          <w:tcPr>
            <w:tcW w:w="3150" w:type="dxa"/>
          </w:tcPr>
          <w:p w14:paraId="1B026833" w14:textId="77777777" w:rsidR="006A741B" w:rsidRPr="006B417E" w:rsidRDefault="006A741B" w:rsidP="006A741B">
            <w:pPr>
              <w:tabs>
                <w:tab w:val="clear" w:pos="227"/>
                <w:tab w:val="clear" w:pos="454"/>
                <w:tab w:val="left" w:pos="340"/>
                <w:tab w:val="left" w:pos="430"/>
                <w:tab w:val="left" w:pos="52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br/>
              <w:t xml:space="preserve">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จะเกิดขึ้น</w:t>
            </w:r>
          </w:p>
        </w:tc>
        <w:tc>
          <w:tcPr>
            <w:tcW w:w="1080" w:type="dxa"/>
            <w:shd w:val="clear" w:color="auto" w:fill="auto"/>
          </w:tcPr>
          <w:p w14:paraId="505A7A31" w14:textId="77777777" w:rsidR="006A741B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1E0D2D" w14:textId="76AF6DD0" w:rsidR="006A741B" w:rsidRPr="009B2B9F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A741B">
              <w:rPr>
                <w:rFonts w:asciiTheme="majorBidi" w:hAnsiTheme="majorBidi" w:cstheme="majorBidi"/>
                <w:sz w:val="28"/>
                <w:szCs w:val="28"/>
              </w:rPr>
              <w:t>(220,712)</w:t>
            </w:r>
          </w:p>
        </w:tc>
        <w:tc>
          <w:tcPr>
            <w:tcW w:w="1080" w:type="dxa"/>
            <w:shd w:val="clear" w:color="auto" w:fill="auto"/>
          </w:tcPr>
          <w:p w14:paraId="583C2F00" w14:textId="77777777" w:rsidR="006A741B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A741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0FFF4A6" w14:textId="3A0E78C7" w:rsidR="006A741B" w:rsidRPr="009B2B9F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A741B">
              <w:rPr>
                <w:rFonts w:asciiTheme="majorBidi" w:hAnsiTheme="majorBidi" w:cstheme="majorBidi"/>
                <w:sz w:val="28"/>
                <w:szCs w:val="28"/>
              </w:rPr>
              <w:t>(52,253)</w:t>
            </w:r>
          </w:p>
        </w:tc>
        <w:tc>
          <w:tcPr>
            <w:tcW w:w="1186" w:type="dxa"/>
            <w:shd w:val="clear" w:color="auto" w:fill="auto"/>
          </w:tcPr>
          <w:p w14:paraId="21408068" w14:textId="77777777" w:rsidR="006A741B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CA4625" w14:textId="16FCAE17" w:rsidR="006A741B" w:rsidRPr="009B2B9F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A741B">
              <w:rPr>
                <w:rFonts w:asciiTheme="majorBidi" w:hAnsiTheme="majorBidi" w:cstheme="majorBidi"/>
                <w:sz w:val="28"/>
                <w:szCs w:val="28"/>
              </w:rPr>
              <w:t>(272,965)</w:t>
            </w:r>
          </w:p>
        </w:tc>
        <w:tc>
          <w:tcPr>
            <w:tcW w:w="1080" w:type="dxa"/>
            <w:vAlign w:val="bottom"/>
          </w:tcPr>
          <w:p w14:paraId="34F1E530" w14:textId="77777777" w:rsidR="006A741B" w:rsidRPr="006B417E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(409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942)</w:t>
            </w:r>
          </w:p>
        </w:tc>
        <w:tc>
          <w:tcPr>
            <w:tcW w:w="1080" w:type="dxa"/>
            <w:vAlign w:val="bottom"/>
          </w:tcPr>
          <w:p w14:paraId="3EF243EB" w14:textId="77777777" w:rsidR="006A741B" w:rsidRPr="006B417E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(90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446)</w:t>
            </w:r>
          </w:p>
        </w:tc>
        <w:tc>
          <w:tcPr>
            <w:tcW w:w="1154" w:type="dxa"/>
            <w:vAlign w:val="bottom"/>
          </w:tcPr>
          <w:p w14:paraId="6F247445" w14:textId="77777777" w:rsidR="006A741B" w:rsidRPr="006B417E" w:rsidRDefault="006A741B" w:rsidP="006A74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(500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388)</w:t>
            </w:r>
          </w:p>
        </w:tc>
      </w:tr>
      <w:tr w:rsidR="006A741B" w:rsidRPr="006B417E" w14:paraId="188363E1" w14:textId="77777777" w:rsidTr="00A6238E">
        <w:tc>
          <w:tcPr>
            <w:tcW w:w="3150" w:type="dxa"/>
            <w:vAlign w:val="bottom"/>
          </w:tcPr>
          <w:p w14:paraId="22ECD5BF" w14:textId="77777777" w:rsidR="006A741B" w:rsidRPr="006B417E" w:rsidRDefault="006A741B" w:rsidP="006A741B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72D0C52B" w14:textId="2DB953EB" w:rsidR="006A741B" w:rsidRPr="009B2B9F" w:rsidRDefault="006A741B" w:rsidP="006A74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1,729,4</w:t>
            </w:r>
            <w:r w:rsidR="008675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080" w:type="dxa"/>
            <w:shd w:val="clear" w:color="auto" w:fill="auto"/>
          </w:tcPr>
          <w:p w14:paraId="4E28F915" w14:textId="527DDCA1" w:rsidR="006A741B" w:rsidRPr="009B2B9F" w:rsidRDefault="006A741B" w:rsidP="006A74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2,016,90</w:t>
            </w:r>
            <w:r w:rsidR="00DD44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86" w:type="dxa"/>
            <w:shd w:val="clear" w:color="auto" w:fill="auto"/>
          </w:tcPr>
          <w:p w14:paraId="14E87B37" w14:textId="4185DBFD" w:rsidR="006A741B" w:rsidRPr="009B2B9F" w:rsidRDefault="006A741B" w:rsidP="006A74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A7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3,746,3</w:t>
            </w:r>
            <w:r w:rsidR="004033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080" w:type="dxa"/>
            <w:vAlign w:val="bottom"/>
          </w:tcPr>
          <w:p w14:paraId="35CBA5A1" w14:textId="77777777" w:rsidR="006A741B" w:rsidRPr="006B417E" w:rsidRDefault="006A741B" w:rsidP="006A74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032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80" w:type="dxa"/>
            <w:vAlign w:val="bottom"/>
          </w:tcPr>
          <w:p w14:paraId="609DD140" w14:textId="77777777" w:rsidR="006A741B" w:rsidRPr="006B417E" w:rsidRDefault="006A741B" w:rsidP="006A74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190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864</w:t>
            </w:r>
          </w:p>
        </w:tc>
        <w:tc>
          <w:tcPr>
            <w:tcW w:w="1154" w:type="dxa"/>
            <w:vAlign w:val="bottom"/>
          </w:tcPr>
          <w:p w14:paraId="21717432" w14:textId="77777777" w:rsidR="006A741B" w:rsidRPr="006B417E" w:rsidRDefault="006A741B" w:rsidP="006A74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474</w:t>
            </w:r>
          </w:p>
        </w:tc>
      </w:tr>
      <w:tr w:rsidR="00AC59CD" w:rsidRPr="006B417E" w14:paraId="6D1E3CE3" w14:textId="77777777" w:rsidTr="00A6238E">
        <w:tc>
          <w:tcPr>
            <w:tcW w:w="3150" w:type="dxa"/>
            <w:vAlign w:val="bottom"/>
          </w:tcPr>
          <w:p w14:paraId="039B6DA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CB75D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758E5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CE20DD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73A15C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63166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365EC7A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5D5332" w:rsidRPr="006B417E" w14:paraId="17588DCD" w14:textId="77777777" w:rsidTr="00A6238E">
        <w:tc>
          <w:tcPr>
            <w:tcW w:w="3150" w:type="dxa"/>
          </w:tcPr>
          <w:p w14:paraId="3C12CDE5" w14:textId="77777777" w:rsidR="005D5332" w:rsidRPr="006B417E" w:rsidRDefault="005D5332" w:rsidP="005D5332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344" w:right="-106" w:hanging="362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329B772A" w14:textId="77777777" w:rsidR="00194988" w:rsidRPr="009A5D92" w:rsidRDefault="00194988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1613EB" w14:textId="6A81481B" w:rsidR="005B3919" w:rsidRPr="009A5D92" w:rsidRDefault="00325A06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5A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71,838,665</w:t>
            </w:r>
          </w:p>
        </w:tc>
        <w:tc>
          <w:tcPr>
            <w:tcW w:w="1080" w:type="dxa"/>
            <w:shd w:val="clear" w:color="auto" w:fill="auto"/>
          </w:tcPr>
          <w:p w14:paraId="10D69A24" w14:textId="77777777" w:rsidR="00194988" w:rsidRPr="009A5D92" w:rsidRDefault="00194988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1DEF722" w14:textId="699E93EA" w:rsidR="005B3919" w:rsidRPr="009A5D92" w:rsidRDefault="008F29B3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9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81,672,359</w:t>
            </w:r>
          </w:p>
        </w:tc>
        <w:tc>
          <w:tcPr>
            <w:tcW w:w="1186" w:type="dxa"/>
            <w:shd w:val="clear" w:color="auto" w:fill="auto"/>
          </w:tcPr>
          <w:p w14:paraId="308C6334" w14:textId="77777777" w:rsidR="00194988" w:rsidRPr="009A5D92" w:rsidRDefault="00194988" w:rsidP="001949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1E82EF" w14:textId="6E777231" w:rsidR="005B3919" w:rsidRPr="009A5D92" w:rsidRDefault="00E543DF" w:rsidP="001949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543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153,511,024</w:t>
            </w:r>
          </w:p>
        </w:tc>
        <w:tc>
          <w:tcPr>
            <w:tcW w:w="1080" w:type="dxa"/>
            <w:vAlign w:val="bottom"/>
          </w:tcPr>
          <w:p w14:paraId="6E91E2CA" w14:textId="77777777" w:rsidR="005D5332" w:rsidRPr="006B417E" w:rsidRDefault="005D5332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915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080" w:type="dxa"/>
            <w:vAlign w:val="bottom"/>
          </w:tcPr>
          <w:p w14:paraId="6DB642A9" w14:textId="77777777" w:rsidR="005D5332" w:rsidRPr="006B417E" w:rsidRDefault="005D5332" w:rsidP="005D53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233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54" w:type="dxa"/>
            <w:vAlign w:val="bottom"/>
          </w:tcPr>
          <w:p w14:paraId="0428412A" w14:textId="77777777" w:rsidR="005D5332" w:rsidRPr="006B417E" w:rsidRDefault="005D5332" w:rsidP="00FF7B5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149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373</w:t>
            </w:r>
          </w:p>
        </w:tc>
      </w:tr>
    </w:tbl>
    <w:p w14:paraId="3B44A506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537BAFD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4B14E08F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AF79C8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6B417E"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64"/>
        <w:gridCol w:w="1080"/>
        <w:gridCol w:w="1170"/>
      </w:tblGrid>
      <w:tr w:rsidR="00AC59CD" w:rsidRPr="006B417E" w14:paraId="0CE05422" w14:textId="77777777" w:rsidTr="00A6238E">
        <w:tc>
          <w:tcPr>
            <w:tcW w:w="3150" w:type="dxa"/>
          </w:tcPr>
          <w:p w14:paraId="083D9575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D9B60E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C59CD" w:rsidRPr="006B417E" w14:paraId="20D8F496" w14:textId="77777777" w:rsidTr="00A6238E">
        <w:tc>
          <w:tcPr>
            <w:tcW w:w="3150" w:type="dxa"/>
          </w:tcPr>
          <w:p w14:paraId="15085F44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D3B6F0B" w14:textId="1C9144AE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45BB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กันยา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3314" w:type="dxa"/>
            <w:gridSpan w:val="3"/>
            <w:vAlign w:val="bottom"/>
          </w:tcPr>
          <w:p w14:paraId="6C1FF3CD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6B417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 2566</w:t>
            </w:r>
          </w:p>
        </w:tc>
      </w:tr>
      <w:tr w:rsidR="00AC59CD" w:rsidRPr="006B417E" w14:paraId="2803DBF6" w14:textId="77777777" w:rsidTr="00A6238E">
        <w:tc>
          <w:tcPr>
            <w:tcW w:w="3150" w:type="dxa"/>
          </w:tcPr>
          <w:p w14:paraId="3E2BF4BC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758ACC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E86DDC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86" w:type="dxa"/>
            <w:vAlign w:val="bottom"/>
          </w:tcPr>
          <w:p w14:paraId="72CB7386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4" w:type="dxa"/>
            <w:vAlign w:val="bottom"/>
          </w:tcPr>
          <w:p w14:paraId="021BDD6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208BC44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70" w:type="dxa"/>
            <w:vAlign w:val="bottom"/>
          </w:tcPr>
          <w:p w14:paraId="242B310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35449CB2" w14:textId="77777777" w:rsidTr="00A6238E">
        <w:tc>
          <w:tcPr>
            <w:tcW w:w="3150" w:type="dxa"/>
          </w:tcPr>
          <w:p w14:paraId="371A2E15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2669A93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B700D" w:rsidRPr="006B417E" w14:paraId="44D2E104" w14:textId="77777777" w:rsidTr="00A6238E">
        <w:tc>
          <w:tcPr>
            <w:tcW w:w="3150" w:type="dxa"/>
          </w:tcPr>
          <w:p w14:paraId="243C2159" w14:textId="77777777" w:rsidR="00BB700D" w:rsidRPr="006B417E" w:rsidRDefault="00BB700D" w:rsidP="00BB700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  <w:shd w:val="clear" w:color="auto" w:fill="auto"/>
          </w:tcPr>
          <w:p w14:paraId="31D82528" w14:textId="2B188F90" w:rsidR="00BB700D" w:rsidRPr="008F29B3" w:rsidRDefault="007408A4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F29B3">
              <w:rPr>
                <w:rFonts w:asciiTheme="majorBidi" w:hAnsiTheme="majorBidi" w:cstheme="majorBidi"/>
                <w:sz w:val="28"/>
                <w:szCs w:val="28"/>
              </w:rPr>
              <w:t>70,649,592</w:t>
            </w:r>
          </w:p>
        </w:tc>
        <w:tc>
          <w:tcPr>
            <w:tcW w:w="1080" w:type="dxa"/>
            <w:shd w:val="clear" w:color="auto" w:fill="auto"/>
          </w:tcPr>
          <w:p w14:paraId="4C16307E" w14:textId="429F7F83" w:rsidR="00BB700D" w:rsidRPr="008F29B3" w:rsidRDefault="00622A02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22A02">
              <w:rPr>
                <w:rFonts w:asciiTheme="majorBidi" w:hAnsiTheme="majorBidi" w:cstheme="majorBidi"/>
                <w:sz w:val="28"/>
                <w:szCs w:val="28"/>
              </w:rPr>
              <w:t>79,850,344</w:t>
            </w:r>
          </w:p>
        </w:tc>
        <w:tc>
          <w:tcPr>
            <w:tcW w:w="1186" w:type="dxa"/>
            <w:shd w:val="clear" w:color="auto" w:fill="auto"/>
          </w:tcPr>
          <w:p w14:paraId="0A4F3E20" w14:textId="38F6AB2F" w:rsidR="00BB700D" w:rsidRPr="008F29B3" w:rsidRDefault="00FA2C27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FA2C27">
              <w:rPr>
                <w:rFonts w:asciiTheme="majorBidi" w:hAnsiTheme="majorBidi" w:cstheme="majorBidi"/>
                <w:sz w:val="28"/>
                <w:szCs w:val="28"/>
              </w:rPr>
              <w:t>150,499,936</w:t>
            </w:r>
          </w:p>
        </w:tc>
        <w:tc>
          <w:tcPr>
            <w:tcW w:w="1064" w:type="dxa"/>
          </w:tcPr>
          <w:p w14:paraId="1D0EF7C4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964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157</w:t>
            </w:r>
          </w:p>
        </w:tc>
        <w:tc>
          <w:tcPr>
            <w:tcW w:w="1080" w:type="dxa"/>
          </w:tcPr>
          <w:p w14:paraId="6243DF23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68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963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016</w:t>
            </w:r>
          </w:p>
        </w:tc>
        <w:tc>
          <w:tcPr>
            <w:tcW w:w="1170" w:type="dxa"/>
          </w:tcPr>
          <w:p w14:paraId="60D41FC0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927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</w:p>
        </w:tc>
      </w:tr>
      <w:tr w:rsidR="00BB700D" w:rsidRPr="006B417E" w14:paraId="488C6933" w14:textId="77777777" w:rsidTr="006C4F90">
        <w:tc>
          <w:tcPr>
            <w:tcW w:w="3150" w:type="dxa"/>
          </w:tcPr>
          <w:p w14:paraId="690F2F3E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  <w:tab w:val="left" w:pos="587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069440BB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 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6"/>
                <w:szCs w:val="36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58BD8C74" w14:textId="77777777" w:rsidR="00BB700D" w:rsidRPr="008F29B3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D86239" w14:textId="180D693F" w:rsidR="00BB700D" w:rsidRPr="008F29B3" w:rsidRDefault="00E7658B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7658B">
              <w:rPr>
                <w:rFonts w:asciiTheme="majorBidi" w:hAnsiTheme="majorBidi" w:cstheme="majorBidi"/>
                <w:sz w:val="28"/>
                <w:szCs w:val="28"/>
              </w:rPr>
              <w:t>1,986,444</w:t>
            </w:r>
          </w:p>
        </w:tc>
        <w:tc>
          <w:tcPr>
            <w:tcW w:w="1080" w:type="dxa"/>
            <w:shd w:val="clear" w:color="auto" w:fill="auto"/>
          </w:tcPr>
          <w:p w14:paraId="05049401" w14:textId="77777777" w:rsidR="00BB700D" w:rsidRPr="008F29B3" w:rsidRDefault="00BB700D" w:rsidP="009A5D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3D21C3" w14:textId="3F54B487" w:rsidR="00BB700D" w:rsidRPr="008F29B3" w:rsidRDefault="0055207F" w:rsidP="009A5D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  <w:r w:rsidRPr="008F29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  <w:shd w:val="clear" w:color="auto" w:fill="auto"/>
          </w:tcPr>
          <w:p w14:paraId="13F89DA5" w14:textId="77777777" w:rsidR="00BB700D" w:rsidRPr="008F29B3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17F99E" w14:textId="38509166" w:rsidR="00BB700D" w:rsidRPr="008F29B3" w:rsidRDefault="00B84FA5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84FA5">
              <w:rPr>
                <w:rFonts w:asciiTheme="majorBidi" w:hAnsiTheme="majorBidi" w:cstheme="majorBidi"/>
                <w:sz w:val="28"/>
                <w:szCs w:val="28"/>
              </w:rPr>
              <w:t>1,986,444</w:t>
            </w:r>
          </w:p>
        </w:tc>
        <w:tc>
          <w:tcPr>
            <w:tcW w:w="1064" w:type="dxa"/>
            <w:vAlign w:val="bottom"/>
          </w:tcPr>
          <w:p w14:paraId="1DD01CE9" w14:textId="77777777" w:rsidR="00BB700D" w:rsidRPr="006B417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937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819</w:t>
            </w:r>
          </w:p>
        </w:tc>
        <w:tc>
          <w:tcPr>
            <w:tcW w:w="1080" w:type="dxa"/>
            <w:vAlign w:val="bottom"/>
          </w:tcPr>
          <w:p w14:paraId="53F1C972" w14:textId="77777777" w:rsidR="00BB700D" w:rsidRPr="006B417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DC9FA18" w14:textId="77777777" w:rsidR="00BB700D" w:rsidRPr="006B417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937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819</w:t>
            </w:r>
          </w:p>
        </w:tc>
      </w:tr>
      <w:tr w:rsidR="00BB700D" w:rsidRPr="006B417E" w14:paraId="1EE554DE" w14:textId="77777777" w:rsidTr="00A6238E">
        <w:tc>
          <w:tcPr>
            <w:tcW w:w="3150" w:type="dxa"/>
            <w:vAlign w:val="bottom"/>
          </w:tcPr>
          <w:p w14:paraId="4DAC9461" w14:textId="77777777" w:rsidR="00BB700D" w:rsidRPr="006B417E" w:rsidRDefault="00BB700D" w:rsidP="00BB700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0C538AF" w14:textId="52E75E72" w:rsidR="00BB700D" w:rsidRPr="008F29B3" w:rsidRDefault="007953E6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72,636,036</w:t>
            </w:r>
          </w:p>
        </w:tc>
        <w:tc>
          <w:tcPr>
            <w:tcW w:w="1080" w:type="dxa"/>
            <w:shd w:val="clear" w:color="auto" w:fill="auto"/>
          </w:tcPr>
          <w:p w14:paraId="591C7D8B" w14:textId="6D77C765" w:rsidR="00BB700D" w:rsidRPr="008F29B3" w:rsidRDefault="00F148BB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48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79,850,344</w:t>
            </w:r>
          </w:p>
        </w:tc>
        <w:tc>
          <w:tcPr>
            <w:tcW w:w="1186" w:type="dxa"/>
            <w:shd w:val="clear" w:color="auto" w:fill="auto"/>
          </w:tcPr>
          <w:p w14:paraId="350933F5" w14:textId="7BC56910" w:rsidR="00BB700D" w:rsidRPr="008F29B3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9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152,486,380</w:t>
            </w:r>
          </w:p>
        </w:tc>
        <w:tc>
          <w:tcPr>
            <w:tcW w:w="1064" w:type="dxa"/>
          </w:tcPr>
          <w:p w14:paraId="3D1B1E83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901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976</w:t>
            </w:r>
          </w:p>
        </w:tc>
        <w:tc>
          <w:tcPr>
            <w:tcW w:w="1080" w:type="dxa"/>
          </w:tcPr>
          <w:p w14:paraId="546E5FA1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963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016</w:t>
            </w:r>
          </w:p>
        </w:tc>
        <w:tc>
          <w:tcPr>
            <w:tcW w:w="1170" w:type="dxa"/>
          </w:tcPr>
          <w:p w14:paraId="29578DBD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864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992</w:t>
            </w:r>
          </w:p>
        </w:tc>
      </w:tr>
      <w:tr w:rsidR="00BB700D" w:rsidRPr="006B417E" w14:paraId="6BD95917" w14:textId="77777777" w:rsidTr="00A6238E">
        <w:trPr>
          <w:trHeight w:val="452"/>
        </w:trPr>
        <w:tc>
          <w:tcPr>
            <w:tcW w:w="3150" w:type="dxa"/>
          </w:tcPr>
          <w:p w14:paraId="5EF58DE1" w14:textId="77777777" w:rsidR="00BB700D" w:rsidRPr="006B417E" w:rsidRDefault="00BB700D" w:rsidP="00BB700D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0D50EAA6" w14:textId="77777777" w:rsidR="00BB700D" w:rsidRPr="006B417E" w:rsidRDefault="00BB700D" w:rsidP="00BB700D">
            <w:pPr>
              <w:tabs>
                <w:tab w:val="left" w:pos="344"/>
              </w:tabs>
              <w:spacing w:line="240" w:lineRule="auto"/>
              <w:ind w:left="-18" w:right="-106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  </w:t>
            </w:r>
            <w:r w:rsidRPr="006B417E">
              <w:rPr>
                <w:rFonts w:asciiTheme="majorBidi" w:eastAsia="AngsanaNew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63920E61" w14:textId="77777777" w:rsidR="00BB700D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F7E848" w14:textId="577F9312" w:rsidR="00BB700D" w:rsidRPr="00981C52" w:rsidRDefault="00A81730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81730">
              <w:rPr>
                <w:rFonts w:asciiTheme="majorBidi" w:hAnsiTheme="majorBidi" w:cstheme="majorBidi"/>
                <w:sz w:val="28"/>
                <w:szCs w:val="28"/>
              </w:rPr>
              <w:t>(3,899,069)</w:t>
            </w:r>
          </w:p>
        </w:tc>
        <w:tc>
          <w:tcPr>
            <w:tcW w:w="1080" w:type="dxa"/>
            <w:shd w:val="clear" w:color="auto" w:fill="auto"/>
          </w:tcPr>
          <w:p w14:paraId="797B3D24" w14:textId="77777777" w:rsidR="00BB700D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362F54" w14:textId="422482D1" w:rsidR="00BB700D" w:rsidRPr="00981C52" w:rsidRDefault="003F3176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F3176">
              <w:rPr>
                <w:rFonts w:asciiTheme="majorBidi" w:hAnsiTheme="majorBidi" w:cstheme="majorBidi"/>
                <w:sz w:val="28"/>
                <w:szCs w:val="28"/>
              </w:rPr>
              <w:t>(1,507,393)</w:t>
            </w:r>
          </w:p>
        </w:tc>
        <w:tc>
          <w:tcPr>
            <w:tcW w:w="1186" w:type="dxa"/>
            <w:shd w:val="clear" w:color="auto" w:fill="auto"/>
          </w:tcPr>
          <w:p w14:paraId="0AC44699" w14:textId="77777777" w:rsidR="00BB700D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30A303" w14:textId="5F5C7702" w:rsidR="00BB700D" w:rsidRPr="00981C52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B700D">
              <w:rPr>
                <w:rFonts w:asciiTheme="majorBidi" w:hAnsiTheme="majorBidi" w:cstheme="majorBidi"/>
                <w:sz w:val="28"/>
                <w:szCs w:val="28"/>
              </w:rPr>
              <w:t>(5,406,462)</w:t>
            </w:r>
          </w:p>
        </w:tc>
        <w:tc>
          <w:tcPr>
            <w:tcW w:w="1064" w:type="dxa"/>
            <w:vAlign w:val="bottom"/>
          </w:tcPr>
          <w:p w14:paraId="62EA6A00" w14:textId="77777777" w:rsidR="00BB700D" w:rsidRPr="006B417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340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546)</w:t>
            </w:r>
          </w:p>
        </w:tc>
        <w:tc>
          <w:tcPr>
            <w:tcW w:w="1080" w:type="dxa"/>
            <w:vAlign w:val="bottom"/>
          </w:tcPr>
          <w:p w14:paraId="55F17FE1" w14:textId="77777777" w:rsidR="00BB700D" w:rsidRPr="006B417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165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292)</w:t>
            </w:r>
          </w:p>
        </w:tc>
        <w:tc>
          <w:tcPr>
            <w:tcW w:w="1170" w:type="dxa"/>
            <w:vAlign w:val="bottom"/>
          </w:tcPr>
          <w:p w14:paraId="2CC3BA93" w14:textId="77777777" w:rsidR="00BB700D" w:rsidRPr="006B417E" w:rsidRDefault="00BB700D" w:rsidP="00BB70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505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838)</w:t>
            </w:r>
          </w:p>
        </w:tc>
      </w:tr>
      <w:tr w:rsidR="00BB700D" w:rsidRPr="006B417E" w14:paraId="12060722" w14:textId="77777777" w:rsidTr="00A6238E">
        <w:tc>
          <w:tcPr>
            <w:tcW w:w="3150" w:type="dxa"/>
            <w:vAlign w:val="bottom"/>
          </w:tcPr>
          <w:p w14:paraId="0C3BB055" w14:textId="77777777" w:rsidR="00BB700D" w:rsidRPr="006B417E" w:rsidRDefault="00BB700D" w:rsidP="00BB700D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  <w:shd w:val="clear" w:color="auto" w:fill="auto"/>
          </w:tcPr>
          <w:p w14:paraId="68E872C9" w14:textId="7E3B6D30" w:rsidR="00BB700D" w:rsidRPr="00BB700D" w:rsidRDefault="0094782D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78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68,736,967</w:t>
            </w:r>
          </w:p>
        </w:tc>
        <w:tc>
          <w:tcPr>
            <w:tcW w:w="1080" w:type="dxa"/>
            <w:shd w:val="clear" w:color="auto" w:fill="auto"/>
          </w:tcPr>
          <w:p w14:paraId="388874EB" w14:textId="107FEDE4" w:rsidR="00BB700D" w:rsidRPr="00BB700D" w:rsidRDefault="005E4E17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4E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78,342,951</w:t>
            </w:r>
          </w:p>
        </w:tc>
        <w:tc>
          <w:tcPr>
            <w:tcW w:w="1186" w:type="dxa"/>
            <w:shd w:val="clear" w:color="auto" w:fill="auto"/>
          </w:tcPr>
          <w:p w14:paraId="65FA246D" w14:textId="6DF75DD1" w:rsidR="00BB700D" w:rsidRPr="00BB700D" w:rsidRDefault="007E4E95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4E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147,079,918</w:t>
            </w:r>
          </w:p>
        </w:tc>
        <w:tc>
          <w:tcPr>
            <w:tcW w:w="1064" w:type="dxa"/>
            <w:vAlign w:val="bottom"/>
          </w:tcPr>
          <w:p w14:paraId="48544742" w14:textId="77777777" w:rsidR="00BB700D" w:rsidRPr="006B417E" w:rsidRDefault="00BB700D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561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430</w:t>
            </w:r>
          </w:p>
        </w:tc>
        <w:tc>
          <w:tcPr>
            <w:tcW w:w="1080" w:type="dxa"/>
            <w:vAlign w:val="bottom"/>
          </w:tcPr>
          <w:p w14:paraId="643E8AC3" w14:textId="77777777" w:rsidR="00BB700D" w:rsidRPr="006B417E" w:rsidRDefault="00BB700D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67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797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724</w:t>
            </w:r>
          </w:p>
        </w:tc>
        <w:tc>
          <w:tcPr>
            <w:tcW w:w="1170" w:type="dxa"/>
            <w:vAlign w:val="bottom"/>
          </w:tcPr>
          <w:p w14:paraId="4E5E483C" w14:textId="77777777" w:rsidR="00BB700D" w:rsidRPr="006B417E" w:rsidRDefault="00BB700D" w:rsidP="00BB700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359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154</w:t>
            </w:r>
          </w:p>
        </w:tc>
      </w:tr>
      <w:tr w:rsidR="00AC59CD" w:rsidRPr="006B417E" w14:paraId="5C8C1EFD" w14:textId="77777777" w:rsidTr="00A6238E">
        <w:tc>
          <w:tcPr>
            <w:tcW w:w="3150" w:type="dxa"/>
            <w:vAlign w:val="bottom"/>
          </w:tcPr>
          <w:p w14:paraId="0C4C54F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63F7E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2AE61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5C8B8A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6061758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E78A1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EA8CB4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4930B5" w:rsidRPr="006B417E" w14:paraId="511386BB" w14:textId="77777777" w:rsidTr="00A6238E">
        <w:tc>
          <w:tcPr>
            <w:tcW w:w="3150" w:type="dxa"/>
            <w:vAlign w:val="bottom"/>
          </w:tcPr>
          <w:p w14:paraId="068DBDD5" w14:textId="77777777" w:rsidR="004930B5" w:rsidRPr="006B417E" w:rsidRDefault="004930B5" w:rsidP="004930B5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  <w:shd w:val="clear" w:color="auto" w:fill="auto"/>
          </w:tcPr>
          <w:p w14:paraId="06B859C4" w14:textId="79A9C948" w:rsidR="004930B5" w:rsidRPr="008B5ACB" w:rsidRDefault="004930B5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119,014</w:t>
            </w:r>
          </w:p>
        </w:tc>
        <w:tc>
          <w:tcPr>
            <w:tcW w:w="1080" w:type="dxa"/>
            <w:shd w:val="clear" w:color="auto" w:fill="auto"/>
          </w:tcPr>
          <w:p w14:paraId="69586F52" w14:textId="4086C127" w:rsidR="004930B5" w:rsidRPr="008B5ACB" w:rsidRDefault="00863ED9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63E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49,382</w:t>
            </w:r>
          </w:p>
        </w:tc>
        <w:tc>
          <w:tcPr>
            <w:tcW w:w="1186" w:type="dxa"/>
            <w:shd w:val="clear" w:color="auto" w:fill="auto"/>
          </w:tcPr>
          <w:p w14:paraId="00B382B2" w14:textId="6B7EA0C2" w:rsidR="004930B5" w:rsidRPr="008B5ACB" w:rsidRDefault="004930B5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168,396</w:t>
            </w:r>
          </w:p>
        </w:tc>
        <w:tc>
          <w:tcPr>
            <w:tcW w:w="1064" w:type="dxa"/>
            <w:vAlign w:val="bottom"/>
          </w:tcPr>
          <w:p w14:paraId="01A99B58" w14:textId="77777777" w:rsidR="004930B5" w:rsidRPr="006B417E" w:rsidRDefault="004930B5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272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748</w:t>
            </w:r>
          </w:p>
        </w:tc>
        <w:tc>
          <w:tcPr>
            <w:tcW w:w="1080" w:type="dxa"/>
            <w:vAlign w:val="bottom"/>
          </w:tcPr>
          <w:p w14:paraId="62B926AE" w14:textId="77777777" w:rsidR="004930B5" w:rsidRPr="006B417E" w:rsidRDefault="004930B5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115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830</w:t>
            </w:r>
          </w:p>
        </w:tc>
        <w:tc>
          <w:tcPr>
            <w:tcW w:w="1170" w:type="dxa"/>
            <w:vAlign w:val="bottom"/>
          </w:tcPr>
          <w:p w14:paraId="740DD0E3" w14:textId="77777777" w:rsidR="004930B5" w:rsidRPr="006B417E" w:rsidRDefault="004930B5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388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578</w:t>
            </w:r>
          </w:p>
        </w:tc>
      </w:tr>
      <w:tr w:rsidR="004930B5" w:rsidRPr="006B417E" w14:paraId="6CCF427E" w14:textId="77777777" w:rsidTr="00A6238E">
        <w:tc>
          <w:tcPr>
            <w:tcW w:w="3150" w:type="dxa"/>
            <w:vAlign w:val="bottom"/>
          </w:tcPr>
          <w:p w14:paraId="75248DEB" w14:textId="77777777" w:rsidR="004930B5" w:rsidRPr="006B417E" w:rsidRDefault="004930B5" w:rsidP="004930B5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</w:tcPr>
          <w:p w14:paraId="16657659" w14:textId="019BC09A" w:rsidR="004930B5" w:rsidRPr="008B5ACB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(19,414)</w:t>
            </w:r>
          </w:p>
        </w:tc>
        <w:tc>
          <w:tcPr>
            <w:tcW w:w="1080" w:type="dxa"/>
            <w:shd w:val="clear" w:color="auto" w:fill="auto"/>
          </w:tcPr>
          <w:p w14:paraId="4D79DF1E" w14:textId="7E7B425C" w:rsidR="004930B5" w:rsidRPr="008B5ACB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(5,22</w:t>
            </w:r>
            <w:r w:rsidR="00EB63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493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577150DF" w14:textId="73EA12AF" w:rsidR="004930B5" w:rsidRPr="008B5ACB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(24,64</w:t>
            </w:r>
            <w:r w:rsidR="00EB63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493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64" w:type="dxa"/>
            <w:vAlign w:val="bottom"/>
          </w:tcPr>
          <w:p w14:paraId="31386616" w14:textId="77777777" w:rsidR="004930B5" w:rsidRPr="006B417E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(49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669)</w:t>
            </w:r>
          </w:p>
        </w:tc>
        <w:tc>
          <w:tcPr>
            <w:tcW w:w="1080" w:type="dxa"/>
            <w:vAlign w:val="bottom"/>
          </w:tcPr>
          <w:p w14:paraId="5BB1231F" w14:textId="77777777" w:rsidR="004930B5" w:rsidRPr="006B417E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(15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10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359D40E4" w14:textId="77777777" w:rsidR="004930B5" w:rsidRPr="006B417E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(64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77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930B5" w:rsidRPr="006B417E" w14:paraId="67E3C7C4" w14:textId="77777777" w:rsidTr="00A6238E">
        <w:tc>
          <w:tcPr>
            <w:tcW w:w="3150" w:type="dxa"/>
            <w:vAlign w:val="bottom"/>
          </w:tcPr>
          <w:p w14:paraId="6636C98B" w14:textId="77777777" w:rsidR="004930B5" w:rsidRPr="006B417E" w:rsidRDefault="004930B5" w:rsidP="004930B5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DEB761" w14:textId="46BB8B64" w:rsidR="004930B5" w:rsidRPr="004930B5" w:rsidRDefault="004930B5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99,600</w:t>
            </w:r>
          </w:p>
        </w:tc>
        <w:tc>
          <w:tcPr>
            <w:tcW w:w="1080" w:type="dxa"/>
            <w:shd w:val="clear" w:color="auto" w:fill="auto"/>
          </w:tcPr>
          <w:p w14:paraId="212DF4EF" w14:textId="49014DBC" w:rsidR="004930B5" w:rsidRPr="004930B5" w:rsidRDefault="004930B5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44,15</w:t>
            </w:r>
            <w:r w:rsidR="00EB63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14:paraId="7B1A2F7D" w14:textId="49C19EA3" w:rsidR="004930B5" w:rsidRPr="004930B5" w:rsidRDefault="004930B5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143,75</w:t>
            </w:r>
            <w:r w:rsidR="00EB63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064" w:type="dxa"/>
            <w:vAlign w:val="bottom"/>
          </w:tcPr>
          <w:p w14:paraId="369CD73B" w14:textId="77777777" w:rsidR="004930B5" w:rsidRPr="006B417E" w:rsidRDefault="004930B5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223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079</w:t>
            </w:r>
          </w:p>
        </w:tc>
        <w:tc>
          <w:tcPr>
            <w:tcW w:w="1080" w:type="dxa"/>
            <w:vAlign w:val="bottom"/>
          </w:tcPr>
          <w:p w14:paraId="39F9BFFC" w14:textId="77777777" w:rsidR="004930B5" w:rsidRPr="006B417E" w:rsidRDefault="004930B5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100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72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3D470050" w14:textId="77777777" w:rsidR="004930B5" w:rsidRPr="006B417E" w:rsidRDefault="004930B5" w:rsidP="00493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323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80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</w:tr>
      <w:tr w:rsidR="004930B5" w:rsidRPr="006B417E" w14:paraId="7B771EDC" w14:textId="77777777" w:rsidTr="00A6238E">
        <w:tc>
          <w:tcPr>
            <w:tcW w:w="3150" w:type="dxa"/>
            <w:vAlign w:val="bottom"/>
          </w:tcPr>
          <w:p w14:paraId="287387B7" w14:textId="77777777" w:rsidR="004930B5" w:rsidRPr="006B417E" w:rsidRDefault="004930B5" w:rsidP="004930B5">
            <w:pPr>
              <w:tabs>
                <w:tab w:val="clear" w:pos="227"/>
                <w:tab w:val="clear" w:pos="454"/>
                <w:tab w:val="left" w:pos="335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 </w:t>
            </w:r>
            <w:r w:rsidRPr="006B417E">
              <w:rPr>
                <w:rFonts w:asciiTheme="majorBidi" w:eastAsia="AngsanaNew" w:hAnsiTheme="majorBidi" w:cstheme="majorBidi"/>
                <w:sz w:val="32"/>
                <w:szCs w:val="32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  <w:shd w:val="clear" w:color="auto" w:fill="auto"/>
          </w:tcPr>
          <w:p w14:paraId="1310225A" w14:textId="77777777" w:rsidR="004930B5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7B29D27" w14:textId="23EFB9DE" w:rsidR="004930B5" w:rsidRPr="008B5ACB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93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(25,952)</w:t>
            </w:r>
          </w:p>
        </w:tc>
        <w:tc>
          <w:tcPr>
            <w:tcW w:w="1080" w:type="dxa"/>
            <w:shd w:val="clear" w:color="auto" w:fill="auto"/>
          </w:tcPr>
          <w:p w14:paraId="1644C29B" w14:textId="77777777" w:rsidR="004930B5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472817F" w14:textId="47921F8C" w:rsidR="004930B5" w:rsidRPr="008B5ACB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(3,250)</w:t>
            </w:r>
          </w:p>
        </w:tc>
        <w:tc>
          <w:tcPr>
            <w:tcW w:w="1186" w:type="dxa"/>
            <w:shd w:val="clear" w:color="auto" w:fill="auto"/>
          </w:tcPr>
          <w:p w14:paraId="4C4E3CA7" w14:textId="77777777" w:rsidR="004930B5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DAC455E" w14:textId="4BD1153A" w:rsidR="004930B5" w:rsidRPr="008B5ACB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(29,202)</w:t>
            </w:r>
          </w:p>
        </w:tc>
        <w:tc>
          <w:tcPr>
            <w:tcW w:w="1064" w:type="dxa"/>
            <w:vAlign w:val="bottom"/>
          </w:tcPr>
          <w:p w14:paraId="04EE0F27" w14:textId="77777777" w:rsidR="004930B5" w:rsidRPr="006B417E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(69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496)</w:t>
            </w:r>
          </w:p>
        </w:tc>
        <w:tc>
          <w:tcPr>
            <w:tcW w:w="1080" w:type="dxa"/>
            <w:vAlign w:val="bottom"/>
          </w:tcPr>
          <w:p w14:paraId="3BC80324" w14:textId="77777777" w:rsidR="004930B5" w:rsidRPr="006B417E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(7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578)</w:t>
            </w:r>
          </w:p>
        </w:tc>
        <w:tc>
          <w:tcPr>
            <w:tcW w:w="1170" w:type="dxa"/>
            <w:vAlign w:val="bottom"/>
          </w:tcPr>
          <w:p w14:paraId="032D49DC" w14:textId="77777777" w:rsidR="004930B5" w:rsidRPr="006B417E" w:rsidRDefault="004930B5" w:rsidP="004930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(77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074)</w:t>
            </w:r>
          </w:p>
        </w:tc>
      </w:tr>
      <w:tr w:rsidR="004930B5" w:rsidRPr="006B417E" w14:paraId="2259679B" w14:textId="77777777" w:rsidTr="00A6238E">
        <w:tc>
          <w:tcPr>
            <w:tcW w:w="3150" w:type="dxa"/>
            <w:vAlign w:val="bottom"/>
          </w:tcPr>
          <w:p w14:paraId="23E7E8FE" w14:textId="77777777" w:rsidR="004930B5" w:rsidRPr="006B417E" w:rsidRDefault="004930B5" w:rsidP="004930B5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12E227A0" w14:textId="0C417E2C" w:rsidR="004930B5" w:rsidRPr="008B5ACB" w:rsidRDefault="004930B5" w:rsidP="004930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73,648</w:t>
            </w:r>
          </w:p>
        </w:tc>
        <w:tc>
          <w:tcPr>
            <w:tcW w:w="1080" w:type="dxa"/>
            <w:shd w:val="clear" w:color="auto" w:fill="auto"/>
          </w:tcPr>
          <w:p w14:paraId="0916E651" w14:textId="63B5E9A8" w:rsidR="004930B5" w:rsidRPr="008B5ACB" w:rsidRDefault="004930B5" w:rsidP="004930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40,90</w:t>
            </w:r>
            <w:r w:rsidR="00EB63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186" w:type="dxa"/>
            <w:shd w:val="clear" w:color="auto" w:fill="auto"/>
          </w:tcPr>
          <w:p w14:paraId="4E8E65F3" w14:textId="31F8A907" w:rsidR="004930B5" w:rsidRPr="008B5ACB" w:rsidRDefault="004930B5" w:rsidP="004930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93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114,55</w:t>
            </w:r>
            <w:r w:rsidR="00EB63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064" w:type="dxa"/>
            <w:vAlign w:val="bottom"/>
          </w:tcPr>
          <w:p w14:paraId="47EA01C7" w14:textId="77777777" w:rsidR="004930B5" w:rsidRPr="006B417E" w:rsidRDefault="004930B5" w:rsidP="004930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153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583</w:t>
            </w:r>
          </w:p>
        </w:tc>
        <w:tc>
          <w:tcPr>
            <w:tcW w:w="1080" w:type="dxa"/>
            <w:vAlign w:val="bottom"/>
          </w:tcPr>
          <w:p w14:paraId="77531BB6" w14:textId="77777777" w:rsidR="004930B5" w:rsidRPr="006B417E" w:rsidRDefault="004930B5" w:rsidP="004930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93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14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4A5B0EF3" w14:textId="77777777" w:rsidR="004930B5" w:rsidRPr="006B417E" w:rsidRDefault="004930B5" w:rsidP="004930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246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72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AC59CD" w:rsidRPr="006B417E" w14:paraId="040554E8" w14:textId="77777777" w:rsidTr="00A6238E">
        <w:tc>
          <w:tcPr>
            <w:tcW w:w="3150" w:type="dxa"/>
            <w:vAlign w:val="bottom"/>
          </w:tcPr>
          <w:p w14:paraId="5AE86B4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68E8C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B5D2A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A60619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0E8D75F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3F250F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2196A0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</w:p>
        </w:tc>
      </w:tr>
      <w:tr w:rsidR="00C2051F" w:rsidRPr="006B417E" w14:paraId="6EB0190C" w14:textId="77777777" w:rsidTr="00A6238E">
        <w:tc>
          <w:tcPr>
            <w:tcW w:w="3150" w:type="dxa"/>
            <w:vAlign w:val="bottom"/>
          </w:tcPr>
          <w:p w14:paraId="5B96EAE6" w14:textId="77777777" w:rsidR="00C2051F" w:rsidRPr="006B417E" w:rsidRDefault="00C2051F" w:rsidP="00C2051F">
            <w:pPr>
              <w:spacing w:line="240" w:lineRule="auto"/>
              <w:ind w:left="344" w:right="-106" w:hanging="362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  <w:shd w:val="clear" w:color="auto" w:fill="auto"/>
          </w:tcPr>
          <w:p w14:paraId="4969E179" w14:textId="77777777" w:rsidR="00EC0DE1" w:rsidRDefault="00EC0DE1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6B1960CB" w14:textId="68D342CA" w:rsidR="005B3919" w:rsidRPr="00C2051F" w:rsidRDefault="00866F30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66F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68,810,615</w:t>
            </w:r>
          </w:p>
        </w:tc>
        <w:tc>
          <w:tcPr>
            <w:tcW w:w="1080" w:type="dxa"/>
            <w:shd w:val="clear" w:color="auto" w:fill="auto"/>
          </w:tcPr>
          <w:p w14:paraId="3C0D05DF" w14:textId="77777777" w:rsidR="00194988" w:rsidRDefault="00194988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5BC59C21" w14:textId="2F5DB60F" w:rsidR="005B3919" w:rsidRPr="00C2051F" w:rsidRDefault="00B01294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012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78,383,855</w:t>
            </w:r>
          </w:p>
        </w:tc>
        <w:tc>
          <w:tcPr>
            <w:tcW w:w="1186" w:type="dxa"/>
            <w:shd w:val="clear" w:color="auto" w:fill="auto"/>
          </w:tcPr>
          <w:p w14:paraId="535AC7C5" w14:textId="77777777" w:rsidR="00194988" w:rsidRDefault="00194988" w:rsidP="001949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6EF2C553" w14:textId="370777CC" w:rsidR="005B3919" w:rsidRPr="00C2051F" w:rsidRDefault="00DC35B7" w:rsidP="0019498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C35B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147,194,470</w:t>
            </w:r>
          </w:p>
        </w:tc>
        <w:tc>
          <w:tcPr>
            <w:tcW w:w="1064" w:type="dxa"/>
            <w:vAlign w:val="bottom"/>
          </w:tcPr>
          <w:p w14:paraId="728906D2" w14:textId="77777777" w:rsidR="00C2051F" w:rsidRPr="006B417E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63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715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013</w:t>
            </w:r>
          </w:p>
        </w:tc>
        <w:tc>
          <w:tcPr>
            <w:tcW w:w="1080" w:type="dxa"/>
            <w:vAlign w:val="bottom"/>
          </w:tcPr>
          <w:p w14:paraId="0DD7A84B" w14:textId="77777777" w:rsidR="00C2051F" w:rsidRPr="006B417E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67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890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86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vAlign w:val="bottom"/>
          </w:tcPr>
          <w:p w14:paraId="255FFE6B" w14:textId="77777777" w:rsidR="00C2051F" w:rsidRPr="006B417E" w:rsidRDefault="00C2051F" w:rsidP="00C205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212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131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605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88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</w:tr>
    </w:tbl>
    <w:p w14:paraId="74BDDAD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</w:p>
    <w:p w14:paraId="32806EB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04239CBA" w14:textId="053347CD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F98DF48" w14:textId="77777777" w:rsidR="0008146E" w:rsidRDefault="0008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5403AEC" w14:textId="7C6F944A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lastRenderedPageBreak/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การวิเคราะห์คุณภาพของเครดิต</w:t>
      </w:r>
    </w:p>
    <w:p w14:paraId="6C216824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8A5294F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ลูกหนี้เงินให้สินเชื่อ</w:t>
      </w:r>
    </w:p>
    <w:p w14:paraId="532E9BD5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E1D15F1" w14:textId="2940978D" w:rsidR="00AC59C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6B417E">
        <w:rPr>
          <w:rFonts w:asciiTheme="majorBidi" w:hAnsiTheme="majorBidi" w:cstheme="majorBidi"/>
          <w:bCs/>
          <w:sz w:val="28"/>
          <w:szCs w:val="28"/>
        </w:rPr>
        <w:t>30</w:t>
      </w:r>
      <w:r w:rsidRPr="006B417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D854EC">
        <w:rPr>
          <w:rFonts w:asciiTheme="majorBidi" w:hAnsiTheme="majorBidi" w:cstheme="majorBidi" w:hint="cs"/>
          <w:b/>
          <w:sz w:val="28"/>
          <w:szCs w:val="28"/>
          <w:cs/>
        </w:rPr>
        <w:t>กันยา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ยน</w:t>
      </w:r>
      <w:r w:rsidRPr="006B417E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 xml:space="preserve">2567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sz w:val="28"/>
          <w:szCs w:val="28"/>
        </w:rPr>
        <w:t xml:space="preserve">31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sz w:val="28"/>
          <w:szCs w:val="28"/>
        </w:rPr>
        <w:t>2566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สำหรับลูกหนี้เงินให้สินเชื่อ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โดยไม่คำนึงหลักประกันและการปรับเครดิตให้ดีขึ้นด้านอื่น ๆ</w:t>
      </w:r>
    </w:p>
    <w:p w14:paraId="56307251" w14:textId="77777777" w:rsidR="00C02AF0" w:rsidRDefault="00C02AF0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3F6299" w14:paraId="0CC2A5B0" w14:textId="77777777" w:rsidTr="007D0460">
        <w:tc>
          <w:tcPr>
            <w:tcW w:w="3420" w:type="dxa"/>
          </w:tcPr>
          <w:p w14:paraId="0F1A965B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80E6EEF" w14:textId="2AE0BCE9" w:rsidR="003F6299" w:rsidRPr="00202128" w:rsidRDefault="00202128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6299" w14:paraId="1FDB21D6" w14:textId="77777777" w:rsidTr="007D0460">
        <w:tc>
          <w:tcPr>
            <w:tcW w:w="3420" w:type="dxa"/>
          </w:tcPr>
          <w:p w14:paraId="100793B8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F404671" w14:textId="6619DC61" w:rsidR="003F6299" w:rsidRDefault="00202128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D0460" w:rsidRPr="00202128" w14:paraId="37C609AA" w14:textId="77777777" w:rsidTr="007D0460">
        <w:tc>
          <w:tcPr>
            <w:tcW w:w="3420" w:type="dxa"/>
          </w:tcPr>
          <w:p w14:paraId="1C16BB2F" w14:textId="77777777" w:rsidR="007D0460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2F17ACA7" w14:textId="4FC53D20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3A474D72" w14:textId="77777777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B0BFDAF" w14:textId="77777777" w:rsidR="007D0460" w:rsidRDefault="007D0460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72F2E4" w14:textId="1610160B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40DD04EC" w14:textId="77777777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B4788EA" w14:textId="77777777" w:rsidR="007D0460" w:rsidRDefault="007D0460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C26A4" w14:textId="77777777" w:rsidR="007D0460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12A161" w14:textId="44432CCE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202128" w14:paraId="752B1545" w14:textId="77777777" w:rsidTr="007D0460">
        <w:tc>
          <w:tcPr>
            <w:tcW w:w="3420" w:type="dxa"/>
          </w:tcPr>
          <w:p w14:paraId="2998F325" w14:textId="77777777" w:rsidR="00202128" w:rsidRDefault="00202128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C1AA4A5" w14:textId="73F451F1" w:rsidR="00202128" w:rsidRPr="00202128" w:rsidRDefault="00202128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6299" w14:paraId="1FEC81EB" w14:textId="77777777" w:rsidTr="007D0460">
        <w:tc>
          <w:tcPr>
            <w:tcW w:w="3420" w:type="dxa"/>
          </w:tcPr>
          <w:p w14:paraId="31071CA5" w14:textId="32C79D89" w:rsidR="003F6299" w:rsidRPr="00202128" w:rsidRDefault="003F6299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78E2B5E3" w14:textId="03594FB0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C68BE67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95D2F7D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6F39F7C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3A200E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443" w14:paraId="56490874" w14:textId="77777777" w:rsidTr="007D0460">
        <w:tc>
          <w:tcPr>
            <w:tcW w:w="3420" w:type="dxa"/>
          </w:tcPr>
          <w:p w14:paraId="4F40DD20" w14:textId="4740208A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066FFCC7" w14:textId="13F1245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1412434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16A46D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EAEB2A6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F088E55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443" w14:paraId="5B611B9B" w14:textId="77777777" w:rsidTr="007D0460">
        <w:tc>
          <w:tcPr>
            <w:tcW w:w="3420" w:type="dxa"/>
          </w:tcPr>
          <w:p w14:paraId="4AD61F1C" w14:textId="1812FC43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13744E44" w14:textId="41126B9A" w:rsidR="00B35443" w:rsidRDefault="00B35443" w:rsidP="00260B13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0197F">
              <w:rPr>
                <w:rFonts w:asciiTheme="majorBidi" w:hAnsiTheme="majorBidi" w:cstheme="majorBidi"/>
                <w:sz w:val="28"/>
                <w:szCs w:val="28"/>
              </w:rPr>
              <w:t>138,713,516</w:t>
            </w:r>
          </w:p>
        </w:tc>
        <w:tc>
          <w:tcPr>
            <w:tcW w:w="288" w:type="dxa"/>
          </w:tcPr>
          <w:p w14:paraId="6FEB390D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DF8AA53" w14:textId="0BAA5CF4" w:rsidR="00B35443" w:rsidRDefault="00B35443" w:rsidP="00260B1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07A98">
              <w:rPr>
                <w:rFonts w:asciiTheme="majorBidi" w:hAnsiTheme="majorBidi" w:cstheme="majorBidi"/>
                <w:sz w:val="28"/>
                <w:szCs w:val="28"/>
              </w:rPr>
              <w:t>(1,697,305)</w:t>
            </w:r>
          </w:p>
        </w:tc>
        <w:tc>
          <w:tcPr>
            <w:tcW w:w="288" w:type="dxa"/>
          </w:tcPr>
          <w:p w14:paraId="37AAFCB5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AD7B54" w14:textId="16B6174A" w:rsidR="00B35443" w:rsidRDefault="00B35443" w:rsidP="00B3544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43A97">
              <w:rPr>
                <w:rFonts w:asciiTheme="majorBidi" w:hAnsiTheme="majorBidi" w:cstheme="majorBidi"/>
                <w:sz w:val="28"/>
                <w:szCs w:val="28"/>
              </w:rPr>
              <w:t>137,016,211</w:t>
            </w:r>
          </w:p>
        </w:tc>
      </w:tr>
      <w:tr w:rsidR="00B35443" w14:paraId="5DE41903" w14:textId="77777777" w:rsidTr="007D0460">
        <w:tc>
          <w:tcPr>
            <w:tcW w:w="3420" w:type="dxa"/>
          </w:tcPr>
          <w:p w14:paraId="376CFE33" w14:textId="44A3FABE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6B60ABCA" w14:textId="77777777" w:rsidR="00B35443" w:rsidRDefault="00B35443" w:rsidP="00260B13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6AB463C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B274B1" w14:textId="77777777" w:rsidR="00B35443" w:rsidRDefault="00B35443" w:rsidP="00260B1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0337EC0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2923410" w14:textId="77777777" w:rsidR="00B35443" w:rsidRDefault="00B35443" w:rsidP="00B3544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5443" w14:paraId="48DCD2F5" w14:textId="77777777" w:rsidTr="007D0460">
        <w:tc>
          <w:tcPr>
            <w:tcW w:w="3420" w:type="dxa"/>
          </w:tcPr>
          <w:p w14:paraId="1434247A" w14:textId="16773AE8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F681C89" w14:textId="7D3E215E" w:rsidR="00B35443" w:rsidRDefault="00B35443" w:rsidP="00260B13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07A98">
              <w:rPr>
                <w:rFonts w:asciiTheme="majorBidi" w:hAnsiTheme="majorBidi" w:cstheme="majorBidi"/>
                <w:sz w:val="28"/>
                <w:szCs w:val="28"/>
              </w:rPr>
              <w:t>12,366,468</w:t>
            </w:r>
          </w:p>
        </w:tc>
        <w:tc>
          <w:tcPr>
            <w:tcW w:w="288" w:type="dxa"/>
          </w:tcPr>
          <w:p w14:paraId="481B80CC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228E175" w14:textId="0F7EB9B9" w:rsidR="00B35443" w:rsidRDefault="00B35443" w:rsidP="00260B1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6DB2">
              <w:rPr>
                <w:rFonts w:asciiTheme="majorBidi" w:hAnsiTheme="majorBidi" w:cstheme="majorBidi"/>
                <w:sz w:val="28"/>
                <w:szCs w:val="28"/>
              </w:rPr>
              <w:t>(1,008,173)</w:t>
            </w:r>
          </w:p>
        </w:tc>
        <w:tc>
          <w:tcPr>
            <w:tcW w:w="288" w:type="dxa"/>
          </w:tcPr>
          <w:p w14:paraId="555E2D0E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F34CFA" w14:textId="4804F139" w:rsidR="00B35443" w:rsidRDefault="00B35443" w:rsidP="00B3544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43A97">
              <w:rPr>
                <w:rFonts w:asciiTheme="majorBidi" w:hAnsiTheme="majorBidi" w:cstheme="majorBidi"/>
                <w:sz w:val="28"/>
                <w:szCs w:val="28"/>
              </w:rPr>
              <w:t>11,358,295</w:t>
            </w:r>
          </w:p>
        </w:tc>
      </w:tr>
      <w:tr w:rsidR="00B35443" w14:paraId="333E79B4" w14:textId="77777777" w:rsidTr="007D0460">
        <w:tc>
          <w:tcPr>
            <w:tcW w:w="3420" w:type="dxa"/>
          </w:tcPr>
          <w:p w14:paraId="3C0099D8" w14:textId="79328A1B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992" w:type="dxa"/>
          </w:tcPr>
          <w:p w14:paraId="7E1ACCDB" w14:textId="71368341" w:rsidR="00B35443" w:rsidRDefault="00B35443" w:rsidP="00260B1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07A98">
              <w:rPr>
                <w:rFonts w:asciiTheme="majorBidi" w:hAnsiTheme="majorBidi" w:cstheme="majorBidi"/>
                <w:sz w:val="28"/>
                <w:szCs w:val="28"/>
              </w:rPr>
              <w:t>4,223,878</w:t>
            </w:r>
          </w:p>
        </w:tc>
        <w:tc>
          <w:tcPr>
            <w:tcW w:w="288" w:type="dxa"/>
          </w:tcPr>
          <w:p w14:paraId="6531E225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5BD978F" w14:textId="1991BCB9" w:rsidR="00B35443" w:rsidRDefault="00B35443" w:rsidP="00260B1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6DB2">
              <w:rPr>
                <w:rFonts w:asciiTheme="majorBidi" w:hAnsiTheme="majorBidi" w:cstheme="majorBidi"/>
                <w:sz w:val="28"/>
                <w:szCs w:val="28"/>
              </w:rPr>
              <w:t>(2,833,679)</w:t>
            </w:r>
          </w:p>
        </w:tc>
        <w:tc>
          <w:tcPr>
            <w:tcW w:w="288" w:type="dxa"/>
          </w:tcPr>
          <w:p w14:paraId="156C14EE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E6BA8FA" w14:textId="4D886B49" w:rsidR="00B35443" w:rsidRDefault="00B35443" w:rsidP="00B3544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A3ED5">
              <w:rPr>
                <w:rFonts w:asciiTheme="majorBidi" w:hAnsiTheme="majorBidi" w:cstheme="majorBidi"/>
                <w:sz w:val="28"/>
                <w:szCs w:val="28"/>
              </w:rPr>
              <w:t>1,390,199</w:t>
            </w:r>
          </w:p>
        </w:tc>
      </w:tr>
      <w:tr w:rsidR="003F6299" w14:paraId="183CECE9" w14:textId="77777777" w:rsidTr="007D0460">
        <w:tc>
          <w:tcPr>
            <w:tcW w:w="3420" w:type="dxa"/>
          </w:tcPr>
          <w:p w14:paraId="0C2C2C19" w14:textId="26C9FB1A" w:rsidR="003F6299" w:rsidRPr="00A728DA" w:rsidRDefault="00202128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28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</w:tcPr>
          <w:p w14:paraId="15A4815E" w14:textId="209D4AB1" w:rsidR="003F6299" w:rsidRPr="00A728DA" w:rsidRDefault="00707A98" w:rsidP="00260B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8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155,303,862</w:t>
            </w:r>
          </w:p>
        </w:tc>
        <w:tc>
          <w:tcPr>
            <w:tcW w:w="288" w:type="dxa"/>
          </w:tcPr>
          <w:p w14:paraId="6303B529" w14:textId="77777777" w:rsidR="003F6299" w:rsidRPr="00A728DA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2049C0B6" w14:textId="0AF4CEBF" w:rsidR="003F6299" w:rsidRPr="00A728DA" w:rsidRDefault="00443A97" w:rsidP="00260B13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8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(5,539,157)</w:t>
            </w:r>
          </w:p>
        </w:tc>
        <w:tc>
          <w:tcPr>
            <w:tcW w:w="288" w:type="dxa"/>
          </w:tcPr>
          <w:p w14:paraId="4872BF4A" w14:textId="77777777" w:rsidR="003F6299" w:rsidRPr="00A728DA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7521440F" w14:textId="01C5E30B" w:rsidR="003F6299" w:rsidRPr="00A728DA" w:rsidRDefault="00FA3ED5" w:rsidP="00202128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28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149,764,705</w:t>
            </w:r>
          </w:p>
        </w:tc>
      </w:tr>
    </w:tbl>
    <w:p w14:paraId="527C3564" w14:textId="6532C5C7" w:rsidR="00AC59CD" w:rsidRDefault="00AC59CD" w:rsidP="00AC59CD">
      <w:pPr>
        <w:rPr>
          <w:rFonts w:asciiTheme="majorBidi" w:hAnsiTheme="majorBidi" w:cstheme="majorBidi"/>
        </w:rPr>
      </w:pPr>
    </w:p>
    <w:p w14:paraId="75375790" w14:textId="7853C92A" w:rsidR="00126DB6" w:rsidRDefault="00126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1549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  <w:gridCol w:w="1584"/>
        <w:gridCol w:w="1584"/>
        <w:gridCol w:w="1584"/>
        <w:gridCol w:w="1584"/>
      </w:tblGrid>
      <w:tr w:rsidR="00C02AF0" w14:paraId="6A5E1A8B" w14:textId="77777777" w:rsidTr="00126DB6">
        <w:trPr>
          <w:gridAfter w:val="4"/>
          <w:wAfter w:w="6336" w:type="dxa"/>
        </w:trPr>
        <w:tc>
          <w:tcPr>
            <w:tcW w:w="3420" w:type="dxa"/>
          </w:tcPr>
          <w:p w14:paraId="70B41DC7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8E73EB9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2AF0" w14:paraId="646F5CE3" w14:textId="77777777" w:rsidTr="00126DB6">
        <w:trPr>
          <w:gridAfter w:val="4"/>
          <w:wAfter w:w="6336" w:type="dxa"/>
        </w:trPr>
        <w:tc>
          <w:tcPr>
            <w:tcW w:w="3420" w:type="dxa"/>
          </w:tcPr>
          <w:p w14:paraId="372D3072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5BA8591C" w14:textId="09F09E11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17992" w:rsidRPr="00202128" w14:paraId="5227C8C0" w14:textId="60F1EB85" w:rsidTr="00517992">
        <w:trPr>
          <w:trHeight w:val="1487"/>
        </w:trPr>
        <w:tc>
          <w:tcPr>
            <w:tcW w:w="3420" w:type="dxa"/>
          </w:tcPr>
          <w:p w14:paraId="1F4B68E0" w14:textId="77777777" w:rsidR="00517992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2B032F3F" w14:textId="4BC2CC11" w:rsidR="00517992" w:rsidRPr="00202128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34383D82" w14:textId="77777777" w:rsidR="00517992" w:rsidRPr="00202128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B1B749B" w14:textId="77777777" w:rsidR="00517992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9C71DA" w14:textId="37551C46" w:rsidR="00517992" w:rsidRPr="00202128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48C898ED" w14:textId="77777777" w:rsidR="00517992" w:rsidRPr="00202128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72A8B96" w14:textId="77777777" w:rsidR="00517992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39D163" w14:textId="77777777" w:rsidR="00517992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FA91E" w14:textId="432278EA" w:rsidR="00517992" w:rsidRPr="00202128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  <w:tc>
          <w:tcPr>
            <w:tcW w:w="1584" w:type="dxa"/>
            <w:vAlign w:val="center"/>
          </w:tcPr>
          <w:p w14:paraId="3BE53013" w14:textId="77777777" w:rsidR="00517992" w:rsidRPr="00202128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546"/>
            </w:pPr>
          </w:p>
        </w:tc>
        <w:tc>
          <w:tcPr>
            <w:tcW w:w="1584" w:type="dxa"/>
            <w:vAlign w:val="center"/>
          </w:tcPr>
          <w:p w14:paraId="62720BD0" w14:textId="1027A039" w:rsidR="00517992" w:rsidRPr="00202128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84" w:type="dxa"/>
            <w:vAlign w:val="center"/>
          </w:tcPr>
          <w:p w14:paraId="4C3C0C45" w14:textId="77777777" w:rsidR="00517992" w:rsidRPr="00202128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584" w:type="dxa"/>
            <w:vAlign w:val="center"/>
          </w:tcPr>
          <w:p w14:paraId="36AF8783" w14:textId="086F2454" w:rsidR="00517992" w:rsidRPr="00202128" w:rsidRDefault="00517992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126DB6" w14:paraId="20C8A61A" w14:textId="77777777" w:rsidTr="00126DB6">
        <w:trPr>
          <w:gridAfter w:val="4"/>
          <w:wAfter w:w="6336" w:type="dxa"/>
        </w:trPr>
        <w:tc>
          <w:tcPr>
            <w:tcW w:w="3420" w:type="dxa"/>
          </w:tcPr>
          <w:p w14:paraId="5B4D5A5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18EDD32" w14:textId="77777777" w:rsidR="00126DB6" w:rsidRPr="00202128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6DB6" w14:paraId="0DBEA056" w14:textId="77777777" w:rsidTr="00126DB6">
        <w:trPr>
          <w:gridAfter w:val="4"/>
          <w:wAfter w:w="6336" w:type="dxa"/>
        </w:trPr>
        <w:tc>
          <w:tcPr>
            <w:tcW w:w="3420" w:type="dxa"/>
          </w:tcPr>
          <w:p w14:paraId="4C98EC3E" w14:textId="77777777" w:rsidR="00126DB6" w:rsidRPr="00202128" w:rsidRDefault="00126DB6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21ABD43A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7F97668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405C9C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82D8491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5439BDA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DB6" w14:paraId="718CAE17" w14:textId="77777777" w:rsidTr="00126DB6">
        <w:trPr>
          <w:gridAfter w:val="4"/>
          <w:wAfter w:w="6336" w:type="dxa"/>
        </w:trPr>
        <w:tc>
          <w:tcPr>
            <w:tcW w:w="3420" w:type="dxa"/>
          </w:tcPr>
          <w:p w14:paraId="6519C82D" w14:textId="0429FFD0" w:rsidR="00126DB6" w:rsidRDefault="00126DB6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2921446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C493BDD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08A8C71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E3A87F7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67F026C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DB6" w14:paraId="26D66E4F" w14:textId="77777777" w:rsidTr="00126DB6">
        <w:trPr>
          <w:gridAfter w:val="4"/>
          <w:wAfter w:w="6336" w:type="dxa"/>
        </w:trPr>
        <w:tc>
          <w:tcPr>
            <w:tcW w:w="3420" w:type="dxa"/>
          </w:tcPr>
          <w:p w14:paraId="3CFFA5C9" w14:textId="05F278B0" w:rsidR="00126DB6" w:rsidRDefault="00126DB6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687EC8F" w14:textId="73FA8021" w:rsidR="00126DB6" w:rsidRDefault="00126DB6" w:rsidP="00B22C09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121,404,351</w:t>
            </w:r>
          </w:p>
        </w:tc>
        <w:tc>
          <w:tcPr>
            <w:tcW w:w="288" w:type="dxa"/>
          </w:tcPr>
          <w:p w14:paraId="178AE9F1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3D7AAC" w14:textId="7510E067" w:rsidR="00126DB6" w:rsidRDefault="00126DB6" w:rsidP="00B22C0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(1,162,023)</w:t>
            </w:r>
          </w:p>
        </w:tc>
        <w:tc>
          <w:tcPr>
            <w:tcW w:w="288" w:type="dxa"/>
          </w:tcPr>
          <w:p w14:paraId="1C97F433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800898" w14:textId="58DD3DDD" w:rsidR="00126DB6" w:rsidRDefault="00126DB6" w:rsidP="00126DB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120,242,328</w:t>
            </w:r>
          </w:p>
        </w:tc>
      </w:tr>
      <w:tr w:rsidR="00126DB6" w14:paraId="02CAF709" w14:textId="77777777" w:rsidTr="00126DB6">
        <w:trPr>
          <w:gridAfter w:val="4"/>
          <w:wAfter w:w="6336" w:type="dxa"/>
        </w:trPr>
        <w:tc>
          <w:tcPr>
            <w:tcW w:w="3420" w:type="dxa"/>
          </w:tcPr>
          <w:p w14:paraId="0B52A44B" w14:textId="7855B2FE" w:rsidR="00126DB6" w:rsidRDefault="00126DB6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C7591AE" w14:textId="77777777" w:rsidR="00126DB6" w:rsidRDefault="00126DB6" w:rsidP="00B2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562C881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9B2E649" w14:textId="77777777" w:rsidR="00126DB6" w:rsidRDefault="00126DB6" w:rsidP="00B22C0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F396E29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440D9C" w14:textId="77777777" w:rsidR="00126DB6" w:rsidRDefault="00126DB6" w:rsidP="00126DB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DB6" w14:paraId="2CFE99D2" w14:textId="77777777" w:rsidTr="00126DB6">
        <w:trPr>
          <w:gridAfter w:val="4"/>
          <w:wAfter w:w="6336" w:type="dxa"/>
        </w:trPr>
        <w:tc>
          <w:tcPr>
            <w:tcW w:w="3420" w:type="dxa"/>
          </w:tcPr>
          <w:p w14:paraId="3F73D42F" w14:textId="1B6052DE" w:rsidR="00126DB6" w:rsidRDefault="00126DB6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599FE697" w14:textId="50035B79" w:rsidR="00126DB6" w:rsidRDefault="00126DB6" w:rsidP="00B22C09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13,286,073</w:t>
            </w:r>
          </w:p>
        </w:tc>
        <w:tc>
          <w:tcPr>
            <w:tcW w:w="288" w:type="dxa"/>
          </w:tcPr>
          <w:p w14:paraId="665E25B1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4D8D449" w14:textId="18B9E6C1" w:rsidR="00126DB6" w:rsidRDefault="00126DB6" w:rsidP="00B22C0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(994,772)</w:t>
            </w:r>
          </w:p>
        </w:tc>
        <w:tc>
          <w:tcPr>
            <w:tcW w:w="288" w:type="dxa"/>
          </w:tcPr>
          <w:p w14:paraId="4D54DE51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BE1B58C" w14:textId="5299A0AE" w:rsidR="00126DB6" w:rsidRDefault="00126DB6" w:rsidP="00126DB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12,291,301</w:t>
            </w:r>
          </w:p>
        </w:tc>
      </w:tr>
      <w:tr w:rsidR="00126DB6" w14:paraId="72B88237" w14:textId="77777777" w:rsidTr="00126DB6">
        <w:trPr>
          <w:gridAfter w:val="4"/>
          <w:wAfter w:w="6336" w:type="dxa"/>
        </w:trPr>
        <w:tc>
          <w:tcPr>
            <w:tcW w:w="3420" w:type="dxa"/>
          </w:tcPr>
          <w:p w14:paraId="03472841" w14:textId="19069D0C" w:rsidR="00126DB6" w:rsidRDefault="00126DB6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992" w:type="dxa"/>
          </w:tcPr>
          <w:p w14:paraId="5BDFE621" w14:textId="7C2CCAEC" w:rsidR="00126DB6" w:rsidRDefault="00126DB6" w:rsidP="00B22C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3,903,916</w:t>
            </w:r>
          </w:p>
        </w:tc>
        <w:tc>
          <w:tcPr>
            <w:tcW w:w="288" w:type="dxa"/>
          </w:tcPr>
          <w:p w14:paraId="378C79C0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278B9A" w14:textId="7F69BEEA" w:rsidR="00126DB6" w:rsidRDefault="00126DB6" w:rsidP="00B22C0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(2,511,646)</w:t>
            </w:r>
          </w:p>
        </w:tc>
        <w:tc>
          <w:tcPr>
            <w:tcW w:w="288" w:type="dxa"/>
          </w:tcPr>
          <w:p w14:paraId="3F23460C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430F8D" w14:textId="32AF54E5" w:rsidR="00126DB6" w:rsidRDefault="00126DB6" w:rsidP="00126DB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1,392,270</w:t>
            </w:r>
          </w:p>
        </w:tc>
      </w:tr>
      <w:tr w:rsidR="00126DB6" w14:paraId="6CE71C03" w14:textId="77777777" w:rsidTr="00126DB6">
        <w:trPr>
          <w:gridAfter w:val="4"/>
          <w:wAfter w:w="6336" w:type="dxa"/>
        </w:trPr>
        <w:tc>
          <w:tcPr>
            <w:tcW w:w="3420" w:type="dxa"/>
          </w:tcPr>
          <w:p w14:paraId="2B686AB3" w14:textId="77777777" w:rsidR="00126DB6" w:rsidRPr="00202128" w:rsidRDefault="00126DB6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</w:tcPr>
          <w:p w14:paraId="5FD20C19" w14:textId="69435158" w:rsidR="00126DB6" w:rsidRPr="00202128" w:rsidRDefault="00126DB6" w:rsidP="00B22C0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138,594,340</w:t>
            </w:r>
          </w:p>
        </w:tc>
        <w:tc>
          <w:tcPr>
            <w:tcW w:w="288" w:type="dxa"/>
          </w:tcPr>
          <w:p w14:paraId="18270855" w14:textId="77777777" w:rsidR="00126DB6" w:rsidRPr="00202128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2C7751EA" w14:textId="1503317B" w:rsidR="00126DB6" w:rsidRPr="00202128" w:rsidRDefault="00126DB6" w:rsidP="00B22C0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4,668,441</w:t>
            </w: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788E37D9" w14:textId="77777777" w:rsidR="00126DB6" w:rsidRPr="00202128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030188BB" w14:textId="7ECAC033" w:rsidR="00126DB6" w:rsidRPr="00202128" w:rsidRDefault="00126DB6" w:rsidP="00126DB6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133,925,899</w:t>
            </w:r>
          </w:p>
        </w:tc>
      </w:tr>
    </w:tbl>
    <w:p w14:paraId="021915AC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3E5F5CA5" w14:textId="33E815A9" w:rsidR="00AC59CD" w:rsidRPr="004B3FC9" w:rsidRDefault="00AC59CD" w:rsidP="00AC59CD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C02AF0" w14:paraId="07E9C82F" w14:textId="77777777" w:rsidTr="008C0A91">
        <w:tc>
          <w:tcPr>
            <w:tcW w:w="3420" w:type="dxa"/>
          </w:tcPr>
          <w:p w14:paraId="3858E56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5667D82" w14:textId="18ED2B53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2AF0" w14:paraId="4B7C854E" w14:textId="77777777" w:rsidTr="008C0A91">
        <w:tc>
          <w:tcPr>
            <w:tcW w:w="3420" w:type="dxa"/>
          </w:tcPr>
          <w:p w14:paraId="2EB17264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87E2C75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13645" w:rsidRPr="00202128" w14:paraId="59FD3408" w14:textId="77777777" w:rsidTr="008C0A91">
        <w:tc>
          <w:tcPr>
            <w:tcW w:w="3420" w:type="dxa"/>
          </w:tcPr>
          <w:p w14:paraId="0312E465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06D0AF1E" w14:textId="5DDCC77D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0EDABCC3" w14:textId="77777777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1B4149E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884B69" w14:textId="0487D009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1FC1F026" w14:textId="77777777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A9CA1C6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F6E8C5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269A60" w14:textId="5C4C9E1D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C02AF0" w14:paraId="402A2F5A" w14:textId="77777777" w:rsidTr="008C0A91">
        <w:tc>
          <w:tcPr>
            <w:tcW w:w="3420" w:type="dxa"/>
          </w:tcPr>
          <w:p w14:paraId="61C20B1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C317389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AF0" w14:paraId="4BD181B7" w14:textId="77777777" w:rsidTr="008C0A91">
        <w:tc>
          <w:tcPr>
            <w:tcW w:w="3420" w:type="dxa"/>
          </w:tcPr>
          <w:p w14:paraId="2D676EC8" w14:textId="77777777" w:rsidR="00C02AF0" w:rsidRPr="00202128" w:rsidRDefault="00C02AF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7411B563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66882C9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26E418B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AD55A3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F3FA2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7C0" w14:paraId="0B1CCD34" w14:textId="77777777" w:rsidTr="008C0A91">
        <w:tc>
          <w:tcPr>
            <w:tcW w:w="3420" w:type="dxa"/>
          </w:tcPr>
          <w:p w14:paraId="3F6A1C80" w14:textId="40760468" w:rsidR="00A737C0" w:rsidRDefault="00A737C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64D43E3A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D642E35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4D79C0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2449412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F1176F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7C0" w14:paraId="0BA4F3F7" w14:textId="77777777" w:rsidTr="008C0A91">
        <w:tc>
          <w:tcPr>
            <w:tcW w:w="3420" w:type="dxa"/>
          </w:tcPr>
          <w:p w14:paraId="6AF90021" w14:textId="677BD1D4" w:rsidR="00A737C0" w:rsidRDefault="00A737C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6D86F3B0" w14:textId="567784E9" w:rsidR="00A737C0" w:rsidRPr="005A4CEE" w:rsidRDefault="00A737C0" w:rsidP="0001364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54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136,161,045</w:t>
            </w:r>
          </w:p>
        </w:tc>
        <w:tc>
          <w:tcPr>
            <w:tcW w:w="288" w:type="dxa"/>
          </w:tcPr>
          <w:p w14:paraId="6D3F90F5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AA9081B" w14:textId="4F615C8B" w:rsidR="00A737C0" w:rsidRDefault="00A737C0" w:rsidP="0001364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41674">
              <w:rPr>
                <w:rFonts w:asciiTheme="majorBidi" w:hAnsiTheme="majorBidi" w:cstheme="majorBidi"/>
                <w:sz w:val="28"/>
                <w:szCs w:val="28"/>
              </w:rPr>
              <w:t>(1,679,369)</w:t>
            </w:r>
          </w:p>
        </w:tc>
        <w:tc>
          <w:tcPr>
            <w:tcW w:w="288" w:type="dxa"/>
          </w:tcPr>
          <w:p w14:paraId="01A8CC74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3B82D0C" w14:textId="3E7CBDF5" w:rsidR="00A737C0" w:rsidRDefault="00A737C0" w:rsidP="00A737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D2D25">
              <w:rPr>
                <w:rFonts w:asciiTheme="majorBidi" w:hAnsiTheme="majorBidi" w:cstheme="majorBidi"/>
                <w:sz w:val="28"/>
                <w:szCs w:val="28"/>
              </w:rPr>
              <w:t>134,481,676</w:t>
            </w:r>
          </w:p>
        </w:tc>
      </w:tr>
      <w:tr w:rsidR="00A737C0" w14:paraId="11F15EC2" w14:textId="77777777" w:rsidTr="008C0A91">
        <w:tc>
          <w:tcPr>
            <w:tcW w:w="3420" w:type="dxa"/>
          </w:tcPr>
          <w:p w14:paraId="522FF810" w14:textId="33639655" w:rsidR="00A737C0" w:rsidRDefault="00A737C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154C5389" w14:textId="77777777" w:rsidR="00A737C0" w:rsidRDefault="00A737C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C2D5A74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2F3EA02" w14:textId="77777777" w:rsidR="00A737C0" w:rsidRDefault="00A737C0" w:rsidP="0001364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2652EB6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EBDC9BE" w14:textId="77777777" w:rsidR="00A737C0" w:rsidRDefault="00A737C0" w:rsidP="00A737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7C0" w14:paraId="209C91FB" w14:textId="77777777" w:rsidTr="008C0A91">
        <w:tc>
          <w:tcPr>
            <w:tcW w:w="3420" w:type="dxa"/>
          </w:tcPr>
          <w:p w14:paraId="73CCFF0E" w14:textId="0941E189" w:rsidR="00A737C0" w:rsidRDefault="00A737C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1A61C056" w14:textId="584E530F" w:rsidR="00A737C0" w:rsidRDefault="00A737C0" w:rsidP="0001364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55491">
              <w:rPr>
                <w:rFonts w:asciiTheme="majorBidi" w:hAnsiTheme="majorBidi" w:cstheme="majorBidi"/>
                <w:sz w:val="28"/>
                <w:szCs w:val="28"/>
              </w:rPr>
              <w:t>12,228,855</w:t>
            </w:r>
          </w:p>
        </w:tc>
        <w:tc>
          <w:tcPr>
            <w:tcW w:w="288" w:type="dxa"/>
          </w:tcPr>
          <w:p w14:paraId="331C6DA6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4A73AF1" w14:textId="46604361" w:rsidR="00A737C0" w:rsidRDefault="00A737C0" w:rsidP="0001364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41674">
              <w:rPr>
                <w:rFonts w:asciiTheme="majorBidi" w:hAnsiTheme="majorBidi" w:cstheme="majorBidi"/>
                <w:sz w:val="28"/>
                <w:szCs w:val="28"/>
              </w:rPr>
              <w:t>(994,879)</w:t>
            </w:r>
          </w:p>
        </w:tc>
        <w:tc>
          <w:tcPr>
            <w:tcW w:w="288" w:type="dxa"/>
          </w:tcPr>
          <w:p w14:paraId="7E8D0DE2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45A8B3F" w14:textId="4014FD46" w:rsidR="00A737C0" w:rsidRDefault="00A737C0" w:rsidP="00A737C0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D2D25">
              <w:rPr>
                <w:rFonts w:asciiTheme="majorBidi" w:hAnsiTheme="majorBidi" w:cstheme="majorBidi"/>
                <w:sz w:val="28"/>
                <w:szCs w:val="28"/>
              </w:rPr>
              <w:t>11,233,976</w:t>
            </w:r>
          </w:p>
        </w:tc>
      </w:tr>
      <w:tr w:rsidR="00A737C0" w14:paraId="7A44FBAC" w14:textId="77777777" w:rsidTr="008C0A91">
        <w:tc>
          <w:tcPr>
            <w:tcW w:w="3420" w:type="dxa"/>
          </w:tcPr>
          <w:p w14:paraId="1488B8D2" w14:textId="2CD54E25" w:rsidR="00A737C0" w:rsidRDefault="00A737C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992" w:type="dxa"/>
          </w:tcPr>
          <w:p w14:paraId="5C2702CA" w14:textId="11A93D6F" w:rsidR="00A737C0" w:rsidRDefault="00A737C0" w:rsidP="00013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55491">
              <w:rPr>
                <w:rFonts w:asciiTheme="majorBidi" w:hAnsiTheme="majorBidi" w:cstheme="majorBidi"/>
                <w:sz w:val="28"/>
                <w:szCs w:val="28"/>
              </w:rPr>
              <w:t>4,096,4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88" w:type="dxa"/>
          </w:tcPr>
          <w:p w14:paraId="5FA2E98E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7E6D531" w14:textId="7BAEFFFD" w:rsidR="00A737C0" w:rsidRDefault="00A737C0" w:rsidP="00013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41674">
              <w:rPr>
                <w:rFonts w:asciiTheme="majorBidi" w:hAnsiTheme="majorBidi" w:cstheme="majorBidi"/>
                <w:sz w:val="28"/>
                <w:szCs w:val="28"/>
              </w:rPr>
              <w:t>(2,732,214)</w:t>
            </w:r>
          </w:p>
        </w:tc>
        <w:tc>
          <w:tcPr>
            <w:tcW w:w="288" w:type="dxa"/>
          </w:tcPr>
          <w:p w14:paraId="3D8D5BCB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3074DEA" w14:textId="35E28A26" w:rsidR="00A737C0" w:rsidRDefault="00A737C0" w:rsidP="00A737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D2D25">
              <w:rPr>
                <w:rFonts w:asciiTheme="majorBidi" w:hAnsiTheme="majorBidi" w:cstheme="majorBidi"/>
                <w:sz w:val="28"/>
                <w:szCs w:val="28"/>
              </w:rPr>
              <w:t>1,364,26</w:t>
            </w:r>
            <w:r w:rsidR="00F87C7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02AF0" w14:paraId="525AA5D0" w14:textId="77777777" w:rsidTr="008C0A91">
        <w:tc>
          <w:tcPr>
            <w:tcW w:w="3420" w:type="dxa"/>
          </w:tcPr>
          <w:p w14:paraId="4377E474" w14:textId="77777777" w:rsidR="00C02AF0" w:rsidRPr="00202128" w:rsidRDefault="00C02AF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</w:tcPr>
          <w:p w14:paraId="6984106D" w14:textId="68C448C2" w:rsidR="00C02AF0" w:rsidRPr="00202128" w:rsidRDefault="005A4CEE" w:rsidP="0001364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288" w:type="dxa"/>
          </w:tcPr>
          <w:p w14:paraId="0A772115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173CE34B" w14:textId="166C4FEB" w:rsidR="00C02AF0" w:rsidRPr="00202128" w:rsidRDefault="00C02AF0" w:rsidP="0001364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A4CEE" w:rsidRP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A4CEE" w:rsidRP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  <w:r w:rsid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A4CEE" w:rsidRP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15E884B9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143863D5" w14:textId="0DFE2B5A" w:rsidR="00C02AF0" w:rsidRPr="00202128" w:rsidRDefault="004D2D25" w:rsidP="008670D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2D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147,079,91</w:t>
            </w:r>
            <w:r w:rsidR="00FF77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7A9808AE" w14:textId="77777777" w:rsidR="00C02AF0" w:rsidRDefault="00C02AF0" w:rsidP="00C02AF0">
      <w:pPr>
        <w:rPr>
          <w:rFonts w:asciiTheme="majorBidi" w:hAnsiTheme="majorBidi" w:cstheme="majorBidi"/>
        </w:rPr>
      </w:pPr>
    </w:p>
    <w:p w14:paraId="3591FF89" w14:textId="29C4C975" w:rsidR="004B3FC9" w:rsidRDefault="004B3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C02AF0" w14:paraId="30C2039B" w14:textId="77777777" w:rsidTr="008C0A91">
        <w:tc>
          <w:tcPr>
            <w:tcW w:w="3420" w:type="dxa"/>
          </w:tcPr>
          <w:p w14:paraId="3D04FC38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34CB4D5" w14:textId="513F042A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2AF0" w14:paraId="1F20FC34" w14:textId="77777777" w:rsidTr="008C0A91">
        <w:tc>
          <w:tcPr>
            <w:tcW w:w="3420" w:type="dxa"/>
          </w:tcPr>
          <w:p w14:paraId="1E111BF1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1169B3BC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B3FC9" w:rsidRPr="00202128" w14:paraId="035D65A9" w14:textId="77777777" w:rsidTr="008C0A91">
        <w:tc>
          <w:tcPr>
            <w:tcW w:w="3420" w:type="dxa"/>
          </w:tcPr>
          <w:p w14:paraId="4F78269D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4F6E3910" w14:textId="3EE28F6C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52900775" w14:textId="77777777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6C38975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AFBE0" w14:textId="667D1AC1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5B1DC18D" w14:textId="77777777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896EB56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CF1E42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71DC2" w14:textId="24C87F8D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C02AF0" w14:paraId="371D53CE" w14:textId="77777777" w:rsidTr="008C0A91">
        <w:tc>
          <w:tcPr>
            <w:tcW w:w="3420" w:type="dxa"/>
          </w:tcPr>
          <w:p w14:paraId="3111B121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EC50354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6DB6" w14:paraId="09217926" w14:textId="77777777" w:rsidTr="008C0A91">
        <w:tc>
          <w:tcPr>
            <w:tcW w:w="3420" w:type="dxa"/>
          </w:tcPr>
          <w:p w14:paraId="7B24D8B4" w14:textId="4606CF31" w:rsidR="00126DB6" w:rsidRPr="00202128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F9A6D8C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2696CF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1857EFE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965B284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7E161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DB6" w14:paraId="3CCF1A0D" w14:textId="77777777" w:rsidTr="008C0A91">
        <w:tc>
          <w:tcPr>
            <w:tcW w:w="3420" w:type="dxa"/>
          </w:tcPr>
          <w:p w14:paraId="64315AA7" w14:textId="64E9ADDE" w:rsidR="00126DB6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546FAD2E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B53A8DB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381D005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6163054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C48B831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DB6" w14:paraId="0AB9B112" w14:textId="77777777" w:rsidTr="008C0A91">
        <w:tc>
          <w:tcPr>
            <w:tcW w:w="3420" w:type="dxa"/>
          </w:tcPr>
          <w:p w14:paraId="70272E13" w14:textId="2999E4A6" w:rsidR="00126DB6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A1F8870" w14:textId="076B6AD5" w:rsidR="00126DB6" w:rsidRDefault="00126DB6" w:rsidP="00936B55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119,079,695</w:t>
            </w:r>
          </w:p>
        </w:tc>
        <w:tc>
          <w:tcPr>
            <w:tcW w:w="288" w:type="dxa"/>
          </w:tcPr>
          <w:p w14:paraId="16C1FC25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F2C78C" w14:textId="0E87E7E0" w:rsidR="00126DB6" w:rsidRDefault="00126DB6" w:rsidP="00936B5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(1,144,238)</w:t>
            </w:r>
          </w:p>
        </w:tc>
        <w:tc>
          <w:tcPr>
            <w:tcW w:w="288" w:type="dxa"/>
          </w:tcPr>
          <w:p w14:paraId="3EDE10DD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839C14E" w14:textId="2792983F" w:rsidR="00126DB6" w:rsidRDefault="00126DB6" w:rsidP="00126DB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117,935,457</w:t>
            </w:r>
          </w:p>
        </w:tc>
      </w:tr>
      <w:tr w:rsidR="00126DB6" w14:paraId="0556F0F3" w14:textId="77777777" w:rsidTr="008C0A91">
        <w:tc>
          <w:tcPr>
            <w:tcW w:w="3420" w:type="dxa"/>
          </w:tcPr>
          <w:p w14:paraId="10CAA9F4" w14:textId="71FB9099" w:rsidR="00126DB6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49E6A1C6" w14:textId="77777777" w:rsidR="00126DB6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9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FD9023F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337F225" w14:textId="77777777" w:rsidR="00126DB6" w:rsidRDefault="00126DB6" w:rsidP="00936B5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451455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CDD0007" w14:textId="77777777" w:rsidR="00126DB6" w:rsidRDefault="00126DB6" w:rsidP="00126DB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DB6" w14:paraId="630D3E57" w14:textId="77777777" w:rsidTr="008C0A91">
        <w:tc>
          <w:tcPr>
            <w:tcW w:w="3420" w:type="dxa"/>
          </w:tcPr>
          <w:p w14:paraId="73665D09" w14:textId="713D7C2A" w:rsidR="00126DB6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90C1C67" w14:textId="435ECAB0" w:rsidR="00126DB6" w:rsidRDefault="00126DB6" w:rsidP="00936B55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13,070,331</w:t>
            </w:r>
          </w:p>
        </w:tc>
        <w:tc>
          <w:tcPr>
            <w:tcW w:w="288" w:type="dxa"/>
          </w:tcPr>
          <w:p w14:paraId="20AA784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6D4317A" w14:textId="0FFEA620" w:rsidR="00126DB6" w:rsidRDefault="00126DB6" w:rsidP="00936B5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(975,660)</w:t>
            </w:r>
          </w:p>
        </w:tc>
        <w:tc>
          <w:tcPr>
            <w:tcW w:w="288" w:type="dxa"/>
          </w:tcPr>
          <w:p w14:paraId="557AE35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66F9DFF" w14:textId="43F746D0" w:rsidR="00126DB6" w:rsidRDefault="00126DB6" w:rsidP="00126DB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12,094,671</w:t>
            </w:r>
          </w:p>
        </w:tc>
      </w:tr>
      <w:tr w:rsidR="00126DB6" w14:paraId="0EB025F5" w14:textId="77777777" w:rsidTr="008C0A91">
        <w:tc>
          <w:tcPr>
            <w:tcW w:w="3420" w:type="dxa"/>
          </w:tcPr>
          <w:p w14:paraId="3ABA5EAF" w14:textId="1E9C8C7C" w:rsidR="00126DB6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992" w:type="dxa"/>
          </w:tcPr>
          <w:p w14:paraId="1ACF2F27" w14:textId="08B9FB0B" w:rsidR="00126DB6" w:rsidRDefault="00126DB6" w:rsidP="00936B5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3,714,966</w:t>
            </w:r>
          </w:p>
        </w:tc>
        <w:tc>
          <w:tcPr>
            <w:tcW w:w="288" w:type="dxa"/>
          </w:tcPr>
          <w:p w14:paraId="19509AE6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4533814" w14:textId="09E7E0D6" w:rsidR="00126DB6" w:rsidRDefault="00126DB6" w:rsidP="00936B5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(2,385,940)</w:t>
            </w:r>
          </w:p>
        </w:tc>
        <w:tc>
          <w:tcPr>
            <w:tcW w:w="288" w:type="dxa"/>
          </w:tcPr>
          <w:p w14:paraId="479B3EE4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9C892B0" w14:textId="192D9B4E" w:rsidR="00126DB6" w:rsidRDefault="00126DB6" w:rsidP="00126DB6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1,329,026</w:t>
            </w:r>
          </w:p>
        </w:tc>
      </w:tr>
      <w:tr w:rsidR="00C02AF0" w14:paraId="41E24AEB" w14:textId="77777777" w:rsidTr="008C0A91">
        <w:tc>
          <w:tcPr>
            <w:tcW w:w="3420" w:type="dxa"/>
          </w:tcPr>
          <w:p w14:paraId="16ACEE70" w14:textId="77777777" w:rsidR="00C02AF0" w:rsidRPr="00202128" w:rsidRDefault="00C02AF0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</w:tcPr>
          <w:p w14:paraId="03440EA4" w14:textId="4BD7D8B6" w:rsidR="00C02AF0" w:rsidRPr="00202128" w:rsidRDefault="00C02AF0" w:rsidP="00936B5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35,864,992</w:t>
            </w:r>
          </w:p>
        </w:tc>
        <w:tc>
          <w:tcPr>
            <w:tcW w:w="288" w:type="dxa"/>
          </w:tcPr>
          <w:p w14:paraId="64F255C9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3FD1E04E" w14:textId="5908FBF6" w:rsidR="00C02AF0" w:rsidRPr="00202128" w:rsidRDefault="00C02AF0" w:rsidP="00936B5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4,505,838</w:t>
            </w: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7196EA79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45AE1181" w14:textId="5118A14C" w:rsidR="00C02AF0" w:rsidRPr="00202128" w:rsidRDefault="00C02AF0" w:rsidP="008670D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31,359,154</w:t>
            </w:r>
          </w:p>
        </w:tc>
      </w:tr>
    </w:tbl>
    <w:p w14:paraId="3D4D81A4" w14:textId="597307BD" w:rsidR="00AC59CD" w:rsidRPr="006B417E" w:rsidRDefault="00AC59CD" w:rsidP="00AC59CD">
      <w:pPr>
        <w:rPr>
          <w:rFonts w:asciiTheme="majorBidi" w:hAnsiTheme="majorBidi" w:cstheme="majorBidi"/>
        </w:rPr>
      </w:pPr>
    </w:p>
    <w:p w14:paraId="61733D3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ระยะเวลาการให้สินเชื่อแก่ลูกหนี้โดยปกติของกลุ่มบริษัทและบริษัท มีระยะเวลาตั้งแต่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3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  <w:r w:rsidRPr="00FE759A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FE759A">
        <w:rPr>
          <w:rFonts w:asciiTheme="majorBidi" w:hAnsiTheme="majorBidi" w:cstheme="majorBidi"/>
          <w:sz w:val="28"/>
          <w:szCs w:val="28"/>
        </w:rPr>
        <w:t xml:space="preserve">80 </w:t>
      </w:r>
      <w:r w:rsidRPr="00FE759A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D00D34F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3B72D21" w14:textId="77777777" w:rsidR="00AC59CD" w:rsidRPr="006B417E" w:rsidRDefault="00AC59CD" w:rsidP="00AC59CD">
      <w:pPr>
        <w:pStyle w:val="index"/>
        <w:tabs>
          <w:tab w:val="clear" w:pos="1134"/>
          <w:tab w:val="left" w:pos="90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lastRenderedPageBreak/>
        <w:t xml:space="preserve">3.2.2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ลูกหนี้ตามสัญญาเช่าซื้อ</w:t>
      </w:r>
    </w:p>
    <w:p w14:paraId="654B2400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EB10C1D" w14:textId="430F3725" w:rsidR="00AC59CD" w:rsidRPr="006B417E" w:rsidRDefault="00AC59CD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6B417E">
        <w:rPr>
          <w:rFonts w:asciiTheme="majorBidi" w:hAnsiTheme="majorBidi" w:cstheme="majorBidi"/>
          <w:bCs/>
          <w:sz w:val="28"/>
          <w:szCs w:val="28"/>
        </w:rPr>
        <w:t xml:space="preserve">30 </w:t>
      </w:r>
      <w:r w:rsidR="00D854EC">
        <w:rPr>
          <w:rFonts w:asciiTheme="majorBidi" w:hAnsiTheme="majorBidi" w:cstheme="majorBidi" w:hint="cs"/>
          <w:b/>
          <w:sz w:val="28"/>
          <w:szCs w:val="28"/>
          <w:cs/>
        </w:rPr>
        <w:t>กันยา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ยน </w:t>
      </w:r>
      <w:r w:rsidRPr="006B417E">
        <w:rPr>
          <w:rFonts w:asciiTheme="majorBidi" w:hAnsiTheme="majorBidi" w:cstheme="majorBidi"/>
          <w:bCs/>
          <w:sz w:val="28"/>
          <w:szCs w:val="28"/>
        </w:rPr>
        <w:t>2567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31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bCs/>
          <w:sz w:val="28"/>
          <w:szCs w:val="28"/>
        </w:rPr>
        <w:t>2566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สำหรับลูกหนี้</w:t>
      </w:r>
      <w:r w:rsidRPr="006B417E">
        <w:rPr>
          <w:rFonts w:asciiTheme="majorBidi" w:hAnsiTheme="majorBidi" w:cstheme="majorBidi"/>
          <w:b/>
          <w:sz w:val="28"/>
          <w:szCs w:val="28"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ตามสัญญาเช่าซื้อ โดยไม่คำนึงถึงหลักประกันและการปรับเครดิตให้ดีขึ้นด้านอื่น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ๆ</w:t>
      </w:r>
    </w:p>
    <w:p w14:paraId="392A6E88" w14:textId="77777777" w:rsidR="00AC59CD" w:rsidRPr="006B417E" w:rsidRDefault="00AC59CD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C02AF0" w14:paraId="7154DFDD" w14:textId="77777777" w:rsidTr="00230EFE">
        <w:tc>
          <w:tcPr>
            <w:tcW w:w="3600" w:type="dxa"/>
          </w:tcPr>
          <w:p w14:paraId="3667D072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7B47763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2AF0" w14:paraId="328B0405" w14:textId="77777777" w:rsidTr="00230EFE">
        <w:tc>
          <w:tcPr>
            <w:tcW w:w="3600" w:type="dxa"/>
          </w:tcPr>
          <w:p w14:paraId="601D0563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4649A94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30EFE" w:rsidRPr="00202128" w14:paraId="4463404E" w14:textId="77777777" w:rsidTr="00230EFE">
        <w:tc>
          <w:tcPr>
            <w:tcW w:w="3600" w:type="dxa"/>
          </w:tcPr>
          <w:p w14:paraId="1A260F02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411A7560" w14:textId="7A2C14D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2F15BFD0" w14:textId="7777777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58EA4EE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6C6387" w14:textId="1C59FCA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9333180" w14:textId="7777777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B76D8AD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634249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EADEE" w14:textId="5FF2B166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C02AF0" w14:paraId="531BF7A2" w14:textId="77777777" w:rsidTr="00230EFE">
        <w:tc>
          <w:tcPr>
            <w:tcW w:w="3600" w:type="dxa"/>
          </w:tcPr>
          <w:p w14:paraId="2EA6B6B2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CBB93A5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AF0" w14:paraId="6FADF068" w14:textId="77777777" w:rsidTr="00230EFE">
        <w:tc>
          <w:tcPr>
            <w:tcW w:w="3600" w:type="dxa"/>
          </w:tcPr>
          <w:p w14:paraId="72F7E1C2" w14:textId="77777777" w:rsidR="00C02AF0" w:rsidRPr="00202128" w:rsidRDefault="00C02AF0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2A9CBC8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9F8391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2B20E5B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3DD6FFC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1DCF7F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4DB" w14:paraId="40F48066" w14:textId="77777777" w:rsidTr="00230EFE">
        <w:tc>
          <w:tcPr>
            <w:tcW w:w="3600" w:type="dxa"/>
          </w:tcPr>
          <w:p w14:paraId="7EECCB9A" w14:textId="52C482EB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5D4BC80F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F46BDB1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7E80BC4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C181739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33FC851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4DB" w14:paraId="43839E18" w14:textId="77777777" w:rsidTr="00230EFE">
        <w:tc>
          <w:tcPr>
            <w:tcW w:w="3600" w:type="dxa"/>
          </w:tcPr>
          <w:p w14:paraId="7EEEB301" w14:textId="2B4CB430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6561810" w14:textId="69B377C2" w:rsidR="009314DB" w:rsidRDefault="009314DB" w:rsidP="00D237C1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3,360,302</w:t>
            </w:r>
          </w:p>
        </w:tc>
        <w:tc>
          <w:tcPr>
            <w:tcW w:w="288" w:type="dxa"/>
          </w:tcPr>
          <w:p w14:paraId="4FE5EA77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260AA1A" w14:textId="41DD1494" w:rsidR="009314DB" w:rsidRDefault="009314DB" w:rsidP="00D237C1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(43,610)</w:t>
            </w:r>
          </w:p>
        </w:tc>
        <w:tc>
          <w:tcPr>
            <w:tcW w:w="288" w:type="dxa"/>
          </w:tcPr>
          <w:p w14:paraId="116A7D3E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53662D" w14:textId="3DBB0AA9" w:rsidR="009314DB" w:rsidRDefault="009314DB" w:rsidP="009314D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3,316,692</w:t>
            </w:r>
          </w:p>
        </w:tc>
      </w:tr>
      <w:tr w:rsidR="009314DB" w14:paraId="2168ABA6" w14:textId="77777777" w:rsidTr="00230EFE">
        <w:tc>
          <w:tcPr>
            <w:tcW w:w="3600" w:type="dxa"/>
          </w:tcPr>
          <w:p w14:paraId="2B54DF14" w14:textId="56611100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71FECC5E" w14:textId="77777777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6F324A3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8D17009" w14:textId="77777777" w:rsidR="009314DB" w:rsidRDefault="009314DB" w:rsidP="00D237C1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5C3D58C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4E43240" w14:textId="77777777" w:rsidR="009314DB" w:rsidRDefault="009314DB" w:rsidP="009314D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4DB" w14:paraId="6669474C" w14:textId="77777777" w:rsidTr="00230EFE">
        <w:tc>
          <w:tcPr>
            <w:tcW w:w="3600" w:type="dxa"/>
          </w:tcPr>
          <w:p w14:paraId="478DD672" w14:textId="0244329C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768B6C5" w14:textId="0F9A0F47" w:rsidR="009314DB" w:rsidRDefault="009314DB" w:rsidP="00D237C1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395,269</w:t>
            </w:r>
          </w:p>
        </w:tc>
        <w:tc>
          <w:tcPr>
            <w:tcW w:w="288" w:type="dxa"/>
          </w:tcPr>
          <w:p w14:paraId="773877DC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C5B1A06" w14:textId="178965BC" w:rsidR="009314DB" w:rsidRDefault="009314DB" w:rsidP="00D237C1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77B0">
              <w:rPr>
                <w:rFonts w:asciiTheme="majorBidi" w:hAnsiTheme="majorBidi" w:cstheme="majorBidi"/>
                <w:sz w:val="28"/>
                <w:szCs w:val="28"/>
              </w:rPr>
              <w:t>(69,823)</w:t>
            </w:r>
          </w:p>
        </w:tc>
        <w:tc>
          <w:tcPr>
            <w:tcW w:w="288" w:type="dxa"/>
          </w:tcPr>
          <w:p w14:paraId="5E022F9F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4E9BFA1" w14:textId="3FED5105" w:rsidR="009314DB" w:rsidRDefault="009314DB" w:rsidP="009314D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325,446</w:t>
            </w:r>
          </w:p>
        </w:tc>
      </w:tr>
      <w:tr w:rsidR="0014255A" w14:paraId="035BEB6B" w14:textId="77777777" w:rsidTr="00230EFE">
        <w:tc>
          <w:tcPr>
            <w:tcW w:w="3600" w:type="dxa"/>
          </w:tcPr>
          <w:p w14:paraId="28F7B099" w14:textId="3ED4DDEA" w:rsidR="0014255A" w:rsidRDefault="0014255A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812" w:type="dxa"/>
          </w:tcPr>
          <w:p w14:paraId="413EB313" w14:textId="433BB219" w:rsidR="0014255A" w:rsidRDefault="0014255A" w:rsidP="00D237C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73ADD">
              <w:rPr>
                <w:rFonts w:asciiTheme="majorBidi" w:hAnsiTheme="majorBidi" w:cstheme="majorBidi"/>
                <w:sz w:val="28"/>
                <w:szCs w:val="28"/>
              </w:rPr>
              <w:t>263,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288" w:type="dxa"/>
          </w:tcPr>
          <w:p w14:paraId="1D68C369" w14:textId="77777777" w:rsidR="0014255A" w:rsidRDefault="0014255A" w:rsidP="0014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71D4F03" w14:textId="6D9D8E81" w:rsidR="0014255A" w:rsidRDefault="0014255A" w:rsidP="00D237C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C49DC">
              <w:rPr>
                <w:rFonts w:asciiTheme="majorBidi" w:hAnsiTheme="majorBidi" w:cstheme="majorBidi"/>
                <w:sz w:val="28"/>
                <w:szCs w:val="28"/>
              </w:rPr>
              <w:t>(159,532)</w:t>
            </w:r>
          </w:p>
        </w:tc>
        <w:tc>
          <w:tcPr>
            <w:tcW w:w="288" w:type="dxa"/>
          </w:tcPr>
          <w:p w14:paraId="1A6D04F4" w14:textId="77777777" w:rsidR="0014255A" w:rsidRDefault="0014255A" w:rsidP="0014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363B677" w14:textId="44DD895D" w:rsidR="0014255A" w:rsidRDefault="0014255A" w:rsidP="0014255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104,181</w:t>
            </w:r>
          </w:p>
        </w:tc>
      </w:tr>
      <w:tr w:rsidR="0014255A" w14:paraId="2CCECE7B" w14:textId="77777777" w:rsidTr="00230EFE">
        <w:tc>
          <w:tcPr>
            <w:tcW w:w="3600" w:type="dxa"/>
          </w:tcPr>
          <w:p w14:paraId="786328D5" w14:textId="77777777" w:rsidR="0014255A" w:rsidRPr="00202128" w:rsidRDefault="0014255A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</w:tcPr>
          <w:p w14:paraId="0F225FBB" w14:textId="0E4A295A" w:rsidR="0014255A" w:rsidRPr="00202128" w:rsidRDefault="0014255A" w:rsidP="00D237C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77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4,019,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288" w:type="dxa"/>
          </w:tcPr>
          <w:p w14:paraId="34BF2F39" w14:textId="77777777" w:rsidR="0014255A" w:rsidRPr="00202128" w:rsidRDefault="0014255A" w:rsidP="0014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25837094" w14:textId="1CE8D741" w:rsidR="0014255A" w:rsidRPr="00202128" w:rsidRDefault="0014255A" w:rsidP="00D237C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49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(272,965)</w:t>
            </w:r>
          </w:p>
        </w:tc>
        <w:tc>
          <w:tcPr>
            <w:tcW w:w="288" w:type="dxa"/>
          </w:tcPr>
          <w:p w14:paraId="3E82B38F" w14:textId="77777777" w:rsidR="0014255A" w:rsidRPr="00202128" w:rsidRDefault="0014255A" w:rsidP="0014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372F4DF7" w14:textId="4286BBEC" w:rsidR="0014255A" w:rsidRPr="00202128" w:rsidRDefault="0014255A" w:rsidP="0014255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43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3,746,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</w:t>
            </w:r>
          </w:p>
        </w:tc>
      </w:tr>
    </w:tbl>
    <w:p w14:paraId="3AA8ED3F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569CCD7D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  <w:cs/>
        </w:rPr>
      </w:pPr>
      <w:r w:rsidRPr="006B417E">
        <w:rPr>
          <w:rFonts w:asciiTheme="majorBidi" w:hAnsiTheme="majorBidi" w:cstheme="majorBidi"/>
          <w:sz w:val="20"/>
          <w:szCs w:val="20"/>
          <w:vertAlign w:val="superscript"/>
          <w:cs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C02AF0" w14:paraId="471A90D6" w14:textId="77777777" w:rsidTr="00230EFE">
        <w:tc>
          <w:tcPr>
            <w:tcW w:w="3600" w:type="dxa"/>
          </w:tcPr>
          <w:p w14:paraId="6781C232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7803DBF7" w14:textId="28355BDB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AF0" w14:paraId="5D67767B" w14:textId="77777777" w:rsidTr="00230EFE">
        <w:tc>
          <w:tcPr>
            <w:tcW w:w="3600" w:type="dxa"/>
          </w:tcPr>
          <w:p w14:paraId="61333031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03CCA876" w14:textId="17532683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D78F5" w:rsidRPr="00202128" w14:paraId="31287C2B" w14:textId="77777777" w:rsidTr="00230EFE">
        <w:tc>
          <w:tcPr>
            <w:tcW w:w="3600" w:type="dxa"/>
          </w:tcPr>
          <w:p w14:paraId="65392EB0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5DC10641" w14:textId="6569797D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5119D02B" w14:textId="77777777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E536292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53D251" w14:textId="0FF96704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38B85F51" w14:textId="77777777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BB447F1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38E6F4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2D83DD" w14:textId="680108F6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C02AF0" w14:paraId="30BDC3ED" w14:textId="77777777" w:rsidTr="00230EFE">
        <w:tc>
          <w:tcPr>
            <w:tcW w:w="3600" w:type="dxa"/>
          </w:tcPr>
          <w:p w14:paraId="79305103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DA0E6A9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AF0" w14:paraId="2A033FC7" w14:textId="77777777" w:rsidTr="00230EFE">
        <w:tc>
          <w:tcPr>
            <w:tcW w:w="3600" w:type="dxa"/>
          </w:tcPr>
          <w:p w14:paraId="7B122F77" w14:textId="77777777" w:rsidR="00C02AF0" w:rsidRPr="00202128" w:rsidRDefault="00C02AF0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03B3D64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5311B5F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7F3C55B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DE71698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55A7339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8F5" w14:paraId="7ACCE910" w14:textId="77777777" w:rsidTr="00230EFE">
        <w:tc>
          <w:tcPr>
            <w:tcW w:w="3600" w:type="dxa"/>
          </w:tcPr>
          <w:p w14:paraId="59B288B0" w14:textId="26DE43F7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3132A826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F6975F8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DFA5D4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DE97DE0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18EB545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8F5" w14:paraId="2E2CE884" w14:textId="77777777" w:rsidTr="00230EFE">
        <w:tc>
          <w:tcPr>
            <w:tcW w:w="3600" w:type="dxa"/>
          </w:tcPr>
          <w:p w14:paraId="2215F237" w14:textId="7B697DD2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3EF9F4EF" w14:textId="065FA36C" w:rsidR="00CD78F5" w:rsidRDefault="00CD78F5" w:rsidP="00310F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3,469,394</w:t>
            </w:r>
          </w:p>
        </w:tc>
        <w:tc>
          <w:tcPr>
            <w:tcW w:w="288" w:type="dxa"/>
          </w:tcPr>
          <w:p w14:paraId="16363D35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D6DF90" w14:textId="73986AEA" w:rsidR="00CD78F5" w:rsidRDefault="00CD78F5" w:rsidP="00310F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(63,043)</w:t>
            </w:r>
          </w:p>
        </w:tc>
        <w:tc>
          <w:tcPr>
            <w:tcW w:w="288" w:type="dxa"/>
          </w:tcPr>
          <w:p w14:paraId="034B71D4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05A95AE" w14:textId="66C543AB" w:rsidR="00CD78F5" w:rsidRDefault="00CD78F5" w:rsidP="00CD78F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3,406,351</w:t>
            </w:r>
          </w:p>
        </w:tc>
      </w:tr>
      <w:tr w:rsidR="00CD78F5" w14:paraId="2F78D5C6" w14:textId="77777777" w:rsidTr="00230EFE">
        <w:tc>
          <w:tcPr>
            <w:tcW w:w="3600" w:type="dxa"/>
          </w:tcPr>
          <w:p w14:paraId="0BE0D230" w14:textId="1D9B1774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4AEC3488" w14:textId="77777777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2A82EFA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91F2A66" w14:textId="77777777" w:rsidR="00CD78F5" w:rsidRDefault="00CD78F5" w:rsidP="00310F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BAA7560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565DA6A" w14:textId="77777777" w:rsidR="00CD78F5" w:rsidRDefault="00CD78F5" w:rsidP="00CD78F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8F5" w14:paraId="51D3A301" w14:textId="77777777" w:rsidTr="00230EFE">
        <w:tc>
          <w:tcPr>
            <w:tcW w:w="3600" w:type="dxa"/>
          </w:tcPr>
          <w:p w14:paraId="49ADC86C" w14:textId="54324C18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AEEB99E" w14:textId="20B3B565" w:rsidR="00CD78F5" w:rsidRDefault="00CD78F5" w:rsidP="00310F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697,225</w:t>
            </w:r>
          </w:p>
        </w:tc>
        <w:tc>
          <w:tcPr>
            <w:tcW w:w="288" w:type="dxa"/>
          </w:tcPr>
          <w:p w14:paraId="2353A8D5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B80C353" w14:textId="355965ED" w:rsidR="00CD78F5" w:rsidRDefault="00CD78F5" w:rsidP="00310F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(120,170)</w:t>
            </w:r>
          </w:p>
        </w:tc>
        <w:tc>
          <w:tcPr>
            <w:tcW w:w="288" w:type="dxa"/>
          </w:tcPr>
          <w:p w14:paraId="75D24015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F16C47" w14:textId="3BE1FC00" w:rsidR="00CD78F5" w:rsidRDefault="00CD78F5" w:rsidP="00CD78F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577,055</w:t>
            </w:r>
          </w:p>
        </w:tc>
      </w:tr>
      <w:tr w:rsidR="00CD78F5" w14:paraId="43FB061D" w14:textId="77777777" w:rsidTr="00230EFE">
        <w:tc>
          <w:tcPr>
            <w:tcW w:w="3600" w:type="dxa"/>
          </w:tcPr>
          <w:p w14:paraId="0188F323" w14:textId="559B1359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812" w:type="dxa"/>
          </w:tcPr>
          <w:p w14:paraId="7DE427F4" w14:textId="237CB859" w:rsidR="00CD78F5" w:rsidRDefault="00CD78F5" w:rsidP="00310F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557,243</w:t>
            </w:r>
          </w:p>
        </w:tc>
        <w:tc>
          <w:tcPr>
            <w:tcW w:w="288" w:type="dxa"/>
          </w:tcPr>
          <w:p w14:paraId="34DDBC38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8A8A09" w14:textId="7E5609B8" w:rsidR="00CD78F5" w:rsidRDefault="00CD78F5" w:rsidP="00310F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(317,175)</w:t>
            </w:r>
          </w:p>
        </w:tc>
        <w:tc>
          <w:tcPr>
            <w:tcW w:w="288" w:type="dxa"/>
          </w:tcPr>
          <w:p w14:paraId="12DE3F02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323EAFE" w14:textId="1006AA68" w:rsidR="00CD78F5" w:rsidRDefault="00CD78F5" w:rsidP="00CD78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240,068</w:t>
            </w:r>
          </w:p>
        </w:tc>
      </w:tr>
      <w:tr w:rsidR="00C02AF0" w14:paraId="444B6369" w14:textId="77777777" w:rsidTr="00230EFE">
        <w:tc>
          <w:tcPr>
            <w:tcW w:w="3600" w:type="dxa"/>
          </w:tcPr>
          <w:p w14:paraId="1026597C" w14:textId="77777777" w:rsidR="00C02AF0" w:rsidRPr="00202128" w:rsidRDefault="00C02AF0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</w:tcPr>
          <w:p w14:paraId="2A43A072" w14:textId="093F9B60" w:rsidR="00C02AF0" w:rsidRPr="00202128" w:rsidRDefault="005A4CEE" w:rsidP="00310F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4,723,862</w:t>
            </w:r>
          </w:p>
        </w:tc>
        <w:tc>
          <w:tcPr>
            <w:tcW w:w="288" w:type="dxa"/>
          </w:tcPr>
          <w:p w14:paraId="7F6F0A4E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61EB4AD2" w14:textId="2D3FEEE5" w:rsidR="00C02AF0" w:rsidRPr="00202128" w:rsidRDefault="00C02AF0" w:rsidP="00310F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500,388</w:t>
            </w: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1AA23721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5C29A27C" w14:textId="45543969" w:rsidR="00C02AF0" w:rsidRPr="00202128" w:rsidRDefault="005A4CEE" w:rsidP="008670D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4,223,474</w:t>
            </w:r>
          </w:p>
        </w:tc>
      </w:tr>
    </w:tbl>
    <w:p w14:paraId="1B31905C" w14:textId="77777777" w:rsidR="00C02AF0" w:rsidRDefault="00C02AF0" w:rsidP="00C02AF0">
      <w:pPr>
        <w:rPr>
          <w:rFonts w:asciiTheme="majorBidi" w:hAnsiTheme="majorBidi" w:cstheme="majorBidi"/>
        </w:rPr>
      </w:pPr>
    </w:p>
    <w:p w14:paraId="577BCB66" w14:textId="77777777" w:rsidR="00C02AF0" w:rsidRPr="00C02AF0" w:rsidRDefault="00C02AF0" w:rsidP="00C02AF0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C02AF0" w14:paraId="2B47A80A" w14:textId="77777777" w:rsidTr="00230EFE">
        <w:tc>
          <w:tcPr>
            <w:tcW w:w="3600" w:type="dxa"/>
          </w:tcPr>
          <w:p w14:paraId="4336E7D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2C67F5A6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2AF0" w14:paraId="6B43E7C4" w14:textId="77777777" w:rsidTr="00230EFE">
        <w:tc>
          <w:tcPr>
            <w:tcW w:w="3600" w:type="dxa"/>
          </w:tcPr>
          <w:p w14:paraId="77064D17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7C853CE" w14:textId="46717C41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D78F5" w:rsidRPr="00202128" w14:paraId="660A0382" w14:textId="77777777" w:rsidTr="00230EFE">
        <w:tc>
          <w:tcPr>
            <w:tcW w:w="3600" w:type="dxa"/>
          </w:tcPr>
          <w:p w14:paraId="271F338E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7309910B" w14:textId="74E565E0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510E579E" w14:textId="77777777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F0B09EF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4435B8" w14:textId="4588FA14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9CDAE36" w14:textId="77777777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95ABA28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A4461A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A10358" w14:textId="51224EC7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C02AF0" w14:paraId="7310185C" w14:textId="77777777" w:rsidTr="00230EFE">
        <w:tc>
          <w:tcPr>
            <w:tcW w:w="3600" w:type="dxa"/>
          </w:tcPr>
          <w:p w14:paraId="2935897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05E66728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AF0" w14:paraId="686A4B56" w14:textId="77777777" w:rsidTr="00230EFE">
        <w:tc>
          <w:tcPr>
            <w:tcW w:w="3600" w:type="dxa"/>
          </w:tcPr>
          <w:p w14:paraId="4B836F6B" w14:textId="77777777" w:rsidR="00C02AF0" w:rsidRPr="00202128" w:rsidRDefault="00C02AF0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0C56283A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051F011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273A274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92C13A8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AFAF3DD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8F5" w14:paraId="328FCDCB" w14:textId="77777777" w:rsidTr="00230EFE">
        <w:tc>
          <w:tcPr>
            <w:tcW w:w="3600" w:type="dxa"/>
          </w:tcPr>
          <w:p w14:paraId="50D90B37" w14:textId="683587C3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3190292E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2888848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E0D8F8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EF07F62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B53A28C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8F5" w14:paraId="098EF20D" w14:textId="77777777" w:rsidTr="00230EFE">
        <w:tc>
          <w:tcPr>
            <w:tcW w:w="3600" w:type="dxa"/>
          </w:tcPr>
          <w:p w14:paraId="51D6C507" w14:textId="48182A85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3751870B" w14:textId="122D9754" w:rsidR="00CD78F5" w:rsidRDefault="00CD78F5" w:rsidP="00310F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85,845</w:t>
            </w:r>
          </w:p>
        </w:tc>
        <w:tc>
          <w:tcPr>
            <w:tcW w:w="288" w:type="dxa"/>
          </w:tcPr>
          <w:p w14:paraId="4DB6813E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D8915F7" w14:textId="395C9C5B" w:rsidR="00CD78F5" w:rsidRDefault="00CD78F5" w:rsidP="00310F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(2,696)</w:t>
            </w:r>
          </w:p>
        </w:tc>
        <w:tc>
          <w:tcPr>
            <w:tcW w:w="288" w:type="dxa"/>
          </w:tcPr>
          <w:p w14:paraId="3F1C9AE5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6F07E7" w14:textId="5C18007B" w:rsidR="00CD78F5" w:rsidRDefault="00CD78F5" w:rsidP="00CD78F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83,149</w:t>
            </w:r>
          </w:p>
        </w:tc>
      </w:tr>
      <w:tr w:rsidR="00CD78F5" w14:paraId="54DDA378" w14:textId="77777777" w:rsidTr="00230EFE">
        <w:tc>
          <w:tcPr>
            <w:tcW w:w="3600" w:type="dxa"/>
          </w:tcPr>
          <w:p w14:paraId="4BE89AFD" w14:textId="1CC5E546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358EB394" w14:textId="77777777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E8BFC2C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5601CC" w14:textId="77777777" w:rsidR="00CD78F5" w:rsidRDefault="00CD78F5" w:rsidP="00310F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D8FB278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CBE8AC0" w14:textId="77777777" w:rsidR="00CD78F5" w:rsidRDefault="00CD78F5" w:rsidP="00CD78F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8F5" w14:paraId="5AC11CB4" w14:textId="77777777" w:rsidTr="00230EFE">
        <w:tc>
          <w:tcPr>
            <w:tcW w:w="3600" w:type="dxa"/>
          </w:tcPr>
          <w:p w14:paraId="55D50384" w14:textId="719802A8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67F4BF62" w14:textId="71B90350" w:rsidR="00CD78F5" w:rsidRDefault="00CD78F5" w:rsidP="00310F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28,758</w:t>
            </w:r>
          </w:p>
        </w:tc>
        <w:tc>
          <w:tcPr>
            <w:tcW w:w="288" w:type="dxa"/>
          </w:tcPr>
          <w:p w14:paraId="335F0A0A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010E9A3" w14:textId="41CF3770" w:rsidR="00CD78F5" w:rsidRDefault="00CD78F5" w:rsidP="00310F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(6,721)</w:t>
            </w:r>
          </w:p>
        </w:tc>
        <w:tc>
          <w:tcPr>
            <w:tcW w:w="288" w:type="dxa"/>
          </w:tcPr>
          <w:p w14:paraId="03E0016A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3A2E1E6" w14:textId="11C11656" w:rsidR="00CD78F5" w:rsidRDefault="00CD78F5" w:rsidP="00CD78F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22,037</w:t>
            </w:r>
          </w:p>
        </w:tc>
      </w:tr>
      <w:tr w:rsidR="00CD78F5" w14:paraId="73848969" w14:textId="77777777" w:rsidTr="00230EFE">
        <w:tc>
          <w:tcPr>
            <w:tcW w:w="3600" w:type="dxa"/>
          </w:tcPr>
          <w:p w14:paraId="559F1DBC" w14:textId="0750DEC2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812" w:type="dxa"/>
          </w:tcPr>
          <w:p w14:paraId="54449188" w14:textId="4451897D" w:rsidR="00CD78F5" w:rsidRDefault="00CD78F5" w:rsidP="00310F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29,151</w:t>
            </w:r>
          </w:p>
        </w:tc>
        <w:tc>
          <w:tcPr>
            <w:tcW w:w="288" w:type="dxa"/>
          </w:tcPr>
          <w:p w14:paraId="658FFF3F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04002DB" w14:textId="0AE93C01" w:rsidR="00CD78F5" w:rsidRDefault="00CD78F5" w:rsidP="00310F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(19,785)</w:t>
            </w:r>
          </w:p>
        </w:tc>
        <w:tc>
          <w:tcPr>
            <w:tcW w:w="288" w:type="dxa"/>
          </w:tcPr>
          <w:p w14:paraId="12BA65C6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3DF2B15" w14:textId="4CEEAEF2" w:rsidR="00CD78F5" w:rsidRDefault="00CD78F5" w:rsidP="00CD78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9,366</w:t>
            </w:r>
          </w:p>
        </w:tc>
      </w:tr>
      <w:tr w:rsidR="00C02AF0" w14:paraId="18E9A8D7" w14:textId="77777777" w:rsidTr="00230EFE">
        <w:tc>
          <w:tcPr>
            <w:tcW w:w="3600" w:type="dxa"/>
          </w:tcPr>
          <w:p w14:paraId="3E98779B" w14:textId="77777777" w:rsidR="00C02AF0" w:rsidRPr="00202128" w:rsidRDefault="00C02AF0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</w:tcPr>
          <w:p w14:paraId="7A3155E3" w14:textId="3139C871" w:rsidR="00C02AF0" w:rsidRPr="00202128" w:rsidRDefault="005A4CEE" w:rsidP="00310F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143,754</w:t>
            </w:r>
          </w:p>
        </w:tc>
        <w:tc>
          <w:tcPr>
            <w:tcW w:w="288" w:type="dxa"/>
          </w:tcPr>
          <w:p w14:paraId="51B8EAD6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3E15F9DF" w14:textId="5EE449B1" w:rsidR="00C02AF0" w:rsidRPr="00202128" w:rsidRDefault="00C02AF0" w:rsidP="00310F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29,202</w:t>
            </w: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6C1FA997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B9EDEF" w14:textId="3315DE23" w:rsidR="00C02AF0" w:rsidRPr="00202128" w:rsidRDefault="00C02AF0" w:rsidP="008670D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14,552</w:t>
            </w:r>
          </w:p>
        </w:tc>
      </w:tr>
    </w:tbl>
    <w:p w14:paraId="333A185E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78711F14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6B417E"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C02AF0" w14:paraId="08AE0CF2" w14:textId="77777777" w:rsidTr="00230EFE">
        <w:tc>
          <w:tcPr>
            <w:tcW w:w="3600" w:type="dxa"/>
          </w:tcPr>
          <w:p w14:paraId="6B6C912D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3F0A4962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2AF0" w14:paraId="6E0887C0" w14:textId="77777777" w:rsidTr="00230EFE">
        <w:tc>
          <w:tcPr>
            <w:tcW w:w="3600" w:type="dxa"/>
          </w:tcPr>
          <w:p w14:paraId="1833595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04F60ACA" w14:textId="11B641D0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D78F5" w:rsidRPr="00202128" w14:paraId="3637C8F8" w14:textId="77777777" w:rsidTr="00230EFE">
        <w:tc>
          <w:tcPr>
            <w:tcW w:w="3600" w:type="dxa"/>
          </w:tcPr>
          <w:p w14:paraId="584CBC92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12EB1591" w14:textId="2A49598D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5FA71E10" w14:textId="77777777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08B4ECB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39231B" w14:textId="3B5A8721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10048DBD" w14:textId="77777777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EA9877F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BFEE2E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BE57B7" w14:textId="4621026C" w:rsidR="00CD78F5" w:rsidRPr="00202128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C02AF0" w14:paraId="6C00E04D" w14:textId="77777777" w:rsidTr="00230EFE">
        <w:tc>
          <w:tcPr>
            <w:tcW w:w="3600" w:type="dxa"/>
          </w:tcPr>
          <w:p w14:paraId="1525A27F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FD791CA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AF0" w14:paraId="5E5CE9A7" w14:textId="77777777" w:rsidTr="00230EFE">
        <w:tc>
          <w:tcPr>
            <w:tcW w:w="3600" w:type="dxa"/>
          </w:tcPr>
          <w:p w14:paraId="78A9D5B7" w14:textId="77777777" w:rsidR="00C02AF0" w:rsidRPr="00202128" w:rsidRDefault="00C02AF0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2678D57A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4A276E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7B722C6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7BDF6F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DB97226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8F5" w14:paraId="0B5B7502" w14:textId="77777777" w:rsidTr="00230EFE">
        <w:tc>
          <w:tcPr>
            <w:tcW w:w="3600" w:type="dxa"/>
          </w:tcPr>
          <w:p w14:paraId="2D7CA14F" w14:textId="0E6679F9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21450DEC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133CF61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BA7A25D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90CB9CE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40DC98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8F5" w14:paraId="58D56C31" w14:textId="77777777" w:rsidTr="00230EFE">
        <w:tc>
          <w:tcPr>
            <w:tcW w:w="3600" w:type="dxa"/>
          </w:tcPr>
          <w:p w14:paraId="4EA493A2" w14:textId="25B19956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1AC099C0" w14:textId="09EC15FC" w:rsidR="00CD78F5" w:rsidRDefault="00CD78F5" w:rsidP="00310F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170,017</w:t>
            </w:r>
          </w:p>
        </w:tc>
        <w:tc>
          <w:tcPr>
            <w:tcW w:w="288" w:type="dxa"/>
          </w:tcPr>
          <w:p w14:paraId="69D723CE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D85737E" w14:textId="25E15CCB" w:rsidR="00CD78F5" w:rsidRDefault="00CD78F5" w:rsidP="00310F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(5,082)</w:t>
            </w:r>
          </w:p>
        </w:tc>
        <w:tc>
          <w:tcPr>
            <w:tcW w:w="288" w:type="dxa"/>
          </w:tcPr>
          <w:p w14:paraId="03ACAAEE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2260D35" w14:textId="7A134207" w:rsidR="00CD78F5" w:rsidRDefault="00CD78F5" w:rsidP="00CD78F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164,935</w:t>
            </w:r>
          </w:p>
        </w:tc>
      </w:tr>
      <w:tr w:rsidR="00CD78F5" w14:paraId="62AEF0E7" w14:textId="77777777" w:rsidTr="00230EFE">
        <w:tc>
          <w:tcPr>
            <w:tcW w:w="3600" w:type="dxa"/>
          </w:tcPr>
          <w:p w14:paraId="0EA467A6" w14:textId="1D3DA218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54290898" w14:textId="77777777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53B9F63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5E6F96" w14:textId="77777777" w:rsidR="00CD78F5" w:rsidRDefault="00CD78F5" w:rsidP="00310F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0EB8012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9CFD52" w14:textId="77777777" w:rsidR="00CD78F5" w:rsidRDefault="00CD78F5" w:rsidP="00CD78F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78F5" w14:paraId="1AAACF70" w14:textId="77777777" w:rsidTr="00230EFE">
        <w:tc>
          <w:tcPr>
            <w:tcW w:w="3600" w:type="dxa"/>
          </w:tcPr>
          <w:p w14:paraId="6C5CBE02" w14:textId="33E9486D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3CF248BD" w14:textId="0170F71B" w:rsidR="00CD78F5" w:rsidRDefault="00CD78F5" w:rsidP="00310F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66,964</w:t>
            </w:r>
          </w:p>
        </w:tc>
        <w:tc>
          <w:tcPr>
            <w:tcW w:w="288" w:type="dxa"/>
          </w:tcPr>
          <w:p w14:paraId="35DD57CC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77DFE7C" w14:textId="6281AAF6" w:rsidR="00CD78F5" w:rsidRDefault="00CD78F5" w:rsidP="00310F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(14,232)</w:t>
            </w:r>
          </w:p>
        </w:tc>
        <w:tc>
          <w:tcPr>
            <w:tcW w:w="288" w:type="dxa"/>
          </w:tcPr>
          <w:p w14:paraId="07989891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421AB07" w14:textId="561A5F79" w:rsidR="00CD78F5" w:rsidRDefault="00CD78F5" w:rsidP="00CD78F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52,732</w:t>
            </w:r>
          </w:p>
        </w:tc>
      </w:tr>
      <w:tr w:rsidR="00CD78F5" w14:paraId="3CB625BB" w14:textId="77777777" w:rsidTr="00230EFE">
        <w:tc>
          <w:tcPr>
            <w:tcW w:w="3600" w:type="dxa"/>
          </w:tcPr>
          <w:p w14:paraId="37EF889F" w14:textId="7BD86E51" w:rsidR="00CD78F5" w:rsidRDefault="00CD78F5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สินทรัพย์ที่มีการการด้อยค่าด้านเครดิต</w:t>
            </w:r>
          </w:p>
        </w:tc>
        <w:tc>
          <w:tcPr>
            <w:tcW w:w="1812" w:type="dxa"/>
          </w:tcPr>
          <w:p w14:paraId="7B590F3B" w14:textId="54955406" w:rsidR="00CD78F5" w:rsidRDefault="00CD78F5" w:rsidP="00310F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86,819</w:t>
            </w:r>
          </w:p>
        </w:tc>
        <w:tc>
          <w:tcPr>
            <w:tcW w:w="288" w:type="dxa"/>
          </w:tcPr>
          <w:p w14:paraId="22AA319D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63E0C27" w14:textId="7C34F94C" w:rsidR="00CD78F5" w:rsidRDefault="00CD78F5" w:rsidP="00310FF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(57,760)</w:t>
            </w:r>
          </w:p>
        </w:tc>
        <w:tc>
          <w:tcPr>
            <w:tcW w:w="288" w:type="dxa"/>
          </w:tcPr>
          <w:p w14:paraId="4565363E" w14:textId="77777777" w:rsidR="00CD78F5" w:rsidRDefault="00CD78F5" w:rsidP="00CD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6DECEF3" w14:textId="684591E4" w:rsidR="00CD78F5" w:rsidRDefault="00CD78F5" w:rsidP="00CD78F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29,059</w:t>
            </w:r>
          </w:p>
        </w:tc>
      </w:tr>
      <w:tr w:rsidR="00C02AF0" w14:paraId="566D46F3" w14:textId="77777777" w:rsidTr="00230EFE">
        <w:tc>
          <w:tcPr>
            <w:tcW w:w="3600" w:type="dxa"/>
          </w:tcPr>
          <w:p w14:paraId="32D24E87" w14:textId="77777777" w:rsidR="00C02AF0" w:rsidRPr="00202128" w:rsidRDefault="00C02AF0" w:rsidP="00310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</w:tcPr>
          <w:p w14:paraId="491B517B" w14:textId="1DE869AD" w:rsidR="00C02AF0" w:rsidRPr="00202128" w:rsidRDefault="005A4CEE" w:rsidP="00310F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323,800</w:t>
            </w:r>
          </w:p>
        </w:tc>
        <w:tc>
          <w:tcPr>
            <w:tcW w:w="288" w:type="dxa"/>
          </w:tcPr>
          <w:p w14:paraId="3811BD9E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A41963" w14:textId="24BD17CB" w:rsidR="00C02AF0" w:rsidRPr="00202128" w:rsidRDefault="00C02AF0" w:rsidP="00310FF9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A4C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77,074</w:t>
            </w:r>
            <w:r w:rsidRPr="002021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016EAD48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</w:tcPr>
          <w:p w14:paraId="0DFA4D1F" w14:textId="387E88DB" w:rsidR="00C02AF0" w:rsidRPr="00202128" w:rsidRDefault="005A4CEE" w:rsidP="008670D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246,726</w:t>
            </w:r>
          </w:p>
        </w:tc>
      </w:tr>
    </w:tbl>
    <w:p w14:paraId="43CA9424" w14:textId="71402539" w:rsidR="00AC59CD" w:rsidRPr="00C02AF0" w:rsidRDefault="00AC59CD" w:rsidP="00C0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58A7C1F3" w14:textId="44E0E847" w:rsidR="00AC59CD" w:rsidRDefault="00AC59CD" w:rsidP="00C0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ระยะเวลาการให้สินเชื่อแก่ลูกหนี้โดยปกติของกลุ่มบริษัทและบริษัทมีระยะเว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6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6B417E">
        <w:rPr>
          <w:rFonts w:asciiTheme="majorBidi" w:hAnsiTheme="majorBidi" w:cstheme="majorBidi"/>
          <w:sz w:val="28"/>
          <w:szCs w:val="28"/>
        </w:rPr>
        <w:t>72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283EDC55" w14:textId="77777777" w:rsidR="00C02AF0" w:rsidRPr="00C02AF0" w:rsidRDefault="00C02AF0" w:rsidP="00C0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C87A85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417E">
        <w:rPr>
          <w:rFonts w:asciiTheme="majorBidi" w:hAnsiTheme="majorBidi" w:cstheme="majorBidi"/>
          <w:b/>
          <w:bCs/>
          <w:sz w:val="30"/>
          <w:szCs w:val="30"/>
        </w:rPr>
        <w:t>3.3</w:t>
      </w:r>
      <w:r w:rsidRPr="006B417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417E">
        <w:rPr>
          <w:rFonts w:asciiTheme="majorBidi" w:hAnsiTheme="majorBidi" w:cstheme="majorBidi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441101B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8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46"/>
        <w:gridCol w:w="1081"/>
        <w:gridCol w:w="267"/>
        <w:gridCol w:w="1090"/>
        <w:gridCol w:w="277"/>
        <w:gridCol w:w="1081"/>
        <w:gridCol w:w="269"/>
        <w:gridCol w:w="1172"/>
      </w:tblGrid>
      <w:tr w:rsidR="00AC59CD" w:rsidRPr="006B417E" w14:paraId="2D5D588A" w14:textId="77777777" w:rsidTr="002040BD">
        <w:trPr>
          <w:tblHeader/>
        </w:trPr>
        <w:tc>
          <w:tcPr>
            <w:tcW w:w="2180" w:type="pct"/>
          </w:tcPr>
          <w:p w14:paraId="5B7C2C5D" w14:textId="77777777" w:rsidR="00AC59CD" w:rsidRPr="00D854EC" w:rsidRDefault="00AC59CD" w:rsidP="006D3FA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13" w:type="pct"/>
            <w:gridSpan w:val="3"/>
          </w:tcPr>
          <w:p w14:paraId="45BEC5ED" w14:textId="77777777" w:rsidR="00AC59CD" w:rsidRPr="00D854EC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" w:type="pct"/>
          </w:tcPr>
          <w:p w14:paraId="42BBDC48" w14:textId="77777777" w:rsidR="00AC59CD" w:rsidRPr="00D854EC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pct"/>
            <w:gridSpan w:val="3"/>
          </w:tcPr>
          <w:p w14:paraId="3BFE7F10" w14:textId="77777777" w:rsidR="00AC59CD" w:rsidRPr="00D854EC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854EC" w:rsidRPr="006B417E" w14:paraId="3DFB344B" w14:textId="77777777" w:rsidTr="002040BD">
        <w:trPr>
          <w:tblHeader/>
        </w:trPr>
        <w:tc>
          <w:tcPr>
            <w:tcW w:w="2180" w:type="pct"/>
          </w:tcPr>
          <w:p w14:paraId="711A63CC" w14:textId="5812D32B" w:rsidR="00D854EC" w:rsidRPr="00D854EC" w:rsidRDefault="00D854EC" w:rsidP="0020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D854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854E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2" w:type="pct"/>
          </w:tcPr>
          <w:p w14:paraId="1C7375C2" w14:textId="77777777" w:rsidR="00D854EC" w:rsidRPr="00D854EC" w:rsidRDefault="00D854EC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147955A4" w14:textId="77777777" w:rsidR="00D854EC" w:rsidRPr="00D854EC" w:rsidRDefault="00D854EC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DD736F8" w14:textId="77777777" w:rsidR="00D854EC" w:rsidRPr="00D854EC" w:rsidRDefault="00D854EC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14647906" w14:textId="77777777" w:rsidR="00D854EC" w:rsidRPr="00D854EC" w:rsidRDefault="00D854EC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D83A61B" w14:textId="77777777" w:rsidR="00D854EC" w:rsidRPr="00D854EC" w:rsidRDefault="00D854EC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pct"/>
          </w:tcPr>
          <w:p w14:paraId="6E884C39" w14:textId="77777777" w:rsidR="00D854EC" w:rsidRPr="00D854EC" w:rsidRDefault="00D854EC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7DE10EA1" w14:textId="77777777" w:rsidR="00D854EC" w:rsidRPr="00D854EC" w:rsidRDefault="00D854EC" w:rsidP="00D85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59CD" w:rsidRPr="006B417E" w14:paraId="336EF876" w14:textId="77777777" w:rsidTr="002040BD">
        <w:trPr>
          <w:tblHeader/>
        </w:trPr>
        <w:tc>
          <w:tcPr>
            <w:tcW w:w="2180" w:type="pct"/>
          </w:tcPr>
          <w:p w14:paraId="6911FA2F" w14:textId="77777777" w:rsidR="00AC59CD" w:rsidRPr="00D854EC" w:rsidRDefault="00AC59CD" w:rsidP="00204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0" w:type="pct"/>
            <w:gridSpan w:val="7"/>
          </w:tcPr>
          <w:p w14:paraId="71B7CE37" w14:textId="77777777" w:rsidR="00AC59CD" w:rsidRPr="00D854EC" w:rsidRDefault="00AC59CD" w:rsidP="006D3F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847A2" w:rsidRPr="006B417E" w14:paraId="7C4B75AB" w14:textId="77777777" w:rsidTr="002040BD">
        <w:tc>
          <w:tcPr>
            <w:tcW w:w="2180" w:type="pct"/>
          </w:tcPr>
          <w:p w14:paraId="433E90AC" w14:textId="77777777" w:rsidR="00E847A2" w:rsidRPr="00D854EC" w:rsidRDefault="00E847A2" w:rsidP="00204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82" w:type="pct"/>
          </w:tcPr>
          <w:p w14:paraId="5240ED1A" w14:textId="7EECCC08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525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7D98">
              <w:rPr>
                <w:rFonts w:asciiTheme="majorBidi" w:hAnsiTheme="majorBidi" w:cs="Angsana New"/>
                <w:sz w:val="28"/>
                <w:szCs w:val="28"/>
              </w:rPr>
              <w:t>602</w:t>
            </w:r>
            <w:r w:rsidRPr="00525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32</w:t>
            </w:r>
            <w:r w:rsidR="00B902AA">
              <w:rPr>
                <w:rFonts w:asciiTheme="majorBidi" w:hAnsiTheme="majorBidi" w:cs="Angsana New"/>
                <w:sz w:val="28"/>
                <w:szCs w:val="28"/>
              </w:rPr>
              <w:t>6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1FD4D763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357BBBE" w14:textId="37638B73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D854EC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D854EC">
              <w:rPr>
                <w:rFonts w:asciiTheme="majorBidi" w:hAnsiTheme="majorBidi" w:cstheme="majorBidi"/>
                <w:sz w:val="28"/>
                <w:szCs w:val="28"/>
              </w:rPr>
              <w:t>,734,320</w:t>
            </w:r>
            <w:r w:rsidRPr="00D854E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9" w:type="pct"/>
          </w:tcPr>
          <w:p w14:paraId="17CA4C81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6E5BA98" w14:textId="5FCAA840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E847A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532</w:t>
            </w:r>
            <w:r w:rsidRPr="00E847A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 w:rsidR="00B902AA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</w:tcPr>
          <w:p w14:paraId="763428DD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4A10A9B6" w14:textId="6BD220E6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D854EC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D854EC">
              <w:rPr>
                <w:rFonts w:asciiTheme="majorBidi" w:hAnsiTheme="majorBidi" w:cstheme="majorBidi"/>
                <w:sz w:val="28"/>
                <w:szCs w:val="28"/>
              </w:rPr>
              <w:t>,638,188</w:t>
            </w:r>
            <w:r w:rsidRPr="00D854E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847A2" w:rsidRPr="006B417E" w14:paraId="2F46C132" w14:textId="77777777" w:rsidTr="002040BD">
        <w:tc>
          <w:tcPr>
            <w:tcW w:w="2180" w:type="pct"/>
          </w:tcPr>
          <w:p w14:paraId="75EE170E" w14:textId="77777777" w:rsidR="00E847A2" w:rsidRPr="00D854EC" w:rsidRDefault="00E847A2" w:rsidP="00204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82" w:type="pct"/>
          </w:tcPr>
          <w:p w14:paraId="49F770B1" w14:textId="2141648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72BD2">
              <w:rPr>
                <w:rFonts w:asciiTheme="majorBidi" w:hAnsiTheme="majorBidi" w:cs="Angsana New"/>
                <w:sz w:val="28"/>
                <w:szCs w:val="28"/>
                <w:cs/>
              </w:rPr>
              <w:t>(37</w:t>
            </w:r>
            <w:r w:rsidRPr="00C72BD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72BD2">
              <w:rPr>
                <w:rFonts w:asciiTheme="majorBidi" w:hAnsiTheme="majorBidi" w:cs="Angsana New"/>
                <w:sz w:val="28"/>
                <w:szCs w:val="28"/>
                <w:cs/>
              </w:rPr>
              <w:t>530)</w:t>
            </w:r>
          </w:p>
        </w:tc>
        <w:tc>
          <w:tcPr>
            <w:tcW w:w="144" w:type="pct"/>
          </w:tcPr>
          <w:p w14:paraId="34AB12D7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1FE8219" w14:textId="00E998D1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D854EC">
              <w:rPr>
                <w:rFonts w:asciiTheme="majorBidi" w:hAnsiTheme="majorBidi" w:cs="Angsana New"/>
                <w:sz w:val="28"/>
                <w:szCs w:val="28"/>
                <w:cs/>
              </w:rPr>
              <w:t>177</w:t>
            </w:r>
            <w:r w:rsidRPr="00D854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54EC">
              <w:rPr>
                <w:rFonts w:asciiTheme="majorBidi" w:hAnsiTheme="majorBidi" w:cs="Angsana New"/>
                <w:sz w:val="28"/>
                <w:szCs w:val="28"/>
                <w:cs/>
              </w:rPr>
              <w:t>395</w:t>
            </w:r>
            <w:r w:rsidRPr="00D854EC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9" w:type="pct"/>
          </w:tcPr>
          <w:p w14:paraId="3BD1B134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687F39A" w14:textId="58C1C82C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E847A2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E847A2">
              <w:rPr>
                <w:rFonts w:asciiTheme="majorBidi" w:hAnsiTheme="majorBidi" w:cs="Angsana New"/>
                <w:sz w:val="28"/>
                <w:szCs w:val="28"/>
                <w:cs/>
              </w:rPr>
              <w:t>086)</w:t>
            </w:r>
          </w:p>
        </w:tc>
        <w:tc>
          <w:tcPr>
            <w:tcW w:w="145" w:type="pct"/>
          </w:tcPr>
          <w:p w14:paraId="5899415F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</w:tcPr>
          <w:p w14:paraId="0A6DBF0B" w14:textId="7744FFC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D854EC">
              <w:rPr>
                <w:rFonts w:asciiTheme="majorBidi" w:hAnsiTheme="majorBidi" w:cs="Angsana New"/>
                <w:sz w:val="28"/>
                <w:szCs w:val="28"/>
                <w:cs/>
              </w:rPr>
              <w:t>33</w:t>
            </w:r>
            <w:r w:rsidRPr="00D854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54EC">
              <w:rPr>
                <w:rFonts w:asciiTheme="majorBidi" w:hAnsiTheme="majorBidi" w:cs="Angsana New"/>
                <w:sz w:val="28"/>
                <w:szCs w:val="28"/>
                <w:cs/>
              </w:rPr>
              <w:t>598</w:t>
            </w:r>
            <w:r w:rsidRPr="00D854EC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E847A2" w:rsidRPr="006B417E" w14:paraId="7EE6D5E8" w14:textId="77777777" w:rsidTr="002040BD">
        <w:tc>
          <w:tcPr>
            <w:tcW w:w="2180" w:type="pct"/>
          </w:tcPr>
          <w:p w14:paraId="486E577B" w14:textId="77777777" w:rsidR="00E847A2" w:rsidRPr="00D854EC" w:rsidRDefault="00E847A2" w:rsidP="00204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C1EEBFD" w14:textId="5ACFE061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 w:rsidRPr="00525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154</w:t>
            </w:r>
          </w:p>
        </w:tc>
        <w:tc>
          <w:tcPr>
            <w:tcW w:w="144" w:type="pct"/>
          </w:tcPr>
          <w:p w14:paraId="59502EBD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41DDCBA" w14:textId="1C983BD5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D854EC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D854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54EC">
              <w:rPr>
                <w:rFonts w:asciiTheme="majorBidi" w:hAnsiTheme="majorBidi" w:cs="Angsana New"/>
                <w:sz w:val="28"/>
                <w:szCs w:val="28"/>
                <w:cs/>
              </w:rPr>
              <w:t>411</w:t>
            </w:r>
            <w:r w:rsidRPr="00D854EC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9" w:type="pct"/>
          </w:tcPr>
          <w:p w14:paraId="38A9C421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3D609DE" w14:textId="44BB33DF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25</w:t>
            </w:r>
            <w:r w:rsidRPr="005256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25686">
              <w:rPr>
                <w:rFonts w:asciiTheme="majorBidi" w:hAnsiTheme="majorBidi" w:cs="Angsana New"/>
                <w:sz w:val="28"/>
                <w:szCs w:val="28"/>
                <w:cs/>
              </w:rPr>
              <w:t>154</w:t>
            </w:r>
          </w:p>
        </w:tc>
        <w:tc>
          <w:tcPr>
            <w:tcW w:w="145" w:type="pct"/>
          </w:tcPr>
          <w:p w14:paraId="2545685C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2C15BAC" w14:textId="2D15689C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D854EC">
              <w:rPr>
                <w:rFonts w:asciiTheme="majorBidi" w:hAnsiTheme="majorBidi" w:cs="Angsana New"/>
                <w:sz w:val="28"/>
                <w:szCs w:val="28"/>
                <w:cs/>
              </w:rPr>
              <w:t>24</w:t>
            </w:r>
            <w:r w:rsidRPr="00D854E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854EC">
              <w:rPr>
                <w:rFonts w:asciiTheme="majorBidi" w:hAnsiTheme="majorBidi" w:cs="Angsana New"/>
                <w:sz w:val="28"/>
                <w:szCs w:val="28"/>
                <w:cs/>
              </w:rPr>
              <w:t>411</w:t>
            </w:r>
            <w:r w:rsidRPr="00D854EC"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E847A2" w:rsidRPr="006B417E" w14:paraId="45FB5852" w14:textId="77777777" w:rsidTr="002040BD">
        <w:tc>
          <w:tcPr>
            <w:tcW w:w="2180" w:type="pct"/>
          </w:tcPr>
          <w:p w14:paraId="78A9325E" w14:textId="77777777" w:rsidR="00E847A2" w:rsidRPr="00D854EC" w:rsidRDefault="00E847A2" w:rsidP="00204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DFE418E" w14:textId="3955246C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Pr="0052568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525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A1E74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614</w:t>
            </w:r>
            <w:r w:rsidRPr="00525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2568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70</w:t>
            </w:r>
            <w:r w:rsidR="00B902A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" w:type="pct"/>
          </w:tcPr>
          <w:p w14:paraId="6E258C5F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18703A9" w14:textId="173C0CCF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54E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Pr="00D854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D854E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D854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</w:t>
            </w:r>
            <w:r w:rsidRPr="00D854E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  <w:r w:rsidRPr="00D854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</w:t>
            </w:r>
            <w:r w:rsidRPr="00D854E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D854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126</w:t>
            </w:r>
            <w:r w:rsidRPr="00D854E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9" w:type="pct"/>
          </w:tcPr>
          <w:p w14:paraId="23A43AA5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E6A9405" w14:textId="36799D95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(2</w:t>
            </w: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509</w:t>
            </w: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18</w:t>
            </w:r>
            <w:r w:rsidR="00B902A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</w:t>
            </w:r>
            <w:r w:rsidRPr="00E847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</w:tcPr>
          <w:p w14:paraId="09BD79FB" w14:textId="77777777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4FD56E5" w14:textId="295AF121" w:rsidR="00E847A2" w:rsidRPr="00D854EC" w:rsidRDefault="00E847A2" w:rsidP="00E84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54E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Pr="00D854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2</w:t>
            </w:r>
            <w:r w:rsidRPr="00D854E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,696,</w:t>
            </w:r>
            <w:r w:rsidRPr="00D854E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197</w:t>
            </w:r>
            <w:r w:rsidRPr="00D854EC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5678266B" w14:textId="2D6D1DE4" w:rsidR="00C02AF0" w:rsidRDefault="00C02AF0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</w:p>
    <w:p w14:paraId="65ACB373" w14:textId="512258AB" w:rsidR="00AC59CD" w:rsidRPr="006B417E" w:rsidRDefault="00C02AF0" w:rsidP="00C0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vertAlign w:val="superscript"/>
        </w:rPr>
      </w:pPr>
      <w:r>
        <w:rPr>
          <w:rFonts w:asciiTheme="majorBidi" w:hAnsiTheme="majorBidi" w:cstheme="majorBidi"/>
          <w:sz w:val="28"/>
          <w:szCs w:val="28"/>
          <w:vertAlign w:val="superscript"/>
        </w:rPr>
        <w:br w:type="page"/>
      </w:r>
    </w:p>
    <w:p w14:paraId="25420F69" w14:textId="0DFD8059" w:rsidR="00D80D53" w:rsidRPr="00E41ED5" w:rsidRDefault="00D80D53" w:rsidP="00E41ED5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1E73C3D6" w14:textId="77777777" w:rsidR="00D80D53" w:rsidRPr="00D80D53" w:rsidRDefault="00D80D53" w:rsidP="00E41ED5">
      <w:pPr>
        <w:tabs>
          <w:tab w:val="clear" w:pos="907"/>
          <w:tab w:val="left" w:pos="540"/>
        </w:tabs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D80D53" w:rsidRPr="006B417E" w14:paraId="1F621DB5" w14:textId="77777777" w:rsidTr="00393C2B">
        <w:trPr>
          <w:cantSplit/>
          <w:tblHeader/>
        </w:trPr>
        <w:tc>
          <w:tcPr>
            <w:tcW w:w="7290" w:type="dxa"/>
            <w:vAlign w:val="bottom"/>
          </w:tcPr>
          <w:p w14:paraId="499E8F63" w14:textId="006BBD78" w:rsidR="00D80D53" w:rsidRPr="006B417E" w:rsidRDefault="005B697B" w:rsidP="00393C2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980" w:type="dxa"/>
          </w:tcPr>
          <w:p w14:paraId="62EFAA38" w14:textId="77777777" w:rsidR="00D80D53" w:rsidRPr="006B417E" w:rsidRDefault="00D80D53" w:rsidP="00393C2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D80D53" w:rsidRPr="006B417E" w14:paraId="0146E000" w14:textId="77777777" w:rsidTr="00393C2B">
        <w:trPr>
          <w:cantSplit/>
          <w:tblHeader/>
        </w:trPr>
        <w:tc>
          <w:tcPr>
            <w:tcW w:w="7290" w:type="dxa"/>
            <w:vAlign w:val="bottom"/>
          </w:tcPr>
          <w:p w14:paraId="166C4282" w14:textId="4C455B7A" w:rsidR="00D80D53" w:rsidRPr="00B95296" w:rsidRDefault="00B95296" w:rsidP="00393C2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2C59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C59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กันยา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980" w:type="dxa"/>
          </w:tcPr>
          <w:p w14:paraId="52402135" w14:textId="351EBED9" w:rsidR="00D80D53" w:rsidRPr="006B417E" w:rsidRDefault="00D80D53" w:rsidP="00393C2B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0D53" w:rsidRPr="006B417E" w14:paraId="50C1E041" w14:textId="77777777" w:rsidTr="00393C2B">
        <w:trPr>
          <w:cantSplit/>
        </w:trPr>
        <w:tc>
          <w:tcPr>
            <w:tcW w:w="7290" w:type="dxa"/>
          </w:tcPr>
          <w:p w14:paraId="170C0923" w14:textId="77777777" w:rsidR="00D80D53" w:rsidRPr="006B417E" w:rsidRDefault="00D80D53" w:rsidP="00393C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3C752D7" w14:textId="77777777" w:rsidR="00D80D53" w:rsidRPr="006B417E" w:rsidRDefault="00D80D53" w:rsidP="00393C2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80D53" w:rsidRPr="006B417E" w14:paraId="3308CFEF" w14:textId="77777777" w:rsidTr="00393C2B">
        <w:trPr>
          <w:cantSplit/>
        </w:trPr>
        <w:tc>
          <w:tcPr>
            <w:tcW w:w="7290" w:type="dxa"/>
          </w:tcPr>
          <w:p w14:paraId="38C4ED30" w14:textId="567E381B" w:rsidR="00D80D53" w:rsidRPr="005B697B" w:rsidRDefault="005B697B" w:rsidP="00393C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697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75CC2087" w14:textId="3436D3A1" w:rsidR="00D80D53" w:rsidRPr="006B417E" w:rsidRDefault="00D80D53" w:rsidP="00393C2B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B697B" w:rsidRPr="006B417E" w14:paraId="2DEDDE02" w14:textId="77777777" w:rsidTr="00393C2B">
        <w:trPr>
          <w:cantSplit/>
        </w:trPr>
        <w:tc>
          <w:tcPr>
            <w:tcW w:w="7290" w:type="dxa"/>
          </w:tcPr>
          <w:p w14:paraId="2B454D91" w14:textId="24DD1ABE" w:rsidR="005B697B" w:rsidRPr="005B697B" w:rsidRDefault="005B697B" w:rsidP="00393C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ลงทุนในบริษัท เมืองไทย เพย์ เลเทอร์ จำกัด</w:t>
            </w:r>
          </w:p>
        </w:tc>
        <w:tc>
          <w:tcPr>
            <w:tcW w:w="1980" w:type="dxa"/>
          </w:tcPr>
          <w:p w14:paraId="1CBD86EC" w14:textId="0B44D957" w:rsidR="005B697B" w:rsidRPr="005B697B" w:rsidRDefault="007A7BCF" w:rsidP="005B697B">
            <w:pPr>
              <w:pStyle w:val="acctfourfigures"/>
              <w:tabs>
                <w:tab w:val="clear" w:pos="765"/>
                <w:tab w:val="decimal" w:pos="11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450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</w:tr>
    </w:tbl>
    <w:p w14:paraId="04FF155A" w14:textId="77777777" w:rsidR="00B95296" w:rsidRDefault="00B95296" w:rsidP="00B95296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E539F8" w14:textId="7542856A" w:rsidR="00D80D53" w:rsidRPr="00B95296" w:rsidRDefault="00B95296" w:rsidP="00B95296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</w:t>
      </w:r>
      <w:r w:rsidR="00CA1377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ของบริษัท เมืองไทย เพย์ เลเทอร์ จำกัด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(</w:t>
      </w:r>
      <w:r>
        <w:rPr>
          <w:rFonts w:asciiTheme="majorBidi" w:hAnsiTheme="majorBidi" w:cstheme="majorBidi"/>
          <w:sz w:val="28"/>
          <w:szCs w:val="28"/>
        </w:rPr>
        <w:t>“</w:t>
      </w:r>
      <w:r>
        <w:rPr>
          <w:rFonts w:asciiTheme="majorBidi" w:hAnsiTheme="majorBidi" w:cstheme="majorBidi" w:hint="cs"/>
          <w:sz w:val="28"/>
          <w:szCs w:val="28"/>
          <w:cs/>
        </w:rPr>
        <w:t>เมืองไทย เพย์ เลเทอร์</w:t>
      </w:r>
      <w:r>
        <w:rPr>
          <w:rFonts w:asciiTheme="majorBidi" w:hAnsiTheme="majorBidi" w:cstheme="majorBidi"/>
          <w:sz w:val="28"/>
          <w:szCs w:val="28"/>
        </w:rPr>
        <w:t>”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) ซึ่งเป็นบริษัทย่อยเมื่อวันที่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20 </w:t>
      </w:r>
      <w:r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B95296">
        <w:rPr>
          <w:rFonts w:asciiTheme="majorBidi" w:hAnsiTheme="majorBidi" w:cstheme="majorBidi"/>
          <w:sz w:val="28"/>
          <w:szCs w:val="28"/>
        </w:rPr>
        <w:t xml:space="preserve"> 2567</w:t>
      </w:r>
      <w:r w:rsidRPr="00B95296">
        <w:rPr>
          <w:rFonts w:asciiTheme="majorBidi" w:hAnsiTheme="majorBidi" w:cstheme="majorBidi" w:hint="cs"/>
          <w:sz w:val="28"/>
          <w:szCs w:val="28"/>
          <w:cs/>
        </w:rPr>
        <w:t xml:space="preserve"> ที่ประชุมมีมติอนุมัติการเรียกชำระค่าหุ้นสามัญของเมืองไทย เพย์ เลเทอร์ ที่เหลือร้อยละ </w:t>
      </w:r>
      <w:r w:rsidRPr="00B95296">
        <w:rPr>
          <w:rFonts w:asciiTheme="majorBidi" w:hAnsiTheme="majorBidi" w:cstheme="majorBidi"/>
          <w:sz w:val="28"/>
          <w:szCs w:val="28"/>
        </w:rPr>
        <w:t xml:space="preserve">50 </w:t>
      </w:r>
      <w:r w:rsidRPr="00B95296">
        <w:rPr>
          <w:rFonts w:asciiTheme="majorBidi" w:hAnsiTheme="majorBidi" w:cstheme="majorBidi" w:hint="cs"/>
          <w:sz w:val="28"/>
          <w:szCs w:val="28"/>
          <w:cs/>
        </w:rPr>
        <w:t xml:space="preserve">จำนวน </w:t>
      </w:r>
      <w:r w:rsidRPr="00B95296">
        <w:rPr>
          <w:rFonts w:asciiTheme="majorBidi" w:hAnsiTheme="majorBidi" w:cstheme="majorBidi"/>
          <w:sz w:val="28"/>
          <w:szCs w:val="28"/>
        </w:rPr>
        <w:t>450</w:t>
      </w:r>
      <w:r w:rsidRPr="00B95296">
        <w:rPr>
          <w:rFonts w:asciiTheme="majorBidi" w:hAnsiTheme="majorBidi" w:cstheme="majorBidi" w:hint="cs"/>
          <w:sz w:val="28"/>
          <w:szCs w:val="28"/>
          <w:cs/>
        </w:rPr>
        <w:t xml:space="preserve"> ล้านบาท ทั้งนี้บริษัทจ่ายชำระค่าหุ้นดังกล่าวในเดือน</w:t>
      </w:r>
      <w:r w:rsidR="00DC4A91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Pr="00B95296">
        <w:rPr>
          <w:rFonts w:asciiTheme="majorBidi" w:hAnsiTheme="majorBidi" w:cstheme="majorBidi"/>
          <w:sz w:val="28"/>
          <w:szCs w:val="28"/>
        </w:rPr>
        <w:t xml:space="preserve"> 2567 </w:t>
      </w:r>
    </w:p>
    <w:p w14:paraId="0B5E0031" w14:textId="77777777" w:rsidR="00D80D53" w:rsidRPr="00B95296" w:rsidRDefault="00D80D53" w:rsidP="00D80D53">
      <w:pPr>
        <w:rPr>
          <w:rFonts w:cstheme="minorBidi"/>
          <w:cs/>
          <w:lang w:val="th-TH"/>
        </w:rPr>
      </w:pPr>
    </w:p>
    <w:p w14:paraId="5A66AE89" w14:textId="682479AA" w:rsidR="00AC59CD" w:rsidRPr="00B95296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5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เงินกู้ยืมระยะสั้นจากสถาบันการเงิน</w:t>
      </w:r>
    </w:p>
    <w:p w14:paraId="3042AB8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08BBAAF2" w14:textId="07A012C2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เงินกู้ยืมระยะสั้นจากสถาบันการเงินสําหรับงวด</w:t>
      </w:r>
      <w:r w:rsidR="002C59E2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6B417E">
        <w:rPr>
          <w:rFonts w:asciiTheme="majorBidi" w:hAnsiTheme="majorBidi" w:cstheme="majorBidi"/>
          <w:sz w:val="28"/>
          <w:szCs w:val="28"/>
          <w:cs/>
        </w:rPr>
        <w:t>ก</w:t>
      </w:r>
      <w:r w:rsidR="002C59E2">
        <w:rPr>
          <w:rFonts w:asciiTheme="majorBidi" w:hAnsiTheme="majorBidi" w:cstheme="majorBidi" w:hint="cs"/>
          <w:sz w:val="28"/>
          <w:szCs w:val="28"/>
          <w:cs/>
        </w:rPr>
        <w:t>้า</w:t>
      </w:r>
      <w:r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2C59E2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 xml:space="preserve">2567 </w:t>
      </w:r>
      <w:r w:rsidRPr="006B417E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2299C947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AC59CD" w:rsidRPr="006B417E" w14:paraId="54A2658A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00CB6796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1651A137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7EB38A01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751E4B10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32AAF0" w14:textId="77777777" w:rsidR="00AC59CD" w:rsidRPr="006B417E" w:rsidRDefault="00AC59CD" w:rsidP="006D3FA9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00D47210" w14:textId="77777777" w:rsidR="00AC59CD" w:rsidRPr="006B417E" w:rsidRDefault="00AC59CD" w:rsidP="006D3F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287E1E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397B287B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4CCC522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27B375E2" w14:textId="77777777" w:rsidTr="00894D36">
        <w:trPr>
          <w:cantSplit/>
        </w:trPr>
        <w:tc>
          <w:tcPr>
            <w:tcW w:w="4860" w:type="dxa"/>
          </w:tcPr>
          <w:p w14:paraId="48C254B4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2385F78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2D81264B" w14:textId="77777777" w:rsidTr="00894D36">
        <w:trPr>
          <w:cantSplit/>
        </w:trPr>
        <w:tc>
          <w:tcPr>
            <w:tcW w:w="4860" w:type="dxa"/>
          </w:tcPr>
          <w:p w14:paraId="2ABE192C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9D87E0E" w14:textId="77777777" w:rsidR="00AC59CD" w:rsidRPr="006B417E" w:rsidRDefault="00AC59CD" w:rsidP="005D50E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5,800,000</w:t>
            </w:r>
          </w:p>
        </w:tc>
        <w:tc>
          <w:tcPr>
            <w:tcW w:w="180" w:type="dxa"/>
          </w:tcPr>
          <w:p w14:paraId="6168CD74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ECA5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6,891,208</w:t>
            </w:r>
          </w:p>
        </w:tc>
        <w:tc>
          <w:tcPr>
            <w:tcW w:w="180" w:type="dxa"/>
          </w:tcPr>
          <w:p w14:paraId="42C50DF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B6D7C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12,691,208</w:t>
            </w:r>
          </w:p>
        </w:tc>
      </w:tr>
      <w:tr w:rsidR="007A40B8" w:rsidRPr="006B417E" w14:paraId="2A96E7D5" w14:textId="77777777" w:rsidTr="00894D36">
        <w:trPr>
          <w:cantSplit/>
        </w:trPr>
        <w:tc>
          <w:tcPr>
            <w:tcW w:w="4860" w:type="dxa"/>
          </w:tcPr>
          <w:p w14:paraId="4EA6D0C7" w14:textId="77777777" w:rsidR="007A40B8" w:rsidRPr="006B417E" w:rsidRDefault="007A40B8" w:rsidP="007A40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0A451B5" w14:textId="692D265C" w:rsidR="007A40B8" w:rsidRPr="007A40B8" w:rsidRDefault="006C1242" w:rsidP="007A40B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12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67,070,000</w:t>
            </w:r>
          </w:p>
        </w:tc>
        <w:tc>
          <w:tcPr>
            <w:tcW w:w="180" w:type="dxa"/>
          </w:tcPr>
          <w:p w14:paraId="6ADF90C6" w14:textId="77777777" w:rsidR="007A40B8" w:rsidRPr="007A40B8" w:rsidRDefault="007A40B8" w:rsidP="007A40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1FE3B" w14:textId="4EA1F11E" w:rsidR="007A40B8" w:rsidRPr="007A40B8" w:rsidRDefault="000F4FAA" w:rsidP="007A40B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4FAA">
              <w:rPr>
                <w:rFonts w:asciiTheme="majorBidi" w:hAnsiTheme="majorBidi" w:cstheme="majorBidi"/>
                <w:sz w:val="28"/>
                <w:szCs w:val="28"/>
              </w:rPr>
              <w:t>13,015,000</w:t>
            </w:r>
          </w:p>
        </w:tc>
        <w:tc>
          <w:tcPr>
            <w:tcW w:w="180" w:type="dxa"/>
          </w:tcPr>
          <w:p w14:paraId="3642F27A" w14:textId="77777777" w:rsidR="007A40B8" w:rsidRPr="007A40B8" w:rsidRDefault="007A40B8" w:rsidP="007A40B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5D1261" w14:textId="6F2CC1D5" w:rsidR="007A40B8" w:rsidRPr="007A40B8" w:rsidRDefault="000F4FAA" w:rsidP="007A40B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4FAA">
              <w:rPr>
                <w:rFonts w:asciiTheme="majorBidi" w:hAnsiTheme="majorBidi" w:cstheme="majorBidi"/>
                <w:sz w:val="28"/>
                <w:szCs w:val="28"/>
              </w:rPr>
              <w:t>80,085,000</w:t>
            </w:r>
          </w:p>
        </w:tc>
      </w:tr>
      <w:tr w:rsidR="007A40B8" w:rsidRPr="006B417E" w14:paraId="29D25ACD" w14:textId="77777777" w:rsidTr="00894D36">
        <w:trPr>
          <w:cantSplit/>
        </w:trPr>
        <w:tc>
          <w:tcPr>
            <w:tcW w:w="4860" w:type="dxa"/>
          </w:tcPr>
          <w:p w14:paraId="7A48B2FD" w14:textId="77777777" w:rsidR="007A40B8" w:rsidRPr="006B417E" w:rsidRDefault="007A40B8" w:rsidP="007A40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5207813B" w14:textId="2FFBBB73" w:rsidR="007A40B8" w:rsidRPr="007A40B8" w:rsidRDefault="006C1242" w:rsidP="007A40B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C1242">
              <w:rPr>
                <w:rFonts w:asciiTheme="majorBidi" w:hAnsiTheme="majorBidi" w:cstheme="majorBidi"/>
                <w:sz w:val="28"/>
                <w:szCs w:val="28"/>
              </w:rPr>
              <w:t>(69,170,000)</w:t>
            </w:r>
          </w:p>
        </w:tc>
        <w:tc>
          <w:tcPr>
            <w:tcW w:w="180" w:type="dxa"/>
          </w:tcPr>
          <w:p w14:paraId="04F58EE0" w14:textId="77777777" w:rsidR="007A40B8" w:rsidRPr="007A40B8" w:rsidRDefault="007A40B8" w:rsidP="007A40B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76E411" w14:textId="161E9C57" w:rsidR="007A40B8" w:rsidRPr="007A40B8" w:rsidRDefault="000F4FAA" w:rsidP="007A40B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4FAA">
              <w:rPr>
                <w:rFonts w:asciiTheme="majorBidi" w:hAnsiTheme="majorBidi" w:cstheme="majorBidi"/>
                <w:sz w:val="28"/>
                <w:szCs w:val="28"/>
              </w:rPr>
              <w:t>(14,140,000)</w:t>
            </w:r>
          </w:p>
        </w:tc>
        <w:tc>
          <w:tcPr>
            <w:tcW w:w="180" w:type="dxa"/>
          </w:tcPr>
          <w:p w14:paraId="7B183EF5" w14:textId="77777777" w:rsidR="007A40B8" w:rsidRPr="007A40B8" w:rsidRDefault="007A40B8" w:rsidP="007A40B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43496" w14:textId="774EC11D" w:rsidR="007A40B8" w:rsidRPr="007A40B8" w:rsidRDefault="000F4FAA" w:rsidP="007A40B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4FAA">
              <w:rPr>
                <w:rFonts w:asciiTheme="majorBidi" w:hAnsiTheme="majorBidi" w:cstheme="majorBidi"/>
                <w:sz w:val="28"/>
                <w:szCs w:val="28"/>
              </w:rPr>
              <w:t>(83,310,000)</w:t>
            </w:r>
          </w:p>
        </w:tc>
      </w:tr>
      <w:tr w:rsidR="00AC59CD" w:rsidRPr="006B417E" w14:paraId="4A53601B" w14:textId="77777777" w:rsidTr="00894D36">
        <w:trPr>
          <w:cantSplit/>
        </w:trPr>
        <w:tc>
          <w:tcPr>
            <w:tcW w:w="4860" w:type="dxa"/>
          </w:tcPr>
          <w:p w14:paraId="05F22B24" w14:textId="52658B41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DF39FE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 (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DF39F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66DAE30" w14:textId="213488B7" w:rsidR="00AC59CD" w:rsidRPr="006B417E" w:rsidRDefault="006C1242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8C0446D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30DCD08" w14:textId="5F583903" w:rsidR="00AC59CD" w:rsidRPr="006B417E" w:rsidRDefault="000F4FAA" w:rsidP="006D3FA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4FAA">
              <w:rPr>
                <w:rFonts w:asciiTheme="majorBidi" w:hAnsiTheme="majorBidi" w:cstheme="majorBidi"/>
                <w:sz w:val="28"/>
                <w:szCs w:val="28"/>
              </w:rPr>
              <w:t>42,377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7F980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0F82295" w14:textId="306CF9BB" w:rsidR="00AC59CD" w:rsidRPr="006B417E" w:rsidRDefault="000F4FAA" w:rsidP="006D3FA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4FAA">
              <w:rPr>
                <w:rFonts w:asciiTheme="majorBidi" w:hAnsiTheme="majorBidi" w:cstheme="majorBidi"/>
                <w:sz w:val="28"/>
                <w:szCs w:val="28"/>
              </w:rPr>
              <w:t>42,377</w:t>
            </w:r>
          </w:p>
        </w:tc>
      </w:tr>
      <w:tr w:rsidR="00AC59CD" w:rsidRPr="006B417E" w14:paraId="46D87D49" w14:textId="77777777" w:rsidTr="00894D36">
        <w:trPr>
          <w:cantSplit/>
        </w:trPr>
        <w:tc>
          <w:tcPr>
            <w:tcW w:w="4860" w:type="dxa"/>
          </w:tcPr>
          <w:p w14:paraId="7B9ACB91" w14:textId="66A98CAC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2C59E2">
              <w:rPr>
                <w:rFonts w:asciiTheme="majorBidi" w:eastAsia="Cordia New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  <w:cs/>
              </w:rPr>
              <w:t>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06438" w14:textId="7D6EDD81" w:rsidR="00AC59CD" w:rsidRPr="006B417E" w:rsidRDefault="006C1242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2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3,700,000</w:t>
            </w:r>
          </w:p>
        </w:tc>
        <w:tc>
          <w:tcPr>
            <w:tcW w:w="180" w:type="dxa"/>
          </w:tcPr>
          <w:p w14:paraId="6491C3EF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690F3" w14:textId="3AC932C6" w:rsidR="00AC59CD" w:rsidRPr="006B417E" w:rsidRDefault="000F4FAA" w:rsidP="006D3FA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4FA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0F4F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FA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808</w:t>
            </w:r>
            <w:r w:rsidRPr="000F4F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4FAA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585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C38E0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D3F0C" w14:textId="7AC61F21" w:rsidR="00AC59CD" w:rsidRPr="00BE73DC" w:rsidRDefault="000F4FAA" w:rsidP="006D3FA9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4F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9,508,585</w:t>
            </w:r>
          </w:p>
        </w:tc>
      </w:tr>
    </w:tbl>
    <w:p w14:paraId="7A4B2FC2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highlight w:val="green"/>
        </w:rPr>
      </w:pPr>
    </w:p>
    <w:p w14:paraId="3174284D" w14:textId="77777777" w:rsidR="00AC59CD" w:rsidRPr="006B417E" w:rsidRDefault="00AC59CD" w:rsidP="00AC59CD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คิดดอกเบี้ย</w:t>
      </w:r>
      <w:r w:rsidRPr="006B417E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 มีกําหนดชําระคืนเงินต้นทั้งจำนวนตามวันที่ระบุในตั๋วแต่ละฉบับ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และ</w:t>
      </w:r>
      <w:r w:rsidRPr="00BC3FD8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เมื่อทวงถาม และกำหนดชำระดอกเบี้ยทุกเดือน</w:t>
      </w:r>
    </w:p>
    <w:p w14:paraId="503AF181" w14:textId="77777777" w:rsidR="00AC59CD" w:rsidRPr="006B417E" w:rsidRDefault="00AC59CD" w:rsidP="00AC59CD">
      <w:pPr>
        <w:tabs>
          <w:tab w:val="clear" w:pos="907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004FD269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1147B2E1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06A62614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2F0F81EC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238FC20B" w14:textId="77777777" w:rsidR="008B773E" w:rsidRDefault="008B77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0F810AA" w14:textId="75635CE3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lastRenderedPageBreak/>
        <w:t>บริษัท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เช่น </w:t>
      </w:r>
      <w:r w:rsidRPr="000C1FDB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การดำรงอัตราส่วนลูกหนี้ที่มียอดค้างชำระไม่เกิน </w:t>
      </w:r>
      <w:r w:rsidRPr="000C1FDB">
        <w:rPr>
          <w:rFonts w:asciiTheme="majorBidi" w:hAnsiTheme="majorBidi" w:cstheme="majorBidi"/>
          <w:bCs/>
          <w:sz w:val="28"/>
          <w:szCs w:val="28"/>
        </w:rPr>
        <w:t>3</w:t>
      </w:r>
      <w:r w:rsidRPr="000C1FDB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</w:t>
      </w:r>
      <w:r w:rsidR="004F0170">
        <w:rPr>
          <w:rFonts w:asciiTheme="majorBidi" w:hAnsiTheme="majorBidi" w:cstheme="majorBidi"/>
          <w:b/>
          <w:sz w:val="28"/>
          <w:szCs w:val="28"/>
        </w:rPr>
        <w:br/>
      </w:r>
      <w:r w:rsidRPr="000C1FDB">
        <w:rPr>
          <w:rFonts w:asciiTheme="majorBidi" w:hAnsiTheme="majorBidi" w:cstheme="majorBidi"/>
          <w:b/>
          <w:sz w:val="28"/>
          <w:szCs w:val="28"/>
          <w:cs/>
        </w:rPr>
        <w:t xml:space="preserve">หนี้เงินกู้ยืม การดำรงอัตราส่วนของลูกหนี้ด้อยคุณภาพ (ค้างชำระเกิน </w:t>
      </w:r>
      <w:r w:rsidRPr="000C1FDB">
        <w:rPr>
          <w:rFonts w:asciiTheme="majorBidi" w:hAnsiTheme="majorBidi" w:cstheme="majorBidi"/>
          <w:bCs/>
          <w:sz w:val="28"/>
          <w:szCs w:val="28"/>
        </w:rPr>
        <w:t>3</w:t>
      </w:r>
      <w:r w:rsidRPr="000C1FDB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</w:t>
      </w:r>
      <w:r w:rsidR="004F0170">
        <w:rPr>
          <w:rFonts w:asciiTheme="majorBidi" w:hAnsiTheme="majorBidi" w:cstheme="majorBidi"/>
          <w:b/>
          <w:sz w:val="28"/>
          <w:szCs w:val="28"/>
        </w:rPr>
        <w:br/>
      </w:r>
      <w:r w:rsidRPr="000C1FDB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0C1FDB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</w:t>
      </w:r>
      <w:r w:rsidR="00815C6C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0C1FDB">
        <w:rPr>
          <w:rFonts w:asciiTheme="majorBidi" w:hAnsiTheme="majorBidi" w:cstheme="majorBidi"/>
          <w:b/>
          <w:spacing w:val="-4"/>
          <w:sz w:val="28"/>
          <w:szCs w:val="28"/>
          <w:cs/>
        </w:rPr>
        <w:t>การดำรงอัตราส่วนการถือหุ้นของผู้ถือหุ้นรายใหญ่ในบริษัท</w:t>
      </w:r>
      <w:r w:rsidRPr="000C1FDB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Pr="000C1FDB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7A3EBD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37FC1D0" w14:textId="7DD57255" w:rsidR="00AC59CD" w:rsidRDefault="00AC59CD" w:rsidP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2C59E2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2567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Pr="000C3EB2">
        <w:rPr>
          <w:rFonts w:asciiTheme="majorBidi" w:hAnsiTheme="majorBidi" w:cstheme="majorBidi"/>
          <w:sz w:val="28"/>
          <w:szCs w:val="28"/>
          <w:cs/>
        </w:rPr>
        <w:t>จำนวน</w:t>
      </w:r>
      <w:r w:rsidR="00F06888" w:rsidRPr="000C3EB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22412" w:rsidRPr="000C3EB2">
        <w:rPr>
          <w:rFonts w:asciiTheme="majorBidi" w:hAnsiTheme="majorBidi" w:cstheme="majorBidi"/>
          <w:sz w:val="28"/>
          <w:szCs w:val="28"/>
        </w:rPr>
        <w:t>5</w:t>
      </w:r>
      <w:r w:rsidR="000C1FDB" w:rsidRPr="000C3EB2">
        <w:rPr>
          <w:rFonts w:asciiTheme="majorBidi" w:hAnsiTheme="majorBidi" w:cstheme="majorBidi"/>
          <w:sz w:val="28"/>
          <w:szCs w:val="28"/>
        </w:rPr>
        <w:t>,930</w:t>
      </w:r>
      <w:r w:rsidR="00386BE3" w:rsidRPr="000C3EB2">
        <w:rPr>
          <w:rFonts w:asciiTheme="majorBidi" w:hAnsiTheme="majorBidi" w:cstheme="majorBidi"/>
          <w:sz w:val="28"/>
          <w:szCs w:val="28"/>
        </w:rPr>
        <w:t xml:space="preserve"> </w:t>
      </w:r>
      <w:r w:rsidRPr="000C3EB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B417E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386BE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386BE3" w:rsidRPr="00386BE3">
        <w:rPr>
          <w:rFonts w:asciiTheme="majorBidi" w:hAnsiTheme="majorBidi" w:cstheme="majorBidi"/>
          <w:i/>
          <w:iCs/>
          <w:sz w:val="28"/>
          <w:szCs w:val="28"/>
        </w:rPr>
        <w:t>25</w:t>
      </w:r>
      <w:r w:rsidRPr="00386BE3">
        <w:rPr>
          <w:rFonts w:asciiTheme="majorBidi" w:hAnsiTheme="majorBidi" w:cstheme="majorBidi"/>
          <w:i/>
          <w:iCs/>
          <w:sz w:val="28"/>
          <w:szCs w:val="28"/>
        </w:rPr>
        <w:t>66</w:t>
      </w:r>
      <w:r w:rsidRPr="006B417E">
        <w:rPr>
          <w:rFonts w:asciiTheme="majorBidi" w:hAnsiTheme="majorBidi" w:cstheme="majorBidi"/>
          <w:i/>
          <w:iCs/>
          <w:sz w:val="28"/>
          <w:szCs w:val="28"/>
        </w:rPr>
        <w:t xml:space="preserve">: 3,830 </w:t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CA1377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5FA49F82" w14:textId="77777777" w:rsidR="00CA1377" w:rsidRPr="00CA1377" w:rsidRDefault="00CA1377" w:rsidP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73B2B17" w14:textId="7D637DF8" w:rsidR="00AC59CD" w:rsidRPr="006B417E" w:rsidRDefault="00AC59CD" w:rsidP="005B24C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90"/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เงินกู้ยืมระยะยาวจากสถาบันการเงิน</w:t>
      </w:r>
    </w:p>
    <w:p w14:paraId="63F10C16" w14:textId="77777777" w:rsidR="00AC59CD" w:rsidRPr="006B417E" w:rsidRDefault="00AC59CD" w:rsidP="007E2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FFD3C8" w14:textId="3001A35D" w:rsidR="0080782A" w:rsidRDefault="00AC59CD" w:rsidP="005B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เงินกู้ยืมระยะยาวจากสถาบันการเงินสําหรับงวด</w:t>
      </w:r>
      <w:r w:rsidR="002C59E2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6B417E">
        <w:rPr>
          <w:rFonts w:asciiTheme="majorBidi" w:hAnsiTheme="majorBidi" w:cstheme="majorBidi"/>
          <w:sz w:val="28"/>
          <w:szCs w:val="28"/>
          <w:cs/>
        </w:rPr>
        <w:t>ก</w:t>
      </w:r>
      <w:r w:rsidR="002C59E2">
        <w:rPr>
          <w:rFonts w:asciiTheme="majorBidi" w:hAnsiTheme="majorBidi" w:cstheme="majorBidi" w:hint="cs"/>
          <w:sz w:val="28"/>
          <w:szCs w:val="28"/>
          <w:cs/>
        </w:rPr>
        <w:t>้า</w:t>
      </w:r>
      <w:r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2C59E2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 xml:space="preserve">2567 </w:t>
      </w:r>
      <w:r w:rsidRPr="006B417E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6F1125EB" w14:textId="77777777" w:rsidR="0080782A" w:rsidRPr="006B417E" w:rsidRDefault="0080782A" w:rsidP="00807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2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AC59CD" w:rsidRPr="006B417E" w14:paraId="0577263A" w14:textId="77777777" w:rsidTr="009A0BFC">
        <w:trPr>
          <w:cantSplit/>
          <w:tblHeader/>
        </w:trPr>
        <w:tc>
          <w:tcPr>
            <w:tcW w:w="7290" w:type="dxa"/>
            <w:vAlign w:val="bottom"/>
          </w:tcPr>
          <w:p w14:paraId="5BB46C97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33B6C382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59CD" w:rsidRPr="006B417E" w14:paraId="28B0F01E" w14:textId="77777777" w:rsidTr="009A0BFC">
        <w:trPr>
          <w:cantSplit/>
        </w:trPr>
        <w:tc>
          <w:tcPr>
            <w:tcW w:w="7290" w:type="dxa"/>
          </w:tcPr>
          <w:p w14:paraId="470223E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8296FC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78C699DB" w14:textId="77777777" w:rsidTr="009A0BFC">
        <w:trPr>
          <w:cantSplit/>
        </w:trPr>
        <w:tc>
          <w:tcPr>
            <w:tcW w:w="7290" w:type="dxa"/>
          </w:tcPr>
          <w:p w14:paraId="26F880CC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0" w:type="dxa"/>
          </w:tcPr>
          <w:p w14:paraId="2671DA0B" w14:textId="77777777" w:rsidR="00AC59CD" w:rsidRPr="006B417E" w:rsidRDefault="00AC59CD" w:rsidP="005D50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23,732,392</w:t>
            </w:r>
          </w:p>
        </w:tc>
      </w:tr>
      <w:tr w:rsidR="00AC59CD" w:rsidRPr="006B417E" w14:paraId="690163B5" w14:textId="77777777" w:rsidTr="009A0BFC">
        <w:trPr>
          <w:cantSplit/>
        </w:trPr>
        <w:tc>
          <w:tcPr>
            <w:tcW w:w="7290" w:type="dxa"/>
          </w:tcPr>
          <w:p w14:paraId="760959CC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5FC6CF09" w14:textId="66FD486E" w:rsidR="00AC59CD" w:rsidRPr="006B417E" w:rsidRDefault="0011354A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1354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11</w:t>
            </w:r>
            <w:r w:rsidRPr="001135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1354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784</w:t>
            </w:r>
            <w:r w:rsidRPr="001135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1354A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400</w:t>
            </w:r>
          </w:p>
        </w:tc>
      </w:tr>
      <w:tr w:rsidR="00AC59CD" w:rsidRPr="006B417E" w14:paraId="0A8413BD" w14:textId="77777777" w:rsidTr="009A0BFC">
        <w:trPr>
          <w:cantSplit/>
        </w:trPr>
        <w:tc>
          <w:tcPr>
            <w:tcW w:w="7290" w:type="dxa"/>
          </w:tcPr>
          <w:p w14:paraId="755B15FB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980" w:type="dxa"/>
          </w:tcPr>
          <w:p w14:paraId="4267285B" w14:textId="55239955" w:rsidR="00AC59CD" w:rsidRPr="006B417E" w:rsidRDefault="0011354A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13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(8,932,373)</w:t>
            </w:r>
          </w:p>
        </w:tc>
      </w:tr>
      <w:tr w:rsidR="00AC59CD" w:rsidRPr="006B417E" w14:paraId="0D2D0C3E" w14:textId="77777777" w:rsidTr="009A0BFC">
        <w:trPr>
          <w:cantSplit/>
        </w:trPr>
        <w:tc>
          <w:tcPr>
            <w:tcW w:w="7290" w:type="dxa"/>
          </w:tcPr>
          <w:p w14:paraId="07F5E3A0" w14:textId="715AE90F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ค่าใช้จ่ายในการกู้ยืมรอตัดบัญชีลดลง</w:t>
            </w:r>
            <w:r w:rsidR="00DF39F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(เพิ่มขึ้น)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F2A19CF" w14:textId="58B9B959" w:rsidR="00AC59CD" w:rsidRPr="006B417E" w:rsidRDefault="0011354A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1354A">
              <w:rPr>
                <w:rFonts w:asciiTheme="majorBidi" w:hAnsiTheme="majorBidi" w:cstheme="majorBidi"/>
                <w:sz w:val="28"/>
                <w:szCs w:val="28"/>
              </w:rPr>
              <w:t>19,307</w:t>
            </w:r>
          </w:p>
        </w:tc>
      </w:tr>
      <w:tr w:rsidR="00AC59CD" w:rsidRPr="006B417E" w14:paraId="58C9D512" w14:textId="77777777" w:rsidTr="009A0BFC">
        <w:trPr>
          <w:cantSplit/>
        </w:trPr>
        <w:tc>
          <w:tcPr>
            <w:tcW w:w="7290" w:type="dxa"/>
          </w:tcPr>
          <w:p w14:paraId="143B6BA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469EE527" w14:textId="6FEB9D9A" w:rsidR="00AC59CD" w:rsidRPr="006B417E" w:rsidRDefault="0011354A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354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(428,059)</w:t>
            </w:r>
          </w:p>
        </w:tc>
      </w:tr>
      <w:tr w:rsidR="00AC59CD" w:rsidRPr="006B417E" w14:paraId="18ABF4ED" w14:textId="77777777" w:rsidTr="009A0BFC">
        <w:trPr>
          <w:cantSplit/>
          <w:trHeight w:val="127"/>
        </w:trPr>
        <w:tc>
          <w:tcPr>
            <w:tcW w:w="7290" w:type="dxa"/>
          </w:tcPr>
          <w:p w14:paraId="51FFED74" w14:textId="66A1C28C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C59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ยน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553C7" w14:textId="72032490" w:rsidR="00AC59CD" w:rsidRPr="006B417E" w:rsidRDefault="0011354A" w:rsidP="00962618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35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26,175,66</w:t>
            </w:r>
            <w:r w:rsidR="00B7578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</w:tr>
    </w:tbl>
    <w:p w14:paraId="17DFF6B3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cs/>
        </w:rPr>
      </w:pPr>
    </w:p>
    <w:p w14:paraId="0607F94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  <w:t>ยอดคงเหลือตามบัญชีของเงินกู้ยืมระยะยาวจากสถาบันการเงิน จำแนกตามระยะเวลาการครบกำหนด มีดังต่อไปนี้</w:t>
      </w:r>
    </w:p>
    <w:p w14:paraId="7AF236B5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4E648BF8" w14:textId="77777777" w:rsidTr="009A0BFC">
        <w:trPr>
          <w:cantSplit/>
        </w:trPr>
        <w:tc>
          <w:tcPr>
            <w:tcW w:w="2815" w:type="pct"/>
          </w:tcPr>
          <w:p w14:paraId="3929C6E0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12BF427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0160B80A" w14:textId="77777777" w:rsidTr="009A0BFC">
        <w:trPr>
          <w:cantSplit/>
        </w:trPr>
        <w:tc>
          <w:tcPr>
            <w:tcW w:w="2815" w:type="pct"/>
          </w:tcPr>
          <w:p w14:paraId="025A754D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6352B408" w14:textId="1E4BAABD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C59E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8" w:type="pct"/>
          </w:tcPr>
          <w:p w14:paraId="76D1856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5EF8945E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AC59CD" w:rsidRPr="006B417E" w14:paraId="514E5E1B" w14:textId="77777777" w:rsidTr="009A0BFC">
        <w:trPr>
          <w:cantSplit/>
        </w:trPr>
        <w:tc>
          <w:tcPr>
            <w:tcW w:w="2815" w:type="pct"/>
          </w:tcPr>
          <w:p w14:paraId="7680FB9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4D40FD9D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578B5" w:rsidRPr="006B417E" w14:paraId="13316A32" w14:textId="77777777" w:rsidTr="00BB6E3F">
        <w:trPr>
          <w:cantSplit/>
        </w:trPr>
        <w:tc>
          <w:tcPr>
            <w:tcW w:w="2815" w:type="pct"/>
          </w:tcPr>
          <w:p w14:paraId="467D0521" w14:textId="02D35D57" w:rsidR="005578B5" w:rsidRPr="006B417E" w:rsidRDefault="005578B5" w:rsidP="005578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453A9C3A" w14:textId="539B479F" w:rsidR="005578B5" w:rsidRPr="005578B5" w:rsidRDefault="00D66034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034">
              <w:rPr>
                <w:rFonts w:asciiTheme="majorBidi" w:hAnsiTheme="majorBidi" w:cstheme="majorBidi"/>
                <w:sz w:val="28"/>
                <w:szCs w:val="28"/>
              </w:rPr>
              <w:t>14,660,476</w:t>
            </w:r>
          </w:p>
        </w:tc>
        <w:tc>
          <w:tcPr>
            <w:tcW w:w="98" w:type="pct"/>
          </w:tcPr>
          <w:p w14:paraId="748843B8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2A9AE434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9,148,285</w:t>
            </w:r>
          </w:p>
        </w:tc>
      </w:tr>
      <w:tr w:rsidR="005578B5" w:rsidRPr="006B417E" w14:paraId="236D5A47" w14:textId="77777777" w:rsidTr="00BB6E3F">
        <w:trPr>
          <w:cantSplit/>
        </w:trPr>
        <w:tc>
          <w:tcPr>
            <w:tcW w:w="2815" w:type="pct"/>
          </w:tcPr>
          <w:p w14:paraId="69C3C8B1" w14:textId="3F27648A" w:rsidR="005578B5" w:rsidRPr="006B417E" w:rsidRDefault="005578B5" w:rsidP="005578B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16F727EA" w14:textId="013B97A5" w:rsidR="005578B5" w:rsidRPr="005578B5" w:rsidRDefault="00D66034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034">
              <w:rPr>
                <w:rFonts w:asciiTheme="majorBidi" w:hAnsiTheme="majorBidi" w:cstheme="majorBidi"/>
                <w:sz w:val="28"/>
                <w:szCs w:val="28"/>
              </w:rPr>
              <w:t>11,515,191</w:t>
            </w:r>
          </w:p>
        </w:tc>
        <w:tc>
          <w:tcPr>
            <w:tcW w:w="98" w:type="pct"/>
          </w:tcPr>
          <w:p w14:paraId="22C2E7EB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</w:tcPr>
          <w:p w14:paraId="2A47E6C8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14,584,107</w:t>
            </w:r>
          </w:p>
        </w:tc>
      </w:tr>
      <w:tr w:rsidR="005578B5" w:rsidRPr="006B417E" w14:paraId="58A5DD58" w14:textId="77777777" w:rsidTr="00BB6E3F">
        <w:trPr>
          <w:cantSplit/>
        </w:trPr>
        <w:tc>
          <w:tcPr>
            <w:tcW w:w="2815" w:type="pct"/>
          </w:tcPr>
          <w:p w14:paraId="352D248B" w14:textId="77777777" w:rsidR="005578B5" w:rsidRPr="006B417E" w:rsidRDefault="005578B5" w:rsidP="005578B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1FDFBEAA" w14:textId="298F8399" w:rsidR="005578B5" w:rsidRPr="005578B5" w:rsidRDefault="00D66034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60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26,175,667</w:t>
            </w:r>
          </w:p>
        </w:tc>
        <w:tc>
          <w:tcPr>
            <w:tcW w:w="98" w:type="pct"/>
          </w:tcPr>
          <w:p w14:paraId="65A25540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AD5BC2" w14:textId="77777777" w:rsidR="005578B5" w:rsidRPr="006B417E" w:rsidRDefault="005578B5" w:rsidP="005578B5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23,732,392</w:t>
            </w:r>
          </w:p>
        </w:tc>
      </w:tr>
    </w:tbl>
    <w:p w14:paraId="092C2685" w14:textId="10CE2052" w:rsidR="00AC59CD" w:rsidRPr="006B417E" w:rsidRDefault="00AC59CD" w:rsidP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84FA9F3" w14:textId="77777777" w:rsidR="00CA1377" w:rsidRDefault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1B3835" w14:textId="4EBA9E1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lastRenderedPageBreak/>
        <w:tab/>
      </w:r>
      <w:bookmarkStart w:id="2" w:name="_Hlk179186935"/>
      <w:r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ยอดคงเหลือตามบัญชีของเงินกู้ยืมระยะยาวจากสถาบันการเงิน จำแนกตามสกุลเงิน มีดังต่อไปนี้</w:t>
      </w:r>
    </w:p>
    <w:bookmarkEnd w:id="2"/>
    <w:p w14:paraId="06481B28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002F7594" w14:textId="77777777" w:rsidTr="009A0BFC">
        <w:trPr>
          <w:cantSplit/>
        </w:trPr>
        <w:tc>
          <w:tcPr>
            <w:tcW w:w="2815" w:type="pct"/>
          </w:tcPr>
          <w:p w14:paraId="17466F1A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420FA5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2C59E2" w:rsidRPr="006B417E" w14:paraId="78B55AF4" w14:textId="77777777" w:rsidTr="009A0BFC">
        <w:trPr>
          <w:cantSplit/>
        </w:trPr>
        <w:tc>
          <w:tcPr>
            <w:tcW w:w="2815" w:type="pct"/>
          </w:tcPr>
          <w:p w14:paraId="37BE702E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1FE25E25" w14:textId="0CDA4524" w:rsidR="002C59E2" w:rsidRPr="006B417E" w:rsidRDefault="002C59E2" w:rsidP="002C59E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8" w:type="pct"/>
          </w:tcPr>
          <w:p w14:paraId="4A42739A" w14:textId="77777777" w:rsidR="002C59E2" w:rsidRPr="006B417E" w:rsidRDefault="002C59E2" w:rsidP="002C59E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7259C3B1" w14:textId="2C4AA490" w:rsidR="002C59E2" w:rsidRPr="006B417E" w:rsidRDefault="002C59E2" w:rsidP="002C59E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2C59E2" w:rsidRPr="006B417E" w14:paraId="7E3E79FC" w14:textId="77777777" w:rsidTr="009A0BFC">
        <w:trPr>
          <w:cantSplit/>
        </w:trPr>
        <w:tc>
          <w:tcPr>
            <w:tcW w:w="2815" w:type="pct"/>
          </w:tcPr>
          <w:p w14:paraId="606F3401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252B03D3" w14:textId="77777777" w:rsidR="002C59E2" w:rsidRPr="006B417E" w:rsidRDefault="002C59E2" w:rsidP="002C59E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C59E2" w:rsidRPr="006B417E" w14:paraId="0CF2A2B6" w14:textId="77777777" w:rsidTr="009A0BFC">
        <w:trPr>
          <w:cantSplit/>
        </w:trPr>
        <w:tc>
          <w:tcPr>
            <w:tcW w:w="2815" w:type="pct"/>
          </w:tcPr>
          <w:p w14:paraId="3DDAAB90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08F48643" w14:textId="7D36FB03" w:rsidR="002C59E2" w:rsidRPr="006B417E" w:rsidRDefault="00AB44A6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B44A6">
              <w:rPr>
                <w:rFonts w:asciiTheme="majorBidi" w:hAnsiTheme="majorBidi" w:cstheme="majorBidi"/>
                <w:sz w:val="28"/>
                <w:szCs w:val="28"/>
              </w:rPr>
              <w:t>18,015,161</w:t>
            </w:r>
          </w:p>
        </w:tc>
        <w:tc>
          <w:tcPr>
            <w:tcW w:w="98" w:type="pct"/>
          </w:tcPr>
          <w:p w14:paraId="27CF6EBD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5BD81D8D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15,605,002</w:t>
            </w:r>
          </w:p>
        </w:tc>
      </w:tr>
      <w:tr w:rsidR="002C59E2" w:rsidRPr="006B417E" w14:paraId="711CDC8C" w14:textId="77777777" w:rsidTr="009A0BFC">
        <w:trPr>
          <w:cantSplit/>
        </w:trPr>
        <w:tc>
          <w:tcPr>
            <w:tcW w:w="2815" w:type="pct"/>
          </w:tcPr>
          <w:p w14:paraId="5358D697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122D3AB8" w14:textId="614698D5" w:rsidR="002C59E2" w:rsidRPr="006B417E" w:rsidRDefault="00AB44A6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B44A6">
              <w:rPr>
                <w:rFonts w:asciiTheme="majorBidi" w:hAnsiTheme="majorBidi" w:cstheme="majorBidi"/>
                <w:sz w:val="28"/>
                <w:szCs w:val="28"/>
              </w:rPr>
              <w:t>4,906,528</w:t>
            </w:r>
          </w:p>
        </w:tc>
        <w:tc>
          <w:tcPr>
            <w:tcW w:w="98" w:type="pct"/>
          </w:tcPr>
          <w:p w14:paraId="6C3272D7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666CA5AD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4,408,379</w:t>
            </w:r>
          </w:p>
        </w:tc>
      </w:tr>
      <w:tr w:rsidR="002C59E2" w:rsidRPr="006B417E" w14:paraId="4EDEE35B" w14:textId="77777777" w:rsidTr="009A0BFC">
        <w:trPr>
          <w:cantSplit/>
        </w:trPr>
        <w:tc>
          <w:tcPr>
            <w:tcW w:w="2815" w:type="pct"/>
          </w:tcPr>
          <w:p w14:paraId="7B45ECFA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019" w:type="pct"/>
          </w:tcPr>
          <w:p w14:paraId="44A1386B" w14:textId="53DCACE3" w:rsidR="002C59E2" w:rsidRPr="006B417E" w:rsidRDefault="00AB44A6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B44A6">
              <w:rPr>
                <w:rFonts w:asciiTheme="majorBidi" w:hAnsiTheme="majorBidi" w:cstheme="majorBidi"/>
                <w:sz w:val="28"/>
                <w:szCs w:val="28"/>
              </w:rPr>
              <w:t>1,997,744</w:t>
            </w:r>
          </w:p>
        </w:tc>
        <w:tc>
          <w:tcPr>
            <w:tcW w:w="98" w:type="pct"/>
          </w:tcPr>
          <w:p w14:paraId="77FE359D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6E5BB295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2,394,774</w:t>
            </w:r>
          </w:p>
        </w:tc>
      </w:tr>
      <w:tr w:rsidR="002C59E2" w:rsidRPr="006B417E" w14:paraId="4E2C96BF" w14:textId="77777777" w:rsidTr="009A0BFC">
        <w:trPr>
          <w:cantSplit/>
        </w:trPr>
        <w:tc>
          <w:tcPr>
            <w:tcW w:w="2815" w:type="pct"/>
          </w:tcPr>
          <w:p w14:paraId="57C5032F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สกุลยูโร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3C17F5D8" w14:textId="53672746" w:rsidR="002C59E2" w:rsidRPr="006B417E" w:rsidRDefault="00AB44A6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B44A6">
              <w:rPr>
                <w:rFonts w:asciiTheme="majorBidi" w:hAnsiTheme="majorBidi" w:cstheme="majorBidi"/>
                <w:sz w:val="28"/>
                <w:szCs w:val="28"/>
              </w:rPr>
              <w:t>1,256,234</w:t>
            </w:r>
          </w:p>
        </w:tc>
        <w:tc>
          <w:tcPr>
            <w:tcW w:w="98" w:type="pct"/>
          </w:tcPr>
          <w:p w14:paraId="7E3F3C27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F39875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1,324,237</w:t>
            </w:r>
          </w:p>
        </w:tc>
      </w:tr>
      <w:tr w:rsidR="002C59E2" w:rsidRPr="006B417E" w14:paraId="2AA2ED0A" w14:textId="77777777" w:rsidTr="009A0BFC">
        <w:trPr>
          <w:cantSplit/>
          <w:trHeight w:val="77"/>
        </w:trPr>
        <w:tc>
          <w:tcPr>
            <w:tcW w:w="2815" w:type="pct"/>
          </w:tcPr>
          <w:p w14:paraId="1F9FF9DA" w14:textId="77777777" w:rsidR="002C59E2" w:rsidRPr="006B417E" w:rsidRDefault="002C59E2" w:rsidP="002C59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5740D937" w14:textId="2FFDD13D" w:rsidR="002C59E2" w:rsidRPr="00CC2788" w:rsidRDefault="00AB44A6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44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26,175,667</w:t>
            </w:r>
          </w:p>
        </w:tc>
        <w:tc>
          <w:tcPr>
            <w:tcW w:w="98" w:type="pct"/>
          </w:tcPr>
          <w:p w14:paraId="6DD9F595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F56D4" w14:textId="77777777" w:rsidR="002C59E2" w:rsidRPr="006B417E" w:rsidRDefault="002C59E2" w:rsidP="002C59E2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23,732,392</w:t>
            </w:r>
          </w:p>
        </w:tc>
      </w:tr>
    </w:tbl>
    <w:p w14:paraId="476C734C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268FFC35" w14:textId="77777777" w:rsidR="00AC59CD" w:rsidRPr="006B417E" w:rsidRDefault="00AC59CD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เงินกู้ยืมระยะยาวจากสถาบันการเงินมีกําหนดชําระ</w:t>
      </w:r>
      <w:r w:rsidRPr="00D852C4">
        <w:rPr>
          <w:rFonts w:asciiTheme="majorBidi" w:hAnsiTheme="majorBidi" w:cstheme="majorBidi"/>
          <w:sz w:val="28"/>
          <w:szCs w:val="28"/>
          <w:cs/>
        </w:rPr>
        <w:t>คืนเงิน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ต้นทุก </w:t>
      </w:r>
      <w:bookmarkStart w:id="3" w:name="_Hlk118276843"/>
      <w:r w:rsidRPr="00162A12">
        <w:rPr>
          <w:rFonts w:asciiTheme="majorBidi" w:hAnsiTheme="majorBidi" w:cstheme="majorBidi"/>
          <w:sz w:val="28"/>
          <w:szCs w:val="28"/>
        </w:rPr>
        <w:t>3</w:t>
      </w:r>
      <w:bookmarkEnd w:id="3"/>
      <w:r w:rsidRPr="00162A12">
        <w:rPr>
          <w:rFonts w:asciiTheme="majorBidi" w:hAnsiTheme="majorBidi" w:cstheme="majorBidi"/>
          <w:sz w:val="28"/>
          <w:szCs w:val="28"/>
        </w:rPr>
        <w:t xml:space="preserve"> 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หรือทุก</w:t>
      </w:r>
      <w:r w:rsidRPr="00162A12">
        <w:rPr>
          <w:rFonts w:asciiTheme="majorBidi" w:hAnsiTheme="majorBidi" w:cstheme="majorBidi"/>
          <w:sz w:val="28"/>
          <w:szCs w:val="28"/>
        </w:rPr>
        <w:t xml:space="preserve"> 12 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เดือน หรือเมื่อครบกำหนด และมีกำหนดชำระดอกเบี้ยทุกสิ้นเดือน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>3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โดยเงินกู้ยืมระยะยาวจากสถาบันการเงินเหล่านี้</w:t>
      </w:r>
      <w:r w:rsidRPr="00162A12">
        <w:rPr>
          <w:rFonts w:asciiTheme="majorBidi" w:eastAsia="Cordia New" w:hAnsiTheme="majorBidi" w:cstheme="majorBidi"/>
          <w:sz w:val="28"/>
          <w:szCs w:val="28"/>
          <w:cs/>
        </w:rPr>
        <w:t>คิดดอกเบี้ย</w:t>
      </w:r>
      <w:r w:rsidRPr="00162A12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ในอัตราร้อยละคงที่ต่อปีและอัตราลอยตัวบวกอัตราร้อยละคงที่ต่อปี</w:t>
      </w:r>
    </w:p>
    <w:p w14:paraId="7CCB4FA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BC7232" w14:textId="72FF0D5B" w:rsidR="00AC59CD" w:rsidRPr="00101DF5" w:rsidRDefault="00AC59CD" w:rsidP="00101DF5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2A1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101DF5">
        <w:rPr>
          <w:rFonts w:asciiTheme="majorBidi" w:hAnsiTheme="majorBidi" w:cstheme="majorBidi"/>
          <w:sz w:val="28"/>
          <w:szCs w:val="28"/>
          <w:cs/>
        </w:rPr>
        <w:t xml:space="preserve">ต้องปฏิบัติตามเงื่อนไขทางการเงินตามที่กำหนด เช่น การดำรงอัตราส่วนลูกหนี้ที่มียอดค้างชำระไม่เกิน </w:t>
      </w:r>
      <w:r w:rsidRPr="00101DF5">
        <w:rPr>
          <w:rFonts w:asciiTheme="majorBidi" w:hAnsiTheme="majorBidi" w:cstheme="majorBidi"/>
          <w:sz w:val="28"/>
          <w:szCs w:val="28"/>
        </w:rPr>
        <w:t>3</w:t>
      </w:r>
      <w:r w:rsidRPr="00101DF5">
        <w:rPr>
          <w:rFonts w:asciiTheme="majorBidi" w:hAnsiTheme="majorBidi" w:cstheme="majorBidi"/>
          <w:sz w:val="28"/>
          <w:szCs w:val="28"/>
          <w:cs/>
        </w:rPr>
        <w:t xml:space="preserve"> เดือนต่อ</w:t>
      </w:r>
      <w:r w:rsidR="004B1DE9">
        <w:rPr>
          <w:rFonts w:asciiTheme="majorBidi" w:hAnsiTheme="majorBidi" w:cstheme="majorBidi"/>
          <w:sz w:val="28"/>
          <w:szCs w:val="28"/>
        </w:rPr>
        <w:br/>
      </w:r>
      <w:r w:rsidRPr="00101DF5">
        <w:rPr>
          <w:rFonts w:asciiTheme="majorBidi" w:hAnsiTheme="majorBidi" w:cstheme="majorBidi"/>
          <w:sz w:val="28"/>
          <w:szCs w:val="28"/>
          <w:cs/>
        </w:rPr>
        <w:t xml:space="preserve">หนี้เงินกู้ยืม การดำรงอัตราส่วนของลูกหนี้ด้อยคุณภาพ (ค้างชำระเกิน </w:t>
      </w:r>
      <w:r w:rsidRPr="00101DF5">
        <w:rPr>
          <w:rFonts w:asciiTheme="majorBidi" w:hAnsiTheme="majorBidi" w:cstheme="majorBidi"/>
          <w:sz w:val="28"/>
          <w:szCs w:val="28"/>
        </w:rPr>
        <w:t>3</w:t>
      </w:r>
      <w:r w:rsidRPr="00101DF5">
        <w:rPr>
          <w:rFonts w:asciiTheme="majorBidi" w:hAnsiTheme="majorBidi" w:cstheme="majorBidi"/>
          <w:sz w:val="28"/>
          <w:szCs w:val="28"/>
          <w:cs/>
        </w:rPr>
        <w:t xml:space="preserve"> เดือน) ต่อลูกหนี้เงินให้สินเชื่อทั้งหมด </w:t>
      </w:r>
      <w:r w:rsidR="004B1DE9">
        <w:rPr>
          <w:rFonts w:asciiTheme="majorBidi" w:hAnsiTheme="majorBidi" w:cstheme="majorBidi"/>
          <w:sz w:val="28"/>
          <w:szCs w:val="28"/>
        </w:rPr>
        <w:br/>
      </w:r>
      <w:r w:rsidRPr="00101DF5">
        <w:rPr>
          <w:rFonts w:asciiTheme="majorBidi" w:hAnsiTheme="majorBidi" w:cstheme="majorBidi"/>
          <w:sz w:val="28"/>
          <w:szCs w:val="28"/>
          <w:cs/>
        </w:rPr>
        <w:t xml:space="preserve"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="00EE0681">
        <w:rPr>
          <w:rFonts w:asciiTheme="majorBidi" w:hAnsiTheme="majorBidi" w:cstheme="majorBidi"/>
          <w:sz w:val="28"/>
          <w:szCs w:val="28"/>
        </w:rPr>
        <w:br/>
      </w:r>
      <w:r w:rsidRPr="00101DF5">
        <w:rPr>
          <w:rFonts w:asciiTheme="majorBidi" w:hAnsiTheme="majorBidi" w:cstheme="majorBidi"/>
          <w:sz w:val="28"/>
          <w:szCs w:val="28"/>
          <w:cs/>
        </w:rPr>
        <w:t xml:space="preserve">การดำรงอัตราส่วนเงินสำรองที่มีอยู่ต่อลูกหนี้ด้อยคุณภาพ </w:t>
      </w:r>
      <w:r w:rsidRPr="00101DF5">
        <w:rPr>
          <w:rFonts w:asciiTheme="majorBidi" w:hAnsiTheme="majorBidi" w:cstheme="majorBidi"/>
          <w:sz w:val="28"/>
          <w:szCs w:val="28"/>
        </w:rPr>
        <w:t xml:space="preserve">(NPL Coverage ratio) </w:t>
      </w:r>
      <w:r w:rsidRPr="00101DF5">
        <w:rPr>
          <w:rFonts w:asciiTheme="majorBidi" w:hAnsiTheme="majorBidi" w:cstheme="majorBidi"/>
          <w:sz w:val="28"/>
          <w:szCs w:val="28"/>
          <w:cs/>
        </w:rPr>
        <w:t>การดำรงกำไรสุทธิให้มากกว่าศูนย์ และการดำรงอัตราส่วนการถือหุ้นของผู้ถือหุ้นรายใหญ่ในบริษัท ทั้งนี้ขึ้นอยู่กับเงื่อนไขในสัญญาเงินกู้ยืมแต่ละฉบับ</w:t>
      </w:r>
    </w:p>
    <w:p w14:paraId="3E75B39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4788ADE" w14:textId="4C4296E1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101DF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01DF5">
        <w:rPr>
          <w:rFonts w:asciiTheme="majorBidi" w:hAnsiTheme="majorBidi" w:cstheme="majorBidi"/>
          <w:sz w:val="28"/>
          <w:szCs w:val="28"/>
        </w:rPr>
        <w:t xml:space="preserve">30 </w:t>
      </w:r>
      <w:r w:rsidR="002C59E2" w:rsidRPr="00101DF5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101DF5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Pr="006B417E">
        <w:rPr>
          <w:rFonts w:asciiTheme="majorBidi" w:hAnsiTheme="majorBidi" w:cstheme="majorBidi"/>
          <w:sz w:val="28"/>
          <w:szCs w:val="28"/>
        </w:rPr>
        <w:t>2567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01DF5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="00F07739" w:rsidRPr="00101DF5">
        <w:rPr>
          <w:rFonts w:asciiTheme="majorBidi" w:hAnsiTheme="majorBidi" w:cstheme="majorBidi" w:hint="cs"/>
          <w:sz w:val="28"/>
          <w:szCs w:val="28"/>
          <w:cs/>
        </w:rPr>
        <w:t>ไม่มี</w:t>
      </w:r>
      <w:r w:rsidRPr="00101DF5">
        <w:rPr>
          <w:rFonts w:asciiTheme="majorBidi" w:hAnsiTheme="majorBidi" w:cstheme="majorBidi"/>
          <w:sz w:val="28"/>
          <w:szCs w:val="28"/>
          <w:cs/>
        </w:rPr>
        <w:t xml:space="preserve">วงเงินกู้ยืมระยะยาวจากสถาบันการเงินที่ยังมิได้เบิกใช้ </w:t>
      </w:r>
      <w:r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Pr="006B417E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Pr="006B417E">
        <w:rPr>
          <w:rFonts w:asciiTheme="majorBidi" w:hAnsiTheme="majorBidi" w:cstheme="majorBidi"/>
          <w:bCs/>
          <w:i/>
          <w:iCs/>
          <w:sz w:val="28"/>
          <w:szCs w:val="28"/>
        </w:rPr>
        <w:t>2566</w:t>
      </w:r>
      <w:r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>:</w:t>
      </w:r>
      <w:r w:rsidRPr="006B417E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>ไม่มีวงเงินกู้ยืมระยะยาวจากสถาบันการเงินที่ยังมิได้เบิกใช้)</w:t>
      </w:r>
    </w:p>
    <w:p w14:paraId="5F7431A6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07A1A6B1" w14:textId="56C15F98" w:rsidR="00AC59CD" w:rsidRPr="006B417E" w:rsidRDefault="00AC59CD" w:rsidP="007E4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B4CEE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="007C32D4" w:rsidRPr="000B4C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/>
          <w:sz w:val="28"/>
          <w:szCs w:val="28"/>
          <w:cs/>
        </w:rPr>
        <w:t>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 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ในอัตรา </w:t>
      </w:r>
      <w:r w:rsidRPr="000B4CEE">
        <w:rPr>
          <w:rFonts w:asciiTheme="majorBidi" w:hAnsiTheme="majorBidi" w:cstheme="majorBidi"/>
          <w:sz w:val="28"/>
          <w:szCs w:val="28"/>
        </w:rPr>
        <w:t xml:space="preserve">SOFR </w:t>
      </w:r>
      <w:r w:rsidRPr="000B4CEE">
        <w:rPr>
          <w:rFonts w:asciiTheme="majorBidi" w:hAnsiTheme="majorBidi" w:cstheme="majorBidi"/>
          <w:sz w:val="28"/>
          <w:szCs w:val="28"/>
          <w:cs/>
        </w:rPr>
        <w:t>บวกอัตราร้อยละคงที่ต่อปี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 xml:space="preserve"> ดอกเบี้ยที่เป็นสกุล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 xml:space="preserve">ยูโรในอัตรา </w:t>
      </w:r>
      <w:r w:rsidR="00403032" w:rsidRPr="000B4CEE">
        <w:rPr>
          <w:rFonts w:asciiTheme="majorBidi" w:hAnsiTheme="majorBidi" w:cstheme="majorBidi"/>
          <w:sz w:val="28"/>
          <w:szCs w:val="28"/>
        </w:rPr>
        <w:t xml:space="preserve">EURIBOR 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 และดอกเบี้ยที่เป็นสกุลเงินเยนในอัตราร้อยละคงที่ต่อปี และจะจ่ายเงินต้นเป็นเงิ</w:t>
      </w:r>
      <w:r w:rsidR="009F6B68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B4CEE">
        <w:rPr>
          <w:rFonts w:asciiTheme="majorBidi" w:hAnsiTheme="majorBidi" w:cstheme="majorBidi"/>
          <w:sz w:val="28"/>
          <w:szCs w:val="28"/>
          <w:cs/>
        </w:rPr>
        <w:t>บาท เพื่อแลกเปลี่ยนกับเงินต้นที่เป็นสกุล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ยูโร</w:t>
      </w:r>
      <w:r w:rsidRPr="000B4CEE">
        <w:rPr>
          <w:rFonts w:asciiTheme="majorBidi" w:hAnsiTheme="majorBidi" w:cstheme="majorBidi"/>
          <w:sz w:val="28"/>
          <w:szCs w:val="28"/>
          <w:cs/>
        </w:rPr>
        <w:t>และสกุล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>เยน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5F8491A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84D218" w14:textId="77777777" w:rsidR="00403032" w:rsidRDefault="0040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BD51DE4" w14:textId="2F122792" w:rsidR="00AC59CD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หุ้นกู้</w:t>
      </w:r>
    </w:p>
    <w:p w14:paraId="65FD2CED" w14:textId="77777777" w:rsidR="006542D3" w:rsidRPr="006542D3" w:rsidRDefault="006542D3" w:rsidP="000B4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2E35B554" w14:textId="6DAE057F" w:rsidR="00AC59CD" w:rsidRPr="006B417E" w:rsidRDefault="00AC59CD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</w:t>
      </w:r>
      <w:r w:rsidR="002C59E2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6B417E">
        <w:rPr>
          <w:rFonts w:asciiTheme="majorBidi" w:hAnsiTheme="majorBidi" w:cstheme="majorBidi"/>
          <w:sz w:val="28"/>
          <w:szCs w:val="28"/>
          <w:cs/>
        </w:rPr>
        <w:t>ก</w:t>
      </w:r>
      <w:r w:rsidR="002C59E2">
        <w:rPr>
          <w:rFonts w:asciiTheme="majorBidi" w:hAnsiTheme="majorBidi" w:cstheme="majorBidi" w:hint="cs"/>
          <w:sz w:val="28"/>
          <w:szCs w:val="28"/>
          <w:cs/>
        </w:rPr>
        <w:t>้า</w:t>
      </w:r>
      <w:r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2C59E2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ยน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 xml:space="preserve">2567 </w:t>
      </w:r>
      <w:r w:rsidRPr="006B417E">
        <w:rPr>
          <w:rFonts w:asciiTheme="majorBidi" w:hAnsiTheme="majorBidi" w:cstheme="majorBidi"/>
          <w:sz w:val="28"/>
          <w:szCs w:val="28"/>
          <w:cs/>
        </w:rPr>
        <w:br/>
        <w:t>มีการเปลี่ยนแปลงดังนี้</w:t>
      </w:r>
    </w:p>
    <w:p w14:paraId="5D7A25BD" w14:textId="77777777" w:rsidR="00AC59CD" w:rsidRPr="006B417E" w:rsidRDefault="00AC59CD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AC59CD" w:rsidRPr="006B417E" w14:paraId="12EBBAF4" w14:textId="77777777" w:rsidTr="009A0BFC">
        <w:trPr>
          <w:cantSplit/>
          <w:tblHeader/>
        </w:trPr>
        <w:tc>
          <w:tcPr>
            <w:tcW w:w="7020" w:type="dxa"/>
            <w:vAlign w:val="bottom"/>
          </w:tcPr>
          <w:p w14:paraId="3206B5C7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2250" w:type="dxa"/>
          </w:tcPr>
          <w:p w14:paraId="46785F45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59CD" w:rsidRPr="006B417E" w14:paraId="37927244" w14:textId="77777777" w:rsidTr="009A0BFC">
        <w:trPr>
          <w:cantSplit/>
        </w:trPr>
        <w:tc>
          <w:tcPr>
            <w:tcW w:w="7020" w:type="dxa"/>
          </w:tcPr>
          <w:p w14:paraId="786FD0CB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</w:tcPr>
          <w:p w14:paraId="74A9F7C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01BD6285" w14:textId="77777777" w:rsidTr="009A0BFC">
        <w:trPr>
          <w:cantSplit/>
        </w:trPr>
        <w:tc>
          <w:tcPr>
            <w:tcW w:w="7020" w:type="dxa"/>
          </w:tcPr>
          <w:p w14:paraId="08367BBD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50" w:type="dxa"/>
          </w:tcPr>
          <w:p w14:paraId="2D35BDC1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73,440,494</w:t>
            </w:r>
          </w:p>
        </w:tc>
      </w:tr>
      <w:tr w:rsidR="00AC59CD" w:rsidRPr="006B417E" w14:paraId="1D2F1BB6" w14:textId="77777777" w:rsidTr="009A0BFC">
        <w:trPr>
          <w:cantSplit/>
        </w:trPr>
        <w:tc>
          <w:tcPr>
            <w:tcW w:w="7020" w:type="dxa"/>
          </w:tcPr>
          <w:p w14:paraId="59792DC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18DE249B" w14:textId="2E1C4812" w:rsidR="00AC59CD" w:rsidRPr="006B417E" w:rsidRDefault="004208C8" w:rsidP="006D3FA9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08C8">
              <w:rPr>
                <w:rFonts w:asciiTheme="majorBidi" w:hAnsiTheme="majorBidi" w:cstheme="majorBidi"/>
                <w:sz w:val="28"/>
                <w:szCs w:val="28"/>
              </w:rPr>
              <w:t>36,154,400</w:t>
            </w:r>
          </w:p>
        </w:tc>
      </w:tr>
      <w:tr w:rsidR="00AC59CD" w:rsidRPr="006B417E" w14:paraId="7B4CB2AE" w14:textId="77777777" w:rsidTr="009A0BFC">
        <w:trPr>
          <w:cantSplit/>
        </w:trPr>
        <w:tc>
          <w:tcPr>
            <w:tcW w:w="7020" w:type="dxa"/>
          </w:tcPr>
          <w:p w14:paraId="3346E0F2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413076DC" w14:textId="708B9D89" w:rsidR="00AC59CD" w:rsidRPr="006B417E" w:rsidRDefault="004208C8" w:rsidP="006D3FA9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08C8">
              <w:rPr>
                <w:rFonts w:asciiTheme="majorBidi" w:hAnsiTheme="majorBidi" w:cstheme="majorBidi"/>
                <w:sz w:val="28"/>
                <w:szCs w:val="28"/>
              </w:rPr>
              <w:t>(18,520,400)</w:t>
            </w:r>
          </w:p>
        </w:tc>
      </w:tr>
      <w:tr w:rsidR="003E59F0" w:rsidRPr="006B417E" w14:paraId="4F374033" w14:textId="77777777" w:rsidTr="009A0BFC">
        <w:trPr>
          <w:cantSplit/>
        </w:trPr>
        <w:tc>
          <w:tcPr>
            <w:tcW w:w="7020" w:type="dxa"/>
          </w:tcPr>
          <w:p w14:paraId="282B0AFE" w14:textId="6258792C" w:rsidR="003E59F0" w:rsidRPr="006B417E" w:rsidRDefault="003E59F0" w:rsidP="003E59F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ค่าใช้จ่ายในการกู้ยืมรอตัดบัญชีเพิ่มขึ้นสุทธิ</w:t>
            </w:r>
          </w:p>
        </w:tc>
        <w:tc>
          <w:tcPr>
            <w:tcW w:w="2250" w:type="dxa"/>
          </w:tcPr>
          <w:p w14:paraId="16517D0E" w14:textId="312E5236" w:rsidR="003E59F0" w:rsidRPr="000E1314" w:rsidRDefault="004208C8" w:rsidP="003E59F0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4208C8">
              <w:rPr>
                <w:rFonts w:asciiTheme="majorBidi" w:hAnsiTheme="majorBidi" w:cstheme="majorBidi"/>
                <w:sz w:val="28"/>
                <w:szCs w:val="28"/>
              </w:rPr>
              <w:t>(153,452)</w:t>
            </w:r>
          </w:p>
        </w:tc>
      </w:tr>
      <w:tr w:rsidR="006E608F" w:rsidRPr="006B417E" w14:paraId="75B18629" w14:textId="77777777" w:rsidTr="009A0BFC">
        <w:trPr>
          <w:cantSplit/>
        </w:trPr>
        <w:tc>
          <w:tcPr>
            <w:tcW w:w="7020" w:type="dxa"/>
          </w:tcPr>
          <w:p w14:paraId="70E2F2D9" w14:textId="00BF480B" w:rsidR="006E608F" w:rsidRPr="006B417E" w:rsidRDefault="006E608F" w:rsidP="006E60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ดอกเบี้ยจ่ายล่วงหน้ารอตัดบัญชี</w:t>
            </w:r>
          </w:p>
        </w:tc>
        <w:tc>
          <w:tcPr>
            <w:tcW w:w="2250" w:type="dxa"/>
          </w:tcPr>
          <w:p w14:paraId="4D8B57BB" w14:textId="1B561CC4" w:rsidR="006E608F" w:rsidRPr="004208C8" w:rsidRDefault="006E608F" w:rsidP="006E608F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E608F">
              <w:rPr>
                <w:rFonts w:asciiTheme="majorBidi" w:hAnsiTheme="majorBidi" w:cstheme="majorBidi"/>
                <w:sz w:val="28"/>
                <w:szCs w:val="28"/>
              </w:rPr>
              <w:t>(345,332)</w:t>
            </w:r>
          </w:p>
        </w:tc>
      </w:tr>
      <w:tr w:rsidR="006E608F" w:rsidRPr="006B417E" w14:paraId="2A591A30" w14:textId="77777777" w:rsidTr="009A0BFC">
        <w:trPr>
          <w:cantSplit/>
        </w:trPr>
        <w:tc>
          <w:tcPr>
            <w:tcW w:w="7020" w:type="dxa"/>
          </w:tcPr>
          <w:p w14:paraId="486FB878" w14:textId="459480FD" w:rsidR="006E608F" w:rsidRPr="003E59F0" w:rsidRDefault="006E608F" w:rsidP="006E60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0104A5CB" w14:textId="467EDCA3" w:rsidR="006E608F" w:rsidRPr="006B417E" w:rsidRDefault="006E608F" w:rsidP="006E608F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E608F">
              <w:rPr>
                <w:rFonts w:asciiTheme="majorBidi" w:hAnsiTheme="majorBidi" w:cstheme="majorBidi"/>
                <w:sz w:val="28"/>
                <w:szCs w:val="28"/>
              </w:rPr>
              <w:t>(283,325)</w:t>
            </w:r>
          </w:p>
        </w:tc>
      </w:tr>
      <w:tr w:rsidR="006E608F" w:rsidRPr="006B417E" w14:paraId="01F0FBCC" w14:textId="77777777" w:rsidTr="009A0BFC">
        <w:trPr>
          <w:cantSplit/>
        </w:trPr>
        <w:tc>
          <w:tcPr>
            <w:tcW w:w="7020" w:type="dxa"/>
          </w:tcPr>
          <w:p w14:paraId="374E7B2E" w14:textId="19055D8D" w:rsidR="006E608F" w:rsidRPr="006B417E" w:rsidRDefault="006E608F" w:rsidP="006E6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ยน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86D96" w14:textId="00268BD0" w:rsidR="006E608F" w:rsidRPr="006B417E" w:rsidRDefault="006E608F" w:rsidP="00D01BD5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20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90,292,385</w:t>
            </w:r>
          </w:p>
        </w:tc>
      </w:tr>
    </w:tbl>
    <w:p w14:paraId="462C30EA" w14:textId="77777777" w:rsidR="0014079B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</w:r>
    </w:p>
    <w:p w14:paraId="14F86E98" w14:textId="285D67F6" w:rsidR="00AC59CD" w:rsidRPr="006B417E" w:rsidRDefault="0014079B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AC59CD"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19B77A84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50018612" w14:textId="77777777" w:rsidTr="009A0BFC">
        <w:trPr>
          <w:cantSplit/>
        </w:trPr>
        <w:tc>
          <w:tcPr>
            <w:tcW w:w="2815" w:type="pct"/>
          </w:tcPr>
          <w:p w14:paraId="2EE3D466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75581A9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25F87A05" w14:textId="77777777" w:rsidTr="009A0BFC">
        <w:trPr>
          <w:cantSplit/>
        </w:trPr>
        <w:tc>
          <w:tcPr>
            <w:tcW w:w="2815" w:type="pct"/>
          </w:tcPr>
          <w:p w14:paraId="658151C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2D2A4490" w14:textId="10EEE788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="002C59E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8" w:type="pct"/>
          </w:tcPr>
          <w:p w14:paraId="49950DE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7643E6C1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AC59CD" w:rsidRPr="006B417E" w14:paraId="316F1043" w14:textId="77777777" w:rsidTr="009A0BFC">
        <w:trPr>
          <w:cantSplit/>
        </w:trPr>
        <w:tc>
          <w:tcPr>
            <w:tcW w:w="2815" w:type="pct"/>
          </w:tcPr>
          <w:p w14:paraId="486DC7B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36929BC8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C59CD" w:rsidRPr="006B417E" w14:paraId="35491F19" w14:textId="77777777" w:rsidTr="009A0BFC">
        <w:trPr>
          <w:cantSplit/>
        </w:trPr>
        <w:tc>
          <w:tcPr>
            <w:tcW w:w="2815" w:type="pct"/>
          </w:tcPr>
          <w:p w14:paraId="0CCFB48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174E79BD" w14:textId="129FB77C" w:rsidR="00AC59CD" w:rsidRPr="003023F5" w:rsidRDefault="00D80063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06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34,713,96</w:t>
            </w:r>
            <w:r w:rsidR="003023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8" w:type="pct"/>
          </w:tcPr>
          <w:p w14:paraId="38A10C72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15674184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24,859,215</w:t>
            </w:r>
          </w:p>
        </w:tc>
      </w:tr>
      <w:tr w:rsidR="00AC59CD" w:rsidRPr="006B417E" w14:paraId="14499D84" w14:textId="77777777" w:rsidTr="009A0BFC">
        <w:trPr>
          <w:cantSplit/>
        </w:trPr>
        <w:tc>
          <w:tcPr>
            <w:tcW w:w="2815" w:type="pct"/>
          </w:tcPr>
          <w:p w14:paraId="513ADA1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59CEC182" w14:textId="4C175FFB" w:rsidR="00AC59CD" w:rsidRPr="00686F4A" w:rsidRDefault="00CE302A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3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55,578,425</w:t>
            </w:r>
          </w:p>
        </w:tc>
        <w:tc>
          <w:tcPr>
            <w:tcW w:w="98" w:type="pct"/>
          </w:tcPr>
          <w:p w14:paraId="6BE287CB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806257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48,581,279</w:t>
            </w:r>
          </w:p>
        </w:tc>
      </w:tr>
      <w:tr w:rsidR="00AC59CD" w:rsidRPr="006B417E" w14:paraId="649982DE" w14:textId="77777777" w:rsidTr="009A0BFC">
        <w:trPr>
          <w:cantSplit/>
        </w:trPr>
        <w:tc>
          <w:tcPr>
            <w:tcW w:w="2815" w:type="pct"/>
          </w:tcPr>
          <w:p w14:paraId="672C98C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34EF1E75" w14:textId="2AC2EDB8" w:rsidR="00AC59CD" w:rsidRPr="006B417E" w:rsidRDefault="00777407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774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90,292,38</w:t>
            </w:r>
            <w:r w:rsidR="002404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8" w:type="pct"/>
          </w:tcPr>
          <w:p w14:paraId="54703F8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0F8E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73,440,494</w:t>
            </w:r>
          </w:p>
        </w:tc>
      </w:tr>
    </w:tbl>
    <w:p w14:paraId="63F2C1E2" w14:textId="77777777" w:rsidR="00B505A0" w:rsidRDefault="00B505A0" w:rsidP="000B4CEE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964ED7" w14:textId="6439E7CB" w:rsidR="007C6B9E" w:rsidRDefault="000B4CEE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B4CEE">
        <w:rPr>
          <w:rFonts w:asciiTheme="majorBidi" w:hAnsiTheme="majorBidi" w:cs="Angsana New" w:hint="cs"/>
          <w:sz w:val="28"/>
          <w:szCs w:val="28"/>
          <w:cs/>
        </w:rPr>
        <w:t>ยอดคงเหลือตามบัญชีของ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หุ้นกู้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จำแนกตามสกุลเงิน</w:t>
      </w:r>
      <w:r w:rsidRPr="000B4C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มีดังต่อไปนี้</w:t>
      </w:r>
    </w:p>
    <w:p w14:paraId="7A37F461" w14:textId="77777777" w:rsidR="000B4CEE" w:rsidRDefault="000B4CEE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B505A0" w:rsidRPr="006B417E" w14:paraId="7CCF7ECA" w14:textId="77777777" w:rsidTr="00FD5A2C">
        <w:trPr>
          <w:cantSplit/>
        </w:trPr>
        <w:tc>
          <w:tcPr>
            <w:tcW w:w="2815" w:type="pct"/>
          </w:tcPr>
          <w:p w14:paraId="3445B731" w14:textId="77777777" w:rsidR="00B505A0" w:rsidRPr="006B417E" w:rsidRDefault="00B505A0" w:rsidP="00FD5A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7191AE10" w14:textId="77777777" w:rsidR="00B505A0" w:rsidRPr="006B417E" w:rsidRDefault="00B505A0" w:rsidP="00FD5A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B505A0" w:rsidRPr="006B417E" w14:paraId="2CFD8EC5" w14:textId="77777777" w:rsidTr="00FD5A2C">
        <w:trPr>
          <w:cantSplit/>
        </w:trPr>
        <w:tc>
          <w:tcPr>
            <w:tcW w:w="2815" w:type="pct"/>
          </w:tcPr>
          <w:p w14:paraId="3F4009A3" w14:textId="77777777" w:rsidR="00B505A0" w:rsidRPr="006B417E" w:rsidRDefault="00B505A0" w:rsidP="00FD5A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16BE8E9B" w14:textId="77777777" w:rsidR="00B505A0" w:rsidRPr="006B417E" w:rsidRDefault="00B505A0" w:rsidP="00FD5A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98" w:type="pct"/>
          </w:tcPr>
          <w:p w14:paraId="2771825D" w14:textId="77777777" w:rsidR="00B505A0" w:rsidRPr="006B417E" w:rsidRDefault="00B505A0" w:rsidP="00FD5A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8A2EA26" w14:textId="77777777" w:rsidR="00B505A0" w:rsidRPr="006B417E" w:rsidRDefault="00B505A0" w:rsidP="00FD5A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B505A0" w:rsidRPr="006B417E" w14:paraId="7A419ADC" w14:textId="77777777" w:rsidTr="00FD5A2C">
        <w:trPr>
          <w:cantSplit/>
        </w:trPr>
        <w:tc>
          <w:tcPr>
            <w:tcW w:w="2815" w:type="pct"/>
          </w:tcPr>
          <w:p w14:paraId="165AE2AD" w14:textId="77777777" w:rsidR="00B505A0" w:rsidRPr="006B417E" w:rsidRDefault="00B505A0" w:rsidP="00FD5A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37B6C8C9" w14:textId="77777777" w:rsidR="00B505A0" w:rsidRPr="006B417E" w:rsidRDefault="00B505A0" w:rsidP="00FD5A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505A0" w:rsidRPr="006B417E" w14:paraId="566B2891" w14:textId="77777777" w:rsidTr="00FD5A2C">
        <w:trPr>
          <w:cantSplit/>
        </w:trPr>
        <w:tc>
          <w:tcPr>
            <w:tcW w:w="2815" w:type="pct"/>
          </w:tcPr>
          <w:p w14:paraId="41DEF3F1" w14:textId="77777777" w:rsidR="00B505A0" w:rsidRPr="006B417E" w:rsidRDefault="00B505A0" w:rsidP="00FD5A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21412E82" w14:textId="27A66FCC" w:rsidR="00B505A0" w:rsidRPr="006B417E" w:rsidRDefault="00CC2788" w:rsidP="00FD5A2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2788">
              <w:rPr>
                <w:rFonts w:asciiTheme="majorBidi" w:hAnsiTheme="majorBidi" w:cstheme="majorBidi"/>
                <w:sz w:val="28"/>
                <w:szCs w:val="28"/>
              </w:rPr>
              <w:t>77,945,228</w:t>
            </w:r>
          </w:p>
        </w:tc>
        <w:tc>
          <w:tcPr>
            <w:tcW w:w="98" w:type="pct"/>
          </w:tcPr>
          <w:p w14:paraId="5CA1EF6A" w14:textId="77777777" w:rsidR="00B505A0" w:rsidRPr="006B417E" w:rsidRDefault="00B505A0" w:rsidP="00FD5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4B6AAC92" w14:textId="3EC5FD36" w:rsidR="00B505A0" w:rsidRPr="00774D49" w:rsidRDefault="004746E2" w:rsidP="00FD5A2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46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73,440,494</w:t>
            </w:r>
          </w:p>
        </w:tc>
      </w:tr>
      <w:tr w:rsidR="00B505A0" w:rsidRPr="006B417E" w14:paraId="55480968" w14:textId="77777777" w:rsidTr="00FD5A2C">
        <w:trPr>
          <w:cantSplit/>
        </w:trPr>
        <w:tc>
          <w:tcPr>
            <w:tcW w:w="2815" w:type="pct"/>
          </w:tcPr>
          <w:p w14:paraId="43C0F946" w14:textId="04D64872" w:rsidR="00B505A0" w:rsidRPr="006B417E" w:rsidRDefault="000B4CEE" w:rsidP="00FD5A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5D27BDA8" w14:textId="65733D04" w:rsidR="00B505A0" w:rsidRPr="006B417E" w:rsidRDefault="00CC2788" w:rsidP="00FD5A2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C2788">
              <w:rPr>
                <w:rFonts w:asciiTheme="majorBidi" w:hAnsiTheme="majorBidi" w:cstheme="majorBidi"/>
                <w:sz w:val="28"/>
                <w:szCs w:val="28"/>
              </w:rPr>
              <w:t>12,347,157</w:t>
            </w:r>
          </w:p>
        </w:tc>
        <w:tc>
          <w:tcPr>
            <w:tcW w:w="98" w:type="pct"/>
          </w:tcPr>
          <w:p w14:paraId="58A3BDF5" w14:textId="77777777" w:rsidR="00B505A0" w:rsidRPr="006B417E" w:rsidRDefault="00B505A0" w:rsidP="00FD5A2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BB375F" w14:textId="261E28D0" w:rsidR="00B505A0" w:rsidRPr="00B505A0" w:rsidRDefault="00774D49" w:rsidP="00FD5A2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505A0" w:rsidRPr="006B417E" w14:paraId="68A66951" w14:textId="77777777" w:rsidTr="00FD5A2C">
        <w:trPr>
          <w:cantSplit/>
          <w:trHeight w:val="77"/>
        </w:trPr>
        <w:tc>
          <w:tcPr>
            <w:tcW w:w="2815" w:type="pct"/>
          </w:tcPr>
          <w:p w14:paraId="479DC913" w14:textId="77777777" w:rsidR="00B505A0" w:rsidRPr="006B417E" w:rsidRDefault="00B505A0" w:rsidP="00FD5A2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0B37C622" w14:textId="4F167AD2" w:rsidR="00B505A0" w:rsidRPr="006B417E" w:rsidRDefault="00CC2788" w:rsidP="00FD5A2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7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90,292,385</w:t>
            </w:r>
          </w:p>
        </w:tc>
        <w:tc>
          <w:tcPr>
            <w:tcW w:w="98" w:type="pct"/>
          </w:tcPr>
          <w:p w14:paraId="75B8ACDD" w14:textId="77777777" w:rsidR="00B505A0" w:rsidRPr="006B417E" w:rsidRDefault="00B505A0" w:rsidP="00FD5A2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C8210" w14:textId="47E75337" w:rsidR="00B505A0" w:rsidRPr="00B505A0" w:rsidRDefault="004746E2" w:rsidP="00FD5A2C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73,440,494</w:t>
            </w:r>
          </w:p>
        </w:tc>
      </w:tr>
    </w:tbl>
    <w:p w14:paraId="58641241" w14:textId="77777777" w:rsidR="007C6B9E" w:rsidRDefault="007C6B9E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082AA8" w14:textId="5EBD30F4" w:rsidR="00E36B8E" w:rsidRPr="00735824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35824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="000E350B" w:rsidRPr="006B417E">
        <w:rPr>
          <w:rFonts w:asciiTheme="majorBidi" w:hAnsiTheme="majorBidi" w:cstheme="majorBidi"/>
          <w:sz w:val="28"/>
          <w:szCs w:val="28"/>
        </w:rPr>
        <w:t>2</w:t>
      </w:r>
      <w:r w:rsidR="008D37B6">
        <w:rPr>
          <w:rFonts w:asciiTheme="majorBidi" w:hAnsiTheme="majorBidi" w:cstheme="majorBidi"/>
          <w:sz w:val="28"/>
          <w:szCs w:val="28"/>
        </w:rPr>
        <w:t>2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2A8D" w:rsidRPr="00735824">
        <w:rPr>
          <w:rFonts w:asciiTheme="majorBidi" w:hAnsiTheme="majorBidi" w:cstheme="majorBidi"/>
          <w:sz w:val="28"/>
          <w:szCs w:val="28"/>
          <w:cs/>
        </w:rPr>
        <w:t>สิงหาคม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E350B" w:rsidRPr="006B417E">
        <w:rPr>
          <w:rFonts w:asciiTheme="majorBidi" w:hAnsiTheme="majorBidi" w:cstheme="majorBidi"/>
          <w:sz w:val="28"/>
          <w:szCs w:val="28"/>
        </w:rPr>
        <w:t>2567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 บริษัทได้ออกและเสนอขายหุ้นกู้สกุล</w:t>
      </w:r>
      <w:r w:rsidR="00E357AE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เหรียญสหรัฐฯ ประเภทไม่ด้อยสิทธิ </w:t>
      </w:r>
      <w:r w:rsidR="00E638FC" w:rsidRPr="00735824">
        <w:rPr>
          <w:rFonts w:asciiTheme="majorBidi" w:hAnsiTheme="majorBidi" w:cstheme="majorBidi"/>
          <w:sz w:val="28"/>
          <w:szCs w:val="28"/>
          <w:cs/>
        </w:rPr>
        <w:t>และ</w:t>
      </w:r>
      <w:r w:rsidRPr="00735824">
        <w:rPr>
          <w:rFonts w:asciiTheme="majorBidi" w:hAnsiTheme="majorBidi" w:cstheme="majorBidi"/>
          <w:sz w:val="28"/>
          <w:szCs w:val="28"/>
          <w:cs/>
        </w:rPr>
        <w:t>ไม่มี</w:t>
      </w:r>
      <w:r w:rsidR="00E638FC" w:rsidRPr="00735824">
        <w:rPr>
          <w:rFonts w:asciiTheme="majorBidi" w:hAnsiTheme="majorBidi" w:cstheme="majorBidi"/>
          <w:sz w:val="28"/>
          <w:szCs w:val="28"/>
          <w:cs/>
        </w:rPr>
        <w:t>หลัก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ประกัน อายุ </w:t>
      </w:r>
      <w:r w:rsidR="008D37B6">
        <w:rPr>
          <w:rFonts w:asciiTheme="majorBidi" w:hAnsiTheme="majorBidi" w:cstheme="majorBidi"/>
          <w:sz w:val="28"/>
          <w:szCs w:val="28"/>
        </w:rPr>
        <w:t>3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 ปี จำนวนเงิน </w:t>
      </w:r>
      <w:r w:rsidR="000E350B" w:rsidRPr="006B417E">
        <w:rPr>
          <w:rFonts w:asciiTheme="majorBidi" w:hAnsiTheme="majorBidi" w:cstheme="majorBidi"/>
          <w:sz w:val="28"/>
          <w:szCs w:val="28"/>
        </w:rPr>
        <w:t>5</w:t>
      </w:r>
      <w:r w:rsidR="000E350B">
        <w:rPr>
          <w:rFonts w:asciiTheme="majorBidi" w:hAnsiTheme="majorBidi" w:cstheme="majorBidi"/>
          <w:sz w:val="28"/>
          <w:szCs w:val="28"/>
        </w:rPr>
        <w:t>0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คิดดอกเบี้ยในอัตราร้อยละ </w:t>
      </w:r>
      <w:r w:rsidRPr="00735824">
        <w:rPr>
          <w:rFonts w:asciiTheme="majorBidi" w:hAnsiTheme="majorBidi" w:cstheme="majorBidi"/>
          <w:sz w:val="28"/>
          <w:szCs w:val="28"/>
        </w:rPr>
        <w:t xml:space="preserve">SOFR 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บวกอัตราร้อยละคงที่ต่อปี </w:t>
      </w:r>
      <w:r w:rsidR="004B1DE9">
        <w:rPr>
          <w:rFonts w:asciiTheme="majorBidi" w:hAnsiTheme="majorBidi" w:cstheme="majorBidi"/>
          <w:sz w:val="28"/>
          <w:szCs w:val="28"/>
        </w:rPr>
        <w:br/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ชำระดอกเบี้ยทุก ๆ </w:t>
      </w:r>
      <w:r w:rsidR="00C771C2" w:rsidRPr="006B417E">
        <w:rPr>
          <w:rFonts w:asciiTheme="majorBidi" w:hAnsiTheme="majorBidi" w:cstheme="majorBidi"/>
          <w:sz w:val="28"/>
          <w:szCs w:val="28"/>
        </w:rPr>
        <w:t>6</w:t>
      </w:r>
      <w:r w:rsidR="00C771C2">
        <w:rPr>
          <w:rFonts w:asciiTheme="majorBidi" w:hAnsiTheme="majorBidi" w:cstheme="majorBidi"/>
          <w:sz w:val="28"/>
          <w:szCs w:val="28"/>
        </w:rPr>
        <w:t xml:space="preserve"> </w:t>
      </w:r>
      <w:r w:rsidRPr="00735824">
        <w:rPr>
          <w:rFonts w:asciiTheme="majorBidi" w:hAnsiTheme="majorBidi" w:cstheme="majorBidi"/>
          <w:sz w:val="28"/>
          <w:szCs w:val="28"/>
          <w:cs/>
        </w:rPr>
        <w:t>เดือน และครบกำหนดไถ่ถอนในเดือน</w:t>
      </w:r>
      <w:r w:rsidR="00E43178" w:rsidRPr="00735824">
        <w:rPr>
          <w:rFonts w:asciiTheme="majorBidi" w:hAnsiTheme="majorBidi" w:cstheme="majorBidi"/>
          <w:sz w:val="28"/>
          <w:szCs w:val="28"/>
          <w:cs/>
        </w:rPr>
        <w:t>สิงหาคม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267DA" w:rsidRPr="006B417E">
        <w:rPr>
          <w:rFonts w:asciiTheme="majorBidi" w:hAnsiTheme="majorBidi" w:cstheme="majorBidi"/>
          <w:sz w:val="28"/>
          <w:szCs w:val="28"/>
        </w:rPr>
        <w:t>25</w:t>
      </w:r>
      <w:r w:rsidR="008267DA">
        <w:rPr>
          <w:rFonts w:asciiTheme="majorBidi" w:hAnsiTheme="majorBidi" w:cstheme="majorBidi"/>
          <w:sz w:val="28"/>
          <w:szCs w:val="28"/>
        </w:rPr>
        <w:t>70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B59261B" w14:textId="77777777" w:rsidR="00E36B8E" w:rsidRPr="00735824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17A0B0" w14:textId="71F4CC00" w:rsidR="00E36B8E" w:rsidRPr="00735824" w:rsidRDefault="00ED3250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D3250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ED325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7E93">
        <w:rPr>
          <w:rFonts w:asciiTheme="majorBidi" w:hAnsiTheme="majorBidi" w:cs="Angsana New"/>
          <w:sz w:val="28"/>
          <w:szCs w:val="28"/>
        </w:rPr>
        <w:t>30</w:t>
      </w:r>
      <w:r w:rsidRPr="00ED3250">
        <w:rPr>
          <w:rFonts w:asciiTheme="majorBidi" w:hAnsiTheme="majorBidi" w:cs="Angsana New"/>
          <w:sz w:val="28"/>
          <w:szCs w:val="28"/>
          <w:cs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>กันยายน</w:t>
      </w:r>
      <w:r w:rsidRPr="00ED325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267DA" w:rsidRPr="006B417E">
        <w:rPr>
          <w:rFonts w:asciiTheme="majorBidi" w:hAnsiTheme="majorBidi" w:cstheme="majorBidi"/>
          <w:sz w:val="28"/>
          <w:szCs w:val="28"/>
        </w:rPr>
        <w:t>2567</w:t>
      </w:r>
      <w:r w:rsidRPr="00ED325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36B8E" w:rsidRPr="00735824">
        <w:rPr>
          <w:rFonts w:asciiTheme="majorBidi" w:hAnsiTheme="majorBidi" w:cstheme="majorBidi"/>
          <w:sz w:val="28"/>
          <w:szCs w:val="28"/>
          <w:cs/>
        </w:rPr>
        <w:t>บริษัทได้ออกและเสนอขายหุ้นกู้สกุล</w:t>
      </w:r>
      <w:r w:rsidR="00E357AE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E36B8E" w:rsidRPr="00735824">
        <w:rPr>
          <w:rFonts w:asciiTheme="majorBidi" w:hAnsiTheme="majorBidi" w:cstheme="majorBidi"/>
          <w:sz w:val="28"/>
          <w:szCs w:val="28"/>
          <w:cs/>
        </w:rPr>
        <w:t xml:space="preserve">เหรียญสหรัฐฯ ประเภทไม่ด้อยสิทธิ </w:t>
      </w:r>
      <w:r w:rsidR="00A70E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E36B8E" w:rsidRPr="00735824">
        <w:rPr>
          <w:rFonts w:asciiTheme="majorBidi" w:hAnsiTheme="majorBidi" w:cstheme="majorBidi"/>
          <w:sz w:val="28"/>
          <w:szCs w:val="28"/>
          <w:cs/>
        </w:rPr>
        <w:t>ไม่มี</w:t>
      </w:r>
      <w:r w:rsidR="00A70E15">
        <w:rPr>
          <w:rFonts w:asciiTheme="majorBidi" w:hAnsiTheme="majorBidi" w:cstheme="majorBidi" w:hint="cs"/>
          <w:sz w:val="28"/>
          <w:szCs w:val="28"/>
          <w:cs/>
        </w:rPr>
        <w:t>หลัก</w:t>
      </w:r>
      <w:r w:rsidR="00E36B8E" w:rsidRPr="00735824">
        <w:rPr>
          <w:rFonts w:asciiTheme="majorBidi" w:hAnsiTheme="majorBidi" w:cstheme="majorBidi"/>
          <w:sz w:val="28"/>
          <w:szCs w:val="28"/>
          <w:cs/>
        </w:rPr>
        <w:t xml:space="preserve">ประกัน อายุ </w:t>
      </w:r>
      <w:r w:rsidR="00C771C2">
        <w:rPr>
          <w:rFonts w:asciiTheme="majorBidi" w:hAnsiTheme="majorBidi" w:cstheme="majorBidi"/>
          <w:sz w:val="28"/>
          <w:szCs w:val="28"/>
        </w:rPr>
        <w:t>4</w:t>
      </w:r>
      <w:r w:rsidR="00E36B8E" w:rsidRPr="00735824">
        <w:rPr>
          <w:rFonts w:asciiTheme="majorBidi" w:hAnsiTheme="majorBidi" w:cstheme="majorBidi"/>
          <w:sz w:val="28"/>
          <w:szCs w:val="28"/>
          <w:cs/>
        </w:rPr>
        <w:t xml:space="preserve"> ปี จำนวนเงิน </w:t>
      </w:r>
      <w:r w:rsidR="008267DA">
        <w:rPr>
          <w:rFonts w:asciiTheme="majorBidi" w:hAnsiTheme="majorBidi" w:cs="Angsana New"/>
          <w:sz w:val="28"/>
          <w:szCs w:val="28"/>
        </w:rPr>
        <w:t>335</w:t>
      </w:r>
      <w:r w:rsidR="00E36B8E" w:rsidRPr="00735824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คิดดอกเบี้ยในอัตราร้อยละคงที่ต่อปี ชำระดอกเบี้ยทุก ๆ </w:t>
      </w:r>
      <w:r w:rsidR="00890E66" w:rsidRPr="006B417E">
        <w:rPr>
          <w:rFonts w:asciiTheme="majorBidi" w:hAnsiTheme="majorBidi" w:cstheme="majorBidi"/>
          <w:sz w:val="28"/>
          <w:szCs w:val="28"/>
        </w:rPr>
        <w:t>6</w:t>
      </w:r>
      <w:r w:rsidR="00E36B8E" w:rsidRPr="00735824">
        <w:rPr>
          <w:rFonts w:asciiTheme="majorBidi" w:hAnsiTheme="majorBidi" w:cstheme="majorBidi"/>
          <w:sz w:val="28"/>
          <w:szCs w:val="28"/>
          <w:cs/>
        </w:rPr>
        <w:t xml:space="preserve"> เดือน และครบกำหนดไถ่ถอนในเดือนกันยายน </w:t>
      </w:r>
      <w:r w:rsidR="008267DA" w:rsidRPr="006B417E">
        <w:rPr>
          <w:rFonts w:asciiTheme="majorBidi" w:hAnsiTheme="majorBidi" w:cstheme="majorBidi"/>
          <w:sz w:val="28"/>
          <w:szCs w:val="28"/>
        </w:rPr>
        <w:t>25</w:t>
      </w:r>
      <w:r w:rsidR="008267DA">
        <w:rPr>
          <w:rFonts w:asciiTheme="majorBidi" w:hAnsiTheme="majorBidi" w:cstheme="majorBidi"/>
          <w:sz w:val="28"/>
          <w:szCs w:val="28"/>
        </w:rPr>
        <w:t>71</w:t>
      </w:r>
      <w:r w:rsidR="00E36B8E" w:rsidRPr="0073582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37C79B3" w14:textId="77777777" w:rsidR="00E36B8E" w:rsidRPr="00735824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5581F2" w14:textId="050D97B5" w:rsidR="00E36B8E" w:rsidRPr="00735824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35824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 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 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 w:rsidR="00E357AE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735824">
        <w:rPr>
          <w:rFonts w:asciiTheme="majorBidi" w:hAnsiTheme="majorBidi" w:cstheme="majorBidi"/>
          <w:sz w:val="28"/>
          <w:szCs w:val="28"/>
          <w:cs/>
        </w:rPr>
        <w:t>เหรียญสหรัฐฯ ในอัตรา</w:t>
      </w:r>
      <w:r w:rsidR="00D33376">
        <w:rPr>
          <w:rFonts w:asciiTheme="majorBidi" w:hAnsiTheme="majorBidi" w:cstheme="majorBidi"/>
          <w:sz w:val="28"/>
          <w:szCs w:val="28"/>
        </w:rPr>
        <w:t xml:space="preserve"> SOFR </w:t>
      </w:r>
      <w:r w:rsidR="00D33376">
        <w:rPr>
          <w:rFonts w:asciiTheme="majorBidi" w:hAnsiTheme="majorBidi" w:cstheme="majorBidi" w:hint="cs"/>
          <w:sz w:val="28"/>
          <w:szCs w:val="28"/>
          <w:cs/>
        </w:rPr>
        <w:t>บวก</w:t>
      </w:r>
      <w:r w:rsidR="006E3237">
        <w:rPr>
          <w:rFonts w:asciiTheme="majorBidi" w:hAnsiTheme="majorBidi" w:cstheme="majorBidi" w:hint="cs"/>
          <w:sz w:val="28"/>
          <w:szCs w:val="28"/>
          <w:cs/>
        </w:rPr>
        <w:t>อัตราร้</w:t>
      </w:r>
      <w:r w:rsidR="008425CD">
        <w:rPr>
          <w:rFonts w:asciiTheme="majorBidi" w:hAnsiTheme="majorBidi" w:cstheme="majorBidi" w:hint="cs"/>
          <w:sz w:val="28"/>
          <w:szCs w:val="28"/>
          <w:cs/>
        </w:rPr>
        <w:t>อ</w:t>
      </w:r>
      <w:r w:rsidR="006E3237">
        <w:rPr>
          <w:rFonts w:asciiTheme="majorBidi" w:hAnsiTheme="majorBidi" w:cstheme="majorBidi" w:hint="cs"/>
          <w:sz w:val="28"/>
          <w:szCs w:val="28"/>
          <w:cs/>
        </w:rPr>
        <w:t>ยละคงที่ต่อปี</w:t>
      </w:r>
      <w:r w:rsidR="00637C52">
        <w:rPr>
          <w:rFonts w:asciiTheme="majorBidi" w:hAnsiTheme="majorBidi" w:cstheme="majorBidi" w:hint="cs"/>
          <w:sz w:val="28"/>
          <w:szCs w:val="28"/>
          <w:cs/>
        </w:rPr>
        <w:t xml:space="preserve"> และดอกเบี้ยที่สกุลเงินเหรียญสหรัฐฯ</w:t>
      </w:r>
      <w:r w:rsidR="008425CD">
        <w:rPr>
          <w:rFonts w:asciiTheme="majorBidi" w:hAnsiTheme="majorBidi" w:cstheme="majorBidi"/>
          <w:sz w:val="28"/>
          <w:szCs w:val="28"/>
        </w:rPr>
        <w:t xml:space="preserve"> </w:t>
      </w:r>
      <w:r w:rsidR="00637C52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735824">
        <w:rPr>
          <w:rFonts w:asciiTheme="majorBidi" w:hAnsiTheme="majorBidi" w:cstheme="majorBidi"/>
          <w:sz w:val="28"/>
          <w:szCs w:val="28"/>
          <w:cs/>
        </w:rPr>
        <w:t>ร้อยละคงที่ต่อปี และจะจ่ายเงินต้นเป็น</w:t>
      </w:r>
      <w:r w:rsidR="004B1DE9">
        <w:rPr>
          <w:rFonts w:asciiTheme="majorBidi" w:hAnsiTheme="majorBidi" w:cstheme="majorBidi"/>
          <w:sz w:val="28"/>
          <w:szCs w:val="28"/>
        </w:rPr>
        <w:br/>
      </w:r>
      <w:r w:rsidRPr="00735824">
        <w:rPr>
          <w:rFonts w:asciiTheme="majorBidi" w:hAnsiTheme="majorBidi" w:cstheme="majorBidi"/>
          <w:sz w:val="28"/>
          <w:szCs w:val="28"/>
          <w:cs/>
        </w:rPr>
        <w:t>เงินบาท เพื่อแลกเปลี่ยนกับเงินต้นที่เป็นสกุล</w:t>
      </w:r>
      <w:r w:rsidR="00E357AE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735824">
        <w:rPr>
          <w:rFonts w:asciiTheme="majorBidi" w:hAnsiTheme="majorBidi" w:cstheme="majorBidi"/>
          <w:sz w:val="28"/>
          <w:szCs w:val="28"/>
          <w:cs/>
        </w:rPr>
        <w:t>เหรียญสหรัฐฯ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40670A6A" w14:textId="77777777" w:rsidR="00E36B8E" w:rsidRPr="00735824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754C1" w14:textId="7967CB15" w:rsidR="00E36B8E" w:rsidRPr="00735824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35824">
        <w:rPr>
          <w:rFonts w:asciiTheme="majorBidi" w:hAnsiTheme="majorBidi" w:cstheme="majorBidi"/>
          <w:sz w:val="28"/>
          <w:szCs w:val="28"/>
          <w:cs/>
        </w:rPr>
        <w:t>หุ้นกู้สกุลเงินบาทมีกําหนดชําระคืนเงินต้นทั้งจำนวนเมื่อครบกำหนด โดยแบ่งเป็นหุ้นกู้ที่ไม่มีการจ่ายดอกเบี้ย</w:t>
      </w:r>
      <w:r w:rsidR="008B650B" w:rsidRPr="00735824">
        <w:rPr>
          <w:rFonts w:asciiTheme="majorBidi" w:hAnsiTheme="majorBidi" w:cstheme="majorBidi"/>
          <w:sz w:val="28"/>
          <w:szCs w:val="28"/>
          <w:cs/>
        </w:rPr>
        <w:br/>
      </w:r>
      <w:r w:rsidRPr="00735824">
        <w:rPr>
          <w:rFonts w:asciiTheme="majorBidi" w:hAnsiTheme="majorBidi" w:cstheme="majorBidi"/>
          <w:sz w:val="28"/>
          <w:szCs w:val="28"/>
          <w:cs/>
        </w:rPr>
        <w:t>(</w:t>
      </w:r>
      <w:r w:rsidRPr="00735824">
        <w:rPr>
          <w:rFonts w:asciiTheme="majorBidi" w:hAnsiTheme="majorBidi" w:cstheme="majorBidi"/>
          <w:sz w:val="28"/>
          <w:szCs w:val="28"/>
        </w:rPr>
        <w:t xml:space="preserve">Zero-coupon bond) 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และหุ้นกู้ที่มีกำหนดชำระดอกเบี้ยทุก </w:t>
      </w:r>
      <w:r w:rsidR="00846F16">
        <w:rPr>
          <w:rFonts w:asciiTheme="majorBidi" w:hAnsiTheme="majorBidi" w:cstheme="majorBidi"/>
          <w:sz w:val="28"/>
          <w:szCs w:val="28"/>
        </w:rPr>
        <w:t>3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="00846F16">
        <w:rPr>
          <w:rFonts w:asciiTheme="majorBidi" w:hAnsiTheme="majorBidi" w:cstheme="majorBidi"/>
          <w:sz w:val="28"/>
          <w:szCs w:val="28"/>
        </w:rPr>
        <w:t>6</w:t>
      </w:r>
      <w:r w:rsidRPr="00735824">
        <w:rPr>
          <w:rFonts w:asciiTheme="majorBidi" w:hAnsiTheme="majorBidi" w:cstheme="majorBidi"/>
          <w:sz w:val="28"/>
          <w:szCs w:val="28"/>
          <w:cs/>
        </w:rPr>
        <w:t xml:space="preserve"> เดือน ซึ่งคิดดอกเบี้ยในอัตราร้อยละคงที่ต่อปี</w:t>
      </w:r>
    </w:p>
    <w:p w14:paraId="504B5E8F" w14:textId="77777777" w:rsidR="00E36B8E" w:rsidRPr="00735824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23B323" w14:textId="149DCD9C" w:rsidR="00220154" w:rsidRPr="006B417E" w:rsidRDefault="00220154" w:rsidP="002201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บริษัทในฐานะผู้ออกหุ้นกู้จะต้องปฏิบัติตามกำหนดเงื่อนไขที่ได้ระบุไว้ 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เช่น</w:t>
      </w:r>
      <w:r w:rsidRPr="006B417E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การดำรงอัตราส่วนหนี้สินต่อส่วนของ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br/>
        <w:t>ผู้ถือหุ้น</w:t>
      </w:r>
    </w:p>
    <w:p w14:paraId="4757FEFF" w14:textId="77777777" w:rsidR="000B4CEE" w:rsidRPr="006B417E" w:rsidRDefault="000B4CEE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777AF0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  <w:sectPr w:rsidR="00AC59CD" w:rsidRPr="006B417E" w:rsidSect="0084002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AB41671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  <w:tab w:val="left" w:pos="720"/>
          <w:tab w:val="left" w:pos="81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  ส่วนงานดำเนินงานและการจำแนกรายได้</w:t>
      </w:r>
    </w:p>
    <w:p w14:paraId="39CDAAF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</w:p>
    <w:p w14:paraId="2223BABE" w14:textId="645D0AC9" w:rsidR="00AC59C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ข้อมูลทางการเงินจำแนกตามส่วนงานของกลุ่มบริษัทสำหรับงวด</w:t>
      </w:r>
      <w:r w:rsidR="002C59E2">
        <w:rPr>
          <w:rFonts w:asciiTheme="majorBidi" w:hAnsiTheme="majorBidi" w:cstheme="majorBidi" w:hint="cs"/>
          <w:b/>
          <w:sz w:val="28"/>
          <w:szCs w:val="28"/>
          <w:cs/>
        </w:rPr>
        <w:t>เ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ก</w:t>
      </w:r>
      <w:r w:rsidR="002C59E2">
        <w:rPr>
          <w:rFonts w:asciiTheme="majorBidi" w:hAnsiTheme="majorBidi" w:cstheme="majorBidi" w:hint="cs"/>
          <w:b/>
          <w:sz w:val="28"/>
          <w:szCs w:val="28"/>
          <w:cs/>
        </w:rPr>
        <w:t>้า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6B417E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</w:t>
      </w:r>
      <w:r w:rsidR="002C59E2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>กันยา</w:t>
      </w:r>
      <w:r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ยน </w:t>
      </w:r>
      <w:r w:rsidRPr="006B417E">
        <w:rPr>
          <w:rFonts w:asciiTheme="majorBidi" w:hAnsiTheme="majorBidi" w:cstheme="majorBidi"/>
          <w:bCs/>
          <w:sz w:val="28"/>
          <w:szCs w:val="28"/>
        </w:rPr>
        <w:t>2567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2566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2DAC745A" w14:textId="77777777" w:rsidR="002C59E2" w:rsidRDefault="002C59E2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141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9"/>
        <w:gridCol w:w="960"/>
        <w:gridCol w:w="236"/>
        <w:gridCol w:w="934"/>
      </w:tblGrid>
      <w:tr w:rsidR="002C59E2" w:rsidRPr="004C0DE4" w14:paraId="6BF942B3" w14:textId="77777777" w:rsidTr="002562F9">
        <w:trPr>
          <w:trHeight w:val="144"/>
        </w:trPr>
        <w:tc>
          <w:tcPr>
            <w:tcW w:w="3150" w:type="dxa"/>
            <w:shd w:val="clear" w:color="auto" w:fill="auto"/>
          </w:tcPr>
          <w:p w14:paraId="603AD5FC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4C301743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C59E2" w:rsidRPr="004C0DE4" w14:paraId="72833CED" w14:textId="77777777" w:rsidTr="002562F9">
        <w:trPr>
          <w:trHeight w:val="144"/>
        </w:trPr>
        <w:tc>
          <w:tcPr>
            <w:tcW w:w="3150" w:type="dxa"/>
            <w:shd w:val="clear" w:color="auto" w:fill="auto"/>
          </w:tcPr>
          <w:p w14:paraId="5480B34E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686B8EED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015700E7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shd w:val="clear" w:color="auto" w:fill="auto"/>
            <w:vAlign w:val="bottom"/>
          </w:tcPr>
          <w:p w14:paraId="01CA597D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</w:tcPr>
          <w:p w14:paraId="4AD7D366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54D5BDDD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1B5A8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3C02B6DD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2E050A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0" w:type="dxa"/>
            <w:gridSpan w:val="3"/>
            <w:shd w:val="clear" w:color="auto" w:fill="auto"/>
            <w:vAlign w:val="bottom"/>
          </w:tcPr>
          <w:p w14:paraId="338438C9" w14:textId="77777777" w:rsidR="002C59E2" w:rsidRPr="004C0DE4" w:rsidRDefault="002C59E2" w:rsidP="0025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C59E2" w:rsidRPr="004C0DE4" w14:paraId="4691D0C4" w14:textId="77777777" w:rsidTr="002562F9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2FC53BFF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4C0DE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4C0DE4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4C0DE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9B6EB1" w14:textId="45ED5459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1F259F6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9720E28" w14:textId="3B8FDD4E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95DB90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B1504A4" w14:textId="67E69B58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6005E8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ECF78B6" w14:textId="4BE5BE51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6B974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2158116" w14:textId="04418608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06230C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C7B7F70" w14:textId="2F16F782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D4E419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A3F6907" w14:textId="19FAD2F9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ACF222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ED1CBDC" w14:textId="2E4747A3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8671AA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DC3702E" w14:textId="5DE53439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3845B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AE96342" w14:textId="5C974354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2C59E2" w:rsidRPr="004C0DE4" w14:paraId="2EBCE751" w14:textId="77777777" w:rsidTr="002562F9">
        <w:trPr>
          <w:trHeight w:val="144"/>
        </w:trPr>
        <w:tc>
          <w:tcPr>
            <w:tcW w:w="3150" w:type="dxa"/>
            <w:shd w:val="clear" w:color="auto" w:fill="auto"/>
          </w:tcPr>
          <w:p w14:paraId="6302B75B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7A411B30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82B9E" w:rsidRPr="004C0DE4" w14:paraId="46759C14" w14:textId="77777777" w:rsidTr="00C14719">
        <w:tc>
          <w:tcPr>
            <w:tcW w:w="3150" w:type="dxa"/>
            <w:shd w:val="clear" w:color="auto" w:fill="auto"/>
          </w:tcPr>
          <w:p w14:paraId="2002D10A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990" w:type="dxa"/>
            <w:shd w:val="clear" w:color="auto" w:fill="auto"/>
          </w:tcPr>
          <w:p w14:paraId="15C9B856" w14:textId="77777777" w:rsidR="00782B9E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255D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71A3278" w14:textId="02746D90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D4">
              <w:rPr>
                <w:rFonts w:asciiTheme="majorBidi" w:hAnsiTheme="majorBidi" w:cstheme="majorBidi"/>
                <w:sz w:val="24"/>
                <w:szCs w:val="24"/>
              </w:rPr>
              <w:t>19,336,001</w:t>
            </w:r>
          </w:p>
        </w:tc>
        <w:tc>
          <w:tcPr>
            <w:tcW w:w="257" w:type="dxa"/>
            <w:shd w:val="clear" w:color="auto" w:fill="auto"/>
          </w:tcPr>
          <w:p w14:paraId="330EE429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D53C612" w14:textId="296E3B6C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16,524,885</w:t>
            </w:r>
          </w:p>
        </w:tc>
        <w:tc>
          <w:tcPr>
            <w:tcW w:w="270" w:type="dxa"/>
            <w:shd w:val="clear" w:color="auto" w:fill="auto"/>
          </w:tcPr>
          <w:p w14:paraId="71E27DD2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1DDDAA81" w14:textId="77777777" w:rsidR="00782B9E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01E6F7" w14:textId="056D711D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344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064700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0DED0D3" w14:textId="0391276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FDF202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546584D" w14:textId="77777777" w:rsidR="00782B9E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F3A423E" w14:textId="265CBA5F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sz w:val="24"/>
                <w:szCs w:val="24"/>
              </w:rPr>
              <w:t>534,453</w:t>
            </w:r>
          </w:p>
        </w:tc>
        <w:tc>
          <w:tcPr>
            <w:tcW w:w="236" w:type="dxa"/>
            <w:shd w:val="clear" w:color="auto" w:fill="auto"/>
          </w:tcPr>
          <w:p w14:paraId="290C3225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3EC8564" w14:textId="5C0ABFDF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688,807</w:t>
            </w:r>
          </w:p>
        </w:tc>
        <w:tc>
          <w:tcPr>
            <w:tcW w:w="236" w:type="dxa"/>
            <w:shd w:val="clear" w:color="auto" w:fill="auto"/>
          </w:tcPr>
          <w:p w14:paraId="33C61FE6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2C29AD6" w14:textId="41F45A8D" w:rsidR="00782B9E" w:rsidRPr="004C0DE4" w:rsidRDefault="001C20E6" w:rsidP="00CC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BAED3F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42C33C6" w14:textId="0C634075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CAFB03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68F4CFED" w14:textId="77777777" w:rsidR="00782B9E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C0C71E3" w14:textId="135D7967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sz w:val="24"/>
                <w:szCs w:val="24"/>
              </w:rPr>
              <w:t>19,870,454</w:t>
            </w:r>
          </w:p>
        </w:tc>
        <w:tc>
          <w:tcPr>
            <w:tcW w:w="236" w:type="dxa"/>
            <w:shd w:val="clear" w:color="auto" w:fill="auto"/>
          </w:tcPr>
          <w:p w14:paraId="3479FC77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6D72364" w14:textId="4F0BABD2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14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17,213,692</w:t>
            </w:r>
          </w:p>
        </w:tc>
      </w:tr>
      <w:tr w:rsidR="00782B9E" w:rsidRPr="004C0DE4" w14:paraId="1BED8E7E" w14:textId="77777777" w:rsidTr="00C14719">
        <w:tc>
          <w:tcPr>
            <w:tcW w:w="3150" w:type="dxa"/>
            <w:shd w:val="clear" w:color="auto" w:fill="auto"/>
          </w:tcPr>
          <w:p w14:paraId="28F1828F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  <w:shd w:val="clear" w:color="auto" w:fill="auto"/>
          </w:tcPr>
          <w:p w14:paraId="542A72E0" w14:textId="1CC77CEF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D4">
              <w:rPr>
                <w:rFonts w:asciiTheme="majorBidi" w:hAnsiTheme="majorBidi" w:cstheme="majorBidi"/>
                <w:sz w:val="24"/>
                <w:szCs w:val="24"/>
              </w:rPr>
              <w:t>557,46</w:t>
            </w:r>
            <w:r w:rsidR="005234E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57" w:type="dxa"/>
            <w:shd w:val="clear" w:color="auto" w:fill="auto"/>
          </w:tcPr>
          <w:p w14:paraId="7B85EDCA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C00463B" w14:textId="3146EB80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602,018</w:t>
            </w:r>
          </w:p>
        </w:tc>
        <w:tc>
          <w:tcPr>
            <w:tcW w:w="270" w:type="dxa"/>
            <w:shd w:val="clear" w:color="auto" w:fill="auto"/>
          </w:tcPr>
          <w:p w14:paraId="11933C59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587EDFEC" w14:textId="52990BAC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34437">
              <w:rPr>
                <w:rFonts w:asciiTheme="majorBidi" w:hAnsiTheme="majorBidi" w:cstheme="majorBidi"/>
                <w:sz w:val="24"/>
                <w:szCs w:val="24"/>
              </w:rPr>
              <w:t>63,541</w:t>
            </w:r>
          </w:p>
        </w:tc>
        <w:tc>
          <w:tcPr>
            <w:tcW w:w="236" w:type="dxa"/>
            <w:shd w:val="clear" w:color="auto" w:fill="auto"/>
          </w:tcPr>
          <w:p w14:paraId="1661466A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CD716A4" w14:textId="3321A5C0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60,097</w:t>
            </w:r>
          </w:p>
        </w:tc>
        <w:tc>
          <w:tcPr>
            <w:tcW w:w="236" w:type="dxa"/>
            <w:shd w:val="clear" w:color="auto" w:fill="auto"/>
          </w:tcPr>
          <w:p w14:paraId="528C6C04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7018B881" w14:textId="4E668AD4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sz w:val="24"/>
                <w:szCs w:val="24"/>
              </w:rPr>
              <w:t>24,11</w:t>
            </w:r>
            <w:r w:rsidR="005234E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F6B3202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E6A6E63" w14:textId="0FBA8E86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27,914</w:t>
            </w:r>
          </w:p>
        </w:tc>
        <w:tc>
          <w:tcPr>
            <w:tcW w:w="236" w:type="dxa"/>
            <w:shd w:val="clear" w:color="auto" w:fill="auto"/>
          </w:tcPr>
          <w:p w14:paraId="6419A8F3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47735C13" w14:textId="5642B71A" w:rsidR="00782B9E" w:rsidRPr="004C0DE4" w:rsidRDefault="001C20E6" w:rsidP="00CC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A03106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F859124" w14:textId="353C39E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1DE360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3FA8B6C9" w14:textId="205C527F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sz w:val="24"/>
                <w:szCs w:val="24"/>
              </w:rPr>
              <w:t>645,12</w:t>
            </w:r>
            <w:r w:rsidR="005234EB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6791FDA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C7B813" w14:textId="543808B3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690,029</w:t>
            </w:r>
          </w:p>
        </w:tc>
      </w:tr>
      <w:tr w:rsidR="00782B9E" w:rsidRPr="004C0DE4" w14:paraId="6CA33D8B" w14:textId="77777777" w:rsidTr="00C14719">
        <w:tc>
          <w:tcPr>
            <w:tcW w:w="3150" w:type="dxa"/>
            <w:shd w:val="clear" w:color="auto" w:fill="auto"/>
          </w:tcPr>
          <w:p w14:paraId="6B6F2807" w14:textId="221001FB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255D4">
              <w:rPr>
                <w:rFonts w:asciiTheme="majorBidi" w:hAnsiTheme="majorBidi" w:cs="Angsana New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25F84CA" w14:textId="0E40DFF5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D4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257" w:type="dxa"/>
            <w:shd w:val="clear" w:color="auto" w:fill="auto"/>
          </w:tcPr>
          <w:p w14:paraId="4575F0C1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8A1FEDE" w14:textId="3F06F075" w:rsidR="00782B9E" w:rsidRPr="004C0DE4" w:rsidRDefault="00A60F67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B73EC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075B0672" w14:textId="5BE2E397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12F17F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3C763CF" w14:textId="08438070" w:rsidR="00782B9E" w:rsidRPr="004C0DE4" w:rsidRDefault="00A60F67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4CF1C4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59E39F74" w14:textId="16B65A51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690846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46F24D2" w14:textId="20A30A8D" w:rsidR="00782B9E" w:rsidRPr="004C0DE4" w:rsidRDefault="00A60F67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E45964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14627A6" w14:textId="48079910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sz w:val="24"/>
                <w:szCs w:val="24"/>
              </w:rPr>
              <w:t>(40,000)</w:t>
            </w:r>
          </w:p>
        </w:tc>
        <w:tc>
          <w:tcPr>
            <w:tcW w:w="236" w:type="dxa"/>
            <w:shd w:val="clear" w:color="auto" w:fill="auto"/>
          </w:tcPr>
          <w:p w14:paraId="1B6BC860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0F2BFC7" w14:textId="6687D699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B3F1E9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51544F76" w14:textId="153B55EE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793736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47E830" w14:textId="29D8901A" w:rsidR="00782B9E" w:rsidRPr="004C0DE4" w:rsidRDefault="00A60F67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82B9E" w:rsidRPr="004C0DE4" w14:paraId="42AE12DE" w14:textId="77777777" w:rsidTr="00C14719">
        <w:tc>
          <w:tcPr>
            <w:tcW w:w="3150" w:type="dxa"/>
            <w:shd w:val="clear" w:color="auto" w:fill="auto"/>
          </w:tcPr>
          <w:p w14:paraId="0380263C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477096" w14:textId="04F27252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255D4">
              <w:rPr>
                <w:rFonts w:asciiTheme="majorBidi" w:hAnsiTheme="majorBidi" w:cstheme="majorBidi"/>
                <w:sz w:val="24"/>
                <w:szCs w:val="24"/>
              </w:rPr>
              <w:t>419,870</w:t>
            </w:r>
          </w:p>
        </w:tc>
        <w:tc>
          <w:tcPr>
            <w:tcW w:w="257" w:type="dxa"/>
            <w:shd w:val="clear" w:color="auto" w:fill="auto"/>
          </w:tcPr>
          <w:p w14:paraId="5DB70B73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F1644" w14:textId="14A7CDFC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395,710</w:t>
            </w:r>
          </w:p>
        </w:tc>
        <w:tc>
          <w:tcPr>
            <w:tcW w:w="270" w:type="dxa"/>
            <w:shd w:val="clear" w:color="auto" w:fill="auto"/>
          </w:tcPr>
          <w:p w14:paraId="59460039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6D837C85" w14:textId="5461B0C8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34437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36" w:type="dxa"/>
            <w:shd w:val="clear" w:color="auto" w:fill="auto"/>
          </w:tcPr>
          <w:p w14:paraId="684CF725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237F5" w14:textId="3BEA1B9E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236" w:type="dxa"/>
            <w:shd w:val="clear" w:color="auto" w:fill="auto"/>
          </w:tcPr>
          <w:p w14:paraId="2F1992F6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0327C302" w14:textId="4EE8C952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sz w:val="24"/>
                <w:szCs w:val="24"/>
              </w:rPr>
              <w:t>24,89</w:t>
            </w:r>
            <w:r w:rsidR="005234E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770DCD3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44DDE" w14:textId="59993A99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236" w:type="dxa"/>
            <w:shd w:val="clear" w:color="auto" w:fill="auto"/>
          </w:tcPr>
          <w:p w14:paraId="7EBC0580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0E2C0720" w14:textId="2256B4B9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sz w:val="24"/>
                <w:szCs w:val="24"/>
              </w:rPr>
              <w:t>(328,046)</w:t>
            </w:r>
          </w:p>
        </w:tc>
        <w:tc>
          <w:tcPr>
            <w:tcW w:w="236" w:type="dxa"/>
            <w:shd w:val="clear" w:color="auto" w:fill="auto"/>
          </w:tcPr>
          <w:p w14:paraId="4A1A0169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4E81E" w14:textId="5127D7DF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(329,398)</w:t>
            </w:r>
          </w:p>
        </w:tc>
        <w:tc>
          <w:tcPr>
            <w:tcW w:w="239" w:type="dxa"/>
            <w:shd w:val="clear" w:color="auto" w:fill="auto"/>
          </w:tcPr>
          <w:p w14:paraId="5139B1F8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2D6D6697" w14:textId="6B931CC6" w:rsidR="00782B9E" w:rsidRPr="004C0DE4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sz w:val="24"/>
                <w:szCs w:val="24"/>
              </w:rPr>
              <w:t>116,98</w:t>
            </w:r>
            <w:r w:rsidR="005234E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9056D1F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815EE" w14:textId="50D807E6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66,978</w:t>
            </w:r>
          </w:p>
        </w:tc>
      </w:tr>
      <w:tr w:rsidR="00782B9E" w:rsidRPr="004C0DE4" w14:paraId="2E14E2C4" w14:textId="77777777" w:rsidTr="00C14719">
        <w:tc>
          <w:tcPr>
            <w:tcW w:w="3150" w:type="dxa"/>
            <w:shd w:val="clear" w:color="auto" w:fill="auto"/>
          </w:tcPr>
          <w:p w14:paraId="2B16AC76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2EE3B" w14:textId="12D82B8E" w:rsidR="00782B9E" w:rsidRPr="002B221C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B22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</w:t>
            </w:r>
            <w:r w:rsidRPr="002B2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22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353</w:t>
            </w:r>
            <w:r w:rsidRPr="002B22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B22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33</w:t>
            </w:r>
            <w:r w:rsidR="005234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57" w:type="dxa"/>
            <w:shd w:val="clear" w:color="auto" w:fill="auto"/>
          </w:tcPr>
          <w:p w14:paraId="5FDA0C39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3C8CA" w14:textId="06F50A0E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17,522,613</w:t>
            </w:r>
          </w:p>
        </w:tc>
        <w:tc>
          <w:tcPr>
            <w:tcW w:w="270" w:type="dxa"/>
            <w:shd w:val="clear" w:color="auto" w:fill="auto"/>
          </w:tcPr>
          <w:p w14:paraId="510ABE4E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396C5" w14:textId="682A60B6" w:rsidR="00782B9E" w:rsidRPr="002669CC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669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63,812</w:t>
            </w:r>
          </w:p>
        </w:tc>
        <w:tc>
          <w:tcPr>
            <w:tcW w:w="236" w:type="dxa"/>
            <w:shd w:val="clear" w:color="auto" w:fill="auto"/>
          </w:tcPr>
          <w:p w14:paraId="6A2BD4A3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95F96" w14:textId="68263F36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60,223</w:t>
            </w:r>
          </w:p>
        </w:tc>
        <w:tc>
          <w:tcPr>
            <w:tcW w:w="236" w:type="dxa"/>
            <w:shd w:val="clear" w:color="auto" w:fill="auto"/>
          </w:tcPr>
          <w:p w14:paraId="6724C652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926E9" w14:textId="6720ACC0" w:rsidR="00782B9E" w:rsidRPr="00782B9E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583,463</w:t>
            </w:r>
          </w:p>
        </w:tc>
        <w:tc>
          <w:tcPr>
            <w:tcW w:w="236" w:type="dxa"/>
            <w:shd w:val="clear" w:color="auto" w:fill="auto"/>
          </w:tcPr>
          <w:p w14:paraId="0DB67A6F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3BA3C" w14:textId="0975C27E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717,261</w:t>
            </w:r>
          </w:p>
        </w:tc>
        <w:tc>
          <w:tcPr>
            <w:tcW w:w="236" w:type="dxa"/>
            <w:shd w:val="clear" w:color="auto" w:fill="auto"/>
          </w:tcPr>
          <w:p w14:paraId="548C5554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266F0" w14:textId="735FD6D3" w:rsidR="00782B9E" w:rsidRPr="00782B9E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(368,046)</w:t>
            </w:r>
          </w:p>
        </w:tc>
        <w:tc>
          <w:tcPr>
            <w:tcW w:w="236" w:type="dxa"/>
            <w:shd w:val="clear" w:color="auto" w:fill="auto"/>
          </w:tcPr>
          <w:p w14:paraId="2523BC7D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2BCD5" w14:textId="64BDB85D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(329,398)</w:t>
            </w:r>
          </w:p>
        </w:tc>
        <w:tc>
          <w:tcPr>
            <w:tcW w:w="239" w:type="dxa"/>
            <w:shd w:val="clear" w:color="auto" w:fill="auto"/>
          </w:tcPr>
          <w:p w14:paraId="6F1324C6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6A143" w14:textId="25167FE4" w:rsidR="00782B9E" w:rsidRPr="00782B9E" w:rsidRDefault="00782B9E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B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20,632,56</w:t>
            </w:r>
            <w:r w:rsidR="005234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E155F61" w14:textId="77777777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8F67D" w14:textId="32A4AEA6" w:rsidR="00782B9E" w:rsidRPr="004C0DE4" w:rsidRDefault="00782B9E" w:rsidP="00782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17,970,699</w:t>
            </w:r>
          </w:p>
        </w:tc>
      </w:tr>
      <w:tr w:rsidR="002C59E2" w:rsidRPr="004C0DE4" w14:paraId="16AC4DA6" w14:textId="77777777" w:rsidTr="002562F9">
        <w:tc>
          <w:tcPr>
            <w:tcW w:w="3150" w:type="dxa"/>
            <w:shd w:val="clear" w:color="auto" w:fill="auto"/>
          </w:tcPr>
          <w:p w14:paraId="724C4C5F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ACA2D" w14:textId="77777777" w:rsidR="002C59E2" w:rsidRPr="004C0DE4" w:rsidRDefault="002C59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42CB0F51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770B8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54BF19A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0619C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2D8527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9D6B9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38F61D4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8F986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3797F18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D8766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D101911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E5FD2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FCEA913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8F0B5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1770913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3F604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321E8AB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D391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75EE2" w:rsidRPr="004C0DE4" w14:paraId="4E989281" w14:textId="77777777" w:rsidTr="00FB0B18">
        <w:tc>
          <w:tcPr>
            <w:tcW w:w="3150" w:type="dxa"/>
            <w:shd w:val="clear" w:color="auto" w:fill="auto"/>
          </w:tcPr>
          <w:p w14:paraId="6B2BA953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50BD50F" w14:textId="7D160F75" w:rsidR="00675EE2" w:rsidRPr="004C0DE4" w:rsidRDefault="00675EE2" w:rsidP="00E4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sz w:val="24"/>
                <w:szCs w:val="24"/>
              </w:rPr>
              <w:t>5,1</w:t>
            </w:r>
            <w:r w:rsidR="00E41C1C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675EE2">
              <w:rPr>
                <w:rFonts w:asciiTheme="majorBidi" w:hAnsiTheme="majorBidi" w:cstheme="majorBidi"/>
                <w:sz w:val="24"/>
                <w:szCs w:val="24"/>
              </w:rPr>
              <w:t>,84</w:t>
            </w:r>
            <w:r w:rsidR="004D573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7" w:type="dxa"/>
            <w:shd w:val="clear" w:color="auto" w:fill="auto"/>
          </w:tcPr>
          <w:p w14:paraId="31F95653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57178A2" w14:textId="75804844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4,138,507</w:t>
            </w:r>
          </w:p>
        </w:tc>
        <w:tc>
          <w:tcPr>
            <w:tcW w:w="270" w:type="dxa"/>
            <w:shd w:val="clear" w:color="auto" w:fill="auto"/>
          </w:tcPr>
          <w:p w14:paraId="2D2DA775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4B7E0DB8" w14:textId="025DD538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sz w:val="24"/>
                <w:szCs w:val="24"/>
              </w:rPr>
              <w:t>11,737</w:t>
            </w:r>
          </w:p>
        </w:tc>
        <w:tc>
          <w:tcPr>
            <w:tcW w:w="236" w:type="dxa"/>
            <w:shd w:val="clear" w:color="auto" w:fill="auto"/>
          </w:tcPr>
          <w:p w14:paraId="3DE119FF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FAF106B" w14:textId="139400F3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11,356</w:t>
            </w:r>
          </w:p>
        </w:tc>
        <w:tc>
          <w:tcPr>
            <w:tcW w:w="236" w:type="dxa"/>
            <w:shd w:val="clear" w:color="auto" w:fill="auto"/>
          </w:tcPr>
          <w:p w14:paraId="7A15CF54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31BFD076" w14:textId="63271F9F" w:rsidR="00675EE2" w:rsidRPr="004C0DE4" w:rsidRDefault="00675EE2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sz w:val="24"/>
                <w:szCs w:val="24"/>
              </w:rPr>
              <w:t>268,600</w:t>
            </w:r>
          </w:p>
        </w:tc>
        <w:tc>
          <w:tcPr>
            <w:tcW w:w="236" w:type="dxa"/>
            <w:shd w:val="clear" w:color="auto" w:fill="auto"/>
          </w:tcPr>
          <w:p w14:paraId="26AD1DF4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A62E05F" w14:textId="445699A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289,420</w:t>
            </w:r>
          </w:p>
        </w:tc>
        <w:tc>
          <w:tcPr>
            <w:tcW w:w="236" w:type="dxa"/>
            <w:shd w:val="clear" w:color="auto" w:fill="auto"/>
          </w:tcPr>
          <w:p w14:paraId="1E468856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12E90D55" w14:textId="1D1B9077" w:rsidR="00675EE2" w:rsidRPr="004C0DE4" w:rsidRDefault="00675EE2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sz w:val="24"/>
                <w:szCs w:val="24"/>
              </w:rPr>
              <w:t>(40,000)</w:t>
            </w:r>
          </w:p>
        </w:tc>
        <w:tc>
          <w:tcPr>
            <w:tcW w:w="236" w:type="dxa"/>
            <w:shd w:val="clear" w:color="auto" w:fill="auto"/>
          </w:tcPr>
          <w:p w14:paraId="11B1314D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5BD0C05" w14:textId="63DEA215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0830CBC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4E8C57DF" w14:textId="6C340D8D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271D4A">
              <w:rPr>
                <w:rFonts w:asciiTheme="majorBidi" w:hAnsiTheme="majorBidi" w:cstheme="majorBidi"/>
                <w:sz w:val="24"/>
                <w:szCs w:val="24"/>
              </w:rPr>
              <w:t>402,180</w:t>
            </w:r>
          </w:p>
        </w:tc>
        <w:tc>
          <w:tcPr>
            <w:tcW w:w="236" w:type="dxa"/>
            <w:shd w:val="clear" w:color="auto" w:fill="auto"/>
          </w:tcPr>
          <w:p w14:paraId="7913DC1A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EFC656" w14:textId="36F55D5A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4,439,283</w:t>
            </w:r>
          </w:p>
        </w:tc>
      </w:tr>
      <w:tr w:rsidR="00675EE2" w:rsidRPr="004C0DE4" w14:paraId="1A63D1F6" w14:textId="77777777" w:rsidTr="00FB0B18">
        <w:tc>
          <w:tcPr>
            <w:tcW w:w="3150" w:type="dxa"/>
            <w:shd w:val="clear" w:color="auto" w:fill="auto"/>
          </w:tcPr>
          <w:p w14:paraId="4E3940B8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74B53A" w14:textId="18BA715D" w:rsidR="00675EE2" w:rsidRPr="004C0DE4" w:rsidRDefault="00675EE2" w:rsidP="00E4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sz w:val="24"/>
                <w:szCs w:val="24"/>
              </w:rPr>
              <w:t>(1,02</w:t>
            </w:r>
            <w:r w:rsidR="000109F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75E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109F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675EE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D573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75E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69593880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97CD0" w14:textId="13B92CB1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(823,467)</w:t>
            </w:r>
          </w:p>
        </w:tc>
        <w:tc>
          <w:tcPr>
            <w:tcW w:w="270" w:type="dxa"/>
            <w:shd w:val="clear" w:color="auto" w:fill="auto"/>
          </w:tcPr>
          <w:p w14:paraId="18960A23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4F0F9AA2" w14:textId="21060E68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sz w:val="24"/>
                <w:szCs w:val="24"/>
              </w:rPr>
              <w:t>(2,347)</w:t>
            </w:r>
          </w:p>
        </w:tc>
        <w:tc>
          <w:tcPr>
            <w:tcW w:w="236" w:type="dxa"/>
            <w:shd w:val="clear" w:color="auto" w:fill="auto"/>
          </w:tcPr>
          <w:p w14:paraId="24AC225A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EA6F1" w14:textId="6D9997B5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(2,271)</w:t>
            </w:r>
          </w:p>
        </w:tc>
        <w:tc>
          <w:tcPr>
            <w:tcW w:w="236" w:type="dxa"/>
            <w:shd w:val="clear" w:color="auto" w:fill="auto"/>
          </w:tcPr>
          <w:p w14:paraId="194759FF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61545B95" w14:textId="6EF512EA" w:rsidR="00675EE2" w:rsidRPr="004C0DE4" w:rsidRDefault="00675EE2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sz w:val="24"/>
                <w:szCs w:val="24"/>
              </w:rPr>
              <w:t>(55,062)</w:t>
            </w:r>
          </w:p>
        </w:tc>
        <w:tc>
          <w:tcPr>
            <w:tcW w:w="236" w:type="dxa"/>
            <w:shd w:val="clear" w:color="auto" w:fill="auto"/>
          </w:tcPr>
          <w:p w14:paraId="7C4A5C0F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AB218" w14:textId="52558D95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(58,231)</w:t>
            </w:r>
          </w:p>
        </w:tc>
        <w:tc>
          <w:tcPr>
            <w:tcW w:w="236" w:type="dxa"/>
            <w:shd w:val="clear" w:color="auto" w:fill="auto"/>
          </w:tcPr>
          <w:p w14:paraId="544F2C4B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7C631076" w14:textId="73546883" w:rsidR="00675EE2" w:rsidRPr="004C0DE4" w:rsidRDefault="00675EE2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7B6930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F4D0D" w14:textId="75C23BAB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ABBB3E0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0DF09582" w14:textId="0DEDDC2F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sz w:val="24"/>
                <w:szCs w:val="24"/>
              </w:rPr>
              <w:t>(1,0</w:t>
            </w:r>
            <w:r w:rsidR="004B0E04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675EE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B0E0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75EE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4D573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675EE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1A45CE3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C674C" w14:textId="0C1BD891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(883,969)</w:t>
            </w:r>
          </w:p>
        </w:tc>
      </w:tr>
      <w:tr w:rsidR="00675EE2" w:rsidRPr="004C0DE4" w14:paraId="174F1DD7" w14:textId="77777777" w:rsidTr="00FB0B18">
        <w:trPr>
          <w:trHeight w:val="144"/>
        </w:trPr>
        <w:tc>
          <w:tcPr>
            <w:tcW w:w="3150" w:type="dxa"/>
            <w:shd w:val="clear" w:color="auto" w:fill="auto"/>
          </w:tcPr>
          <w:p w14:paraId="027A8DE2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1BD77" w14:textId="09CF2AA6" w:rsidR="00675EE2" w:rsidRPr="00675EE2" w:rsidRDefault="00675EE2" w:rsidP="00E4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</w:t>
            </w:r>
            <w:r w:rsidR="00010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 w:rsidRPr="00675E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109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75E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4D57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7" w:type="dxa"/>
            <w:shd w:val="clear" w:color="auto" w:fill="auto"/>
          </w:tcPr>
          <w:p w14:paraId="01EE5813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59337" w14:textId="529FEF5E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3,315,040</w:t>
            </w:r>
          </w:p>
        </w:tc>
        <w:tc>
          <w:tcPr>
            <w:tcW w:w="270" w:type="dxa"/>
            <w:shd w:val="clear" w:color="auto" w:fill="auto"/>
          </w:tcPr>
          <w:p w14:paraId="63DD754E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A1763" w14:textId="3CCD1E01" w:rsidR="00675EE2" w:rsidRPr="00675EE2" w:rsidRDefault="00675EE2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75E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9,390</w:t>
            </w:r>
          </w:p>
        </w:tc>
        <w:tc>
          <w:tcPr>
            <w:tcW w:w="236" w:type="dxa"/>
            <w:shd w:val="clear" w:color="auto" w:fill="auto"/>
          </w:tcPr>
          <w:p w14:paraId="4C9019F0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FF862" w14:textId="07CAA241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9,085</w:t>
            </w:r>
          </w:p>
        </w:tc>
        <w:tc>
          <w:tcPr>
            <w:tcW w:w="236" w:type="dxa"/>
            <w:shd w:val="clear" w:color="auto" w:fill="auto"/>
          </w:tcPr>
          <w:p w14:paraId="6428AC87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FAA96" w14:textId="18A699B7" w:rsidR="00675EE2" w:rsidRPr="00864224" w:rsidRDefault="00675EE2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42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213,538</w:t>
            </w:r>
          </w:p>
        </w:tc>
        <w:tc>
          <w:tcPr>
            <w:tcW w:w="236" w:type="dxa"/>
            <w:shd w:val="clear" w:color="auto" w:fill="auto"/>
          </w:tcPr>
          <w:p w14:paraId="61EFF36A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A08D1" w14:textId="32AF5576" w:rsidR="00675EE2" w:rsidRPr="004C0DE4" w:rsidRDefault="00675EE2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231,189</w:t>
            </w:r>
          </w:p>
        </w:tc>
        <w:tc>
          <w:tcPr>
            <w:tcW w:w="236" w:type="dxa"/>
            <w:shd w:val="clear" w:color="auto" w:fill="auto"/>
          </w:tcPr>
          <w:p w14:paraId="12111591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14C6" w14:textId="3EC150A4" w:rsidR="00675EE2" w:rsidRPr="00675EE2" w:rsidRDefault="00675EE2" w:rsidP="00EE3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(40,000)</w:t>
            </w:r>
          </w:p>
        </w:tc>
        <w:tc>
          <w:tcPr>
            <w:tcW w:w="236" w:type="dxa"/>
            <w:shd w:val="clear" w:color="auto" w:fill="auto"/>
          </w:tcPr>
          <w:p w14:paraId="0AAAB325" w14:textId="77777777" w:rsidR="00675EE2" w:rsidRPr="00675EE2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7434B" w14:textId="1122153C" w:rsidR="00675EE2" w:rsidRPr="00675EE2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5EE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8CD7E92" w14:textId="77777777" w:rsidR="00675EE2" w:rsidRPr="00675EE2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D7737" w14:textId="440C5B8E" w:rsidR="00675EE2" w:rsidRPr="00675EE2" w:rsidRDefault="00675EE2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5E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</w:t>
            </w:r>
            <w:r w:rsidR="004B0E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Pr="00675EE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B0E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674</w:t>
            </w:r>
          </w:p>
        </w:tc>
        <w:tc>
          <w:tcPr>
            <w:tcW w:w="236" w:type="dxa"/>
            <w:shd w:val="clear" w:color="auto" w:fill="auto"/>
          </w:tcPr>
          <w:p w14:paraId="4E533A18" w14:textId="77777777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E87EA3" w14:textId="49E4475C" w:rsidR="00675EE2" w:rsidRPr="004C0DE4" w:rsidRDefault="00675EE2" w:rsidP="00675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3,555,314</w:t>
            </w:r>
          </w:p>
        </w:tc>
      </w:tr>
      <w:tr w:rsidR="002C59E2" w:rsidRPr="004C0DE4" w14:paraId="3E5F5253" w14:textId="77777777" w:rsidTr="002562F9">
        <w:trPr>
          <w:trHeight w:val="125"/>
        </w:trPr>
        <w:tc>
          <w:tcPr>
            <w:tcW w:w="3150" w:type="dxa"/>
            <w:shd w:val="clear" w:color="auto" w:fill="auto"/>
          </w:tcPr>
          <w:p w14:paraId="513886CA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7CA61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5A3B9A4B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B0BC9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61FE979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C9D6C" w14:textId="77777777" w:rsidR="002C59E2" w:rsidRPr="004C0DE4" w:rsidRDefault="002C59E2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340299B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8CBF7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E05A676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FE4A5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783575F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BB1A7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F9B1AD9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1E619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2C5433E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18C98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A6B92B6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4BE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63C5B0E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DEFA5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59E2" w:rsidRPr="004C0DE4" w14:paraId="01FF04F4" w14:textId="77777777" w:rsidTr="002562F9">
        <w:trPr>
          <w:trHeight w:val="144"/>
        </w:trPr>
        <w:tc>
          <w:tcPr>
            <w:tcW w:w="3150" w:type="dxa"/>
            <w:shd w:val="clear" w:color="auto" w:fill="auto"/>
          </w:tcPr>
          <w:p w14:paraId="69E61BA2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BEFBC1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28CCF627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A0C043E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0BA2B5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B6DA79C" w14:textId="77777777" w:rsidR="002C59E2" w:rsidRPr="004C0DE4" w:rsidRDefault="002C59E2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C3EBCE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F3A1967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2ED368C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1526031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410EA5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ADB976D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4CEF03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37A2BB2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EB0AD5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40B4593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F78FB15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F453703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5C3498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55AA881" w14:textId="77777777" w:rsidR="002C59E2" w:rsidRPr="004C0DE4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14CA" w:rsidRPr="004C0DE4" w14:paraId="4837FB0D" w14:textId="77777777" w:rsidTr="00F4494A">
        <w:trPr>
          <w:trHeight w:val="144"/>
        </w:trPr>
        <w:tc>
          <w:tcPr>
            <w:tcW w:w="3150" w:type="dxa"/>
            <w:shd w:val="clear" w:color="auto" w:fill="auto"/>
          </w:tcPr>
          <w:p w14:paraId="2F6DBEF0" w14:textId="31CFDB94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="Angsana New" w:hint="cs"/>
                <w:sz w:val="24"/>
                <w:szCs w:val="24"/>
                <w:cs/>
              </w:rPr>
              <w:t>ผลขาดทุนจากการตัดรายการสินทรัพย์ทางการเงินที่วัดมูลค่าด้วยราคาทุนตัดจำหน่าย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</w:t>
            </w:r>
            <w:r w:rsidRPr="004C0DE4"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4C0DE4">
              <w:rPr>
                <w:rFonts w:asciiTheme="majorBidi" w:hAnsiTheme="majorBidi" w:cs="Angsana New" w:hint="cs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0" w:type="dxa"/>
            <w:shd w:val="clear" w:color="auto" w:fill="auto"/>
          </w:tcPr>
          <w:p w14:paraId="79DC0981" w14:textId="3425F843" w:rsidR="005F14CA" w:rsidRDefault="005F14CA" w:rsidP="00E4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A988F6" w14:textId="77777777" w:rsidR="005F14CA" w:rsidRDefault="005F14CA" w:rsidP="00E4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42BCCE" w14:textId="09658B9C" w:rsidR="005F14CA" w:rsidRPr="004C0DE4" w:rsidRDefault="005F14CA" w:rsidP="00E4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14CA">
              <w:rPr>
                <w:rFonts w:asciiTheme="majorBidi" w:hAnsiTheme="majorBidi" w:cstheme="majorBidi"/>
                <w:sz w:val="24"/>
                <w:szCs w:val="24"/>
              </w:rPr>
              <w:t>(759,320)</w:t>
            </w:r>
          </w:p>
        </w:tc>
        <w:tc>
          <w:tcPr>
            <w:tcW w:w="257" w:type="dxa"/>
            <w:shd w:val="clear" w:color="auto" w:fill="auto"/>
          </w:tcPr>
          <w:p w14:paraId="3B51FD7C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3763EEF" w14:textId="6D64F094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(608,860)</w:t>
            </w:r>
          </w:p>
        </w:tc>
        <w:tc>
          <w:tcPr>
            <w:tcW w:w="270" w:type="dxa"/>
            <w:shd w:val="clear" w:color="auto" w:fill="auto"/>
          </w:tcPr>
          <w:p w14:paraId="7A593C33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C676783" w14:textId="1B035C41" w:rsidR="005F14CA" w:rsidRPr="004C0DE4" w:rsidRDefault="005F14CA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669C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FAF783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7F63E25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BAFE50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21AD7801" w14:textId="77777777" w:rsidR="005F14CA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06922D" w14:textId="77777777" w:rsidR="005F14CA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BB1A0D" w14:textId="5B752BD0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F14CA">
              <w:rPr>
                <w:rFonts w:asciiTheme="majorBidi" w:hAnsiTheme="majorBidi" w:cstheme="majorBidi"/>
                <w:sz w:val="24"/>
                <w:szCs w:val="24"/>
              </w:rPr>
              <w:t>(131,535)</w:t>
            </w:r>
          </w:p>
        </w:tc>
        <w:tc>
          <w:tcPr>
            <w:tcW w:w="236" w:type="dxa"/>
            <w:shd w:val="clear" w:color="auto" w:fill="auto"/>
          </w:tcPr>
          <w:p w14:paraId="60E36081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DFA1167" w14:textId="7FC33581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(19,946)</w:t>
            </w:r>
          </w:p>
        </w:tc>
        <w:tc>
          <w:tcPr>
            <w:tcW w:w="236" w:type="dxa"/>
            <w:shd w:val="clear" w:color="auto" w:fill="auto"/>
          </w:tcPr>
          <w:p w14:paraId="4D7A5C68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A37E043" w14:textId="161C514D" w:rsidR="005F14CA" w:rsidRPr="004C0DE4" w:rsidRDefault="005F14CA" w:rsidP="00CC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CC4B1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A36C69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48304F0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612A5A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04976501" w14:textId="77777777" w:rsidR="005F14CA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105EB5" w14:textId="77777777" w:rsidR="005F14CA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A29D42" w14:textId="798927D2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F14CA">
              <w:rPr>
                <w:rFonts w:asciiTheme="majorBidi" w:hAnsiTheme="majorBidi" w:cstheme="majorBidi"/>
                <w:sz w:val="24"/>
                <w:szCs w:val="24"/>
              </w:rPr>
              <w:t>(890,855)</w:t>
            </w:r>
          </w:p>
        </w:tc>
        <w:tc>
          <w:tcPr>
            <w:tcW w:w="236" w:type="dxa"/>
            <w:shd w:val="clear" w:color="auto" w:fill="auto"/>
          </w:tcPr>
          <w:p w14:paraId="5477A94B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DA6848E" w14:textId="25880CF5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(628,806)</w:t>
            </w:r>
          </w:p>
        </w:tc>
      </w:tr>
      <w:tr w:rsidR="005F14CA" w:rsidRPr="004C0DE4" w14:paraId="2E6AE176" w14:textId="77777777" w:rsidTr="00F4494A">
        <w:trPr>
          <w:trHeight w:val="144"/>
        </w:trPr>
        <w:tc>
          <w:tcPr>
            <w:tcW w:w="3150" w:type="dxa"/>
            <w:shd w:val="clear" w:color="auto" w:fill="auto"/>
          </w:tcPr>
          <w:p w14:paraId="26A6F5CB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6E303EF1" w14:textId="557CBF56" w:rsidR="005F14CA" w:rsidRPr="004C0DE4" w:rsidRDefault="005F14CA" w:rsidP="00E4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14CA">
              <w:rPr>
                <w:rFonts w:asciiTheme="majorBidi" w:hAnsiTheme="majorBidi" w:cstheme="majorBidi"/>
                <w:sz w:val="24"/>
                <w:szCs w:val="24"/>
              </w:rPr>
              <w:t>(2,5</w:t>
            </w:r>
            <w:r w:rsidR="00EE3D19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Pr="005F14CA">
              <w:rPr>
                <w:rFonts w:asciiTheme="majorBidi" w:hAnsiTheme="majorBidi" w:cstheme="majorBidi"/>
                <w:sz w:val="24"/>
                <w:szCs w:val="24"/>
              </w:rPr>
              <w:t>,17</w:t>
            </w:r>
            <w:r w:rsidR="00BC2E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F14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7" w:type="dxa"/>
            <w:shd w:val="clear" w:color="auto" w:fill="auto"/>
          </w:tcPr>
          <w:p w14:paraId="4BEB875B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5B485CD" w14:textId="246BFAA4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(2,758,731)</w:t>
            </w:r>
          </w:p>
        </w:tc>
        <w:tc>
          <w:tcPr>
            <w:tcW w:w="270" w:type="dxa"/>
            <w:shd w:val="clear" w:color="auto" w:fill="auto"/>
          </w:tcPr>
          <w:p w14:paraId="197DD7DA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BCE7986" w14:textId="6AF6F391" w:rsidR="005F14CA" w:rsidRPr="004C0DE4" w:rsidRDefault="005F14CA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18CD6B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18D3D23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6F5B8E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14:paraId="75182961" w14:textId="3FC551A1" w:rsidR="005F14CA" w:rsidRPr="004C0DE4" w:rsidRDefault="005F14CA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F14CA">
              <w:rPr>
                <w:rFonts w:asciiTheme="majorBidi" w:hAnsiTheme="majorBidi" w:cstheme="majorBidi"/>
                <w:sz w:val="24"/>
                <w:szCs w:val="24"/>
              </w:rPr>
              <w:t>(37,530)</w:t>
            </w:r>
          </w:p>
        </w:tc>
        <w:tc>
          <w:tcPr>
            <w:tcW w:w="236" w:type="dxa"/>
            <w:shd w:val="clear" w:color="auto" w:fill="auto"/>
          </w:tcPr>
          <w:p w14:paraId="3AF8636D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60B29BB" w14:textId="3896012B" w:rsidR="005F14CA" w:rsidRPr="00156FC1" w:rsidRDefault="005F14CA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(177,395)</w:t>
            </w:r>
          </w:p>
        </w:tc>
        <w:tc>
          <w:tcPr>
            <w:tcW w:w="236" w:type="dxa"/>
            <w:shd w:val="clear" w:color="auto" w:fill="auto"/>
          </w:tcPr>
          <w:p w14:paraId="554CE2AB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1A09E01" w14:textId="5767C44C" w:rsidR="005F14CA" w:rsidRPr="004C0DE4" w:rsidRDefault="005F14CA" w:rsidP="00CC4B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DA44B7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58AC460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79C5615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shd w:val="clear" w:color="auto" w:fill="auto"/>
          </w:tcPr>
          <w:p w14:paraId="139F0C21" w14:textId="5CDC000F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F14CA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="00A34AE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A4DE1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5F14CA">
              <w:rPr>
                <w:rFonts w:asciiTheme="majorBidi" w:hAnsiTheme="majorBidi" w:cstheme="majorBidi"/>
                <w:sz w:val="24"/>
                <w:szCs w:val="24"/>
              </w:rPr>
              <w:t>,70</w:t>
            </w:r>
            <w:r w:rsidR="00BC2E4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F14C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7A11B6D" w14:textId="77777777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AA60717" w14:textId="2EBB6B83" w:rsidR="005F14CA" w:rsidRPr="004C0DE4" w:rsidRDefault="005F14CA" w:rsidP="005F1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C0DE4">
              <w:rPr>
                <w:rFonts w:asciiTheme="majorBidi" w:hAnsiTheme="majorBidi" w:cstheme="majorBidi"/>
                <w:sz w:val="24"/>
                <w:szCs w:val="24"/>
              </w:rPr>
              <w:t>(2,936,126)</w:t>
            </w:r>
          </w:p>
        </w:tc>
      </w:tr>
    </w:tbl>
    <w:p w14:paraId="16734C17" w14:textId="77777777" w:rsidR="002C59E2" w:rsidRPr="006B417E" w:rsidRDefault="002C59E2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F89B064" w14:textId="77777777" w:rsidR="00AC59CD" w:rsidRPr="002C59E2" w:rsidRDefault="00AC59CD" w:rsidP="00AC59CD">
      <w:pPr>
        <w:tabs>
          <w:tab w:val="left" w:pos="9900"/>
          <w:tab w:val="left" w:pos="9990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398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01"/>
        <w:gridCol w:w="257"/>
        <w:gridCol w:w="991"/>
        <w:gridCol w:w="270"/>
        <w:gridCol w:w="881"/>
        <w:gridCol w:w="237"/>
        <w:gridCol w:w="819"/>
        <w:gridCol w:w="236"/>
        <w:gridCol w:w="820"/>
        <w:gridCol w:w="236"/>
        <w:gridCol w:w="839"/>
        <w:gridCol w:w="236"/>
        <w:gridCol w:w="1007"/>
        <w:gridCol w:w="240"/>
        <w:gridCol w:w="930"/>
        <w:gridCol w:w="236"/>
        <w:gridCol w:w="963"/>
        <w:gridCol w:w="236"/>
        <w:gridCol w:w="935"/>
        <w:gridCol w:w="8"/>
      </w:tblGrid>
      <w:tr w:rsidR="00AC59CD" w:rsidRPr="006B417E" w14:paraId="2D1486AB" w14:textId="77777777" w:rsidTr="00A6238E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7040CF2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11378" w:type="dxa"/>
            <w:gridSpan w:val="20"/>
            <w:vAlign w:val="bottom"/>
          </w:tcPr>
          <w:p w14:paraId="015821C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C59CD" w:rsidRPr="006B417E" w14:paraId="0F245724" w14:textId="77777777" w:rsidTr="00A6238E">
        <w:trPr>
          <w:gridAfter w:val="1"/>
          <w:wAfter w:w="8" w:type="dxa"/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077F0A8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2FC3385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  <w:vAlign w:val="bottom"/>
          </w:tcPr>
          <w:p w14:paraId="6F56382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59B491E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7F4F5FC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2319587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1E638FB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77" w:type="dxa"/>
            <w:gridSpan w:val="3"/>
            <w:vAlign w:val="bottom"/>
          </w:tcPr>
          <w:p w14:paraId="6C8C578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5F07F61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4" w:type="dxa"/>
            <w:gridSpan w:val="3"/>
            <w:vAlign w:val="bottom"/>
          </w:tcPr>
          <w:p w14:paraId="4F79CFC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C59E2" w:rsidRPr="006B417E" w14:paraId="50E18152" w14:textId="77777777" w:rsidTr="00A6238E">
        <w:trPr>
          <w:gridAfter w:val="1"/>
          <w:wAfter w:w="8" w:type="dxa"/>
          <w:trHeight w:val="20"/>
          <w:tblHeader/>
        </w:trPr>
        <w:tc>
          <w:tcPr>
            <w:tcW w:w="2610" w:type="dxa"/>
            <w:vAlign w:val="bottom"/>
          </w:tcPr>
          <w:p w14:paraId="002FB7C1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41A91904" w14:textId="5E78287F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</w:p>
        </w:tc>
        <w:tc>
          <w:tcPr>
            <w:tcW w:w="257" w:type="dxa"/>
            <w:vAlign w:val="bottom"/>
          </w:tcPr>
          <w:p w14:paraId="0F31873F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A1E471D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769B0B75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3513854F" w14:textId="32AE6312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</w:p>
        </w:tc>
        <w:tc>
          <w:tcPr>
            <w:tcW w:w="237" w:type="dxa"/>
            <w:vAlign w:val="bottom"/>
          </w:tcPr>
          <w:p w14:paraId="48EE00A4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D9B5E5B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7C7FAD89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93150F0" w14:textId="6F43F80C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03FADDE2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4A1EE0A5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D9D06F7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C20F039" w14:textId="0FAC4350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</w:p>
        </w:tc>
        <w:tc>
          <w:tcPr>
            <w:tcW w:w="240" w:type="dxa"/>
            <w:vAlign w:val="bottom"/>
          </w:tcPr>
          <w:p w14:paraId="06AC80EB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2DA726B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1642B71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6AE36D35" w14:textId="409C1B1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31E17E52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32B7D134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2C59E2" w:rsidRPr="006B417E" w14:paraId="00EF24EF" w14:textId="77777777" w:rsidTr="00A6238E">
        <w:trPr>
          <w:gridAfter w:val="1"/>
          <w:wAfter w:w="8" w:type="dxa"/>
          <w:trHeight w:val="20"/>
          <w:tblHeader/>
        </w:trPr>
        <w:tc>
          <w:tcPr>
            <w:tcW w:w="2610" w:type="dxa"/>
            <w:vAlign w:val="bottom"/>
          </w:tcPr>
          <w:p w14:paraId="762B00ED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1" w:type="dxa"/>
            <w:vAlign w:val="bottom"/>
          </w:tcPr>
          <w:p w14:paraId="6ACF71A4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7" w:type="dxa"/>
            <w:vAlign w:val="bottom"/>
          </w:tcPr>
          <w:p w14:paraId="33478FFF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B6C075F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5A63AA44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3C87DBFA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7" w:type="dxa"/>
            <w:vAlign w:val="bottom"/>
          </w:tcPr>
          <w:p w14:paraId="430EE787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DD4FA7D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5E9A5C15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2CB8731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350E3C6A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7E3091A2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284FFFF8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01B9A59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14:paraId="5DFD0639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EE493E5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vAlign w:val="bottom"/>
          </w:tcPr>
          <w:p w14:paraId="320A9434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5AE46AD4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6" w:type="dxa"/>
            <w:vAlign w:val="bottom"/>
          </w:tcPr>
          <w:p w14:paraId="07E31BFD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bottom"/>
          </w:tcPr>
          <w:p w14:paraId="2EB56BA3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C59E2" w:rsidRPr="006B417E" w14:paraId="04A54260" w14:textId="77777777" w:rsidTr="00A6238E">
        <w:trPr>
          <w:trHeight w:val="20"/>
          <w:tblHeader/>
        </w:trPr>
        <w:tc>
          <w:tcPr>
            <w:tcW w:w="2610" w:type="dxa"/>
            <w:vAlign w:val="bottom"/>
          </w:tcPr>
          <w:p w14:paraId="71689AB2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78" w:type="dxa"/>
            <w:gridSpan w:val="20"/>
            <w:vAlign w:val="bottom"/>
          </w:tcPr>
          <w:p w14:paraId="55038F82" w14:textId="77777777" w:rsidR="002C59E2" w:rsidRPr="006B417E" w:rsidRDefault="002C59E2" w:rsidP="002C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05967" w:rsidRPr="006B417E" w14:paraId="400C460C" w14:textId="77777777" w:rsidTr="00B05967">
        <w:trPr>
          <w:gridAfter w:val="1"/>
          <w:wAfter w:w="8" w:type="dxa"/>
          <w:trHeight w:val="383"/>
        </w:trPr>
        <w:tc>
          <w:tcPr>
            <w:tcW w:w="2610" w:type="dxa"/>
            <w:shd w:val="clear" w:color="auto" w:fill="auto"/>
            <w:vAlign w:val="bottom"/>
          </w:tcPr>
          <w:p w14:paraId="52F00FAD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3D0277B6" w14:textId="741DC2F5" w:rsidR="00B05967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E963F88" w14:textId="68BBD69A" w:rsidR="00B05967" w:rsidRPr="005E027A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176,1</w:t>
            </w:r>
            <w:r w:rsidR="00A457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,58</w:t>
            </w:r>
            <w:r w:rsidR="002300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5101C86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230B89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154,081,379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7E4BDA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</w:tcPr>
          <w:p w14:paraId="4F762DF1" w14:textId="77777777" w:rsidR="00B05967" w:rsidRDefault="00B05967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D30D62A" w14:textId="7053165C" w:rsidR="00B05967" w:rsidRPr="005E027A" w:rsidRDefault="00B05967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63,488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94FFA5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20367B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106,076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D6E8D8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</w:tcPr>
          <w:p w14:paraId="50ADECC3" w14:textId="06598334" w:rsidR="00B05967" w:rsidRDefault="00B05967" w:rsidP="0053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5AF9057" w14:textId="4BCCAEC4" w:rsidR="00B05967" w:rsidRPr="005E027A" w:rsidRDefault="00B05967" w:rsidP="0053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5,108,433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414CB1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82281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5,163,839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0809B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14:paraId="06C542CF" w14:textId="02E99446" w:rsidR="00B05967" w:rsidRDefault="00B05967" w:rsidP="0053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512C107" w14:textId="21CE5041" w:rsidR="00B05967" w:rsidRPr="005E027A" w:rsidRDefault="00B05967" w:rsidP="0053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(10,288,039)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B841A28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EC7109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(9,195,348)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B92D87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</w:tcPr>
          <w:p w14:paraId="25812AC5" w14:textId="3FAC08DF" w:rsidR="00B05967" w:rsidRDefault="00B05967" w:rsidP="00B059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D1463EB" w14:textId="5961C18F" w:rsidR="00B05967" w:rsidRPr="005E027A" w:rsidRDefault="00B05967" w:rsidP="00B059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171,0</w:t>
            </w:r>
            <w:r w:rsidR="0067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</w:t>
            </w: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,46</w:t>
            </w:r>
            <w:r w:rsidR="002300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9F9FA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07A9DD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150,155,946</w:t>
            </w:r>
          </w:p>
        </w:tc>
      </w:tr>
      <w:tr w:rsidR="00B05967" w:rsidRPr="006B417E" w14:paraId="1D44955C" w14:textId="77777777" w:rsidTr="00B05967">
        <w:trPr>
          <w:gridAfter w:val="1"/>
          <w:wAfter w:w="8" w:type="dxa"/>
          <w:trHeight w:val="547"/>
        </w:trPr>
        <w:tc>
          <w:tcPr>
            <w:tcW w:w="2610" w:type="dxa"/>
            <w:shd w:val="clear" w:color="auto" w:fill="auto"/>
            <w:vAlign w:val="bottom"/>
          </w:tcPr>
          <w:p w14:paraId="31E80E21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right="-111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shd w:val="clear" w:color="auto" w:fill="auto"/>
          </w:tcPr>
          <w:p w14:paraId="6CA277C6" w14:textId="4D489234" w:rsidR="00B05967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E72E4AD" w14:textId="7B74553E" w:rsidR="00B05967" w:rsidRPr="005E027A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140,4</w:t>
            </w:r>
            <w:r w:rsidR="003936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</w:t>
            </w: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7253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300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8BB8EC7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61182D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22,558,092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E92C73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shd w:val="clear" w:color="auto" w:fill="auto"/>
          </w:tcPr>
          <w:p w14:paraId="7E8AA7E1" w14:textId="61246BCD" w:rsidR="00B05967" w:rsidRDefault="00B05967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55AF0CC" w14:textId="3E8DCDFE" w:rsidR="00B05967" w:rsidRPr="005E027A" w:rsidRDefault="00B05967" w:rsidP="00266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45,058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D4A4B7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BFDBD2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57,037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60CAE0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shd w:val="clear" w:color="auto" w:fill="auto"/>
          </w:tcPr>
          <w:p w14:paraId="0D8C47E0" w14:textId="77777777" w:rsidR="00B05967" w:rsidRDefault="00B05967" w:rsidP="0053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F53C711" w14:textId="74209A59" w:rsidR="00B05967" w:rsidRPr="005E027A" w:rsidRDefault="00B05967" w:rsidP="0053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3,132,28</w:t>
            </w:r>
            <w:r w:rsidR="002300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08D342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9D5D05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3,267,365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6850C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14:paraId="28BF7F57" w14:textId="77777777" w:rsidR="00B05967" w:rsidRDefault="00B05967" w:rsidP="0053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62AFD57" w14:textId="17DC03F7" w:rsidR="00B05967" w:rsidRPr="005E027A" w:rsidRDefault="00B05967" w:rsidP="0053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(8,286,039)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A45E698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AC35F4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70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(7,643,347)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9E9839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</w:tcPr>
          <w:p w14:paraId="64804D0F" w14:textId="4E25FA5D" w:rsidR="00B05967" w:rsidRDefault="00B05967" w:rsidP="00B059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A42A098" w14:textId="6E6C59FE" w:rsidR="00B05967" w:rsidRPr="005E027A" w:rsidRDefault="00B05967" w:rsidP="00B0596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2"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135,3</w:t>
            </w:r>
            <w:r w:rsidR="00807A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807A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B05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300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17B18B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0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0328E5" w14:textId="77777777" w:rsidR="00B05967" w:rsidRPr="006B417E" w:rsidRDefault="00B05967" w:rsidP="00B0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118,239,147</w:t>
            </w:r>
          </w:p>
        </w:tc>
      </w:tr>
    </w:tbl>
    <w:p w14:paraId="6B22BECA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EFE3974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9EEEA89" w14:textId="77777777" w:rsidR="00AC59CD" w:rsidRPr="006B417E" w:rsidRDefault="00AC59CD" w:rsidP="00AC59CD">
      <w:pPr>
        <w:rPr>
          <w:rFonts w:asciiTheme="majorBidi" w:eastAsia="DengXian" w:hAnsiTheme="majorBidi" w:cstheme="majorBidi"/>
          <w:sz w:val="28"/>
          <w:szCs w:val="28"/>
          <w:cs/>
        </w:rPr>
        <w:sectPr w:rsidR="00AC59CD" w:rsidRPr="006B417E" w:rsidSect="00520552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DA869FB" w14:textId="5264C905" w:rsidR="00AC59CD" w:rsidRPr="006B417E" w:rsidRDefault="00403032" w:rsidP="00AC59CD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งินปันผล</w:t>
      </w:r>
    </w:p>
    <w:p w14:paraId="10F67E5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DengXian" w:hAnsiTheme="majorBidi" w:cstheme="majorBidi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AC59CD" w:rsidRPr="006B417E" w14:paraId="3511565A" w14:textId="77777777" w:rsidTr="00204DC7">
        <w:trPr>
          <w:trHeight w:val="218"/>
          <w:tblHeader/>
        </w:trPr>
        <w:tc>
          <w:tcPr>
            <w:tcW w:w="2520" w:type="dxa"/>
            <w:vAlign w:val="bottom"/>
          </w:tcPr>
          <w:p w14:paraId="5B5A171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A33AEE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1BC8E76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0562F37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0234F9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5B1E7AB" w14:textId="77777777" w:rsidR="00AC59CD" w:rsidRPr="006B417E" w:rsidDel="00D43E7A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C59CD" w:rsidRPr="006B417E" w14:paraId="675B25BD" w14:textId="77777777" w:rsidTr="00204DC7">
        <w:trPr>
          <w:trHeight w:val="220"/>
          <w:tblHeader/>
        </w:trPr>
        <w:tc>
          <w:tcPr>
            <w:tcW w:w="2520" w:type="dxa"/>
          </w:tcPr>
          <w:p w14:paraId="752A7C4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9EDC75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30" w:type="dxa"/>
          </w:tcPr>
          <w:p w14:paraId="32054D0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68686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1079D1A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2C6C707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22A68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68FBD6C4" w14:textId="77777777" w:rsidTr="00204DC7">
        <w:trPr>
          <w:trHeight w:val="228"/>
        </w:trPr>
        <w:tc>
          <w:tcPr>
            <w:tcW w:w="2520" w:type="dxa"/>
          </w:tcPr>
          <w:p w14:paraId="2EC3B34E" w14:textId="05ED01C9" w:rsidR="00AC59CD" w:rsidRPr="006717B0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7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126CD" w:rsidRPr="006717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24C2838A" w14:textId="3F66ABDF" w:rsidR="00AC59CD" w:rsidRPr="006717B0" w:rsidRDefault="00EA6664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C59CD" w:rsidRPr="0067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="00AC59CD" w:rsidRPr="0067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717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553D148E" w14:textId="03146405" w:rsidR="00AC59CD" w:rsidRPr="006717B0" w:rsidRDefault="00AC59CD" w:rsidP="00962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7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A6664" w:rsidRPr="006717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234A7A1B" w14:textId="3B63F6E1" w:rsidR="00AC59CD" w:rsidRPr="006717B0" w:rsidRDefault="001126CD" w:rsidP="00112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  <w:tc>
          <w:tcPr>
            <w:tcW w:w="270" w:type="dxa"/>
          </w:tcPr>
          <w:p w14:paraId="7B3B3493" w14:textId="77777777" w:rsidR="00AC59CD" w:rsidRPr="006717B0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5CD248" w14:textId="6CF199A9" w:rsidR="00AC59CD" w:rsidRPr="006717B0" w:rsidRDefault="001126CD" w:rsidP="005A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</w:rPr>
              <w:t>445,200</w:t>
            </w:r>
          </w:p>
        </w:tc>
      </w:tr>
      <w:tr w:rsidR="00AC59CD" w:rsidRPr="006B417E" w14:paraId="2690FE2A" w14:textId="77777777" w:rsidTr="00204DC7">
        <w:trPr>
          <w:trHeight w:val="228"/>
        </w:trPr>
        <w:tc>
          <w:tcPr>
            <w:tcW w:w="2520" w:type="dxa"/>
          </w:tcPr>
          <w:p w14:paraId="206B096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55472F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3CBFAB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35E687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DB891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26C644" w14:textId="77777777" w:rsidR="00AC59CD" w:rsidRPr="006B417E" w:rsidRDefault="00AC59CD" w:rsidP="005A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3CC89F5A" w14:textId="77777777" w:rsidTr="00204DC7">
        <w:trPr>
          <w:trHeight w:val="220"/>
        </w:trPr>
        <w:tc>
          <w:tcPr>
            <w:tcW w:w="2520" w:type="dxa"/>
          </w:tcPr>
          <w:p w14:paraId="2373549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1A82168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BA8014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746DE4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C96A6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040F38" w14:textId="77777777" w:rsidR="00AC59CD" w:rsidRPr="006B417E" w:rsidRDefault="00AC59CD" w:rsidP="005A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7E31FE95" w14:textId="77777777" w:rsidTr="00204DC7">
        <w:trPr>
          <w:trHeight w:val="192"/>
        </w:trPr>
        <w:tc>
          <w:tcPr>
            <w:tcW w:w="2520" w:type="dxa"/>
          </w:tcPr>
          <w:p w14:paraId="7796088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51D1EBC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7D4FD955" w14:textId="69ED6903" w:rsidR="00AC59CD" w:rsidRPr="006B417E" w:rsidRDefault="00AC59CD" w:rsidP="00962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7B51851E" w14:textId="34BFB63D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0.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016CB7D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D4F118" w14:textId="6C811956" w:rsidR="00AC59CD" w:rsidRPr="006B417E" w:rsidRDefault="00AC59CD" w:rsidP="005A7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2,014,000</w:t>
            </w:r>
          </w:p>
        </w:tc>
      </w:tr>
    </w:tbl>
    <w:p w14:paraId="5F008FC4" w14:textId="77777777" w:rsidR="00AC59CD" w:rsidRPr="006B417E" w:rsidRDefault="00AC59CD" w:rsidP="00AC59CD">
      <w:pPr>
        <w:rPr>
          <w:rFonts w:asciiTheme="majorBidi" w:hAnsiTheme="majorBidi" w:cstheme="majorBidi"/>
          <w:b/>
          <w:sz w:val="28"/>
          <w:szCs w:val="28"/>
        </w:rPr>
      </w:pPr>
    </w:p>
    <w:p w14:paraId="339832F0" w14:textId="77777777" w:rsidR="00AC59CD" w:rsidRPr="006B417E" w:rsidRDefault="00AC59CD" w:rsidP="00AC59CD">
      <w:pPr>
        <w:rPr>
          <w:rFonts w:asciiTheme="majorBidi" w:hAnsiTheme="majorBidi" w:cstheme="majorBidi"/>
          <w:b/>
          <w:sz w:val="28"/>
          <w:szCs w:val="28"/>
        </w:rPr>
      </w:pPr>
    </w:p>
    <w:p w14:paraId="70E6E7C4" w14:textId="77777777" w:rsidR="00AC59CD" w:rsidRPr="006B417E" w:rsidRDefault="00AC59CD" w:rsidP="00AC59CD">
      <w:pPr>
        <w:rPr>
          <w:rFonts w:asciiTheme="majorBidi" w:hAnsiTheme="majorBidi" w:cstheme="majorBidi"/>
          <w:b/>
          <w:sz w:val="28"/>
          <w:szCs w:val="28"/>
        </w:rPr>
      </w:pPr>
    </w:p>
    <w:p w14:paraId="65564E73" w14:textId="77777777" w:rsidR="00AC59CD" w:rsidRPr="006B417E" w:rsidRDefault="00AC59CD" w:rsidP="00AC59CD">
      <w:pPr>
        <w:rPr>
          <w:rFonts w:asciiTheme="majorBidi" w:eastAsia="DengXian" w:hAnsiTheme="majorBidi" w:cstheme="majorBidi"/>
          <w:sz w:val="28"/>
          <w:szCs w:val="28"/>
          <w:cs/>
        </w:rPr>
        <w:sectPr w:rsidR="00AC59CD" w:rsidRPr="006B417E" w:rsidSect="00520552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3B0C828C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69F8F67F" w14:textId="77777777" w:rsidR="00AC59CD" w:rsidRPr="006B417E" w:rsidRDefault="00AC59CD" w:rsidP="00AC59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  <w:lang w:val="en-GB"/>
        </w:rPr>
      </w:pPr>
    </w:p>
    <w:p w14:paraId="0F15447A" w14:textId="77777777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F0A3BC" w14:textId="77777777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0"/>
          <w:lang w:bidi="th-TH"/>
        </w:rPr>
      </w:pPr>
    </w:p>
    <w:p w14:paraId="53C62B9A" w14:textId="77777777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748397A5" w14:textId="77777777" w:rsidR="00AC59CD" w:rsidRPr="006B417E" w:rsidRDefault="00AC59CD" w:rsidP="00AC59C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9"/>
        <w:gridCol w:w="178"/>
        <w:gridCol w:w="1350"/>
        <w:gridCol w:w="185"/>
        <w:gridCol w:w="1165"/>
        <w:gridCol w:w="180"/>
        <w:gridCol w:w="1080"/>
        <w:gridCol w:w="180"/>
        <w:gridCol w:w="1170"/>
        <w:gridCol w:w="180"/>
        <w:gridCol w:w="1260"/>
      </w:tblGrid>
      <w:tr w:rsidR="00AC59CD" w:rsidRPr="006B417E" w14:paraId="36A350E0" w14:textId="77777777" w:rsidTr="008B773E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775D99F0" w14:textId="77777777" w:rsidR="00AC59CD" w:rsidRPr="006B417E" w:rsidDel="00A71EB6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CE775E9" w14:textId="77777777" w:rsidR="00AC59CD" w:rsidRPr="006B417E" w:rsidRDefault="00AC59CD" w:rsidP="006D3FA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59CD" w:rsidRPr="006B417E" w14:paraId="0C8A1296" w14:textId="77777777" w:rsidTr="008B773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32626410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3A5869E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002A15D9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vAlign w:val="bottom"/>
          </w:tcPr>
          <w:p w14:paraId="6994CD04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C59CD" w:rsidRPr="006B417E" w14:paraId="652213FE" w14:textId="77777777" w:rsidTr="001765F0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27F7B738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53CB80F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56DF3A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14:paraId="462A716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654DDE7A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5CC888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3D85FDEC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86B0B98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DA89D4A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A6D5E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368FDB2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97C64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B85E34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D7B5A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5C9DD669" w14:textId="77777777" w:rsidTr="008B773E">
        <w:trPr>
          <w:cantSplit/>
          <w:trHeight w:val="56"/>
        </w:trPr>
        <w:tc>
          <w:tcPr>
            <w:tcW w:w="3960" w:type="dxa"/>
            <w:shd w:val="clear" w:color="auto" w:fill="auto"/>
            <w:vAlign w:val="bottom"/>
          </w:tcPr>
          <w:p w14:paraId="6765F17B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4CEDDF56" w14:textId="77777777" w:rsidR="00AC59CD" w:rsidRPr="006B417E" w:rsidRDefault="00AC59CD" w:rsidP="006D3F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0776C070" w14:textId="77777777" w:rsidTr="008B773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2E3750C3" w14:textId="390A3F06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C59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260" w:type="dxa"/>
            <w:gridSpan w:val="13"/>
            <w:vAlign w:val="bottom"/>
          </w:tcPr>
          <w:p w14:paraId="1B2221C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AC59CD" w:rsidRPr="006B417E" w14:paraId="4948C37C" w14:textId="77777777" w:rsidTr="001765F0">
        <w:trPr>
          <w:cantSplit/>
        </w:trPr>
        <w:tc>
          <w:tcPr>
            <w:tcW w:w="3960" w:type="dxa"/>
          </w:tcPr>
          <w:p w14:paraId="71C146CD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1EC6169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05C885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68E6B536" w14:textId="05EC6FB4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5C2C96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B49C9A" w14:textId="2C7E576B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7E89E4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20CFDE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76822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6B10B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6C34E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379E7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C7664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AC190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32C" w:rsidRPr="006B417E" w14:paraId="34F0EC94" w14:textId="77777777" w:rsidTr="00CA623D">
        <w:trPr>
          <w:cantSplit/>
        </w:trPr>
        <w:tc>
          <w:tcPr>
            <w:tcW w:w="3960" w:type="dxa"/>
          </w:tcPr>
          <w:p w14:paraId="5D2F60C1" w14:textId="5D7742B3" w:rsidR="0053732C" w:rsidRPr="006B417E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vAlign w:val="bottom"/>
          </w:tcPr>
          <w:p w14:paraId="7D9FABCB" w14:textId="76D41CC4" w:rsidR="0053732C" w:rsidRPr="006B417E" w:rsidRDefault="00503791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18E8939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043340ED" w14:textId="408D9C26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3732C">
              <w:rPr>
                <w:rFonts w:asciiTheme="majorBidi" w:hAnsiTheme="majorBidi" w:cstheme="majorBidi"/>
                <w:sz w:val="28"/>
                <w:szCs w:val="28"/>
              </w:rPr>
              <w:t>149,7</w:t>
            </w:r>
            <w:r w:rsidR="00AF65E7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53732C">
              <w:rPr>
                <w:rFonts w:asciiTheme="majorBidi" w:hAnsiTheme="majorBidi" w:cstheme="majorBidi"/>
                <w:sz w:val="28"/>
                <w:szCs w:val="28"/>
              </w:rPr>
              <w:t>,70</w:t>
            </w:r>
            <w:r w:rsidR="0046776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3D4E8942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F4758F" w14:textId="525815AC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3732C">
              <w:rPr>
                <w:rFonts w:asciiTheme="majorBidi" w:hAnsiTheme="majorBidi" w:cstheme="majorBidi"/>
                <w:sz w:val="28"/>
                <w:szCs w:val="28"/>
              </w:rPr>
              <w:t>149,7</w:t>
            </w:r>
            <w:r w:rsidR="00AF65E7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53732C">
              <w:rPr>
                <w:rFonts w:asciiTheme="majorBidi" w:hAnsiTheme="majorBidi" w:cstheme="majorBidi"/>
                <w:sz w:val="28"/>
                <w:szCs w:val="28"/>
              </w:rPr>
              <w:t>,70</w:t>
            </w:r>
            <w:r w:rsidR="0046776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5" w:type="dxa"/>
            <w:vAlign w:val="bottom"/>
          </w:tcPr>
          <w:p w14:paraId="254E947E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2A35953" w14:textId="0571FDA3" w:rsidR="0053732C" w:rsidRPr="006B417E" w:rsidRDefault="00246AC3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A69DCA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004A04" w14:textId="34F3BBA2" w:rsidR="0053732C" w:rsidRPr="006B417E" w:rsidRDefault="00246AC3" w:rsidP="00047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244A0E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39C352" w14:textId="1F96E8EE" w:rsidR="0053732C" w:rsidRPr="006B417E" w:rsidRDefault="00246AC3" w:rsidP="00894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6AC3">
              <w:rPr>
                <w:rFonts w:asciiTheme="majorBidi" w:hAnsiTheme="majorBidi" w:cstheme="majorBidi"/>
                <w:sz w:val="28"/>
                <w:szCs w:val="28"/>
              </w:rPr>
              <w:t>149,1</w:t>
            </w:r>
            <w:r w:rsidR="00FE29C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246AC3">
              <w:rPr>
                <w:rFonts w:asciiTheme="majorBidi" w:hAnsiTheme="majorBidi" w:cstheme="majorBidi"/>
                <w:sz w:val="28"/>
                <w:szCs w:val="28"/>
              </w:rPr>
              <w:t>,907</w:t>
            </w:r>
          </w:p>
        </w:tc>
        <w:tc>
          <w:tcPr>
            <w:tcW w:w="180" w:type="dxa"/>
            <w:vAlign w:val="bottom"/>
          </w:tcPr>
          <w:p w14:paraId="0606D82A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9F7FA6" w14:textId="26203E48" w:rsidR="0053732C" w:rsidRPr="006B417E" w:rsidRDefault="00246AC3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6AC3">
              <w:rPr>
                <w:rFonts w:asciiTheme="majorBidi" w:hAnsiTheme="majorBidi" w:cstheme="majorBidi"/>
                <w:sz w:val="28"/>
                <w:szCs w:val="28"/>
              </w:rPr>
              <w:t>149,1</w:t>
            </w:r>
            <w:r w:rsidR="00FE29C8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246AC3">
              <w:rPr>
                <w:rFonts w:asciiTheme="majorBidi" w:hAnsiTheme="majorBidi" w:cstheme="majorBidi"/>
                <w:sz w:val="28"/>
                <w:szCs w:val="28"/>
              </w:rPr>
              <w:t>,907</w:t>
            </w:r>
          </w:p>
        </w:tc>
      </w:tr>
      <w:tr w:rsidR="0053732C" w:rsidRPr="006B417E" w14:paraId="5A586C76" w14:textId="77777777" w:rsidTr="001765F0">
        <w:trPr>
          <w:cantSplit/>
          <w:trHeight w:val="659"/>
        </w:trPr>
        <w:tc>
          <w:tcPr>
            <w:tcW w:w="3960" w:type="dxa"/>
          </w:tcPr>
          <w:p w14:paraId="4BBFE116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ED84F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63D48FC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825AFCE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58D65DE2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2DC7E3F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E3F3E1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5" w:type="dxa"/>
            <w:vAlign w:val="bottom"/>
          </w:tcPr>
          <w:p w14:paraId="770FD308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51FC102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3C412C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9CE77D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6696A39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1CCEF2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3BE346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8AA13C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732C" w:rsidRPr="006B417E" w14:paraId="51AFE315" w14:textId="77777777" w:rsidTr="001765F0">
        <w:trPr>
          <w:cantSplit/>
          <w:trHeight w:val="493"/>
        </w:trPr>
        <w:tc>
          <w:tcPr>
            <w:tcW w:w="3960" w:type="dxa"/>
          </w:tcPr>
          <w:p w14:paraId="5F8EC26B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2C560AF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91ADCEF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469AA1FB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544ECE8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414824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37947F9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ECAEC74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DE058A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877272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3E6E3C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17C014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306F4C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2A7AA5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5E4C" w:rsidRPr="006B417E" w14:paraId="0819697E" w14:textId="77777777" w:rsidTr="001765F0">
        <w:trPr>
          <w:cantSplit/>
          <w:trHeight w:val="493"/>
        </w:trPr>
        <w:tc>
          <w:tcPr>
            <w:tcW w:w="3960" w:type="dxa"/>
          </w:tcPr>
          <w:p w14:paraId="21262981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012F2F5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1FF8A95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437426FB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A085582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C54368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6B7A4D5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E3B2DC2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575606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8C0942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4C0416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45BB66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331830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33C500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5E4C" w:rsidRPr="006B417E" w14:paraId="23E8ECF7" w14:textId="77777777" w:rsidTr="001765F0">
        <w:trPr>
          <w:cantSplit/>
          <w:trHeight w:val="493"/>
        </w:trPr>
        <w:tc>
          <w:tcPr>
            <w:tcW w:w="3960" w:type="dxa"/>
          </w:tcPr>
          <w:p w14:paraId="1C7E1A95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CCE9016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B7A65B0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719BC9EB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09E2EAE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716D1A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D735883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D176544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94CD13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8C36E9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23366D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EBCCC4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1B3486" w14:textId="77777777" w:rsidR="00105E4C" w:rsidRPr="006B417E" w:rsidRDefault="00105E4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BAD0CC" w14:textId="77777777" w:rsidR="00105E4C" w:rsidRPr="006B417E" w:rsidRDefault="00105E4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32C" w:rsidRPr="006B417E" w14:paraId="677FB570" w14:textId="77777777" w:rsidTr="008B773E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7A3153BE" w14:textId="77777777" w:rsidR="0053732C" w:rsidRPr="006B417E" w:rsidDel="00A71EB6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166956F" w14:textId="549B591C" w:rsidR="0053732C" w:rsidRPr="006B417E" w:rsidRDefault="0053732C" w:rsidP="0053732C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3732C" w:rsidRPr="006B417E" w14:paraId="03E3FA94" w14:textId="77777777" w:rsidTr="008B773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29607C08" w14:textId="77777777" w:rsidR="0053732C" w:rsidRPr="006B417E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582F96C" w14:textId="77777777" w:rsidR="0053732C" w:rsidRPr="006B417E" w:rsidRDefault="0053732C" w:rsidP="0053732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3CA79F1E" w14:textId="77777777" w:rsidR="0053732C" w:rsidRPr="006B417E" w:rsidRDefault="0053732C" w:rsidP="0053732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vAlign w:val="bottom"/>
          </w:tcPr>
          <w:p w14:paraId="0590178C" w14:textId="77777777" w:rsidR="0053732C" w:rsidRPr="006B417E" w:rsidRDefault="0053732C" w:rsidP="0053732C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3732C" w:rsidRPr="006B417E" w14:paraId="3B715DAD" w14:textId="77777777" w:rsidTr="001765F0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5C10B364" w14:textId="77777777" w:rsidR="0053732C" w:rsidRPr="006B417E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BEE2F1" w14:textId="77777777" w:rsidR="0053732C" w:rsidRPr="006B417E" w:rsidRDefault="0053732C" w:rsidP="0053732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114E256" w14:textId="77777777" w:rsidR="0053732C" w:rsidRPr="006B417E" w:rsidRDefault="0053732C" w:rsidP="0053732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14:paraId="593BCC37" w14:textId="77777777" w:rsidR="0053732C" w:rsidRPr="006B417E" w:rsidRDefault="0053732C" w:rsidP="0053732C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6616450D" w14:textId="77777777" w:rsidR="0053732C" w:rsidRPr="006B417E" w:rsidRDefault="0053732C" w:rsidP="0053732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63F336" w14:textId="77777777" w:rsidR="0053732C" w:rsidRPr="006B417E" w:rsidRDefault="0053732C" w:rsidP="0053732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3876699C" w14:textId="77777777" w:rsidR="0053732C" w:rsidRPr="006B417E" w:rsidRDefault="0053732C" w:rsidP="0053732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1BE5D6A" w14:textId="77777777" w:rsidR="0053732C" w:rsidRPr="006B417E" w:rsidRDefault="0053732C" w:rsidP="0053732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F1279E1" w14:textId="77777777" w:rsidR="0053732C" w:rsidRPr="006B417E" w:rsidRDefault="0053732C" w:rsidP="0053732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DAACCB" w14:textId="77777777" w:rsidR="0053732C" w:rsidRPr="006B417E" w:rsidRDefault="0053732C" w:rsidP="0053732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A23AB8F" w14:textId="77777777" w:rsidR="0053732C" w:rsidRPr="006B417E" w:rsidRDefault="0053732C" w:rsidP="0053732C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794F30" w14:textId="77777777" w:rsidR="0053732C" w:rsidRPr="006B417E" w:rsidRDefault="0053732C" w:rsidP="0053732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9DFADCA" w14:textId="77777777" w:rsidR="0053732C" w:rsidRPr="006B417E" w:rsidRDefault="0053732C" w:rsidP="0053732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1B17EB" w14:textId="77777777" w:rsidR="0053732C" w:rsidRPr="006B417E" w:rsidRDefault="0053732C" w:rsidP="0053732C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3732C" w:rsidRPr="006B417E" w14:paraId="549BC151" w14:textId="77777777" w:rsidTr="008B773E">
        <w:trPr>
          <w:cantSplit/>
          <w:trHeight w:val="56"/>
        </w:trPr>
        <w:tc>
          <w:tcPr>
            <w:tcW w:w="3960" w:type="dxa"/>
            <w:shd w:val="clear" w:color="auto" w:fill="auto"/>
            <w:vAlign w:val="bottom"/>
          </w:tcPr>
          <w:p w14:paraId="07237E62" w14:textId="77777777" w:rsidR="0053732C" w:rsidRPr="006B417E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7B4227B" w14:textId="77777777" w:rsidR="0053732C" w:rsidRPr="006B417E" w:rsidRDefault="0053732C" w:rsidP="0053732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3732C" w:rsidRPr="006B417E" w14:paraId="78B3AF7B" w14:textId="77777777" w:rsidTr="008B773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76542B58" w14:textId="6C1B2476" w:rsidR="0053732C" w:rsidRPr="006B417E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260" w:type="dxa"/>
            <w:gridSpan w:val="13"/>
            <w:vAlign w:val="bottom"/>
          </w:tcPr>
          <w:p w14:paraId="160FD6E4" w14:textId="77777777" w:rsidR="0053732C" w:rsidRPr="006B417E" w:rsidRDefault="0053732C" w:rsidP="0053732C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3732C" w:rsidRPr="006B417E" w14:paraId="4B8778A9" w14:textId="77777777" w:rsidTr="001765F0">
        <w:trPr>
          <w:cantSplit/>
        </w:trPr>
        <w:tc>
          <w:tcPr>
            <w:tcW w:w="3960" w:type="dxa"/>
          </w:tcPr>
          <w:p w14:paraId="2E2AC52E" w14:textId="77777777" w:rsidR="0053732C" w:rsidRPr="006B417E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39DB4164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B685E57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5DF7EE3E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B7BBB09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C2FB13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726C138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4CF7FD2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678C82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861C50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F8EEAC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E90C82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C91B0C4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372B5D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32C" w:rsidRPr="006B417E" w14:paraId="3931CB36" w14:textId="77777777" w:rsidTr="001765F0">
        <w:trPr>
          <w:cantSplit/>
        </w:trPr>
        <w:tc>
          <w:tcPr>
            <w:tcW w:w="3960" w:type="dxa"/>
          </w:tcPr>
          <w:p w14:paraId="38E94D40" w14:textId="77777777" w:rsidR="0053732C" w:rsidRPr="006B417E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94556FB" w14:textId="71DAC635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426C702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7EAD59CF" w14:textId="2122A048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26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175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667</w:t>
            </w:r>
          </w:p>
        </w:tc>
        <w:tc>
          <w:tcPr>
            <w:tcW w:w="178" w:type="dxa"/>
            <w:vAlign w:val="bottom"/>
          </w:tcPr>
          <w:p w14:paraId="5B5B6258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D8A574" w14:textId="36583AF6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26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175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667</w:t>
            </w:r>
          </w:p>
        </w:tc>
        <w:tc>
          <w:tcPr>
            <w:tcW w:w="185" w:type="dxa"/>
            <w:vAlign w:val="bottom"/>
          </w:tcPr>
          <w:p w14:paraId="21504B07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05B16FF" w14:textId="176F879F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8E0B1A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4CD5D0" w14:textId="23DCC363" w:rsidR="0053732C" w:rsidRPr="006B417E" w:rsidRDefault="0053732C" w:rsidP="00047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5DE">
              <w:rPr>
                <w:rFonts w:asciiTheme="majorBidi" w:hAnsiTheme="majorBidi" w:cstheme="majorBidi"/>
                <w:sz w:val="28"/>
                <w:szCs w:val="28"/>
              </w:rPr>
              <w:t>26,490,278</w:t>
            </w:r>
          </w:p>
        </w:tc>
        <w:tc>
          <w:tcPr>
            <w:tcW w:w="180" w:type="dxa"/>
            <w:vAlign w:val="bottom"/>
          </w:tcPr>
          <w:p w14:paraId="1BB35F96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66BADC" w14:textId="59FA1BD2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1B5AB2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73312A" w14:textId="505A54FC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5DE">
              <w:rPr>
                <w:rFonts w:asciiTheme="majorBidi" w:hAnsiTheme="majorBidi" w:cstheme="majorBidi"/>
                <w:sz w:val="28"/>
                <w:szCs w:val="28"/>
              </w:rPr>
              <w:t>26,490,278</w:t>
            </w:r>
          </w:p>
        </w:tc>
      </w:tr>
      <w:tr w:rsidR="0053732C" w:rsidRPr="006B417E" w14:paraId="27E60B20" w14:textId="77777777" w:rsidTr="001765F0">
        <w:trPr>
          <w:cantSplit/>
        </w:trPr>
        <w:tc>
          <w:tcPr>
            <w:tcW w:w="3960" w:type="dxa"/>
          </w:tcPr>
          <w:p w14:paraId="464D9DE0" w14:textId="77777777" w:rsidR="0053732C" w:rsidRPr="006B417E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2AAE6A40" w14:textId="00CA6A8A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002EE4DB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220E639A" w14:textId="66C83103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90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292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385</w:t>
            </w:r>
          </w:p>
        </w:tc>
        <w:tc>
          <w:tcPr>
            <w:tcW w:w="178" w:type="dxa"/>
            <w:vAlign w:val="bottom"/>
          </w:tcPr>
          <w:p w14:paraId="1D0FCDB6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537AEA" w14:textId="58DBBC0F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90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292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385</w:t>
            </w:r>
          </w:p>
        </w:tc>
        <w:tc>
          <w:tcPr>
            <w:tcW w:w="185" w:type="dxa"/>
            <w:vAlign w:val="bottom"/>
          </w:tcPr>
          <w:p w14:paraId="579F1489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CE3A816" w14:textId="026E7515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4B41615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BFDF0C" w14:textId="3FF29266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5DE">
              <w:rPr>
                <w:rFonts w:asciiTheme="majorBidi" w:hAnsiTheme="majorBidi" w:cstheme="majorBidi"/>
                <w:sz w:val="28"/>
                <w:szCs w:val="28"/>
              </w:rPr>
              <w:t>90,886,935</w:t>
            </w:r>
          </w:p>
        </w:tc>
        <w:tc>
          <w:tcPr>
            <w:tcW w:w="180" w:type="dxa"/>
            <w:vAlign w:val="bottom"/>
          </w:tcPr>
          <w:p w14:paraId="6ADCAAC5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90387C" w14:textId="08ED1D74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D3BCB1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FAD5B9" w14:textId="7DD09C66" w:rsidR="0053732C" w:rsidRPr="006B417E" w:rsidRDefault="0053732C" w:rsidP="00047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A25DE">
              <w:rPr>
                <w:rFonts w:asciiTheme="majorBidi" w:hAnsiTheme="majorBidi" w:cstheme="majorBidi"/>
                <w:sz w:val="28"/>
                <w:szCs w:val="28"/>
              </w:rPr>
              <w:t>90,886,935</w:t>
            </w:r>
          </w:p>
        </w:tc>
      </w:tr>
      <w:tr w:rsidR="0053732C" w:rsidRPr="006B417E" w14:paraId="20B5689F" w14:textId="77777777" w:rsidTr="001765F0">
        <w:trPr>
          <w:cantSplit/>
        </w:trPr>
        <w:tc>
          <w:tcPr>
            <w:tcW w:w="3960" w:type="dxa"/>
          </w:tcPr>
          <w:p w14:paraId="0FE851ED" w14:textId="13ABBECB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5E9BAD0A" w14:textId="2A80310F" w:rsidR="0053732C" w:rsidRDefault="00F8203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203C">
              <w:rPr>
                <w:rFonts w:asciiTheme="majorBidi" w:hAnsiTheme="majorBidi" w:cstheme="majorBidi"/>
                <w:sz w:val="28"/>
                <w:szCs w:val="28"/>
              </w:rPr>
              <w:t>1,561,275</w:t>
            </w:r>
          </w:p>
        </w:tc>
        <w:tc>
          <w:tcPr>
            <w:tcW w:w="183" w:type="dxa"/>
            <w:vAlign w:val="bottom"/>
          </w:tcPr>
          <w:p w14:paraId="154A3E77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5C4B08EF" w14:textId="6B0AA096" w:rsidR="0053732C" w:rsidRPr="00600C68" w:rsidRDefault="00F8203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5A2B162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7BE069" w14:textId="562BD802" w:rsidR="0053732C" w:rsidRPr="00600C68" w:rsidRDefault="00F8203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203C">
              <w:rPr>
                <w:rFonts w:asciiTheme="majorBidi" w:hAnsiTheme="majorBidi" w:cstheme="majorBidi"/>
                <w:sz w:val="28"/>
                <w:szCs w:val="28"/>
              </w:rPr>
              <w:t>1,561,275</w:t>
            </w:r>
          </w:p>
        </w:tc>
        <w:tc>
          <w:tcPr>
            <w:tcW w:w="185" w:type="dxa"/>
            <w:vAlign w:val="bottom"/>
          </w:tcPr>
          <w:p w14:paraId="645CCD85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7455C0E" w14:textId="072D7807" w:rsidR="0053732C" w:rsidRDefault="00F8203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AE95EC7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E5BC08" w14:textId="1530AB6F" w:rsidR="0053732C" w:rsidRPr="00684744" w:rsidRDefault="00F8203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8203C">
              <w:rPr>
                <w:rFonts w:asciiTheme="majorBidi" w:hAnsiTheme="majorBidi" w:cs="Angsana New"/>
                <w:sz w:val="28"/>
                <w:szCs w:val="28"/>
              </w:rPr>
              <w:t>1,561,275</w:t>
            </w:r>
          </w:p>
        </w:tc>
        <w:tc>
          <w:tcPr>
            <w:tcW w:w="180" w:type="dxa"/>
            <w:vAlign w:val="bottom"/>
          </w:tcPr>
          <w:p w14:paraId="596B3A2C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A39DD4" w14:textId="76624895" w:rsidR="0053732C" w:rsidRDefault="00F8203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EA7A72" w14:textId="77777777" w:rsidR="0053732C" w:rsidRPr="006B417E" w:rsidRDefault="0053732C" w:rsidP="0053732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85C9A" w14:textId="1297B3AC" w:rsidR="0053732C" w:rsidRPr="00684744" w:rsidRDefault="00F8203C" w:rsidP="00047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8203C">
              <w:rPr>
                <w:rFonts w:asciiTheme="majorBidi" w:hAnsiTheme="majorBidi" w:cs="Angsana New"/>
                <w:sz w:val="28"/>
                <w:szCs w:val="28"/>
              </w:rPr>
              <w:t>1,561,275</w:t>
            </w:r>
          </w:p>
        </w:tc>
      </w:tr>
    </w:tbl>
    <w:p w14:paraId="7A830B43" w14:textId="77777777" w:rsidR="00DC413A" w:rsidRDefault="00DC413A">
      <w:r>
        <w:br w:type="page"/>
      </w: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5"/>
        <w:gridCol w:w="1165"/>
        <w:gridCol w:w="180"/>
        <w:gridCol w:w="1080"/>
        <w:gridCol w:w="180"/>
        <w:gridCol w:w="1170"/>
        <w:gridCol w:w="180"/>
        <w:gridCol w:w="1260"/>
      </w:tblGrid>
      <w:tr w:rsidR="00AC59CD" w:rsidRPr="006B417E" w14:paraId="77E1A5A9" w14:textId="77777777" w:rsidTr="00A6238E">
        <w:trPr>
          <w:cantSplit/>
          <w:trHeight w:val="74"/>
        </w:trPr>
        <w:tc>
          <w:tcPr>
            <w:tcW w:w="3960" w:type="dxa"/>
            <w:shd w:val="clear" w:color="auto" w:fill="auto"/>
            <w:vAlign w:val="bottom"/>
          </w:tcPr>
          <w:p w14:paraId="771DEFFC" w14:textId="5F05BF26" w:rsidR="00AC59CD" w:rsidRPr="006B417E" w:rsidDel="00A71EB6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60" w:type="dxa"/>
            <w:gridSpan w:val="13"/>
            <w:vAlign w:val="center"/>
          </w:tcPr>
          <w:p w14:paraId="528C9FF7" w14:textId="00D26842" w:rsidR="00AC59CD" w:rsidRPr="006B417E" w:rsidRDefault="00AC59CD" w:rsidP="006D3FA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59CD" w:rsidRPr="006B417E" w14:paraId="022CF9F5" w14:textId="77777777" w:rsidTr="00A6238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269D49EB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7B298A38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03A87BFC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vAlign w:val="bottom"/>
          </w:tcPr>
          <w:p w14:paraId="71A92CEA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C59CD" w:rsidRPr="006B417E" w14:paraId="7B2F4888" w14:textId="77777777" w:rsidTr="00A6238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127DE3AE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2943C1F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BD31455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3BBFB4A8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4826F35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F11B2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6EAC356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5F8AC3F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698D5A4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CE78A4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01F713A8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9D30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9E243FC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56F62F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409CB940" w14:textId="77777777" w:rsidTr="00A6238E">
        <w:trPr>
          <w:cantSplit/>
          <w:trHeight w:val="56"/>
        </w:trPr>
        <w:tc>
          <w:tcPr>
            <w:tcW w:w="3960" w:type="dxa"/>
            <w:shd w:val="clear" w:color="auto" w:fill="auto"/>
            <w:vAlign w:val="bottom"/>
          </w:tcPr>
          <w:p w14:paraId="5FFE72FB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F8DDE7A" w14:textId="77777777" w:rsidR="00AC59CD" w:rsidRPr="006B417E" w:rsidRDefault="00AC59CD" w:rsidP="006D3F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6B15D40C" w14:textId="77777777" w:rsidTr="00A6238E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577B984D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260" w:type="dxa"/>
            <w:gridSpan w:val="13"/>
            <w:vAlign w:val="bottom"/>
          </w:tcPr>
          <w:p w14:paraId="3B8EA9D3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AC59CD" w:rsidRPr="006B417E" w14:paraId="41A046C8" w14:textId="77777777" w:rsidTr="00A6238E">
        <w:trPr>
          <w:cantSplit/>
        </w:trPr>
        <w:tc>
          <w:tcPr>
            <w:tcW w:w="3960" w:type="dxa"/>
          </w:tcPr>
          <w:p w14:paraId="3F74CCBE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7EDF5C9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9EF858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4E1D43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975C2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B849D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3F6BEE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C06D4C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1C96F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D9BF4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8AFBF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F0833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E71BC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2103E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74EF53DE" w14:textId="77777777" w:rsidTr="00A6238E">
        <w:trPr>
          <w:cantSplit/>
        </w:trPr>
        <w:tc>
          <w:tcPr>
            <w:tcW w:w="3960" w:type="dxa"/>
          </w:tcPr>
          <w:p w14:paraId="3CC83C86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vAlign w:val="bottom"/>
          </w:tcPr>
          <w:p w14:paraId="68C6C0A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BDA076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65A1B5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925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899</w:t>
            </w:r>
          </w:p>
        </w:tc>
        <w:tc>
          <w:tcPr>
            <w:tcW w:w="180" w:type="dxa"/>
          </w:tcPr>
          <w:p w14:paraId="29D778D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43148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925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899</w:t>
            </w:r>
          </w:p>
        </w:tc>
        <w:tc>
          <w:tcPr>
            <w:tcW w:w="185" w:type="dxa"/>
            <w:vAlign w:val="bottom"/>
          </w:tcPr>
          <w:p w14:paraId="0A77BC7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2E85DBE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051E90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64E57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6C4DE9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9C8CE4" w14:textId="77777777" w:rsidR="00AC59CD" w:rsidRPr="006B417E" w:rsidRDefault="00AC59CD" w:rsidP="00047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941</w:t>
            </w:r>
          </w:p>
        </w:tc>
        <w:tc>
          <w:tcPr>
            <w:tcW w:w="180" w:type="dxa"/>
            <w:vAlign w:val="bottom"/>
          </w:tcPr>
          <w:p w14:paraId="65D5E39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88ECB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132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797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941</w:t>
            </w:r>
          </w:p>
        </w:tc>
      </w:tr>
      <w:tr w:rsidR="00AC59CD" w:rsidRPr="006B417E" w14:paraId="3B90CFA0" w14:textId="77777777" w:rsidTr="00A6238E">
        <w:trPr>
          <w:cantSplit/>
          <w:trHeight w:val="189"/>
        </w:trPr>
        <w:tc>
          <w:tcPr>
            <w:tcW w:w="3960" w:type="dxa"/>
          </w:tcPr>
          <w:p w14:paraId="1C716EDA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46B656C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5C2B988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17" w:type="dxa"/>
            <w:vAlign w:val="bottom"/>
          </w:tcPr>
          <w:p w14:paraId="0F8798D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00008A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C58317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5E6DF99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5" w:type="dxa"/>
            <w:vAlign w:val="bottom"/>
          </w:tcPr>
          <w:p w14:paraId="3C0E118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2C2DD1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8A91AB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A72CA6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00CACB4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EE59B3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97F815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C59CD" w:rsidRPr="006B417E" w14:paraId="2A2F91DF" w14:textId="77777777" w:rsidTr="00A6238E">
        <w:trPr>
          <w:cantSplit/>
        </w:trPr>
        <w:tc>
          <w:tcPr>
            <w:tcW w:w="3960" w:type="dxa"/>
          </w:tcPr>
          <w:p w14:paraId="3D7A06BD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D6163C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C3E222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26B065D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3ED95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23E2D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1C18FC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9B6422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15939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CCAAA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BBA07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088A64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1F3E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E682A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69CA019E" w14:textId="77777777" w:rsidTr="00A6238E">
        <w:trPr>
          <w:cantSplit/>
        </w:trPr>
        <w:tc>
          <w:tcPr>
            <w:tcW w:w="3960" w:type="dxa"/>
          </w:tcPr>
          <w:p w14:paraId="0FE4CA11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72894F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AE88B32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630DC7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0" w:type="dxa"/>
            <w:vAlign w:val="bottom"/>
          </w:tcPr>
          <w:p w14:paraId="2B86E999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BC4BA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5" w:type="dxa"/>
            <w:vAlign w:val="bottom"/>
          </w:tcPr>
          <w:p w14:paraId="5FB0156C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0132A78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F51B0F9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FF0C8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  <w:tc>
          <w:tcPr>
            <w:tcW w:w="180" w:type="dxa"/>
            <w:vAlign w:val="bottom"/>
          </w:tcPr>
          <w:p w14:paraId="128FCA95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5B6EC7" w14:textId="77777777" w:rsidR="00AC59CD" w:rsidRPr="006B417E" w:rsidRDefault="00AC59CD" w:rsidP="00047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BB5880F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31710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</w:tr>
      <w:tr w:rsidR="00AC59CD" w:rsidRPr="006B417E" w14:paraId="062C2E3F" w14:textId="77777777" w:rsidTr="00A6238E">
        <w:trPr>
          <w:cantSplit/>
        </w:trPr>
        <w:tc>
          <w:tcPr>
            <w:tcW w:w="3960" w:type="dxa"/>
          </w:tcPr>
          <w:p w14:paraId="05ACEFB5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5674960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1AD130A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77C047D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0" w:type="dxa"/>
            <w:vAlign w:val="bottom"/>
          </w:tcPr>
          <w:p w14:paraId="268FE6F5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9C0A2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5" w:type="dxa"/>
            <w:vAlign w:val="bottom"/>
          </w:tcPr>
          <w:p w14:paraId="723EB9D5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B6C12C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19DDAC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59E6E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  <w:tc>
          <w:tcPr>
            <w:tcW w:w="180" w:type="dxa"/>
            <w:vAlign w:val="bottom"/>
          </w:tcPr>
          <w:p w14:paraId="4EFCEAF6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CEC9B0" w14:textId="77777777" w:rsidR="00AC59CD" w:rsidRPr="006B417E" w:rsidRDefault="00AC59CD" w:rsidP="00047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1C5B7A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EE186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</w:tr>
      <w:tr w:rsidR="008B773E" w:rsidRPr="006B417E" w14:paraId="3F0EC308" w14:textId="77777777" w:rsidTr="00A6238E">
        <w:trPr>
          <w:cantSplit/>
        </w:trPr>
        <w:tc>
          <w:tcPr>
            <w:tcW w:w="3960" w:type="dxa"/>
          </w:tcPr>
          <w:p w14:paraId="205AE421" w14:textId="099DE618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59EE8FDE" w14:textId="0990E271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3" w:type="dxa"/>
            <w:vAlign w:val="bottom"/>
          </w:tcPr>
          <w:p w14:paraId="3012153C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0C5739E" w14:textId="164BB39D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F13F8C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1FE52E" w14:textId="7136481A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5" w:type="dxa"/>
            <w:vAlign w:val="bottom"/>
          </w:tcPr>
          <w:p w14:paraId="15A7F15A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6E2C2CA" w14:textId="4A7904E1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57A8F5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F99638" w14:textId="1FBD1A43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0" w:type="dxa"/>
            <w:vAlign w:val="bottom"/>
          </w:tcPr>
          <w:p w14:paraId="6F04CCAA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2C8C4C" w14:textId="34A52CBF" w:rsidR="008B773E" w:rsidRPr="006B417E" w:rsidRDefault="008B773E" w:rsidP="00047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0F00E0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A14CDE" w14:textId="3FB25BE6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</w:tr>
    </w:tbl>
    <w:p w14:paraId="67F6EB25" w14:textId="77777777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6A7D67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AC59CD" w:rsidRPr="006B417E" w14:paraId="51947247" w14:textId="77777777" w:rsidTr="00DB6CF3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6FDC5066" w14:textId="77777777" w:rsidR="00AC59CD" w:rsidRPr="006B417E" w:rsidDel="00A71EB6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20554D5" w14:textId="77777777" w:rsidR="00AC59CD" w:rsidRPr="006B417E" w:rsidRDefault="00AC59CD" w:rsidP="006D3FA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C59CD" w:rsidRPr="006B417E" w14:paraId="4700EDF2" w14:textId="77777777" w:rsidTr="00DB6CF3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46F0F438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24D5EDCC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3E1082B3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1A72F3D5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C59CD" w:rsidRPr="006B417E" w14:paraId="39D8DBEF" w14:textId="77777777" w:rsidTr="00DB6CF3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09B54644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556105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0877A6C8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7145EF5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2FBCEA6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337B7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1F1450C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96CE119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1047C5D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423AE0F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7D97115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D40162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F45BC6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59B74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1002A91C" w14:textId="77777777" w:rsidTr="00DB6CF3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4F7A420E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2044F1F3" w14:textId="77777777" w:rsidR="00AC59CD" w:rsidRPr="006B417E" w:rsidRDefault="00AC59CD" w:rsidP="006D3F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3C2574E9" w14:textId="77777777" w:rsidTr="00DB6CF3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511E42A1" w14:textId="1127AEFF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C59E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260" w:type="dxa"/>
            <w:gridSpan w:val="13"/>
            <w:vAlign w:val="bottom"/>
          </w:tcPr>
          <w:p w14:paraId="10EF01D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AC59CD" w:rsidRPr="006B417E" w14:paraId="50BD9DCE" w14:textId="77777777" w:rsidTr="00DB6CF3">
        <w:trPr>
          <w:cantSplit/>
        </w:trPr>
        <w:tc>
          <w:tcPr>
            <w:tcW w:w="3960" w:type="dxa"/>
          </w:tcPr>
          <w:p w14:paraId="0402DB26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7C9E05B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54F01B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300E20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EB201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E3C245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44B311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3A61EA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F2156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2AECA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C48D6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720CC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61E08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EF5C8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32C" w:rsidRPr="006B417E" w14:paraId="6F3ED0FF" w14:textId="77777777" w:rsidTr="00DB6CF3">
        <w:trPr>
          <w:cantSplit/>
        </w:trPr>
        <w:tc>
          <w:tcPr>
            <w:tcW w:w="3960" w:type="dxa"/>
          </w:tcPr>
          <w:p w14:paraId="155BBDDB" w14:textId="77777777" w:rsidR="0053732C" w:rsidRPr="006B417E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vAlign w:val="bottom"/>
          </w:tcPr>
          <w:p w14:paraId="7B8F421D" w14:textId="42606F88" w:rsidR="0053732C" w:rsidRPr="006B417E" w:rsidRDefault="00503791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1E83E48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5AA31CB" w14:textId="0082AAB3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32C">
              <w:rPr>
                <w:rFonts w:asciiTheme="majorBidi" w:hAnsiTheme="majorBidi" w:cstheme="majorBidi"/>
                <w:sz w:val="28"/>
                <w:szCs w:val="28"/>
              </w:rPr>
              <w:t>147,079,918</w:t>
            </w:r>
          </w:p>
        </w:tc>
        <w:tc>
          <w:tcPr>
            <w:tcW w:w="180" w:type="dxa"/>
          </w:tcPr>
          <w:p w14:paraId="6D44DFDB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64CCDB9" w14:textId="740D15D5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32C">
              <w:rPr>
                <w:rFonts w:asciiTheme="majorBidi" w:hAnsiTheme="majorBidi" w:cstheme="majorBidi"/>
                <w:sz w:val="28"/>
                <w:szCs w:val="28"/>
              </w:rPr>
              <w:t>147,079,918</w:t>
            </w:r>
          </w:p>
        </w:tc>
        <w:tc>
          <w:tcPr>
            <w:tcW w:w="182" w:type="dxa"/>
            <w:vAlign w:val="bottom"/>
          </w:tcPr>
          <w:p w14:paraId="4B7CDABE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FE08F22" w14:textId="7C2F8E15" w:rsidR="0053732C" w:rsidRPr="006B417E" w:rsidRDefault="00FE3B31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DFB23E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C5B26B" w14:textId="476AA401" w:rsidR="0053732C" w:rsidRPr="006B417E" w:rsidRDefault="00FE3B31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F5A67B2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48F3AD" w14:textId="0EF23031" w:rsidR="0053732C" w:rsidRPr="006B417E" w:rsidRDefault="00FE3B31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B31">
              <w:rPr>
                <w:rFonts w:asciiTheme="majorBidi" w:hAnsiTheme="majorBidi" w:cstheme="majorBidi"/>
                <w:sz w:val="28"/>
                <w:szCs w:val="28"/>
              </w:rPr>
              <w:t>146,444,559</w:t>
            </w:r>
          </w:p>
        </w:tc>
        <w:tc>
          <w:tcPr>
            <w:tcW w:w="180" w:type="dxa"/>
            <w:vAlign w:val="bottom"/>
          </w:tcPr>
          <w:p w14:paraId="1BB90FCA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9F66FD" w14:textId="06C49EC1" w:rsidR="0053732C" w:rsidRPr="006B417E" w:rsidRDefault="00FE3B31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B31">
              <w:rPr>
                <w:rFonts w:asciiTheme="majorBidi" w:hAnsiTheme="majorBidi" w:cstheme="majorBidi"/>
                <w:sz w:val="28"/>
                <w:szCs w:val="28"/>
              </w:rPr>
              <w:t>146,444,559</w:t>
            </w:r>
          </w:p>
        </w:tc>
      </w:tr>
      <w:tr w:rsidR="0053732C" w:rsidRPr="006B417E" w14:paraId="1789B943" w14:textId="77777777" w:rsidTr="00DB6CF3">
        <w:trPr>
          <w:cantSplit/>
        </w:trPr>
        <w:tc>
          <w:tcPr>
            <w:tcW w:w="3960" w:type="dxa"/>
          </w:tcPr>
          <w:p w14:paraId="57E4C5B7" w14:textId="77777777" w:rsidR="0053732C" w:rsidRPr="006B417E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E81D9B7" w14:textId="4C3180A2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68A3252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EB962E9" w14:textId="2BED175F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180" w:type="dxa"/>
          </w:tcPr>
          <w:p w14:paraId="7914466E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DED63C" w14:textId="266BFCFE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182" w:type="dxa"/>
            <w:vAlign w:val="bottom"/>
          </w:tcPr>
          <w:p w14:paraId="14CD8169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AEA42CE" w14:textId="17D572F8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11B25F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F4E909" w14:textId="7E79F39D" w:rsidR="0053732C" w:rsidRPr="006B417E" w:rsidRDefault="00924A31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,008</w:t>
            </w:r>
            <w:r w:rsidR="005373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80" w:type="dxa"/>
            <w:vAlign w:val="bottom"/>
          </w:tcPr>
          <w:p w14:paraId="239CE84C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885FE9" w14:textId="51767DF3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BD43F3D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8AFFF2" w14:textId="4F79C3BA" w:rsidR="0053732C" w:rsidRPr="006B417E" w:rsidRDefault="00924A31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,008,161</w:t>
            </w:r>
          </w:p>
        </w:tc>
      </w:tr>
      <w:tr w:rsidR="0053732C" w:rsidRPr="006B417E" w14:paraId="78750E96" w14:textId="77777777" w:rsidTr="0009435C">
        <w:trPr>
          <w:cantSplit/>
          <w:trHeight w:val="189"/>
        </w:trPr>
        <w:tc>
          <w:tcPr>
            <w:tcW w:w="3960" w:type="dxa"/>
          </w:tcPr>
          <w:p w14:paraId="4EBAC7A4" w14:textId="77777777" w:rsidR="0053732C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89C201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5E4A1FD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1F274A0B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504763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FCF6E11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bottom"/>
          </w:tcPr>
          <w:p w14:paraId="13BE587F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0855BD35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484F27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D116E26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0BB7FA0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341BCC1B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71FD61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51241DA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732C" w:rsidRPr="006B417E" w14:paraId="670262B9" w14:textId="77777777" w:rsidTr="00181502">
        <w:trPr>
          <w:cantSplit/>
          <w:trHeight w:val="189"/>
        </w:trPr>
        <w:tc>
          <w:tcPr>
            <w:tcW w:w="3960" w:type="dxa"/>
          </w:tcPr>
          <w:p w14:paraId="2AE9E0B4" w14:textId="2AB486D9" w:rsidR="0053732C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95E29F0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C7BC024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12870AC2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B47A9C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3D08D1C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bottom"/>
          </w:tcPr>
          <w:p w14:paraId="52C24E3A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033FE5DC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61D3C8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5506759A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3DA6C89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1D82AA93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D684F9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18B80772" w14:textId="77777777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732C" w:rsidRPr="006B417E" w14:paraId="2D80E2FD" w14:textId="77777777" w:rsidTr="00181502">
        <w:trPr>
          <w:cantSplit/>
          <w:trHeight w:val="189"/>
        </w:trPr>
        <w:tc>
          <w:tcPr>
            <w:tcW w:w="3960" w:type="dxa"/>
          </w:tcPr>
          <w:p w14:paraId="77C58764" w14:textId="49F90E86" w:rsidR="0053732C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FE80A26" w14:textId="1A364254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3DA59B4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5AB018A5" w14:textId="2E9B3F6C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26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175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667</w:t>
            </w:r>
          </w:p>
        </w:tc>
        <w:tc>
          <w:tcPr>
            <w:tcW w:w="180" w:type="dxa"/>
            <w:vAlign w:val="bottom"/>
          </w:tcPr>
          <w:p w14:paraId="30AE4C02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9A6A8F1" w14:textId="14DCE0D6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26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175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667</w:t>
            </w:r>
          </w:p>
        </w:tc>
        <w:tc>
          <w:tcPr>
            <w:tcW w:w="182" w:type="dxa"/>
            <w:vAlign w:val="bottom"/>
          </w:tcPr>
          <w:p w14:paraId="79ABF293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5485E71D" w14:textId="7DCD3B5B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002B2A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1184A5C1" w14:textId="0A129B18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5DE">
              <w:rPr>
                <w:rFonts w:asciiTheme="majorBidi" w:hAnsiTheme="majorBidi" w:cstheme="majorBidi"/>
                <w:sz w:val="28"/>
                <w:szCs w:val="28"/>
              </w:rPr>
              <w:t>26,490,278</w:t>
            </w:r>
          </w:p>
        </w:tc>
        <w:tc>
          <w:tcPr>
            <w:tcW w:w="180" w:type="dxa"/>
            <w:vAlign w:val="bottom"/>
          </w:tcPr>
          <w:p w14:paraId="28D79922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21A73C8" w14:textId="456B1E40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D8B5F7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43C9BDBD" w14:textId="25C61FFC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5DE">
              <w:rPr>
                <w:rFonts w:asciiTheme="majorBidi" w:hAnsiTheme="majorBidi" w:cstheme="majorBidi"/>
                <w:sz w:val="28"/>
                <w:szCs w:val="28"/>
              </w:rPr>
              <w:t>26,490,278</w:t>
            </w:r>
          </w:p>
        </w:tc>
      </w:tr>
      <w:tr w:rsidR="0053732C" w:rsidRPr="006B417E" w14:paraId="1D3C6364" w14:textId="77777777" w:rsidTr="00181502">
        <w:trPr>
          <w:cantSplit/>
          <w:trHeight w:val="189"/>
        </w:trPr>
        <w:tc>
          <w:tcPr>
            <w:tcW w:w="3960" w:type="dxa"/>
          </w:tcPr>
          <w:p w14:paraId="31B6C73E" w14:textId="571DBFF8" w:rsidR="0053732C" w:rsidRDefault="0053732C" w:rsidP="0053732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4C06640C" w14:textId="78AA39F8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2C3907FD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22F43068" w14:textId="357EE331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90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292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385</w:t>
            </w:r>
          </w:p>
        </w:tc>
        <w:tc>
          <w:tcPr>
            <w:tcW w:w="180" w:type="dxa"/>
            <w:vAlign w:val="bottom"/>
          </w:tcPr>
          <w:p w14:paraId="0CF1C1CD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1A49BE8" w14:textId="5FDEB1A1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90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292</w:t>
            </w:r>
            <w:r w:rsidRPr="00873E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73EC7">
              <w:rPr>
                <w:rFonts w:asciiTheme="majorBidi" w:hAnsiTheme="majorBidi" w:cs="Angsana New"/>
                <w:sz w:val="28"/>
                <w:szCs w:val="28"/>
                <w:cs/>
              </w:rPr>
              <w:t>385</w:t>
            </w:r>
          </w:p>
        </w:tc>
        <w:tc>
          <w:tcPr>
            <w:tcW w:w="182" w:type="dxa"/>
            <w:vAlign w:val="bottom"/>
          </w:tcPr>
          <w:p w14:paraId="12FDE33C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31032101" w14:textId="15544371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1603A5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796BA71" w14:textId="679334CB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5DE">
              <w:rPr>
                <w:rFonts w:asciiTheme="majorBidi" w:hAnsiTheme="majorBidi" w:cstheme="majorBidi"/>
                <w:sz w:val="28"/>
                <w:szCs w:val="28"/>
              </w:rPr>
              <w:t>90,886,935</w:t>
            </w:r>
          </w:p>
        </w:tc>
        <w:tc>
          <w:tcPr>
            <w:tcW w:w="180" w:type="dxa"/>
            <w:vAlign w:val="bottom"/>
          </w:tcPr>
          <w:p w14:paraId="7C7B514C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21EABF0E" w14:textId="5CAC0D4E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B04C09" w14:textId="77777777" w:rsidR="0053732C" w:rsidRPr="006B417E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761C7D8" w14:textId="637A4BB9" w:rsidR="0053732C" w:rsidRDefault="0053732C" w:rsidP="00537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5DE">
              <w:rPr>
                <w:rFonts w:asciiTheme="majorBidi" w:hAnsiTheme="majorBidi" w:cstheme="majorBidi"/>
                <w:sz w:val="28"/>
                <w:szCs w:val="28"/>
              </w:rPr>
              <w:t>90,886,935</w:t>
            </w:r>
          </w:p>
        </w:tc>
      </w:tr>
      <w:tr w:rsidR="004470C8" w:rsidRPr="006B417E" w14:paraId="15B4921E" w14:textId="77777777" w:rsidTr="00181502">
        <w:trPr>
          <w:cantSplit/>
          <w:trHeight w:val="189"/>
        </w:trPr>
        <w:tc>
          <w:tcPr>
            <w:tcW w:w="3960" w:type="dxa"/>
          </w:tcPr>
          <w:p w14:paraId="4DEC09AE" w14:textId="6377845E" w:rsidR="004470C8" w:rsidRPr="006B417E" w:rsidRDefault="004470C8" w:rsidP="004470C8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733C380B" w14:textId="1F114D1A" w:rsidR="004470C8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03C">
              <w:rPr>
                <w:rFonts w:asciiTheme="majorBidi" w:hAnsiTheme="majorBidi" w:cstheme="majorBidi"/>
                <w:sz w:val="28"/>
                <w:szCs w:val="28"/>
              </w:rPr>
              <w:t>1,561,275</w:t>
            </w:r>
          </w:p>
        </w:tc>
        <w:tc>
          <w:tcPr>
            <w:tcW w:w="183" w:type="dxa"/>
            <w:vAlign w:val="bottom"/>
          </w:tcPr>
          <w:p w14:paraId="683EE40C" w14:textId="77777777" w:rsidR="004470C8" w:rsidRPr="006B417E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4FBF897C" w14:textId="75C79C09" w:rsidR="004470C8" w:rsidRPr="00600C68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20A2DD2" w14:textId="77777777" w:rsidR="004470C8" w:rsidRPr="006B417E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5B8C879C" w14:textId="05B9EAF3" w:rsidR="004470C8" w:rsidRPr="00600C68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203C">
              <w:rPr>
                <w:rFonts w:asciiTheme="majorBidi" w:hAnsiTheme="majorBidi" w:cstheme="majorBidi"/>
                <w:sz w:val="28"/>
                <w:szCs w:val="28"/>
              </w:rPr>
              <w:t>1,561,275</w:t>
            </w:r>
          </w:p>
        </w:tc>
        <w:tc>
          <w:tcPr>
            <w:tcW w:w="182" w:type="dxa"/>
            <w:vAlign w:val="bottom"/>
          </w:tcPr>
          <w:p w14:paraId="393B5FF7" w14:textId="77777777" w:rsidR="004470C8" w:rsidRPr="006B417E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35DD4D9D" w14:textId="4877327C" w:rsidR="004470C8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F7536F" w14:textId="77777777" w:rsidR="004470C8" w:rsidRPr="006B417E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7C48832A" w14:textId="1FD8A075" w:rsidR="004470C8" w:rsidRPr="00684744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8203C">
              <w:rPr>
                <w:rFonts w:asciiTheme="majorBidi" w:hAnsiTheme="majorBidi" w:cs="Angsana New"/>
                <w:sz w:val="28"/>
                <w:szCs w:val="28"/>
              </w:rPr>
              <w:t>1,561,275</w:t>
            </w:r>
          </w:p>
        </w:tc>
        <w:tc>
          <w:tcPr>
            <w:tcW w:w="180" w:type="dxa"/>
            <w:vAlign w:val="bottom"/>
          </w:tcPr>
          <w:p w14:paraId="04DCEB28" w14:textId="77777777" w:rsidR="004470C8" w:rsidRPr="006B417E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2A360B9D" w14:textId="54906113" w:rsidR="004470C8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6854B5" w14:textId="77777777" w:rsidR="004470C8" w:rsidRPr="006B417E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B869952" w14:textId="41E8F510" w:rsidR="004470C8" w:rsidRPr="00684744" w:rsidRDefault="004470C8" w:rsidP="00447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8203C">
              <w:rPr>
                <w:rFonts w:asciiTheme="majorBidi" w:hAnsiTheme="majorBidi" w:cs="Angsana New"/>
                <w:sz w:val="28"/>
                <w:szCs w:val="28"/>
              </w:rPr>
              <w:t>1,561,275</w:t>
            </w:r>
          </w:p>
        </w:tc>
      </w:tr>
    </w:tbl>
    <w:p w14:paraId="2175983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3"/>
        <w:gridCol w:w="1617"/>
        <w:gridCol w:w="180"/>
        <w:gridCol w:w="1350"/>
        <w:gridCol w:w="182"/>
        <w:gridCol w:w="1168"/>
        <w:gridCol w:w="180"/>
        <w:gridCol w:w="1080"/>
        <w:gridCol w:w="180"/>
        <w:gridCol w:w="1170"/>
        <w:gridCol w:w="180"/>
        <w:gridCol w:w="1260"/>
      </w:tblGrid>
      <w:tr w:rsidR="00AC59CD" w:rsidRPr="006B417E" w14:paraId="1284C276" w14:textId="77777777" w:rsidTr="00DB6CF3">
        <w:trPr>
          <w:cantSplit/>
          <w:trHeight w:val="74"/>
          <w:tblHeader/>
        </w:trPr>
        <w:tc>
          <w:tcPr>
            <w:tcW w:w="3960" w:type="dxa"/>
            <w:shd w:val="clear" w:color="auto" w:fill="auto"/>
            <w:vAlign w:val="bottom"/>
          </w:tcPr>
          <w:p w14:paraId="375DAA7C" w14:textId="77777777" w:rsidR="00AC59CD" w:rsidRPr="006B417E" w:rsidDel="00A71EB6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F62207B" w14:textId="77777777" w:rsidR="00AC59CD" w:rsidRPr="006B417E" w:rsidRDefault="00AC59CD" w:rsidP="006D3FA9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C59CD" w:rsidRPr="006B417E" w14:paraId="0350DCAB" w14:textId="77777777" w:rsidTr="00DB6CF3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0A24F00D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4619EBA1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6B714F36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18" w:type="dxa"/>
            <w:gridSpan w:val="7"/>
            <w:tcBorders>
              <w:bottom w:val="single" w:sz="4" w:space="0" w:color="auto"/>
            </w:tcBorders>
            <w:vAlign w:val="bottom"/>
          </w:tcPr>
          <w:p w14:paraId="74F8AEA5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C59CD" w:rsidRPr="006B417E" w14:paraId="3A60C2FA" w14:textId="77777777" w:rsidTr="00DB6CF3">
        <w:trPr>
          <w:cantSplit/>
          <w:trHeight w:val="60"/>
          <w:tblHeader/>
        </w:trPr>
        <w:tc>
          <w:tcPr>
            <w:tcW w:w="3960" w:type="dxa"/>
            <w:shd w:val="clear" w:color="auto" w:fill="auto"/>
            <w:vAlign w:val="bottom"/>
          </w:tcPr>
          <w:p w14:paraId="502E2ED0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C6BF3A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1A2E07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408B4C77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B015363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E8D4DB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4B3AB1DF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5C68976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C94385A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42AF48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24B4E26" w14:textId="77777777" w:rsidR="00AC59CD" w:rsidRPr="006B417E" w:rsidRDefault="00AC59CD" w:rsidP="006D3FA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01DE5A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8BBCE4D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E6553C" w14:textId="77777777" w:rsidR="00AC59CD" w:rsidRPr="006B417E" w:rsidRDefault="00AC59CD" w:rsidP="006D3FA9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23CC6AC4" w14:textId="77777777" w:rsidTr="00DB6CF3">
        <w:trPr>
          <w:cantSplit/>
          <w:trHeight w:val="56"/>
          <w:tblHeader/>
        </w:trPr>
        <w:tc>
          <w:tcPr>
            <w:tcW w:w="3960" w:type="dxa"/>
            <w:shd w:val="clear" w:color="auto" w:fill="auto"/>
            <w:vAlign w:val="bottom"/>
          </w:tcPr>
          <w:p w14:paraId="2D24C50B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76A7F0C3" w14:textId="77777777" w:rsidR="00AC59CD" w:rsidRPr="006B417E" w:rsidRDefault="00AC59CD" w:rsidP="006D3FA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7BB4E968" w14:textId="77777777" w:rsidTr="00DB6CF3">
        <w:trPr>
          <w:cantSplit/>
          <w:trHeight w:val="60"/>
        </w:trPr>
        <w:tc>
          <w:tcPr>
            <w:tcW w:w="3960" w:type="dxa"/>
            <w:shd w:val="clear" w:color="auto" w:fill="auto"/>
            <w:vAlign w:val="bottom"/>
          </w:tcPr>
          <w:p w14:paraId="7428B9D7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260" w:type="dxa"/>
            <w:gridSpan w:val="13"/>
            <w:vAlign w:val="bottom"/>
          </w:tcPr>
          <w:p w14:paraId="596E68BC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AC59CD" w:rsidRPr="006B417E" w14:paraId="6050E915" w14:textId="77777777" w:rsidTr="00DB6CF3">
        <w:trPr>
          <w:cantSplit/>
        </w:trPr>
        <w:tc>
          <w:tcPr>
            <w:tcW w:w="3960" w:type="dxa"/>
          </w:tcPr>
          <w:p w14:paraId="666B374F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0" w:type="dxa"/>
            <w:vAlign w:val="bottom"/>
          </w:tcPr>
          <w:p w14:paraId="3A35CDB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D2163D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4FFBC5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EA41C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E980A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2F8491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A192F2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332DAA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FB6A0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1F3FD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E12F3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DE14F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D757D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09F80CC3" w14:textId="77777777" w:rsidTr="00DB6CF3">
        <w:trPr>
          <w:cantSplit/>
        </w:trPr>
        <w:tc>
          <w:tcPr>
            <w:tcW w:w="3960" w:type="dxa"/>
          </w:tcPr>
          <w:p w14:paraId="1B0AA3A6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vAlign w:val="bottom"/>
          </w:tcPr>
          <w:p w14:paraId="0234CE2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3ED5868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09608F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359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  <w:tc>
          <w:tcPr>
            <w:tcW w:w="180" w:type="dxa"/>
          </w:tcPr>
          <w:p w14:paraId="36E3A1A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BCA7E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359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154</w:t>
            </w:r>
          </w:p>
        </w:tc>
        <w:tc>
          <w:tcPr>
            <w:tcW w:w="182" w:type="dxa"/>
            <w:vAlign w:val="bottom"/>
          </w:tcPr>
          <w:p w14:paraId="41814F6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8CF4AF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37C33A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D5AD6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69792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59538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231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194</w:t>
            </w:r>
          </w:p>
        </w:tc>
        <w:tc>
          <w:tcPr>
            <w:tcW w:w="180" w:type="dxa"/>
            <w:vAlign w:val="bottom"/>
          </w:tcPr>
          <w:p w14:paraId="28E6997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9A5D3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130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231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194</w:t>
            </w:r>
          </w:p>
        </w:tc>
      </w:tr>
      <w:tr w:rsidR="00AC59CD" w:rsidRPr="006B417E" w14:paraId="2E760EB1" w14:textId="77777777" w:rsidTr="00DB6CF3">
        <w:trPr>
          <w:cantSplit/>
        </w:trPr>
        <w:tc>
          <w:tcPr>
            <w:tcW w:w="3960" w:type="dxa"/>
          </w:tcPr>
          <w:p w14:paraId="0C0E4446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1A5DE415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F03CB6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F9E023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,362,500</w:t>
            </w:r>
          </w:p>
        </w:tc>
        <w:tc>
          <w:tcPr>
            <w:tcW w:w="180" w:type="dxa"/>
          </w:tcPr>
          <w:p w14:paraId="1BC881E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2C471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,362,500</w:t>
            </w:r>
          </w:p>
        </w:tc>
        <w:tc>
          <w:tcPr>
            <w:tcW w:w="182" w:type="dxa"/>
            <w:vAlign w:val="bottom"/>
          </w:tcPr>
          <w:p w14:paraId="1BB13FB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9E50B1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2E76E7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86721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373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549</w:t>
            </w:r>
          </w:p>
        </w:tc>
        <w:tc>
          <w:tcPr>
            <w:tcW w:w="180" w:type="dxa"/>
            <w:vAlign w:val="bottom"/>
          </w:tcPr>
          <w:p w14:paraId="37D3136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9B26D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62EAFB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1811F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373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549</w:t>
            </w:r>
          </w:p>
        </w:tc>
      </w:tr>
      <w:tr w:rsidR="00AC59CD" w:rsidRPr="006B417E" w14:paraId="23562CAC" w14:textId="77777777" w:rsidTr="00DB6CF3">
        <w:trPr>
          <w:cantSplit/>
          <w:trHeight w:val="189"/>
        </w:trPr>
        <w:tc>
          <w:tcPr>
            <w:tcW w:w="3960" w:type="dxa"/>
          </w:tcPr>
          <w:p w14:paraId="021E6D9A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645F637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3" w:type="dxa"/>
            <w:vAlign w:val="bottom"/>
          </w:tcPr>
          <w:p w14:paraId="3A78BB9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17" w:type="dxa"/>
            <w:vAlign w:val="bottom"/>
          </w:tcPr>
          <w:p w14:paraId="44C20A3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30DCE5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3B0F56F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2" w:type="dxa"/>
            <w:vAlign w:val="bottom"/>
          </w:tcPr>
          <w:p w14:paraId="56C46E6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8" w:type="dxa"/>
            <w:vAlign w:val="bottom"/>
          </w:tcPr>
          <w:p w14:paraId="48CC3F6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EA9586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21B0C57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594A84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0309305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128F82E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</w:tcPr>
          <w:p w14:paraId="269E560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C59CD" w:rsidRPr="006B417E" w14:paraId="766076BA" w14:textId="77777777" w:rsidTr="00DB6CF3">
        <w:trPr>
          <w:cantSplit/>
        </w:trPr>
        <w:tc>
          <w:tcPr>
            <w:tcW w:w="3960" w:type="dxa"/>
          </w:tcPr>
          <w:p w14:paraId="3BFC80D3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0E6FD4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88FC32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5E3F26C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C0930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D5B72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EE143AB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2EDB69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826C90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8BA28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E63908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26BFA6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9311AD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1A19E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5E62CD83" w14:textId="77777777" w:rsidTr="00DB6CF3">
        <w:trPr>
          <w:cantSplit/>
        </w:trPr>
        <w:tc>
          <w:tcPr>
            <w:tcW w:w="3960" w:type="dxa"/>
          </w:tcPr>
          <w:p w14:paraId="242570BB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4B62896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E3E1B99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4FB574A1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0" w:type="dxa"/>
            <w:vAlign w:val="bottom"/>
          </w:tcPr>
          <w:p w14:paraId="7F48193B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FCD6F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23,732,392</w:t>
            </w:r>
          </w:p>
        </w:tc>
        <w:tc>
          <w:tcPr>
            <w:tcW w:w="182" w:type="dxa"/>
            <w:vAlign w:val="bottom"/>
          </w:tcPr>
          <w:p w14:paraId="7DD04069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943E53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CBC7C1D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F2534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  <w:tc>
          <w:tcPr>
            <w:tcW w:w="180" w:type="dxa"/>
            <w:vAlign w:val="bottom"/>
          </w:tcPr>
          <w:p w14:paraId="1C71B69E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778D7C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7BAFD3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15336E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23,761,873</w:t>
            </w:r>
          </w:p>
        </w:tc>
      </w:tr>
      <w:tr w:rsidR="00AC59CD" w:rsidRPr="006B417E" w14:paraId="38DA0CF9" w14:textId="77777777" w:rsidTr="00DB6CF3">
        <w:trPr>
          <w:cantSplit/>
        </w:trPr>
        <w:tc>
          <w:tcPr>
            <w:tcW w:w="3960" w:type="dxa"/>
          </w:tcPr>
          <w:p w14:paraId="0F731088" w14:textId="77777777" w:rsidR="00AC59CD" w:rsidRPr="006B417E" w:rsidRDefault="00AC59CD" w:rsidP="006D3FA9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4C4DE123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2C2CA3D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5D56DC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0" w:type="dxa"/>
            <w:vAlign w:val="bottom"/>
          </w:tcPr>
          <w:p w14:paraId="47E199E0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D908C2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73,440,494</w:t>
            </w:r>
          </w:p>
        </w:tc>
        <w:tc>
          <w:tcPr>
            <w:tcW w:w="182" w:type="dxa"/>
            <w:vAlign w:val="bottom"/>
          </w:tcPr>
          <w:p w14:paraId="0531C0EA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0C27A97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E5EBCB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9384A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  <w:tc>
          <w:tcPr>
            <w:tcW w:w="180" w:type="dxa"/>
            <w:vAlign w:val="bottom"/>
          </w:tcPr>
          <w:p w14:paraId="00555743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014F39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492C26" w14:textId="77777777" w:rsidR="00AC59CD" w:rsidRPr="006B417E" w:rsidRDefault="00AC59CD" w:rsidP="006D3FA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2FB25A" w14:textId="77777777" w:rsidR="00AC59CD" w:rsidRPr="006B417E" w:rsidRDefault="00AC59CD" w:rsidP="006D3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73,300,642</w:t>
            </w:r>
          </w:p>
        </w:tc>
      </w:tr>
      <w:tr w:rsidR="008B773E" w:rsidRPr="006B417E" w14:paraId="6D9615F8" w14:textId="77777777" w:rsidTr="00DB6CF3">
        <w:trPr>
          <w:cantSplit/>
        </w:trPr>
        <w:tc>
          <w:tcPr>
            <w:tcW w:w="3960" w:type="dxa"/>
          </w:tcPr>
          <w:p w14:paraId="04833924" w14:textId="08C71E05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อัตราดอกเบี้ยและอัตราแลกเปลี่ยนเงินตราต่างประเทศ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3933D559" w14:textId="59D75937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10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3" w:type="dxa"/>
            <w:vAlign w:val="bottom"/>
          </w:tcPr>
          <w:p w14:paraId="148C84D0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7" w:type="dxa"/>
            <w:vAlign w:val="bottom"/>
          </w:tcPr>
          <w:p w14:paraId="6DCFCBFE" w14:textId="3586840C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D1C476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6AC001" w14:textId="04849DE0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  <w:tc>
          <w:tcPr>
            <w:tcW w:w="182" w:type="dxa"/>
            <w:vAlign w:val="bottom"/>
          </w:tcPr>
          <w:p w14:paraId="0B54B7BD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C198B2D" w14:textId="6EA941DC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FD1C10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2A35B4" w14:textId="6E508A8F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 715,902</w:t>
            </w:r>
          </w:p>
        </w:tc>
        <w:tc>
          <w:tcPr>
            <w:tcW w:w="180" w:type="dxa"/>
            <w:vAlign w:val="bottom"/>
          </w:tcPr>
          <w:p w14:paraId="0D5B1475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2C8CB7" w14:textId="22E070AF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A1F3BDF" w14:textId="77777777" w:rsidR="008B773E" w:rsidRPr="006B417E" w:rsidRDefault="008B773E" w:rsidP="008B77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48A95D" w14:textId="174FB03C" w:rsidR="008B773E" w:rsidRPr="006B417E" w:rsidRDefault="008B773E" w:rsidP="008B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715,902</w:t>
            </w:r>
          </w:p>
        </w:tc>
      </w:tr>
    </w:tbl>
    <w:p w14:paraId="203083FA" w14:textId="77777777" w:rsidR="00AC59CD" w:rsidRPr="006B417E" w:rsidRDefault="00AC59CD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F86F2BD" w14:textId="7099FD26" w:rsidR="00403032" w:rsidRDefault="00403032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ในระหว่างงวด</w:t>
      </w:r>
      <w:r w:rsidR="002C59E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</w:t>
      </w:r>
      <w:r w:rsidR="002C59E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้า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30 </w:t>
      </w:r>
      <w:r w:rsidR="002C59E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กันยา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ยน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กลุ่มบริษัทและบริษัทไม่มีการเปลี่ยนแปลงเทคนิคการประเมินค่า</w:t>
      </w:r>
      <w:r w:rsidR="009338D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ยุ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ติธรรมของเครื่องมือทางการเงิน</w:t>
      </w:r>
    </w:p>
    <w:p w14:paraId="0043C74B" w14:textId="5CCF80A4" w:rsidR="00403032" w:rsidRPr="006B417E" w:rsidRDefault="00403032" w:rsidP="00AC59C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  <w:sectPr w:rsidR="00403032" w:rsidRPr="006B417E" w:rsidSect="00FF1068">
          <w:headerReference w:type="default" r:id="rId14"/>
          <w:footerReference w:type="default" r:id="rId1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7AD0D57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14E57316" w14:textId="77777777" w:rsidR="00AC59CD" w:rsidRPr="006B417E" w:rsidRDefault="00AC59CD" w:rsidP="00AC59CD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74"/>
        <w:gridCol w:w="265"/>
        <w:gridCol w:w="1081"/>
        <w:gridCol w:w="268"/>
        <w:gridCol w:w="1086"/>
      </w:tblGrid>
      <w:tr w:rsidR="00AC59CD" w:rsidRPr="006B417E" w14:paraId="3E2A8215" w14:textId="77777777" w:rsidTr="00A6238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417CDA79" w14:textId="77777777" w:rsidR="00AC59CD" w:rsidRPr="006B417E" w:rsidRDefault="00AC59CD" w:rsidP="006D3FA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DD638BC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4E4B69E6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AC59CD" w:rsidRPr="006B417E" w14:paraId="2EDB7A4D" w14:textId="77777777" w:rsidTr="00A6238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7FCD3E2F" w14:textId="77777777" w:rsidR="00AC59CD" w:rsidRPr="006B417E" w:rsidRDefault="00AC59CD" w:rsidP="006D3FA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7FD79A1D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D405348" w14:textId="098C9BC5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2C59E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ยน</w:t>
            </w:r>
          </w:p>
        </w:tc>
        <w:tc>
          <w:tcPr>
            <w:tcW w:w="268" w:type="dxa"/>
            <w:vAlign w:val="bottom"/>
          </w:tcPr>
          <w:p w14:paraId="77C7B7A9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43DDCBAD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C59CD" w:rsidRPr="006B417E" w14:paraId="3BFFFEF5" w14:textId="77777777" w:rsidTr="00A6238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34EF9645" w14:textId="77777777" w:rsidR="00AC59CD" w:rsidRPr="006B417E" w:rsidRDefault="00AC59CD" w:rsidP="006D3FA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6494AE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BA8B938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8" w:type="dxa"/>
            <w:vAlign w:val="bottom"/>
          </w:tcPr>
          <w:p w14:paraId="52D6634C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05AC3F2B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C59CD" w:rsidRPr="006B417E" w14:paraId="5E96573D" w14:textId="77777777" w:rsidTr="00A6238E">
        <w:trPr>
          <w:trHeight w:val="20"/>
          <w:tblHeader/>
        </w:trPr>
        <w:tc>
          <w:tcPr>
            <w:tcW w:w="6474" w:type="dxa"/>
            <w:shd w:val="clear" w:color="auto" w:fill="auto"/>
            <w:vAlign w:val="bottom"/>
          </w:tcPr>
          <w:p w14:paraId="66E4C888" w14:textId="77777777" w:rsidR="00AC59CD" w:rsidRPr="006B417E" w:rsidRDefault="00AC59CD" w:rsidP="006D3FA9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71EDE6D7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4EBDB35A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59CD" w:rsidRPr="006B417E" w14:paraId="75DF6DCC" w14:textId="77777777" w:rsidTr="00A6238E">
        <w:trPr>
          <w:trHeight w:val="20"/>
        </w:trPr>
        <w:tc>
          <w:tcPr>
            <w:tcW w:w="6474" w:type="dxa"/>
            <w:shd w:val="clear" w:color="auto" w:fill="auto"/>
            <w:vAlign w:val="bottom"/>
          </w:tcPr>
          <w:p w14:paraId="489DAD4E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640E639F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1710C63F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9921F8C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75D134B1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9CD" w:rsidRPr="006B417E" w14:paraId="4CCA76FE" w14:textId="77777777" w:rsidTr="00A6238E">
        <w:trPr>
          <w:trHeight w:val="20"/>
        </w:trPr>
        <w:tc>
          <w:tcPr>
            <w:tcW w:w="6474" w:type="dxa"/>
            <w:shd w:val="clear" w:color="auto" w:fill="auto"/>
            <w:vAlign w:val="bottom"/>
          </w:tcPr>
          <w:p w14:paraId="178422EC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65" w:type="dxa"/>
          </w:tcPr>
          <w:p w14:paraId="433C7C4B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02792ACF" w14:textId="5F87D397" w:rsidR="00AC59CD" w:rsidRPr="006B417E" w:rsidRDefault="007A7BCF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8" w:type="dxa"/>
            <w:vAlign w:val="bottom"/>
          </w:tcPr>
          <w:p w14:paraId="7D6BE757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</w:tcPr>
          <w:p w14:paraId="2F96F1E4" w14:textId="77777777" w:rsidR="00AC59CD" w:rsidRPr="006B417E" w:rsidRDefault="00AC59CD" w:rsidP="006D3FA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,006</w:t>
            </w:r>
          </w:p>
        </w:tc>
      </w:tr>
    </w:tbl>
    <w:p w14:paraId="1AC36C1E" w14:textId="3B0A6C12" w:rsidR="00403032" w:rsidRPr="00403032" w:rsidRDefault="00403032" w:rsidP="0055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75DD0E1" w14:textId="6CEF892E" w:rsidR="00403032" w:rsidRDefault="005543C1" w:rsidP="005543C1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การจัดประเภทรายการใหม่</w:t>
      </w:r>
    </w:p>
    <w:p w14:paraId="7A629FCE" w14:textId="77777777" w:rsidR="005543C1" w:rsidRDefault="005543C1" w:rsidP="005543C1">
      <w:pPr>
        <w:rPr>
          <w:rFonts w:cstheme="minorBidi"/>
        </w:rPr>
      </w:pPr>
    </w:p>
    <w:p w14:paraId="21400566" w14:textId="1EAFA8AF" w:rsidR="005543C1" w:rsidRPr="004417AA" w:rsidRDefault="005543C1" w:rsidP="008B773E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417AA">
        <w:rPr>
          <w:rFonts w:asciiTheme="majorBidi" w:hAnsiTheme="majorBidi" w:cstheme="majorBidi"/>
          <w:sz w:val="28"/>
          <w:szCs w:val="28"/>
          <w:cs/>
        </w:rPr>
        <w:t>รายการบางรายการในงบฐานะการเงิน</w:t>
      </w:r>
      <w:r w:rsidR="00863259">
        <w:rPr>
          <w:rFonts w:asciiTheme="majorBidi" w:hAnsiTheme="majorBidi" w:cstheme="majorBidi" w:hint="cs"/>
          <w:sz w:val="28"/>
          <w:szCs w:val="28"/>
          <w:cs/>
        </w:rPr>
        <w:t>รวมและงบฐานะการเงินเฉพาะกิจการ</w:t>
      </w:r>
      <w:r w:rsidRPr="004417AA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Pr="004417AA">
        <w:rPr>
          <w:rFonts w:asciiTheme="majorBidi" w:hAnsiTheme="majorBidi" w:cstheme="majorBidi"/>
          <w:sz w:val="28"/>
          <w:szCs w:val="28"/>
        </w:rPr>
        <w:t xml:space="preserve">31 </w:t>
      </w:r>
      <w:r w:rsidRPr="004417A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4417AA">
        <w:rPr>
          <w:rFonts w:asciiTheme="majorBidi" w:hAnsiTheme="majorBidi" w:cstheme="majorBidi"/>
          <w:sz w:val="28"/>
          <w:szCs w:val="28"/>
        </w:rPr>
        <w:t xml:space="preserve">2566 </w:t>
      </w:r>
      <w:r w:rsidRPr="0056687E">
        <w:rPr>
          <w:rFonts w:asciiTheme="majorBidi" w:hAnsiTheme="majorBidi" w:cstheme="majorBidi"/>
          <w:sz w:val="28"/>
          <w:szCs w:val="28"/>
          <w:cs/>
        </w:rPr>
        <w:t>ซึ่งรวมอยู่เพื่อวัตถุประสงค์ในการเปรียบเทียบ</w:t>
      </w:r>
      <w:r w:rsidRPr="004417AA">
        <w:rPr>
          <w:rFonts w:asciiTheme="majorBidi" w:hAnsiTheme="majorBidi" w:cstheme="majorBidi"/>
          <w:sz w:val="28"/>
          <w:szCs w:val="28"/>
        </w:rPr>
        <w:t xml:space="preserve"> </w:t>
      </w:r>
      <w:r w:rsidRPr="004417AA">
        <w:rPr>
          <w:rFonts w:asciiTheme="majorBidi" w:hAnsiTheme="majorBidi" w:cstheme="majorBidi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ได้มีการจัดประเภทรายการใหม่เพื่อให้สอดคล้องกับการนำเสนองบการเงินระหว่างกาล</w:t>
      </w:r>
      <w:r w:rsidR="002C77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C7751">
        <w:rPr>
          <w:rFonts w:asciiTheme="majorBidi" w:hAnsiTheme="majorBidi" w:cstheme="majorBidi"/>
          <w:sz w:val="28"/>
          <w:szCs w:val="28"/>
          <w:cs/>
        </w:rPr>
        <w:br/>
      </w:r>
      <w:r w:rsidR="002C7751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Pr="004417A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4417AA">
        <w:rPr>
          <w:rFonts w:asciiTheme="majorBidi" w:hAnsiTheme="majorBidi" w:cstheme="majorBidi"/>
          <w:sz w:val="28"/>
          <w:szCs w:val="28"/>
        </w:rPr>
        <w:t xml:space="preserve">30 </w:t>
      </w:r>
      <w:r w:rsidR="002C59E2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Pr="004417AA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Pr="004417AA">
        <w:rPr>
          <w:rFonts w:asciiTheme="majorBidi" w:hAnsiTheme="majorBidi" w:cstheme="majorBidi"/>
          <w:sz w:val="28"/>
          <w:szCs w:val="28"/>
        </w:rPr>
        <w:t>2567</w:t>
      </w:r>
    </w:p>
    <w:p w14:paraId="68C323C4" w14:textId="77777777" w:rsidR="005543C1" w:rsidRPr="005543C1" w:rsidRDefault="005543C1" w:rsidP="005543C1">
      <w:pPr>
        <w:rPr>
          <w:rFonts w:cstheme="minorBidi"/>
        </w:rPr>
      </w:pPr>
    </w:p>
    <w:p w14:paraId="65700C41" w14:textId="77777777" w:rsidR="005543C1" w:rsidRPr="005543C1" w:rsidRDefault="005543C1" w:rsidP="005543C1">
      <w:pPr>
        <w:rPr>
          <w:rFonts w:cstheme="minorBidi"/>
        </w:rPr>
      </w:pPr>
      <w:r>
        <w:rPr>
          <w:rFonts w:cstheme="minorBidi"/>
          <w:cs/>
        </w:rPr>
        <w:tab/>
      </w:r>
      <w:r>
        <w:rPr>
          <w:rFonts w:cstheme="min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87"/>
        <w:gridCol w:w="989"/>
        <w:gridCol w:w="270"/>
        <w:gridCol w:w="1079"/>
        <w:gridCol w:w="270"/>
        <w:gridCol w:w="1085"/>
      </w:tblGrid>
      <w:tr w:rsidR="008B773E" w:rsidRPr="00DE7D48" w14:paraId="195E30D5" w14:textId="77777777" w:rsidTr="00F4789F">
        <w:trPr>
          <w:trHeight w:val="74"/>
        </w:trPr>
        <w:tc>
          <w:tcPr>
            <w:tcW w:w="5487" w:type="dxa"/>
          </w:tcPr>
          <w:p w14:paraId="61834348" w14:textId="77777777" w:rsidR="008B773E" w:rsidRPr="00DE7D48" w:rsidRDefault="008B773E" w:rsidP="00AE5A77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5"/>
            <w:vAlign w:val="bottom"/>
          </w:tcPr>
          <w:p w14:paraId="171EF308" w14:textId="24D88329" w:rsidR="008B773E" w:rsidRPr="00E93530" w:rsidRDefault="008B773E" w:rsidP="00AE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9353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43C1" w:rsidRPr="00DE7D48" w14:paraId="559D15C7" w14:textId="77777777" w:rsidTr="00AE5A77">
        <w:trPr>
          <w:trHeight w:val="74"/>
        </w:trPr>
        <w:tc>
          <w:tcPr>
            <w:tcW w:w="5487" w:type="dxa"/>
          </w:tcPr>
          <w:p w14:paraId="169315FF" w14:textId="77777777" w:rsidR="005543C1" w:rsidRPr="00DE7D48" w:rsidRDefault="005543C1" w:rsidP="00AE5A77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23BF9F32" w14:textId="77777777" w:rsidR="005543C1" w:rsidRPr="00DE7D48" w:rsidRDefault="005543C1" w:rsidP="00AE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after="0"/>
              <w:ind w:left="-108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094B068D" w14:textId="77777777" w:rsidR="005543C1" w:rsidRPr="00DE7D48" w:rsidRDefault="005543C1" w:rsidP="00AE5A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E470A58" w14:textId="77777777" w:rsidR="005543C1" w:rsidRPr="00DE7D48" w:rsidRDefault="005543C1" w:rsidP="00AE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26649183" w14:textId="77777777" w:rsidR="005543C1" w:rsidRPr="00DE7D48" w:rsidRDefault="005543C1" w:rsidP="00AE5A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B2F0343" w14:textId="77777777" w:rsidR="005543C1" w:rsidRPr="00DE7D48" w:rsidRDefault="005543C1" w:rsidP="00AE5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2" w:right="-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หลังจัด</w:t>
            </w:r>
            <w:r w:rsidRPr="00DE7D48">
              <w:rPr>
                <w:rFonts w:ascii="Angsana New" w:hAnsi="Angsana New" w:hint="cs"/>
                <w:sz w:val="28"/>
                <w:szCs w:val="28"/>
              </w:rPr>
              <w:br/>
            </w:r>
            <w:r w:rsidRPr="00DE7D48">
              <w:rPr>
                <w:rFonts w:ascii="Angsana New" w:hAnsi="Angsana New" w:hint="cs"/>
                <w:sz w:val="28"/>
                <w:szCs w:val="28"/>
                <w:cs/>
              </w:rPr>
              <w:t>ประเภทใหม่</w:t>
            </w:r>
          </w:p>
        </w:tc>
      </w:tr>
      <w:tr w:rsidR="009E0DA8" w:rsidRPr="00DE7D48" w14:paraId="44C41F43" w14:textId="77777777" w:rsidTr="00814959">
        <w:trPr>
          <w:trHeight w:val="74"/>
        </w:trPr>
        <w:tc>
          <w:tcPr>
            <w:tcW w:w="5487" w:type="dxa"/>
          </w:tcPr>
          <w:p w14:paraId="065957A0" w14:textId="77777777" w:rsidR="009E0DA8" w:rsidRPr="00DE7D48" w:rsidRDefault="009E0DA8" w:rsidP="009E0DA8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5"/>
            <w:vAlign w:val="bottom"/>
          </w:tcPr>
          <w:p w14:paraId="2C8350EB" w14:textId="3C94B3A9" w:rsidR="009E0DA8" w:rsidRPr="008B773E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77"/>
              </w:tabs>
              <w:spacing w:after="0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E0DA8" w:rsidRPr="00DE7D48" w14:paraId="13F56ABA" w14:textId="77777777" w:rsidTr="00AE5A77">
        <w:trPr>
          <w:trHeight w:val="74"/>
        </w:trPr>
        <w:tc>
          <w:tcPr>
            <w:tcW w:w="5487" w:type="dxa"/>
            <w:hideMark/>
          </w:tcPr>
          <w:p w14:paraId="32F029A7" w14:textId="012CBF73" w:rsidR="009E0DA8" w:rsidRPr="00DE7D48" w:rsidRDefault="009E0DA8" w:rsidP="009E0DA8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2566 </w:t>
            </w:r>
          </w:p>
        </w:tc>
        <w:tc>
          <w:tcPr>
            <w:tcW w:w="989" w:type="dxa"/>
          </w:tcPr>
          <w:p w14:paraId="427ABD1D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695"/>
              </w:tabs>
              <w:spacing w:after="0"/>
              <w:ind w:right="-113" w:firstLine="7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9B5EC61" w14:textId="77777777" w:rsidR="009E0DA8" w:rsidRPr="00DE7D48" w:rsidRDefault="009E0DA8" w:rsidP="009E0DA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33A4630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decimal" w:pos="792"/>
              </w:tabs>
              <w:spacing w:after="0"/>
              <w:ind w:right="-11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DA39080" w14:textId="77777777" w:rsidR="009E0DA8" w:rsidRPr="00DE7D48" w:rsidRDefault="009E0DA8" w:rsidP="009E0DA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6EB8261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8"/>
              </w:tabs>
              <w:spacing w:after="0"/>
              <w:ind w:left="-102"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9E0DA8" w:rsidRPr="00DE7D48" w14:paraId="7D694FB8" w14:textId="77777777" w:rsidTr="00AE5A77">
        <w:trPr>
          <w:trHeight w:val="74"/>
        </w:trPr>
        <w:tc>
          <w:tcPr>
            <w:tcW w:w="5487" w:type="dxa"/>
          </w:tcPr>
          <w:p w14:paraId="490C30D8" w14:textId="296AE3FD" w:rsidR="009E0DA8" w:rsidRPr="00DE7D48" w:rsidRDefault="009E0DA8" w:rsidP="009E0DA8">
            <w:pPr>
              <w:pStyle w:val="BodyText"/>
              <w:spacing w:after="0" w:line="340" w:lineRule="exact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73BAAF0C" w14:textId="52F2E901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715,902</w:t>
            </w:r>
          </w:p>
        </w:tc>
        <w:tc>
          <w:tcPr>
            <w:tcW w:w="270" w:type="dxa"/>
            <w:vAlign w:val="bottom"/>
          </w:tcPr>
          <w:p w14:paraId="5BDA64BB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457400F" w14:textId="3B647DA2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207F1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492,87</w:t>
            </w:r>
            <w:r w:rsidR="002F247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02416F65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35B3768" w14:textId="107DCB7D" w:rsidR="009E0DA8" w:rsidRPr="00DE7D48" w:rsidRDefault="00207F19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223,02</w:t>
            </w:r>
            <w:r w:rsidR="002F247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9E0DA8" w:rsidRPr="00DE7D48" w14:paraId="59B07349" w14:textId="77777777" w:rsidTr="00AE5A77">
        <w:trPr>
          <w:trHeight w:val="74"/>
        </w:trPr>
        <w:tc>
          <w:tcPr>
            <w:tcW w:w="5487" w:type="dxa"/>
          </w:tcPr>
          <w:p w14:paraId="4C244CDD" w14:textId="54D782AE" w:rsidR="009E0DA8" w:rsidRPr="005543C1" w:rsidRDefault="009E0DA8" w:rsidP="009E0DA8">
            <w:pPr>
              <w:pStyle w:val="BodyText"/>
              <w:spacing w:after="0" w:line="340" w:lineRule="exact"/>
              <w:ind w:right="-46"/>
              <w:rPr>
                <w:rFonts w:asciiTheme="majorBidi" w:hAnsiTheme="majorBidi" w:cs="Angsana New"/>
                <w:sz w:val="28"/>
                <w:szCs w:val="35"/>
                <w:cs/>
              </w:rPr>
            </w:pPr>
            <w:r w:rsidRPr="005543C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89" w:type="dxa"/>
            <w:vAlign w:val="bottom"/>
          </w:tcPr>
          <w:p w14:paraId="27A5A06A" w14:textId="295890C5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807CC17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E2D5010" w14:textId="0C71210F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</w:t>
            </w:r>
            <w:r w:rsidR="00207F19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2,87</w:t>
            </w:r>
            <w:r w:rsidR="002F247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  <w:vAlign w:val="bottom"/>
          </w:tcPr>
          <w:p w14:paraId="2B65817B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0251556" w14:textId="67FB5ED7" w:rsidR="009E0DA8" w:rsidRPr="00DE7D48" w:rsidRDefault="00207F19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492,87</w:t>
            </w:r>
            <w:r w:rsidR="002F247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9E0DA8" w:rsidRPr="00DE7D48" w14:paraId="20F96B2B" w14:textId="77777777" w:rsidTr="00AE5A77">
        <w:trPr>
          <w:trHeight w:val="248"/>
        </w:trPr>
        <w:tc>
          <w:tcPr>
            <w:tcW w:w="5487" w:type="dxa"/>
          </w:tcPr>
          <w:p w14:paraId="7116E1A1" w14:textId="77777777" w:rsidR="009E0DA8" w:rsidRPr="00DE7D48" w:rsidRDefault="009E0DA8" w:rsidP="009E0DA8">
            <w:pPr>
              <w:pStyle w:val="BodyText"/>
              <w:spacing w:after="0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5DAD60D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7526E3E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05BF8E0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E7D4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3674D44" w14:textId="77777777" w:rsidR="009E0DA8" w:rsidRPr="00DE7D48" w:rsidRDefault="009E0DA8" w:rsidP="009E0DA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D0C03C6" w14:textId="77777777" w:rsidR="009E0DA8" w:rsidRPr="00DE7D48" w:rsidRDefault="009E0DA8" w:rsidP="009E0D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</w:tbl>
    <w:p w14:paraId="20AA9208" w14:textId="4C01358C" w:rsidR="005543C1" w:rsidRDefault="005543C1" w:rsidP="005543C1">
      <w:pPr>
        <w:rPr>
          <w:rFonts w:cstheme="minorBidi"/>
        </w:rPr>
      </w:pPr>
    </w:p>
    <w:p w14:paraId="5BCE0AA8" w14:textId="77777777" w:rsidR="000777F7" w:rsidRDefault="000777F7" w:rsidP="005543C1">
      <w:pPr>
        <w:rPr>
          <w:rFonts w:cstheme="minorBidi"/>
        </w:rPr>
      </w:pPr>
    </w:p>
    <w:p w14:paraId="0C850ED5" w14:textId="77777777" w:rsidR="000D5AF2" w:rsidRDefault="000D5AF2" w:rsidP="005543C1">
      <w:pPr>
        <w:rPr>
          <w:rFonts w:cstheme="minorBidi"/>
        </w:rPr>
      </w:pPr>
    </w:p>
    <w:sectPr w:rsidR="000D5AF2" w:rsidSect="00BF4AC0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D265C" w14:textId="77777777" w:rsidR="00503587" w:rsidRDefault="00503587">
      <w:r>
        <w:separator/>
      </w:r>
    </w:p>
  </w:endnote>
  <w:endnote w:type="continuationSeparator" w:id="0">
    <w:p w14:paraId="0442790D" w14:textId="77777777" w:rsidR="00503587" w:rsidRDefault="00503587">
      <w:r>
        <w:continuationSeparator/>
      </w:r>
    </w:p>
  </w:endnote>
  <w:endnote w:type="continuationNotice" w:id="1">
    <w:p w14:paraId="5056F0C4" w14:textId="77777777" w:rsidR="00503587" w:rsidRDefault="0050358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019597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F1FAF6" w14:textId="0497EB41" w:rsidR="00AC59CD" w:rsidRPr="008E1272" w:rsidRDefault="008E1272" w:rsidP="008E1272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E1272">
          <w:rPr>
            <w:rFonts w:ascii="Angsana New" w:hAnsi="Angsana New" w:cs="Angsana New"/>
            <w:sz w:val="28"/>
            <w:szCs w:val="28"/>
          </w:rPr>
          <w:fldChar w:fldCharType="begin"/>
        </w:r>
        <w:r w:rsidRPr="008E1272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E1272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8E1272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8E1272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5492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1A9EAF7" w14:textId="77777777" w:rsidR="00AC59CD" w:rsidRPr="004A72A3" w:rsidRDefault="00AC59CD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4A72A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A72A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A72A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A7D3C" w14:textId="77777777" w:rsidR="00AC59CD" w:rsidRPr="00564C7C" w:rsidRDefault="00000000" w:rsidP="00D7024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  <w:tab w:val="left" w:pos="4770"/>
      </w:tabs>
      <w:rPr>
        <w:sz w:val="28"/>
        <w:szCs w:val="28"/>
      </w:rPr>
    </w:pPr>
    <w:sdt>
      <w:sdtPr>
        <w:id w:val="-2112890481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AC59CD">
          <w:rPr>
            <w:rFonts w:cstheme="minorBidi"/>
            <w:cs/>
          </w:rPr>
          <w:tab/>
        </w:r>
        <w:r w:rsidR="00AC59CD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C59CD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AC59CD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AC59CD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AC59CD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C59CD">
          <w:rPr>
            <w:rFonts w:asciiTheme="majorBidi" w:hAnsiTheme="majorBidi" w:cstheme="majorBidi"/>
            <w:noProof/>
            <w:sz w:val="28"/>
            <w:szCs w:val="28"/>
          </w:rPr>
          <w:t>37</w:t>
        </w:r>
        <w:r w:rsidR="00AC59CD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65071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2E8CD7D" w14:textId="77777777" w:rsidR="00AC59CD" w:rsidRPr="004A72A3" w:rsidRDefault="00AC59CD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4A72A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A72A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A72A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10687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A3B210C" w14:textId="77777777" w:rsidR="00AC59CD" w:rsidRPr="00ED2F7E" w:rsidRDefault="00AC59C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2DB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A2DB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A2DB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A2DB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A2DB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A447A" w14:textId="77777777" w:rsidR="00503587" w:rsidRDefault="00503587">
      <w:r>
        <w:separator/>
      </w:r>
    </w:p>
  </w:footnote>
  <w:footnote w:type="continuationSeparator" w:id="0">
    <w:p w14:paraId="31A4180F" w14:textId="77777777" w:rsidR="00503587" w:rsidRDefault="00503587">
      <w:r>
        <w:continuationSeparator/>
      </w:r>
    </w:p>
  </w:footnote>
  <w:footnote w:type="continuationNotice" w:id="1">
    <w:p w14:paraId="3434FCED" w14:textId="77777777" w:rsidR="00503587" w:rsidRDefault="0050358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CCD6" w14:textId="77777777" w:rsidR="00AC59CD" w:rsidRPr="00606B89" w:rsidRDefault="00AC59CD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A15EA0F" w14:textId="77777777" w:rsidR="00AC59CD" w:rsidRPr="00606B89" w:rsidRDefault="00AC59CD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5C123C2" w14:textId="0899147E" w:rsidR="00AC59CD" w:rsidRPr="00B82E50" w:rsidRDefault="00AC59CD" w:rsidP="00C62F1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 w:rsidR="009E0ACB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 w:rsidR="009E0ACB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="009E0ACB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D8588F1" w14:textId="77777777" w:rsidR="00AC59CD" w:rsidRPr="00FD4633" w:rsidRDefault="00AC59CD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0274D" w14:textId="77777777" w:rsidR="009E0ACB" w:rsidRPr="00606B89" w:rsidRDefault="009E0ACB" w:rsidP="009E0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7D40AAFB" w14:textId="77777777" w:rsidR="009E0ACB" w:rsidRPr="00606B89" w:rsidRDefault="009E0ACB" w:rsidP="009E0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4EC629C" w14:textId="77777777" w:rsidR="009E0ACB" w:rsidRPr="00B82E50" w:rsidRDefault="009E0ACB" w:rsidP="009E0AC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48078BA8" w14:textId="77777777" w:rsidR="00AC59CD" w:rsidRPr="008C7553" w:rsidRDefault="00AC59CD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3B99A" w14:textId="77777777" w:rsidR="009E0ACB" w:rsidRPr="00606B89" w:rsidRDefault="009E0ACB" w:rsidP="009E0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77A43032" w14:textId="77777777" w:rsidR="009E0ACB" w:rsidRPr="00606B89" w:rsidRDefault="009E0ACB" w:rsidP="009E0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0D9D38A" w14:textId="77777777" w:rsidR="009E0ACB" w:rsidRPr="00B82E50" w:rsidRDefault="009E0ACB" w:rsidP="009E0AC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9C9AEAC" w14:textId="77777777" w:rsidR="00AC59CD" w:rsidRPr="00FD4633" w:rsidRDefault="00AC59CD" w:rsidP="00E430FB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C0A91" w14:textId="77777777" w:rsidR="009E0ACB" w:rsidRPr="00606B89" w:rsidRDefault="009E0ACB" w:rsidP="009E0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63E2C2C" w14:textId="77777777" w:rsidR="009E0ACB" w:rsidRPr="00606B89" w:rsidRDefault="009E0ACB" w:rsidP="009E0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18979" w14:textId="77777777" w:rsidR="009E0ACB" w:rsidRPr="00B82E50" w:rsidRDefault="009E0ACB" w:rsidP="009E0AC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F23B9A4" w14:textId="77777777" w:rsidR="00AC59CD" w:rsidRPr="00BC5B69" w:rsidRDefault="00AC59C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A4403" w14:textId="77777777" w:rsidR="009E0ACB" w:rsidRPr="00606B89" w:rsidRDefault="009E0ACB" w:rsidP="009E0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11EFF984" w14:textId="77777777" w:rsidR="009E0ACB" w:rsidRPr="00606B89" w:rsidRDefault="009E0ACB" w:rsidP="009E0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E43E8F0" w14:textId="77777777" w:rsidR="009E0ACB" w:rsidRPr="00B82E50" w:rsidRDefault="009E0ACB" w:rsidP="009E0AC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้า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กันยา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2567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5DBD991" w14:textId="77777777" w:rsidR="00AC59CD" w:rsidRDefault="00AC59C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8"/>
  </w:num>
  <w:num w:numId="10" w16cid:durableId="255796996">
    <w:abstractNumId w:val="1"/>
  </w:num>
  <w:num w:numId="11" w16cid:durableId="251087856">
    <w:abstractNumId w:val="7"/>
  </w:num>
  <w:num w:numId="12" w16cid:durableId="1247420198">
    <w:abstractNumId w:val="9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8A2"/>
    <w:rsid w:val="000039AE"/>
    <w:rsid w:val="000039BE"/>
    <w:rsid w:val="00003AFE"/>
    <w:rsid w:val="00003B00"/>
    <w:rsid w:val="00003D1E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B13"/>
    <w:rsid w:val="00010B77"/>
    <w:rsid w:val="00010B8B"/>
    <w:rsid w:val="00010DF6"/>
    <w:rsid w:val="000112E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40E"/>
    <w:rsid w:val="00033483"/>
    <w:rsid w:val="00033585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ABA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1FDB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BA5"/>
    <w:rsid w:val="00133C74"/>
    <w:rsid w:val="00133FEA"/>
    <w:rsid w:val="00134139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1EC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3B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FC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73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88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B6D"/>
    <w:rsid w:val="00195DC1"/>
    <w:rsid w:val="00196169"/>
    <w:rsid w:val="00196228"/>
    <w:rsid w:val="00196344"/>
    <w:rsid w:val="001964A9"/>
    <w:rsid w:val="00196543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E6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91"/>
    <w:rsid w:val="002027CA"/>
    <w:rsid w:val="00202B12"/>
    <w:rsid w:val="00202CA0"/>
    <w:rsid w:val="00202E26"/>
    <w:rsid w:val="00202E9D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726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4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7672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A6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1F7C"/>
    <w:rsid w:val="002D21BC"/>
    <w:rsid w:val="002D223A"/>
    <w:rsid w:val="002D229E"/>
    <w:rsid w:val="002D27BD"/>
    <w:rsid w:val="002D2979"/>
    <w:rsid w:val="002D2AFE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0F1"/>
    <w:rsid w:val="002F210B"/>
    <w:rsid w:val="002F22BB"/>
    <w:rsid w:val="002F2337"/>
    <w:rsid w:val="002F2476"/>
    <w:rsid w:val="002F24B9"/>
    <w:rsid w:val="002F2DF9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3F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56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FB2"/>
    <w:rsid w:val="003F3176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AEC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12"/>
    <w:rsid w:val="0044723A"/>
    <w:rsid w:val="004474F9"/>
    <w:rsid w:val="00447BB8"/>
    <w:rsid w:val="00447BE7"/>
    <w:rsid w:val="00450012"/>
    <w:rsid w:val="00450237"/>
    <w:rsid w:val="0045046F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873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30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411"/>
    <w:rsid w:val="004847B0"/>
    <w:rsid w:val="00484883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1EC9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1B"/>
    <w:rsid w:val="00493545"/>
    <w:rsid w:val="00493862"/>
    <w:rsid w:val="004938E7"/>
    <w:rsid w:val="00493B45"/>
    <w:rsid w:val="00493EEC"/>
    <w:rsid w:val="00493FA2"/>
    <w:rsid w:val="00493FE9"/>
    <w:rsid w:val="0049427C"/>
    <w:rsid w:val="00494348"/>
    <w:rsid w:val="00494C43"/>
    <w:rsid w:val="00494CBB"/>
    <w:rsid w:val="004952C4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55"/>
    <w:rsid w:val="004C53B2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738"/>
    <w:rsid w:val="004D5B0F"/>
    <w:rsid w:val="004D5BEE"/>
    <w:rsid w:val="004D5C30"/>
    <w:rsid w:val="004D607F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587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1F"/>
    <w:rsid w:val="0052527F"/>
    <w:rsid w:val="0052532B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E2F"/>
    <w:rsid w:val="00527026"/>
    <w:rsid w:val="00527ED9"/>
    <w:rsid w:val="00527FD6"/>
    <w:rsid w:val="005302EB"/>
    <w:rsid w:val="005303CC"/>
    <w:rsid w:val="00530411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ADD"/>
    <w:rsid w:val="00573D92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9B8"/>
    <w:rsid w:val="005D7B1B"/>
    <w:rsid w:val="005D7D4D"/>
    <w:rsid w:val="005E00E2"/>
    <w:rsid w:val="005E027A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4E17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843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4AC"/>
    <w:rsid w:val="006179C5"/>
    <w:rsid w:val="00617B41"/>
    <w:rsid w:val="00617DF4"/>
    <w:rsid w:val="00617F1B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0E3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CAA"/>
    <w:rsid w:val="00632FF1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4F60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41B"/>
    <w:rsid w:val="006A756E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C23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2168"/>
    <w:rsid w:val="00772189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7D9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192D"/>
    <w:rsid w:val="007C2014"/>
    <w:rsid w:val="007C2532"/>
    <w:rsid w:val="007C28B2"/>
    <w:rsid w:val="007C28D3"/>
    <w:rsid w:val="007C2A45"/>
    <w:rsid w:val="007C2C28"/>
    <w:rsid w:val="007C2CD6"/>
    <w:rsid w:val="007C3061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F3"/>
    <w:rsid w:val="007C65DC"/>
    <w:rsid w:val="007C6B9E"/>
    <w:rsid w:val="007C6F6A"/>
    <w:rsid w:val="007C70B5"/>
    <w:rsid w:val="007C739E"/>
    <w:rsid w:val="007C7785"/>
    <w:rsid w:val="007C7BE7"/>
    <w:rsid w:val="007C7FAD"/>
    <w:rsid w:val="007D0109"/>
    <w:rsid w:val="007D01AE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E8"/>
    <w:rsid w:val="007E35F5"/>
    <w:rsid w:val="007E36E3"/>
    <w:rsid w:val="007E36E8"/>
    <w:rsid w:val="007E386C"/>
    <w:rsid w:val="007E38F8"/>
    <w:rsid w:val="007E3B34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75D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22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CD"/>
    <w:rsid w:val="008425DD"/>
    <w:rsid w:val="0084261E"/>
    <w:rsid w:val="00842677"/>
    <w:rsid w:val="00842DAC"/>
    <w:rsid w:val="00842DD0"/>
    <w:rsid w:val="00842E6A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94"/>
    <w:rsid w:val="0087241D"/>
    <w:rsid w:val="00872944"/>
    <w:rsid w:val="008729D1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EC7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C062C"/>
    <w:rsid w:val="008C0652"/>
    <w:rsid w:val="008C07B7"/>
    <w:rsid w:val="008C0857"/>
    <w:rsid w:val="008C0A91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A20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3E8D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9B3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B21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4DC"/>
    <w:rsid w:val="0096673C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E74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A89"/>
    <w:rsid w:val="009B2B80"/>
    <w:rsid w:val="009B2B9F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C70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ACB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2D8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174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BFE"/>
    <w:rsid w:val="00A76FDC"/>
    <w:rsid w:val="00A7722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84E"/>
    <w:rsid w:val="00AA28E1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77"/>
    <w:rsid w:val="00AC11B4"/>
    <w:rsid w:val="00AC1361"/>
    <w:rsid w:val="00AC1419"/>
    <w:rsid w:val="00AC158A"/>
    <w:rsid w:val="00AC1676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9FA"/>
    <w:rsid w:val="00AC6D94"/>
    <w:rsid w:val="00AC7265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E5"/>
    <w:rsid w:val="00B10D6F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F7F"/>
    <w:rsid w:val="00B65099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C1E"/>
    <w:rsid w:val="00B751E6"/>
    <w:rsid w:val="00B7524F"/>
    <w:rsid w:val="00B75780"/>
    <w:rsid w:val="00B757F9"/>
    <w:rsid w:val="00B759C8"/>
    <w:rsid w:val="00B75B12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ACA"/>
    <w:rsid w:val="00BD140F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AF0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51F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13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5AF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091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8F5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05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6D9D"/>
    <w:rsid w:val="00D57070"/>
    <w:rsid w:val="00D57262"/>
    <w:rsid w:val="00D57427"/>
    <w:rsid w:val="00D574C7"/>
    <w:rsid w:val="00D57562"/>
    <w:rsid w:val="00D576B2"/>
    <w:rsid w:val="00D576FD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44B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73C"/>
    <w:rsid w:val="00D917D4"/>
    <w:rsid w:val="00D9196E"/>
    <w:rsid w:val="00D919AB"/>
    <w:rsid w:val="00D91A09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6193"/>
    <w:rsid w:val="00DA6BF5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ED1"/>
    <w:rsid w:val="00DB3FD7"/>
    <w:rsid w:val="00DB40A0"/>
    <w:rsid w:val="00DB4678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476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C5E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E0B"/>
    <w:rsid w:val="00DC4063"/>
    <w:rsid w:val="00DC4083"/>
    <w:rsid w:val="00DC4089"/>
    <w:rsid w:val="00DC413A"/>
    <w:rsid w:val="00DC4393"/>
    <w:rsid w:val="00DC44F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D13"/>
    <w:rsid w:val="00DC7DCC"/>
    <w:rsid w:val="00DD0113"/>
    <w:rsid w:val="00DD0572"/>
    <w:rsid w:val="00DD0769"/>
    <w:rsid w:val="00DD07D3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15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978"/>
    <w:rsid w:val="00E01B8D"/>
    <w:rsid w:val="00E01CE7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760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58B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5F53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427"/>
    <w:rsid w:val="00EA26D1"/>
    <w:rsid w:val="00EA28E7"/>
    <w:rsid w:val="00EA297B"/>
    <w:rsid w:val="00EA29D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6E"/>
    <w:rsid w:val="00EB63D2"/>
    <w:rsid w:val="00EB6A8E"/>
    <w:rsid w:val="00EB6BD4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B7D1E"/>
    <w:rsid w:val="00EC0303"/>
    <w:rsid w:val="00EC061D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53"/>
    <w:rsid w:val="00EE0181"/>
    <w:rsid w:val="00EE0202"/>
    <w:rsid w:val="00EE03BC"/>
    <w:rsid w:val="00EE0681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537"/>
    <w:rsid w:val="00EE3703"/>
    <w:rsid w:val="00EE3C43"/>
    <w:rsid w:val="00EE3D19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E49"/>
    <w:rsid w:val="00F07256"/>
    <w:rsid w:val="00F07422"/>
    <w:rsid w:val="00F07470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B39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1A9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3EEA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3ED5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87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A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</TotalTime>
  <Pages>26</Pages>
  <Words>4105</Words>
  <Characters>23399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Napatsawan, Phuangpat</cp:lastModifiedBy>
  <cp:revision>30</cp:revision>
  <cp:lastPrinted>2024-11-08T08:32:00Z</cp:lastPrinted>
  <dcterms:created xsi:type="dcterms:W3CDTF">2024-11-08T06:59:00Z</dcterms:created>
  <dcterms:modified xsi:type="dcterms:W3CDTF">2024-11-12T09:25:00Z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