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3B37" w14:textId="2615B076" w:rsidR="00377773" w:rsidRP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377773">
        <w:rPr>
          <w:rFonts w:ascii="Cordia New" w:hAnsi="Cordia New" w:cs="Cordia New"/>
          <w:b/>
          <w:bCs/>
          <w:sz w:val="28"/>
          <w:szCs w:val="28"/>
          <w:cs/>
          <w:lang w:bidi="th-TH"/>
        </w:rPr>
        <w:t>รายงาน</w:t>
      </w:r>
      <w:r w:rsidR="00B75D14">
        <w:rPr>
          <w:rFonts w:ascii="Cordia New" w:hAnsi="Cordia New" w:cs="Cordia New" w:hint="cs"/>
          <w:b/>
          <w:bCs/>
          <w:sz w:val="28"/>
          <w:szCs w:val="28"/>
          <w:cs/>
          <w:lang w:bidi="th-TH"/>
        </w:rPr>
        <w:t>การสอบทานข้อมูลทางการเงินระหว่างกาล</w:t>
      </w:r>
    </w:p>
    <w:p w14:paraId="75B1E496" w14:textId="77777777" w:rsidR="00377773" w:rsidRDefault="00377773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6152297" w14:textId="5849CB32" w:rsidR="00AD3B26" w:rsidRPr="00D05669" w:rsidRDefault="00AD3B26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cs/>
          <w:lang w:bidi="th-TH"/>
        </w:rPr>
      </w:pPr>
      <w:r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เสนอ </w:t>
      </w:r>
      <w:r w:rsidR="00734D83" w:rsidRPr="00D0566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CB533E" w:rsidRPr="00D05669">
        <w:rPr>
          <w:rFonts w:ascii="Cordia New" w:hAnsi="Cordia New" w:cs="Cordia New"/>
          <w:sz w:val="28"/>
          <w:szCs w:val="28"/>
          <w:cs/>
          <w:lang w:bidi="th-TH"/>
        </w:rPr>
        <w:t>คณะกรรมการของ</w:t>
      </w:r>
      <w:r w:rsidR="00734D83" w:rsidRPr="00D05669">
        <w:rPr>
          <w:rFonts w:ascii="Cordia New" w:hAnsi="Cordia New" w:cs="Cordia New"/>
          <w:sz w:val="28"/>
          <w:szCs w:val="28"/>
          <w:cs/>
          <w:lang w:bidi="th-TH"/>
        </w:rPr>
        <w:t xml:space="preserve">บริษัท </w:t>
      </w:r>
      <w:r w:rsidR="00DB460F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</w:p>
    <w:p w14:paraId="53DCDCA3" w14:textId="191D605A" w:rsidR="00AD3B26" w:rsidRPr="001A5299" w:rsidRDefault="00AD3B26" w:rsidP="00BD542D">
      <w:pPr>
        <w:tabs>
          <w:tab w:val="left" w:pos="540"/>
        </w:tabs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</w:p>
    <w:p w14:paraId="7EB08D12" w14:textId="0EB56B8E" w:rsidR="005A47A9" w:rsidRPr="001A5299" w:rsidRDefault="005A47A9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ข้าพเจ้าได้สอบทาน</w:t>
      </w:r>
      <w:r w:rsidR="009D4DAA" w:rsidRPr="009D4DA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ของบริษัท</w:t>
      </w:r>
      <w:r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เอ็น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ดี</w:t>
      </w:r>
      <w:r w:rsidRPr="001A5299">
        <w:rPr>
          <w:rFonts w:ascii="Cordia New" w:hAnsi="Cordia New" w:cs="Cordia New"/>
          <w:sz w:val="28"/>
          <w:szCs w:val="28"/>
          <w:lang w:val="en-US" w:bidi="th-TH"/>
        </w:rPr>
        <w:t>.</w:t>
      </w:r>
      <w:r w:rsidRPr="001A5299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รับเบอร์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จำกัด (มหาชน) และบริษัทย่อย</w:t>
      </w:r>
      <w:r w:rsidR="00E373D6" w:rsidRPr="001A5299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A4B7C">
        <w:rPr>
          <w:rFonts w:ascii="Cordia New" w:hAnsi="Cordia New" w:cs="Cordia New" w:hint="cs"/>
          <w:sz w:val="28"/>
          <w:szCs w:val="28"/>
          <w:cs/>
          <w:lang w:bidi="th-TH"/>
        </w:rPr>
        <w:t>และข้อมูลทางการเงิน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ระหว่างกาล</w:t>
      </w:r>
      <w:r w:rsidR="00B6213F">
        <w:rPr>
          <w:rFonts w:ascii="Cordia New" w:hAnsi="Cordia New" w:cs="Cordia New" w:hint="cs"/>
          <w:sz w:val="28"/>
          <w:szCs w:val="28"/>
          <w:cs/>
          <w:lang w:bidi="th-TH"/>
        </w:rPr>
        <w:t>เฉพาะกิจการ</w:t>
      </w:r>
      <w:r w:rsidR="00A33B07">
        <w:rPr>
          <w:rFonts w:ascii="Cordia New" w:hAnsi="Cordia New" w:cs="Cordia New" w:hint="cs"/>
          <w:sz w:val="28"/>
          <w:szCs w:val="28"/>
          <w:cs/>
          <w:lang w:bidi="th-TH"/>
        </w:rPr>
        <w:t>ของบริษัท</w:t>
      </w:r>
      <w:r w:rsidR="00EB0781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B0781" w:rsidRPr="00D05669">
        <w:rPr>
          <w:rFonts w:ascii="Cordia New" w:hAnsi="Cordia New" w:cs="Cordia New"/>
          <w:sz w:val="28"/>
          <w:szCs w:val="28"/>
          <w:cs/>
          <w:lang w:bidi="th-TH"/>
        </w:rPr>
        <w:t>เอ็น.ดี. รับเบอร์ จำกัด (มหาชน)</w:t>
      </w:r>
      <w:r w:rsidR="009D4DAA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E373D6" w:rsidRPr="001A5299">
        <w:rPr>
          <w:rFonts w:ascii="Cordia New" w:hAnsi="Cordia New" w:cs="Cordia New"/>
          <w:sz w:val="28"/>
          <w:szCs w:val="28"/>
          <w:cs/>
          <w:lang w:val="en-US" w:bidi="th-TH"/>
        </w:rPr>
        <w:t>ซึ่งประกอบด้วย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งบฐานะการเงินรวมและเฉพาะ</w:t>
      </w:r>
      <w:r w:rsidR="00E4289F">
        <w:rPr>
          <w:rFonts w:ascii="Cordia New" w:hAnsi="Cordia New" w:cs="Cordia New" w:hint="cs"/>
          <w:sz w:val="28"/>
          <w:szCs w:val="28"/>
          <w:cs/>
          <w:lang w:val="en-US" w:bidi="th-TH"/>
        </w:rPr>
        <w:t>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ณ วันที่ </w:t>
      </w:r>
      <w:r w:rsidR="007B7E4D" w:rsidRPr="007B7E4D">
        <w:rPr>
          <w:rFonts w:ascii="Cordia New" w:hAnsi="Cordia New" w:cs="Cordia New"/>
          <w:sz w:val="28"/>
          <w:szCs w:val="28"/>
          <w:lang w:val="en-US" w:bidi="th-TH"/>
        </w:rPr>
        <w:t xml:space="preserve">30 </w:t>
      </w:r>
      <w:r w:rsidR="00E95B08">
        <w:rPr>
          <w:rFonts w:ascii="Cordia New" w:hAnsi="Cordia New" w:cs="Cordia New" w:hint="cs"/>
          <w:sz w:val="28"/>
          <w:szCs w:val="28"/>
          <w:cs/>
          <w:lang w:val="en-US" w:bidi="th-TH"/>
        </w:rPr>
        <w:t>กันยายน</w:t>
      </w:r>
      <w:r w:rsidR="007B7E4D" w:rsidRPr="007B7E4D">
        <w:rPr>
          <w:rFonts w:ascii="Cordia New" w:hAnsi="Cordia New" w:cs="Cordia New"/>
          <w:sz w:val="28"/>
          <w:szCs w:val="28"/>
          <w:cs/>
          <w:lang w:val="en-US"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lang w:bidi="th-TH"/>
        </w:rPr>
        <w:t>256</w:t>
      </w:r>
      <w:r w:rsidR="00AB26AA">
        <w:rPr>
          <w:rFonts w:ascii="Cordia New" w:hAnsi="Cordia New" w:cs="Cordia New"/>
          <w:sz w:val="28"/>
          <w:szCs w:val="28"/>
          <w:lang w:val="en-US" w:bidi="th-TH"/>
        </w:rPr>
        <w:t>7</w:t>
      </w:r>
      <w:r w:rsidR="00CD0463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7E4D" w:rsidRPr="007B7E4D">
        <w:rPr>
          <w:rFonts w:ascii="Cordia New" w:hAnsi="Cordia New" w:cs="Cordia New" w:hint="cs"/>
          <w:sz w:val="28"/>
          <w:szCs w:val="28"/>
          <w:cs/>
          <w:lang w:bidi="th-TH"/>
        </w:rPr>
        <w:t>งบกำไรขาดทุนเบ็ดเสร็จรวมและเฉพาะกิจการสำหรับงวดสามเดือนและ</w:t>
      </w:r>
      <w:r w:rsidR="008A2C3B">
        <w:rPr>
          <w:rFonts w:ascii="Cordia New" w:hAnsi="Cordia New" w:cs="Cordia New" w:hint="cs"/>
          <w:sz w:val="28"/>
          <w:szCs w:val="28"/>
          <w:cs/>
          <w:lang w:bidi="th-TH"/>
        </w:rPr>
        <w:t>เก้า</w:t>
      </w:r>
      <w:r w:rsidR="007B7E4D" w:rsidRPr="007B7E4D">
        <w:rPr>
          <w:rFonts w:ascii="Cordia New" w:hAnsi="Cordia New" w:cs="Cordia New" w:hint="cs"/>
          <w:sz w:val="28"/>
          <w:szCs w:val="28"/>
          <w:cs/>
          <w:lang w:bidi="th-TH"/>
        </w:rPr>
        <w:t>เดือนสิ้นสุดวันเดียวกัน</w:t>
      </w:r>
      <w:r w:rsidR="007B7E4D" w:rsidRPr="007B7E4D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7E4D" w:rsidRPr="007B7E4D">
        <w:rPr>
          <w:rFonts w:ascii="Cordia New" w:hAnsi="Cordia New" w:cs="Cordia New" w:hint="cs"/>
          <w:sz w:val="28"/>
          <w:szCs w:val="28"/>
          <w:cs/>
          <w:lang w:bidi="th-TH"/>
        </w:rPr>
        <w:t>งบการเปลี่ยนแปลงส่วนของผู้ถือหุ้นรวมและเฉพาะกิจการ</w:t>
      </w:r>
      <w:r w:rsidR="007B7E4D" w:rsidRPr="007B7E4D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7B7E4D" w:rsidRPr="007B7E4D">
        <w:rPr>
          <w:rFonts w:ascii="Cordia New" w:hAnsi="Cordia New" w:cs="Cordia New" w:hint="cs"/>
          <w:sz w:val="28"/>
          <w:szCs w:val="28"/>
          <w:cs/>
          <w:lang w:bidi="th-TH"/>
        </w:rPr>
        <w:t>งบกระแสเงินสดรวมและเฉพาะกิจการสำหรับงวด</w:t>
      </w:r>
      <w:r w:rsidR="008A2C3B">
        <w:rPr>
          <w:rFonts w:ascii="Cordia New" w:hAnsi="Cordia New" w:cs="Cordia New" w:hint="cs"/>
          <w:sz w:val="28"/>
          <w:szCs w:val="28"/>
          <w:cs/>
          <w:lang w:bidi="th-TH"/>
        </w:rPr>
        <w:t>เก้า</w:t>
      </w:r>
      <w:r w:rsidR="007B7E4D" w:rsidRPr="007B7E4D">
        <w:rPr>
          <w:rFonts w:ascii="Cordia New" w:hAnsi="Cordia New" w:cs="Cordia New" w:hint="cs"/>
          <w:sz w:val="28"/>
          <w:szCs w:val="28"/>
          <w:cs/>
          <w:lang w:bidi="th-TH"/>
        </w:rPr>
        <w:t>เดือนสิ้นสุดวันเดียวกัน</w:t>
      </w:r>
      <w:r w:rsidR="007B7E4D" w:rsidRPr="007B7E4D">
        <w:rPr>
          <w:rFonts w:ascii="Cordia New" w:hAnsi="Cordia New" w:cs="Cordia New"/>
          <w:sz w:val="28"/>
          <w:szCs w:val="28"/>
          <w:cs/>
          <w:lang w:bidi="th-TH"/>
        </w:rPr>
        <w:t xml:space="preserve"> 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และหมายเหตุประกอบ</w:t>
      </w:r>
      <w:r w:rsidR="003B00E9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>การเงินระหว่างกาล</w:t>
      </w:r>
      <w:r w:rsidR="00BF549A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521CA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แบบย่อ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ซึ่งผู้บริหารของ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เป็นผู้รับผิดชอบในการจัดทำและนำเสนอข้อมูลทางการเงินระหว่างกาล</w:t>
      </w:r>
      <w:r w:rsidR="008806E8">
        <w:rPr>
          <w:rFonts w:ascii="Cordia New" w:hAnsi="Cordia New" w:cs="Cordia New" w:hint="cs"/>
          <w:sz w:val="28"/>
          <w:szCs w:val="28"/>
          <w:cs/>
          <w:lang w:bidi="th-TH"/>
        </w:rPr>
        <w:t>รวม</w:t>
      </w:r>
      <w:r w:rsidR="00D03A19">
        <w:rPr>
          <w:rFonts w:ascii="Cordia New" w:hAnsi="Cordia New" w:cs="Cordia New" w:hint="cs"/>
          <w:sz w:val="28"/>
          <w:szCs w:val="28"/>
          <w:cs/>
          <w:lang w:bidi="th-TH"/>
        </w:rPr>
        <w:t>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="001C5248" w:rsidRPr="001A5299">
        <w:rPr>
          <w:rFonts w:ascii="Cordia New" w:hAnsi="Cordia New" w:cs="Cordia New"/>
          <w:sz w:val="28"/>
          <w:szCs w:val="28"/>
          <w:lang w:val="en-US" w:bidi="th-TH"/>
        </w:rPr>
        <w:t>34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</w:t>
      </w:r>
      <w:r w:rsidR="0092392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D8094E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="001C5248" w:rsidRPr="001A5299">
        <w:rPr>
          <w:rFonts w:ascii="Cordia New" w:hAnsi="Cordia New" w:cs="Cord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0B34CF0C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03F7A893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rtl/>
          <w:cs/>
        </w:rPr>
      </w:pPr>
      <w:r w:rsidRPr="001A5299">
        <w:rPr>
          <w:rFonts w:ascii="Cordia New" w:hAnsi="Cordia New" w:cs="Cord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F0ABF22" w14:textId="77777777" w:rsidR="00CD4D4E" w:rsidRPr="001A5299" w:rsidRDefault="00CD4D4E" w:rsidP="00BD542D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rtl/>
          <w:cs/>
        </w:rPr>
      </w:pPr>
    </w:p>
    <w:p w14:paraId="568831E9" w14:textId="38B0D718" w:rsidR="005A47A9" w:rsidRDefault="005A47A9" w:rsidP="00BD542D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  <w:lang w:bidi="th-TH"/>
        </w:rPr>
      </w:pP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1A5299">
        <w:rPr>
          <w:rFonts w:ascii="Cordia New" w:hAnsi="Cordia New" w:cs="Cordia New"/>
          <w:sz w:val="28"/>
          <w:szCs w:val="28"/>
          <w:lang w:bidi="th-TH"/>
        </w:rPr>
        <w:t>2410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A63CA">
        <w:rPr>
          <w:rFonts w:ascii="Cordia New" w:hAnsi="Cordia New" w:cs="Cordia New" w:hint="cs"/>
          <w:sz w:val="28"/>
          <w:szCs w:val="28"/>
          <w:cs/>
          <w:lang w:bidi="th-TH"/>
        </w:rPr>
        <w:t>ข้อมูลทางการเงินระหว่างกาล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="00707D08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ทําให้ข้าพเจ้าไม่สามารถได้ความเชื่อมั่นว่าจะพบเรื่องที่มีนัยสําคัญทั้งหมดซึ่งอาจจะพบได้จากการ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ตรวจสอบ ดังนั้น</w:t>
      </w:r>
      <w:r w:rsidR="00142E33">
        <w:rPr>
          <w:rFonts w:ascii="Cordia New" w:hAnsi="Cordia New" w:cs="Cordia New"/>
          <w:color w:val="000000" w:themeColor="text1"/>
          <w:sz w:val="28"/>
          <w:szCs w:val="28"/>
          <w:lang w:bidi="th-TH"/>
        </w:rPr>
        <w:t xml:space="preserve"> 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อาจ</w:t>
      </w:r>
      <w:r w:rsidRPr="001A5299">
        <w:rPr>
          <w:rFonts w:ascii="Cordia New" w:hAnsi="Cordia New" w:cs="Cordia New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</w:t>
      </w:r>
      <w:r w:rsidR="003C0ADC">
        <w:rPr>
          <w:rFonts w:ascii="Cordia New" w:hAnsi="Cordia New" w:cs="Cordia New" w:hint="cs"/>
          <w:color w:val="000000" w:themeColor="text1"/>
          <w:sz w:val="28"/>
          <w:szCs w:val="28"/>
          <w:cs/>
          <w:lang w:bidi="th-TH"/>
        </w:rPr>
        <w:t>ที่สอบทานได้</w:t>
      </w:r>
    </w:p>
    <w:p w14:paraId="079CA44C" w14:textId="77777777" w:rsidR="00FC672F" w:rsidRPr="00DE0EEE" w:rsidRDefault="00FC672F" w:rsidP="00BD542D">
      <w:pPr>
        <w:spacing w:after="0" w:line="240" w:lineRule="auto"/>
        <w:jc w:val="thaiDistribute"/>
        <w:rPr>
          <w:rFonts w:ascii="Cordia New" w:hAnsi="Cordia New" w:cs="Cordia New"/>
          <w:color w:val="000000" w:themeColor="text1"/>
          <w:sz w:val="28"/>
          <w:szCs w:val="28"/>
        </w:rPr>
      </w:pPr>
    </w:p>
    <w:p w14:paraId="3695994D" w14:textId="77777777" w:rsidR="00FC672F" w:rsidRDefault="00FC672F" w:rsidP="00BD542D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  <w:sectPr w:rsidR="00FC672F" w:rsidSect="00F205B7">
          <w:headerReference w:type="default" r:id="rId11"/>
          <w:headerReference w:type="first" r:id="rId12"/>
          <w:pgSz w:w="11907" w:h="16840" w:code="9"/>
          <w:pgMar w:top="1440" w:right="1195" w:bottom="432" w:left="1800" w:header="706" w:footer="418" w:gutter="0"/>
          <w:cols w:space="708"/>
          <w:titlePg/>
          <w:docGrid w:linePitch="360"/>
        </w:sectPr>
      </w:pPr>
    </w:p>
    <w:p w14:paraId="636489FB" w14:textId="102456EA" w:rsidR="00CD4D4E" w:rsidRPr="00FC672F" w:rsidRDefault="00CD4D4E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  <w:r w:rsidRPr="00FC672F">
        <w:rPr>
          <w:rFonts w:ascii="Cordia New" w:hAnsi="Cordia New" w:cs="Cord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0E587F" w14:textId="77777777" w:rsidR="00CD4D4E" w:rsidRPr="00FC672F" w:rsidRDefault="00CD4D4E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4DC7B71D" w14:textId="3F917E0D" w:rsidR="005A47A9" w:rsidRPr="00FC672F" w:rsidRDefault="005A47A9" w:rsidP="00FC672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</w:rPr>
      </w:pPr>
      <w:r w:rsidRPr="00FC672F">
        <w:rPr>
          <w:rFonts w:ascii="Cordia New" w:hAnsi="Cordia New" w:cs="Cord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101C2D" w:rsidRPr="00FC672F">
        <w:rPr>
          <w:rFonts w:ascii="Cordia New" w:hAnsi="Cordia New" w:cs="Cordia New"/>
          <w:sz w:val="28"/>
          <w:szCs w:val="28"/>
          <w:cs/>
          <w:lang w:bidi="th-TH"/>
        </w:rPr>
        <w:t>ระหว่างกาล</w:t>
      </w:r>
      <w:r w:rsidR="008B3666" w:rsidRPr="00FC672F">
        <w:rPr>
          <w:rFonts w:ascii="Cordia New" w:hAnsi="Cordia New" w:cs="Cordia New" w:hint="cs"/>
          <w:sz w:val="28"/>
          <w:szCs w:val="28"/>
          <w:cs/>
          <w:lang w:bidi="th-TH"/>
        </w:rPr>
        <w:t>รวมและเฉพาะกิจการ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>ดังกล่าวไม่ได้จัดทําขึ้นตามมาตรฐานการบัญชี</w:t>
      </w:r>
      <w:r w:rsidR="00EA1B10" w:rsidRPr="00FC672F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 xml:space="preserve">ฉบับที่ </w:t>
      </w:r>
      <w:r w:rsidRPr="00FC672F">
        <w:rPr>
          <w:rFonts w:ascii="Cordia New" w:hAnsi="Cordia New" w:cs="Cordia New"/>
          <w:sz w:val="28"/>
          <w:szCs w:val="28"/>
          <w:lang w:bidi="th-TH"/>
        </w:rPr>
        <w:t>34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r w:rsidR="008B3666" w:rsidRPr="00FC672F">
        <w:rPr>
          <w:rFonts w:ascii="Cordia New" w:hAnsi="Cordia New" w:cs="Cordia New" w:hint="cs"/>
          <w:sz w:val="28"/>
          <w:szCs w:val="28"/>
          <w:cs/>
          <w:lang w:bidi="th-TH"/>
        </w:rPr>
        <w:t>จากการสอบทานของข้าพเจ้า</w:t>
      </w:r>
    </w:p>
    <w:p w14:paraId="7D1A1BA8" w14:textId="6DA3EEE5" w:rsidR="009440FF" w:rsidRPr="00FC672F" w:rsidRDefault="009440FF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7D4EC29B" w14:textId="77777777" w:rsidR="00685446" w:rsidRPr="00FC672F" w:rsidRDefault="00685446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518CC12C" w14:textId="77777777" w:rsidR="00685446" w:rsidRPr="00FC672F" w:rsidRDefault="00685446" w:rsidP="00FC672F">
      <w:pPr>
        <w:spacing w:after="0" w:line="240" w:lineRule="auto"/>
        <w:jc w:val="thaiDistribute"/>
        <w:rPr>
          <w:rFonts w:ascii="Cordia New" w:hAnsi="Cordia New" w:cs="Cordia New"/>
          <w:b/>
          <w:bCs/>
          <w:sz w:val="28"/>
          <w:szCs w:val="28"/>
          <w:lang w:bidi="th-TH"/>
        </w:rPr>
      </w:pPr>
    </w:p>
    <w:p w14:paraId="1FDBA168" w14:textId="77777777" w:rsidR="00685446" w:rsidRPr="00FC672F" w:rsidRDefault="00685446" w:rsidP="00FC672F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FC672F">
        <w:rPr>
          <w:rFonts w:ascii="Cordia New" w:hAnsi="Cordia New" w:cs="Cordia New"/>
          <w:sz w:val="28"/>
          <w:szCs w:val="28"/>
          <w:cs/>
          <w:lang w:bidi="th-TH"/>
        </w:rPr>
        <w:t>นางสาวอมรจิต</w:t>
      </w:r>
      <w:r w:rsidRPr="00FC672F">
        <w:rPr>
          <w:rFonts w:ascii="Cordia New" w:hAnsi="Cordia New" w:cs="Cordia New"/>
          <w:sz w:val="28"/>
          <w:szCs w:val="28"/>
        </w:rPr>
        <w:t xml:space="preserve"> 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>เบ้าหล่อเพชร</w:t>
      </w:r>
    </w:p>
    <w:p w14:paraId="47CBE640" w14:textId="77777777" w:rsidR="00685446" w:rsidRPr="00FC672F" w:rsidRDefault="00685446" w:rsidP="00FC672F">
      <w:pPr>
        <w:spacing w:after="0" w:line="240" w:lineRule="auto"/>
        <w:rPr>
          <w:rFonts w:ascii="Cordia New" w:hAnsi="Cordia New" w:cs="Cordia New"/>
          <w:sz w:val="28"/>
          <w:szCs w:val="28"/>
        </w:rPr>
      </w:pPr>
      <w:r w:rsidRPr="00FC672F">
        <w:rPr>
          <w:rFonts w:ascii="Cordia New" w:hAnsi="Cordia New" w:cs="Cordia New"/>
          <w:sz w:val="28"/>
          <w:szCs w:val="28"/>
          <w:cs/>
          <w:lang w:bidi="th-TH"/>
        </w:rPr>
        <w:t>ผู้สอบบัญชีรับอนุญาต</w:t>
      </w:r>
      <w:r w:rsidRPr="00FC672F">
        <w:rPr>
          <w:rFonts w:ascii="Cordia New" w:hAnsi="Cordia New" w:cs="Cordia New"/>
          <w:sz w:val="28"/>
          <w:szCs w:val="28"/>
        </w:rPr>
        <w:t xml:space="preserve"> 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>เลขทะเบียน</w:t>
      </w:r>
      <w:r w:rsidRPr="00FC672F">
        <w:rPr>
          <w:rFonts w:ascii="Cordia New" w:hAnsi="Cordia New" w:cs="Cordia New"/>
          <w:sz w:val="28"/>
          <w:szCs w:val="28"/>
        </w:rPr>
        <w:t xml:space="preserve"> 10853</w:t>
      </w:r>
    </w:p>
    <w:p w14:paraId="744D0C6C" w14:textId="77777777" w:rsidR="00685446" w:rsidRPr="00FC672F" w:rsidRDefault="00685446" w:rsidP="00FC672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FC672F">
        <w:rPr>
          <w:rFonts w:ascii="Cordia New" w:hAnsi="Cordia New" w:cs="Cordia New"/>
          <w:sz w:val="28"/>
          <w:szCs w:val="28"/>
          <w:cs/>
          <w:lang w:bidi="th-TH"/>
        </w:rPr>
        <w:t>บริษัท</w:t>
      </w:r>
      <w:r w:rsidRPr="00FC672F">
        <w:rPr>
          <w:rFonts w:ascii="Cordia New" w:hAnsi="Cordia New" w:cs="Cordia New"/>
          <w:sz w:val="28"/>
          <w:szCs w:val="28"/>
          <w:cs/>
        </w:rPr>
        <w:t xml:space="preserve"> 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>บีดีโอ</w:t>
      </w:r>
      <w:r w:rsidRPr="00FC672F">
        <w:rPr>
          <w:rFonts w:ascii="Cordia New" w:hAnsi="Cordia New" w:cs="Cordia New"/>
          <w:sz w:val="28"/>
          <w:szCs w:val="28"/>
          <w:cs/>
        </w:rPr>
        <w:t xml:space="preserve"> 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>ออดิท</w:t>
      </w:r>
      <w:r w:rsidRPr="00FC672F">
        <w:rPr>
          <w:rFonts w:ascii="Cordia New" w:hAnsi="Cordia New" w:cs="Cordia New"/>
          <w:sz w:val="28"/>
          <w:szCs w:val="28"/>
          <w:cs/>
        </w:rPr>
        <w:t xml:space="preserve"> </w:t>
      </w:r>
      <w:r w:rsidRPr="00FC672F">
        <w:rPr>
          <w:rFonts w:ascii="Cordia New" w:hAnsi="Cordia New" w:cs="Cordia New"/>
          <w:sz w:val="28"/>
          <w:szCs w:val="28"/>
          <w:cs/>
          <w:lang w:bidi="th-TH"/>
        </w:rPr>
        <w:t>จำกัด</w:t>
      </w:r>
    </w:p>
    <w:p w14:paraId="4AE29002" w14:textId="77777777" w:rsidR="00685446" w:rsidRPr="00FC672F" w:rsidRDefault="00685446" w:rsidP="00FC672F">
      <w:pPr>
        <w:spacing w:after="0" w:line="240" w:lineRule="auto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FC672F">
        <w:rPr>
          <w:rFonts w:ascii="Cordia New" w:hAnsi="Cordia New" w:cs="Cordia New"/>
          <w:sz w:val="28"/>
          <w:szCs w:val="28"/>
          <w:cs/>
        </w:rPr>
        <w:t>กรุงเทพ</w:t>
      </w:r>
      <w:r w:rsidRPr="00FC672F">
        <w:rPr>
          <w:rFonts w:ascii="Cordia New" w:hAnsi="Cordia New" w:cs="Cordia New" w:hint="cs"/>
          <w:sz w:val="28"/>
          <w:szCs w:val="28"/>
          <w:cs/>
        </w:rPr>
        <w:t>มหานคร</w:t>
      </w:r>
      <w:r w:rsidRPr="00FC672F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8383DCB" w14:textId="47F7E48C" w:rsidR="00D15EA5" w:rsidRPr="00FC672F" w:rsidRDefault="00D81051" w:rsidP="00FC672F">
      <w:pPr>
        <w:pStyle w:val="BodyText"/>
        <w:spacing w:after="0" w:line="240" w:lineRule="auto"/>
        <w:rPr>
          <w:rFonts w:ascii="Cordia New" w:hAnsi="Cordia New" w:cs="Cordia New"/>
          <w:sz w:val="28"/>
          <w:szCs w:val="28"/>
          <w:lang w:val="en-US" w:bidi="th-TH"/>
        </w:rPr>
      </w:pPr>
      <w:r>
        <w:rPr>
          <w:rFonts w:ascii="Cordia New" w:hAnsi="Cordia New" w:cs="Cordia New"/>
          <w:sz w:val="28"/>
          <w:szCs w:val="28"/>
          <w:lang w:val="en-US" w:bidi="th-TH"/>
        </w:rPr>
        <w:t xml:space="preserve">7 </w:t>
      </w:r>
      <w:r w:rsidR="007123C6">
        <w:rPr>
          <w:rFonts w:ascii="Cordia New" w:hAnsi="Cordia New" w:cs="Cordia New" w:hint="cs"/>
          <w:sz w:val="28"/>
          <w:szCs w:val="28"/>
          <w:cs/>
          <w:lang w:val="en-US" w:bidi="th-TH"/>
        </w:rPr>
        <w:t xml:space="preserve">พฤศจิกายน </w:t>
      </w:r>
      <w:r w:rsidR="007123C6">
        <w:rPr>
          <w:rFonts w:ascii="Cordia New" w:hAnsi="Cordia New" w:cs="Cordia New"/>
          <w:sz w:val="28"/>
          <w:szCs w:val="28"/>
          <w:lang w:val="en-US" w:bidi="th-TH"/>
        </w:rPr>
        <w:t>2567</w:t>
      </w:r>
    </w:p>
    <w:sectPr w:rsidR="00D15EA5" w:rsidRPr="00FC672F" w:rsidSect="00F205B7">
      <w:headerReference w:type="first" r:id="rId13"/>
      <w:pgSz w:w="11907" w:h="16840" w:code="9"/>
      <w:pgMar w:top="1440" w:right="1195" w:bottom="432" w:left="1800" w:header="706" w:footer="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6E2DB8" w14:textId="77777777" w:rsidR="00D64DBE" w:rsidRDefault="00D64DBE">
      <w:r>
        <w:separator/>
      </w:r>
    </w:p>
  </w:endnote>
  <w:endnote w:type="continuationSeparator" w:id="0">
    <w:p w14:paraId="61E32D86" w14:textId="77777777" w:rsidR="00D64DBE" w:rsidRDefault="00D64DBE">
      <w:r>
        <w:continuationSeparator/>
      </w:r>
    </w:p>
  </w:endnote>
  <w:endnote w:type="continuationNotice" w:id="1">
    <w:p w14:paraId="00028AFE" w14:textId="77777777" w:rsidR="00D64DBE" w:rsidRDefault="00D64D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2B34C" w14:textId="77777777" w:rsidR="00D64DBE" w:rsidRDefault="00D64DBE">
      <w:bookmarkStart w:id="0" w:name="_Hlk482348182"/>
      <w:bookmarkEnd w:id="0"/>
      <w:r>
        <w:separator/>
      </w:r>
    </w:p>
  </w:footnote>
  <w:footnote w:type="continuationSeparator" w:id="0">
    <w:p w14:paraId="1C2B3688" w14:textId="77777777" w:rsidR="00D64DBE" w:rsidRDefault="00D64DBE">
      <w:r>
        <w:continuationSeparator/>
      </w:r>
    </w:p>
  </w:footnote>
  <w:footnote w:type="continuationNotice" w:id="1">
    <w:p w14:paraId="30D358CC" w14:textId="77777777" w:rsidR="00D64DBE" w:rsidRDefault="00D64D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A0D29" w14:textId="77777777" w:rsidR="00C855D9" w:rsidRPr="00C855D9" w:rsidRDefault="00C855D9" w:rsidP="00D96128">
    <w:pPr>
      <w:pStyle w:val="Header"/>
      <w:jc w:val="right"/>
      <w:rPr>
        <w:rFonts w:cstheme="minorBidi"/>
        <w:cs/>
        <w:lang w:bidi="th-TH"/>
      </w:rPr>
    </w:pPr>
  </w:p>
  <w:p w14:paraId="1AF7DD33" w14:textId="77777777" w:rsidR="00C855D9" w:rsidRPr="0079502D" w:rsidRDefault="00C855D9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4B585" w14:textId="0AA1813B" w:rsidR="00A74FF4" w:rsidRDefault="00A74FF4" w:rsidP="00A74FF4">
    <w:pPr>
      <w:pStyle w:val="Header"/>
      <w:ind w:hanging="450"/>
    </w:pPr>
  </w:p>
  <w:p w14:paraId="45D48483" w14:textId="77777777" w:rsidR="00A74FF4" w:rsidRDefault="00A74FF4" w:rsidP="00A74FF4">
    <w:pPr>
      <w:pStyle w:val="Header"/>
      <w:ind w:hanging="45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D5649" w14:textId="6B1310F8" w:rsidR="00FC672F" w:rsidRPr="009A2BB4" w:rsidRDefault="00FC672F" w:rsidP="009A2B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954970549">
    <w:abstractNumId w:val="3"/>
  </w:num>
  <w:num w:numId="2" w16cid:durableId="1231692883">
    <w:abstractNumId w:val="2"/>
  </w:num>
  <w:num w:numId="3" w16cid:durableId="975795420">
    <w:abstractNumId w:val="1"/>
  </w:num>
  <w:num w:numId="4" w16cid:durableId="1010176554">
    <w:abstractNumId w:val="0"/>
  </w:num>
  <w:num w:numId="5" w16cid:durableId="970784836">
    <w:abstractNumId w:val="6"/>
  </w:num>
  <w:num w:numId="6" w16cid:durableId="1551185256">
    <w:abstractNumId w:val="5"/>
  </w:num>
  <w:num w:numId="7" w16cid:durableId="1303996919">
    <w:abstractNumId w:val="10"/>
  </w:num>
  <w:num w:numId="8" w16cid:durableId="166213793">
    <w:abstractNumId w:val="16"/>
  </w:num>
  <w:num w:numId="9" w16cid:durableId="1163858234">
    <w:abstractNumId w:val="5"/>
  </w:num>
  <w:num w:numId="10" w16cid:durableId="1630741639">
    <w:abstractNumId w:val="15"/>
  </w:num>
  <w:num w:numId="11" w16cid:durableId="165441466">
    <w:abstractNumId w:val="13"/>
  </w:num>
  <w:num w:numId="12" w16cid:durableId="974066885">
    <w:abstractNumId w:val="4"/>
  </w:num>
  <w:num w:numId="13" w16cid:durableId="1924024977">
    <w:abstractNumId w:val="8"/>
  </w:num>
  <w:num w:numId="14" w16cid:durableId="1270893725">
    <w:abstractNumId w:val="7"/>
  </w:num>
  <w:num w:numId="15" w16cid:durableId="1842238820">
    <w:abstractNumId w:val="8"/>
  </w:num>
  <w:num w:numId="16" w16cid:durableId="976910095">
    <w:abstractNumId w:val="9"/>
  </w:num>
  <w:num w:numId="17" w16cid:durableId="1214849520">
    <w:abstractNumId w:val="11"/>
  </w:num>
  <w:num w:numId="18" w16cid:durableId="872763023">
    <w:abstractNumId w:val="15"/>
  </w:num>
  <w:num w:numId="19" w16cid:durableId="1348480667">
    <w:abstractNumId w:val="13"/>
  </w:num>
  <w:num w:numId="20" w16cid:durableId="1101684244">
    <w:abstractNumId w:val="4"/>
  </w:num>
  <w:num w:numId="21" w16cid:durableId="1332173919">
    <w:abstractNumId w:val="8"/>
  </w:num>
  <w:num w:numId="22" w16cid:durableId="857349260">
    <w:abstractNumId w:val="7"/>
  </w:num>
  <w:num w:numId="23" w16cid:durableId="869152381">
    <w:abstractNumId w:val="7"/>
  </w:num>
  <w:num w:numId="24" w16cid:durableId="2056343568">
    <w:abstractNumId w:val="7"/>
  </w:num>
  <w:num w:numId="25" w16cid:durableId="1150898680">
    <w:abstractNumId w:val="8"/>
  </w:num>
  <w:num w:numId="26" w16cid:durableId="335887501">
    <w:abstractNumId w:val="8"/>
  </w:num>
  <w:num w:numId="27" w16cid:durableId="1149590765">
    <w:abstractNumId w:val="8"/>
  </w:num>
  <w:num w:numId="28" w16cid:durableId="980882566">
    <w:abstractNumId w:val="14"/>
  </w:num>
  <w:num w:numId="29" w16cid:durableId="1825972229">
    <w:abstractNumId w:val="14"/>
  </w:num>
  <w:num w:numId="30" w16cid:durableId="524172298">
    <w:abstractNumId w:val="14"/>
  </w:num>
  <w:num w:numId="31" w16cid:durableId="544610206">
    <w:abstractNumId w:val="12"/>
  </w:num>
  <w:num w:numId="32" w16cid:durableId="329525692">
    <w:abstractNumId w:val="12"/>
  </w:num>
  <w:num w:numId="33" w16cid:durableId="137326670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0C20"/>
    <w:rsid w:val="000122FE"/>
    <w:rsid w:val="000149F1"/>
    <w:rsid w:val="000162B0"/>
    <w:rsid w:val="00021C62"/>
    <w:rsid w:val="0003023B"/>
    <w:rsid w:val="00031D17"/>
    <w:rsid w:val="00044ACE"/>
    <w:rsid w:val="0004550E"/>
    <w:rsid w:val="00050513"/>
    <w:rsid w:val="00052614"/>
    <w:rsid w:val="00052F4B"/>
    <w:rsid w:val="00054000"/>
    <w:rsid w:val="000542D7"/>
    <w:rsid w:val="000723F7"/>
    <w:rsid w:val="00074485"/>
    <w:rsid w:val="000762C0"/>
    <w:rsid w:val="00080866"/>
    <w:rsid w:val="000828F1"/>
    <w:rsid w:val="00082F59"/>
    <w:rsid w:val="00083F84"/>
    <w:rsid w:val="00094333"/>
    <w:rsid w:val="00097FAB"/>
    <w:rsid w:val="000A3016"/>
    <w:rsid w:val="000A407D"/>
    <w:rsid w:val="000A5BAB"/>
    <w:rsid w:val="000B4D04"/>
    <w:rsid w:val="000B65E3"/>
    <w:rsid w:val="000B7090"/>
    <w:rsid w:val="000C08B9"/>
    <w:rsid w:val="000C6440"/>
    <w:rsid w:val="000C6F87"/>
    <w:rsid w:val="000D454D"/>
    <w:rsid w:val="000E52CE"/>
    <w:rsid w:val="000F3AAB"/>
    <w:rsid w:val="000F6E25"/>
    <w:rsid w:val="001011DF"/>
    <w:rsid w:val="00101C2D"/>
    <w:rsid w:val="00104C94"/>
    <w:rsid w:val="00112B69"/>
    <w:rsid w:val="00115BE7"/>
    <w:rsid w:val="001218E7"/>
    <w:rsid w:val="00122E24"/>
    <w:rsid w:val="00123ED7"/>
    <w:rsid w:val="00124C24"/>
    <w:rsid w:val="001316D3"/>
    <w:rsid w:val="00142E33"/>
    <w:rsid w:val="00150CA2"/>
    <w:rsid w:val="001521CA"/>
    <w:rsid w:val="001554CD"/>
    <w:rsid w:val="00155A91"/>
    <w:rsid w:val="001613E2"/>
    <w:rsid w:val="0016459D"/>
    <w:rsid w:val="00167017"/>
    <w:rsid w:val="00171A4E"/>
    <w:rsid w:val="00175110"/>
    <w:rsid w:val="0019210D"/>
    <w:rsid w:val="0019435E"/>
    <w:rsid w:val="00197383"/>
    <w:rsid w:val="00197671"/>
    <w:rsid w:val="001A3BFB"/>
    <w:rsid w:val="001A3C20"/>
    <w:rsid w:val="001A4B7C"/>
    <w:rsid w:val="001A5299"/>
    <w:rsid w:val="001A63CA"/>
    <w:rsid w:val="001B0F35"/>
    <w:rsid w:val="001B198C"/>
    <w:rsid w:val="001B3A7E"/>
    <w:rsid w:val="001B7388"/>
    <w:rsid w:val="001C5248"/>
    <w:rsid w:val="001D202B"/>
    <w:rsid w:val="001D2302"/>
    <w:rsid w:val="001D65C0"/>
    <w:rsid w:val="001D7BB3"/>
    <w:rsid w:val="001E12A6"/>
    <w:rsid w:val="001E498F"/>
    <w:rsid w:val="001E77DB"/>
    <w:rsid w:val="0021140A"/>
    <w:rsid w:val="00214C9B"/>
    <w:rsid w:val="002200B8"/>
    <w:rsid w:val="002219FD"/>
    <w:rsid w:val="00224BC1"/>
    <w:rsid w:val="0022518C"/>
    <w:rsid w:val="0022728F"/>
    <w:rsid w:val="00237A7E"/>
    <w:rsid w:val="0024179B"/>
    <w:rsid w:val="00241F16"/>
    <w:rsid w:val="0024316F"/>
    <w:rsid w:val="00243C23"/>
    <w:rsid w:val="00247969"/>
    <w:rsid w:val="00254ACD"/>
    <w:rsid w:val="002601E8"/>
    <w:rsid w:val="0026182A"/>
    <w:rsid w:val="00263C03"/>
    <w:rsid w:val="00277EBE"/>
    <w:rsid w:val="002838FB"/>
    <w:rsid w:val="00285249"/>
    <w:rsid w:val="00285E05"/>
    <w:rsid w:val="002A0FB3"/>
    <w:rsid w:val="002A252E"/>
    <w:rsid w:val="002B0883"/>
    <w:rsid w:val="002B5A4A"/>
    <w:rsid w:val="002C4310"/>
    <w:rsid w:val="002C5D2E"/>
    <w:rsid w:val="002C623D"/>
    <w:rsid w:val="002C7655"/>
    <w:rsid w:val="002D1445"/>
    <w:rsid w:val="002D5A0F"/>
    <w:rsid w:val="002D6E25"/>
    <w:rsid w:val="002E02F4"/>
    <w:rsid w:val="002E7F1E"/>
    <w:rsid w:val="002F0B69"/>
    <w:rsid w:val="002F2DEB"/>
    <w:rsid w:val="002F3903"/>
    <w:rsid w:val="002F4A52"/>
    <w:rsid w:val="002F7D90"/>
    <w:rsid w:val="0030026A"/>
    <w:rsid w:val="003014E0"/>
    <w:rsid w:val="00304ADA"/>
    <w:rsid w:val="00305173"/>
    <w:rsid w:val="00321A76"/>
    <w:rsid w:val="00330AA1"/>
    <w:rsid w:val="00335E5B"/>
    <w:rsid w:val="003410B2"/>
    <w:rsid w:val="003426B9"/>
    <w:rsid w:val="003440BD"/>
    <w:rsid w:val="00345AC0"/>
    <w:rsid w:val="00352FF0"/>
    <w:rsid w:val="00354F5D"/>
    <w:rsid w:val="00365ECE"/>
    <w:rsid w:val="003744DA"/>
    <w:rsid w:val="00375682"/>
    <w:rsid w:val="00377773"/>
    <w:rsid w:val="00384904"/>
    <w:rsid w:val="0038518D"/>
    <w:rsid w:val="00387A6A"/>
    <w:rsid w:val="00391326"/>
    <w:rsid w:val="00393CAB"/>
    <w:rsid w:val="003B00E9"/>
    <w:rsid w:val="003B0537"/>
    <w:rsid w:val="003B2D27"/>
    <w:rsid w:val="003B2F14"/>
    <w:rsid w:val="003B4CCD"/>
    <w:rsid w:val="003B4DED"/>
    <w:rsid w:val="003C0ADC"/>
    <w:rsid w:val="003C12C5"/>
    <w:rsid w:val="003C1EE8"/>
    <w:rsid w:val="003C27EF"/>
    <w:rsid w:val="003C32E9"/>
    <w:rsid w:val="003C3898"/>
    <w:rsid w:val="003C64E1"/>
    <w:rsid w:val="003D2605"/>
    <w:rsid w:val="003D64D6"/>
    <w:rsid w:val="003E034A"/>
    <w:rsid w:val="003E3E21"/>
    <w:rsid w:val="003E511E"/>
    <w:rsid w:val="003F12C5"/>
    <w:rsid w:val="003F20FE"/>
    <w:rsid w:val="0040435A"/>
    <w:rsid w:val="00414DB3"/>
    <w:rsid w:val="00416281"/>
    <w:rsid w:val="00417B54"/>
    <w:rsid w:val="00422353"/>
    <w:rsid w:val="00426915"/>
    <w:rsid w:val="00433F63"/>
    <w:rsid w:val="00435788"/>
    <w:rsid w:val="004359E6"/>
    <w:rsid w:val="00436524"/>
    <w:rsid w:val="00443CE3"/>
    <w:rsid w:val="00452E7B"/>
    <w:rsid w:val="004546FA"/>
    <w:rsid w:val="004729E8"/>
    <w:rsid w:val="00481FE7"/>
    <w:rsid w:val="0048532C"/>
    <w:rsid w:val="0049103F"/>
    <w:rsid w:val="004A0DFE"/>
    <w:rsid w:val="004A30DE"/>
    <w:rsid w:val="004A3C62"/>
    <w:rsid w:val="004C0971"/>
    <w:rsid w:val="004C0C25"/>
    <w:rsid w:val="004C2111"/>
    <w:rsid w:val="004C732E"/>
    <w:rsid w:val="004D1053"/>
    <w:rsid w:val="004D20AE"/>
    <w:rsid w:val="004D3578"/>
    <w:rsid w:val="004F1A16"/>
    <w:rsid w:val="004F207F"/>
    <w:rsid w:val="004F5D91"/>
    <w:rsid w:val="004F62BB"/>
    <w:rsid w:val="00506F7C"/>
    <w:rsid w:val="005070FA"/>
    <w:rsid w:val="00516DE3"/>
    <w:rsid w:val="0052186A"/>
    <w:rsid w:val="0052306A"/>
    <w:rsid w:val="005321DA"/>
    <w:rsid w:val="005456E5"/>
    <w:rsid w:val="00547541"/>
    <w:rsid w:val="00551365"/>
    <w:rsid w:val="00553BBE"/>
    <w:rsid w:val="00555CCD"/>
    <w:rsid w:val="005627FF"/>
    <w:rsid w:val="00566B57"/>
    <w:rsid w:val="00577D61"/>
    <w:rsid w:val="005822AC"/>
    <w:rsid w:val="00595561"/>
    <w:rsid w:val="005979AA"/>
    <w:rsid w:val="005A1048"/>
    <w:rsid w:val="005A47A9"/>
    <w:rsid w:val="005B2619"/>
    <w:rsid w:val="005B405A"/>
    <w:rsid w:val="005C25B2"/>
    <w:rsid w:val="005C2CCB"/>
    <w:rsid w:val="005C6479"/>
    <w:rsid w:val="005C69FD"/>
    <w:rsid w:val="005C773B"/>
    <w:rsid w:val="005C7F7C"/>
    <w:rsid w:val="005D0FC1"/>
    <w:rsid w:val="005D1FC5"/>
    <w:rsid w:val="005D7025"/>
    <w:rsid w:val="005E2D67"/>
    <w:rsid w:val="005E2F87"/>
    <w:rsid w:val="005E4F40"/>
    <w:rsid w:val="005E5578"/>
    <w:rsid w:val="005F4D62"/>
    <w:rsid w:val="0060470D"/>
    <w:rsid w:val="00610ED7"/>
    <w:rsid w:val="00612CAB"/>
    <w:rsid w:val="006158A9"/>
    <w:rsid w:val="00620CE3"/>
    <w:rsid w:val="00621086"/>
    <w:rsid w:val="00626E51"/>
    <w:rsid w:val="00635771"/>
    <w:rsid w:val="006365A1"/>
    <w:rsid w:val="00636AA2"/>
    <w:rsid w:val="0065051C"/>
    <w:rsid w:val="00653944"/>
    <w:rsid w:val="0066281F"/>
    <w:rsid w:val="00666764"/>
    <w:rsid w:val="0066694B"/>
    <w:rsid w:val="00667DB6"/>
    <w:rsid w:val="00673BC1"/>
    <w:rsid w:val="006771E8"/>
    <w:rsid w:val="00677C01"/>
    <w:rsid w:val="006839B1"/>
    <w:rsid w:val="00683CC7"/>
    <w:rsid w:val="00685446"/>
    <w:rsid w:val="00692CA5"/>
    <w:rsid w:val="006932D7"/>
    <w:rsid w:val="006964C5"/>
    <w:rsid w:val="006B06A2"/>
    <w:rsid w:val="006C02E7"/>
    <w:rsid w:val="006C3D37"/>
    <w:rsid w:val="006C6376"/>
    <w:rsid w:val="006D2172"/>
    <w:rsid w:val="006D6C35"/>
    <w:rsid w:val="006D6FF5"/>
    <w:rsid w:val="006F1B19"/>
    <w:rsid w:val="006F29ED"/>
    <w:rsid w:val="006F4B40"/>
    <w:rsid w:val="006F4F77"/>
    <w:rsid w:val="0070147C"/>
    <w:rsid w:val="00704281"/>
    <w:rsid w:val="00707D08"/>
    <w:rsid w:val="007123C6"/>
    <w:rsid w:val="00714FD6"/>
    <w:rsid w:val="00716F1F"/>
    <w:rsid w:val="00717608"/>
    <w:rsid w:val="00717DBB"/>
    <w:rsid w:val="00722040"/>
    <w:rsid w:val="007265F7"/>
    <w:rsid w:val="00731487"/>
    <w:rsid w:val="00731894"/>
    <w:rsid w:val="00734D83"/>
    <w:rsid w:val="00735672"/>
    <w:rsid w:val="00746796"/>
    <w:rsid w:val="00746D91"/>
    <w:rsid w:val="00750805"/>
    <w:rsid w:val="00754EDD"/>
    <w:rsid w:val="0075598A"/>
    <w:rsid w:val="00756BD8"/>
    <w:rsid w:val="00761813"/>
    <w:rsid w:val="00771B85"/>
    <w:rsid w:val="00775DA6"/>
    <w:rsid w:val="00775F9A"/>
    <w:rsid w:val="0078044E"/>
    <w:rsid w:val="00781296"/>
    <w:rsid w:val="0078170A"/>
    <w:rsid w:val="0078588F"/>
    <w:rsid w:val="00786E17"/>
    <w:rsid w:val="0079035E"/>
    <w:rsid w:val="00790956"/>
    <w:rsid w:val="0079310A"/>
    <w:rsid w:val="0079502D"/>
    <w:rsid w:val="00797990"/>
    <w:rsid w:val="007A0755"/>
    <w:rsid w:val="007A31D9"/>
    <w:rsid w:val="007A74F9"/>
    <w:rsid w:val="007B4300"/>
    <w:rsid w:val="007B7E4D"/>
    <w:rsid w:val="007C6EB0"/>
    <w:rsid w:val="007D41A1"/>
    <w:rsid w:val="007D771C"/>
    <w:rsid w:val="007E156E"/>
    <w:rsid w:val="008033D0"/>
    <w:rsid w:val="00803FB6"/>
    <w:rsid w:val="008059EF"/>
    <w:rsid w:val="00812702"/>
    <w:rsid w:val="008128F7"/>
    <w:rsid w:val="00812938"/>
    <w:rsid w:val="00813ECA"/>
    <w:rsid w:val="00816AA6"/>
    <w:rsid w:val="008273CA"/>
    <w:rsid w:val="00827B71"/>
    <w:rsid w:val="00830DAC"/>
    <w:rsid w:val="0083134C"/>
    <w:rsid w:val="008325F9"/>
    <w:rsid w:val="00832F51"/>
    <w:rsid w:val="008337EB"/>
    <w:rsid w:val="00843100"/>
    <w:rsid w:val="00847054"/>
    <w:rsid w:val="00850F25"/>
    <w:rsid w:val="008534AA"/>
    <w:rsid w:val="0085464A"/>
    <w:rsid w:val="00860B9B"/>
    <w:rsid w:val="0087166E"/>
    <w:rsid w:val="008719C2"/>
    <w:rsid w:val="008806E8"/>
    <w:rsid w:val="00881FCC"/>
    <w:rsid w:val="00883BD8"/>
    <w:rsid w:val="00884FF7"/>
    <w:rsid w:val="00894ACE"/>
    <w:rsid w:val="00897E5A"/>
    <w:rsid w:val="00897E7C"/>
    <w:rsid w:val="008A2C3B"/>
    <w:rsid w:val="008A6579"/>
    <w:rsid w:val="008B19D9"/>
    <w:rsid w:val="008B1FD3"/>
    <w:rsid w:val="008B204B"/>
    <w:rsid w:val="008B3666"/>
    <w:rsid w:val="008C49AE"/>
    <w:rsid w:val="008C59F7"/>
    <w:rsid w:val="008E381B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23928"/>
    <w:rsid w:val="009258EC"/>
    <w:rsid w:val="00931D7A"/>
    <w:rsid w:val="00933253"/>
    <w:rsid w:val="00935D8D"/>
    <w:rsid w:val="00941950"/>
    <w:rsid w:val="009420BD"/>
    <w:rsid w:val="00942FE8"/>
    <w:rsid w:val="009440FF"/>
    <w:rsid w:val="009458BC"/>
    <w:rsid w:val="00957E70"/>
    <w:rsid w:val="00965706"/>
    <w:rsid w:val="00970DAB"/>
    <w:rsid w:val="0097321D"/>
    <w:rsid w:val="00984A4C"/>
    <w:rsid w:val="00992531"/>
    <w:rsid w:val="00995CD5"/>
    <w:rsid w:val="009A1787"/>
    <w:rsid w:val="009A2BB4"/>
    <w:rsid w:val="009A4F5A"/>
    <w:rsid w:val="009B08C2"/>
    <w:rsid w:val="009B1F44"/>
    <w:rsid w:val="009B4573"/>
    <w:rsid w:val="009C002A"/>
    <w:rsid w:val="009C1DAA"/>
    <w:rsid w:val="009C7EBB"/>
    <w:rsid w:val="009D08D8"/>
    <w:rsid w:val="009D4DAA"/>
    <w:rsid w:val="009E278C"/>
    <w:rsid w:val="009E5125"/>
    <w:rsid w:val="009F582B"/>
    <w:rsid w:val="009F6EDC"/>
    <w:rsid w:val="00A00DA8"/>
    <w:rsid w:val="00A0256C"/>
    <w:rsid w:val="00A035CE"/>
    <w:rsid w:val="00A0537F"/>
    <w:rsid w:val="00A05C39"/>
    <w:rsid w:val="00A0602E"/>
    <w:rsid w:val="00A06C1F"/>
    <w:rsid w:val="00A07FFA"/>
    <w:rsid w:val="00A11FB4"/>
    <w:rsid w:val="00A13BA2"/>
    <w:rsid w:val="00A1550B"/>
    <w:rsid w:val="00A253C3"/>
    <w:rsid w:val="00A33B07"/>
    <w:rsid w:val="00A34ED9"/>
    <w:rsid w:val="00A35782"/>
    <w:rsid w:val="00A362F9"/>
    <w:rsid w:val="00A43EE6"/>
    <w:rsid w:val="00A54479"/>
    <w:rsid w:val="00A60F49"/>
    <w:rsid w:val="00A61E15"/>
    <w:rsid w:val="00A61ED0"/>
    <w:rsid w:val="00A6337E"/>
    <w:rsid w:val="00A66F91"/>
    <w:rsid w:val="00A66FB8"/>
    <w:rsid w:val="00A70229"/>
    <w:rsid w:val="00A73750"/>
    <w:rsid w:val="00A74FF4"/>
    <w:rsid w:val="00A86026"/>
    <w:rsid w:val="00A918D1"/>
    <w:rsid w:val="00A93A9A"/>
    <w:rsid w:val="00A97597"/>
    <w:rsid w:val="00AA5C16"/>
    <w:rsid w:val="00AB26AA"/>
    <w:rsid w:val="00AB603F"/>
    <w:rsid w:val="00AC31D4"/>
    <w:rsid w:val="00AC6098"/>
    <w:rsid w:val="00AC6545"/>
    <w:rsid w:val="00AC7FE4"/>
    <w:rsid w:val="00AD3B26"/>
    <w:rsid w:val="00AD3DD5"/>
    <w:rsid w:val="00AD6773"/>
    <w:rsid w:val="00AE0190"/>
    <w:rsid w:val="00AE2BF6"/>
    <w:rsid w:val="00AE3370"/>
    <w:rsid w:val="00AE64CA"/>
    <w:rsid w:val="00AF7092"/>
    <w:rsid w:val="00B1324D"/>
    <w:rsid w:val="00B157E2"/>
    <w:rsid w:val="00B17767"/>
    <w:rsid w:val="00B24A45"/>
    <w:rsid w:val="00B25B92"/>
    <w:rsid w:val="00B26948"/>
    <w:rsid w:val="00B306E8"/>
    <w:rsid w:val="00B30989"/>
    <w:rsid w:val="00B34D51"/>
    <w:rsid w:val="00B36A0E"/>
    <w:rsid w:val="00B36BA1"/>
    <w:rsid w:val="00B40334"/>
    <w:rsid w:val="00B40952"/>
    <w:rsid w:val="00B40D67"/>
    <w:rsid w:val="00B43C45"/>
    <w:rsid w:val="00B45A18"/>
    <w:rsid w:val="00B55EE8"/>
    <w:rsid w:val="00B56E6C"/>
    <w:rsid w:val="00B60C20"/>
    <w:rsid w:val="00B6213F"/>
    <w:rsid w:val="00B63D0E"/>
    <w:rsid w:val="00B75D14"/>
    <w:rsid w:val="00B83039"/>
    <w:rsid w:val="00B85FE0"/>
    <w:rsid w:val="00B866EF"/>
    <w:rsid w:val="00BA050D"/>
    <w:rsid w:val="00BA5B00"/>
    <w:rsid w:val="00BB09AD"/>
    <w:rsid w:val="00BB1A07"/>
    <w:rsid w:val="00BB5C42"/>
    <w:rsid w:val="00BB6DAD"/>
    <w:rsid w:val="00BB7346"/>
    <w:rsid w:val="00BB7659"/>
    <w:rsid w:val="00BC1555"/>
    <w:rsid w:val="00BC60A9"/>
    <w:rsid w:val="00BC69E0"/>
    <w:rsid w:val="00BC6F86"/>
    <w:rsid w:val="00BD542D"/>
    <w:rsid w:val="00BE0C8A"/>
    <w:rsid w:val="00BE1E31"/>
    <w:rsid w:val="00BE334D"/>
    <w:rsid w:val="00BE4988"/>
    <w:rsid w:val="00BF1C24"/>
    <w:rsid w:val="00BF4ED5"/>
    <w:rsid w:val="00BF549A"/>
    <w:rsid w:val="00BF5E73"/>
    <w:rsid w:val="00BF6A22"/>
    <w:rsid w:val="00C01647"/>
    <w:rsid w:val="00C01D7B"/>
    <w:rsid w:val="00C06939"/>
    <w:rsid w:val="00C124F8"/>
    <w:rsid w:val="00C21795"/>
    <w:rsid w:val="00C21E3B"/>
    <w:rsid w:val="00C27CB1"/>
    <w:rsid w:val="00C322FD"/>
    <w:rsid w:val="00C35B1A"/>
    <w:rsid w:val="00C41C7D"/>
    <w:rsid w:val="00C43946"/>
    <w:rsid w:val="00C63023"/>
    <w:rsid w:val="00C63743"/>
    <w:rsid w:val="00C7450C"/>
    <w:rsid w:val="00C76C6C"/>
    <w:rsid w:val="00C76E31"/>
    <w:rsid w:val="00C80EC5"/>
    <w:rsid w:val="00C855D9"/>
    <w:rsid w:val="00C86BB9"/>
    <w:rsid w:val="00C8772C"/>
    <w:rsid w:val="00C87BC5"/>
    <w:rsid w:val="00C96A10"/>
    <w:rsid w:val="00CA43FD"/>
    <w:rsid w:val="00CA4519"/>
    <w:rsid w:val="00CB0E1D"/>
    <w:rsid w:val="00CB18EB"/>
    <w:rsid w:val="00CB43A9"/>
    <w:rsid w:val="00CB441E"/>
    <w:rsid w:val="00CB533E"/>
    <w:rsid w:val="00CC6360"/>
    <w:rsid w:val="00CC72E9"/>
    <w:rsid w:val="00CD0463"/>
    <w:rsid w:val="00CD25C2"/>
    <w:rsid w:val="00CD4D4E"/>
    <w:rsid w:val="00CE24E5"/>
    <w:rsid w:val="00CE362B"/>
    <w:rsid w:val="00CE41DB"/>
    <w:rsid w:val="00CE4D96"/>
    <w:rsid w:val="00CF5B35"/>
    <w:rsid w:val="00D03A19"/>
    <w:rsid w:val="00D05669"/>
    <w:rsid w:val="00D078C4"/>
    <w:rsid w:val="00D15EA5"/>
    <w:rsid w:val="00D20415"/>
    <w:rsid w:val="00D2100B"/>
    <w:rsid w:val="00D24220"/>
    <w:rsid w:val="00D3089E"/>
    <w:rsid w:val="00D31D7A"/>
    <w:rsid w:val="00D33E60"/>
    <w:rsid w:val="00D36034"/>
    <w:rsid w:val="00D371E9"/>
    <w:rsid w:val="00D430AD"/>
    <w:rsid w:val="00D460E7"/>
    <w:rsid w:val="00D54C93"/>
    <w:rsid w:val="00D63ABC"/>
    <w:rsid w:val="00D64DBE"/>
    <w:rsid w:val="00D675F1"/>
    <w:rsid w:val="00D73B96"/>
    <w:rsid w:val="00D80807"/>
    <w:rsid w:val="00D8094E"/>
    <w:rsid w:val="00D81051"/>
    <w:rsid w:val="00D831A4"/>
    <w:rsid w:val="00D86917"/>
    <w:rsid w:val="00D92F9A"/>
    <w:rsid w:val="00D9427D"/>
    <w:rsid w:val="00D96128"/>
    <w:rsid w:val="00DA2D3D"/>
    <w:rsid w:val="00DA36EE"/>
    <w:rsid w:val="00DA452E"/>
    <w:rsid w:val="00DA5128"/>
    <w:rsid w:val="00DA53C2"/>
    <w:rsid w:val="00DB308D"/>
    <w:rsid w:val="00DB460F"/>
    <w:rsid w:val="00DB5F40"/>
    <w:rsid w:val="00DC0E22"/>
    <w:rsid w:val="00DC38AA"/>
    <w:rsid w:val="00DC7385"/>
    <w:rsid w:val="00DC7766"/>
    <w:rsid w:val="00DD1E47"/>
    <w:rsid w:val="00DD4B3F"/>
    <w:rsid w:val="00DD61A9"/>
    <w:rsid w:val="00DD6EF1"/>
    <w:rsid w:val="00DE0EEE"/>
    <w:rsid w:val="00DE4958"/>
    <w:rsid w:val="00DF096F"/>
    <w:rsid w:val="00DF1A18"/>
    <w:rsid w:val="00DF5702"/>
    <w:rsid w:val="00E02384"/>
    <w:rsid w:val="00E04361"/>
    <w:rsid w:val="00E0491A"/>
    <w:rsid w:val="00E04AF7"/>
    <w:rsid w:val="00E064FD"/>
    <w:rsid w:val="00E1053A"/>
    <w:rsid w:val="00E268DB"/>
    <w:rsid w:val="00E26AF3"/>
    <w:rsid w:val="00E276E0"/>
    <w:rsid w:val="00E314EA"/>
    <w:rsid w:val="00E33FDA"/>
    <w:rsid w:val="00E373D6"/>
    <w:rsid w:val="00E406D5"/>
    <w:rsid w:val="00E4289F"/>
    <w:rsid w:val="00E43D35"/>
    <w:rsid w:val="00E56475"/>
    <w:rsid w:val="00E56701"/>
    <w:rsid w:val="00E57FB7"/>
    <w:rsid w:val="00E62754"/>
    <w:rsid w:val="00E64D2D"/>
    <w:rsid w:val="00E726FD"/>
    <w:rsid w:val="00E74503"/>
    <w:rsid w:val="00E7580C"/>
    <w:rsid w:val="00E86B53"/>
    <w:rsid w:val="00E9110B"/>
    <w:rsid w:val="00E95B08"/>
    <w:rsid w:val="00EA1B10"/>
    <w:rsid w:val="00EA2B6F"/>
    <w:rsid w:val="00EB0781"/>
    <w:rsid w:val="00EB3478"/>
    <w:rsid w:val="00EB4B39"/>
    <w:rsid w:val="00EB6FE3"/>
    <w:rsid w:val="00EC44C4"/>
    <w:rsid w:val="00EE0F65"/>
    <w:rsid w:val="00EE6455"/>
    <w:rsid w:val="00F06A77"/>
    <w:rsid w:val="00F205B7"/>
    <w:rsid w:val="00F246A1"/>
    <w:rsid w:val="00F247EA"/>
    <w:rsid w:val="00F3171B"/>
    <w:rsid w:val="00F3252B"/>
    <w:rsid w:val="00F33767"/>
    <w:rsid w:val="00F34DFF"/>
    <w:rsid w:val="00F37917"/>
    <w:rsid w:val="00F52869"/>
    <w:rsid w:val="00F5513E"/>
    <w:rsid w:val="00F56687"/>
    <w:rsid w:val="00F623CA"/>
    <w:rsid w:val="00F63F3F"/>
    <w:rsid w:val="00F66FA5"/>
    <w:rsid w:val="00F71678"/>
    <w:rsid w:val="00F71A70"/>
    <w:rsid w:val="00F72986"/>
    <w:rsid w:val="00F730E3"/>
    <w:rsid w:val="00F73D95"/>
    <w:rsid w:val="00F741A5"/>
    <w:rsid w:val="00F755E9"/>
    <w:rsid w:val="00F909CD"/>
    <w:rsid w:val="00F974D1"/>
    <w:rsid w:val="00FA16E0"/>
    <w:rsid w:val="00FC332F"/>
    <w:rsid w:val="00FC4397"/>
    <w:rsid w:val="00FC58F6"/>
    <w:rsid w:val="00FC672F"/>
    <w:rsid w:val="00FD05AD"/>
    <w:rsid w:val="00FD0666"/>
    <w:rsid w:val="00FD504A"/>
    <w:rsid w:val="00FD557D"/>
    <w:rsid w:val="00FD7295"/>
    <w:rsid w:val="00FE2187"/>
    <w:rsid w:val="00FE320C"/>
    <w:rsid w:val="00FE6836"/>
    <w:rsid w:val="00FF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4D5EA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174141-58c4-4107-9346-ba7ada46962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E65618A57CF4CB7DF58DFDA3AEE0B" ma:contentTypeVersion="15" ma:contentTypeDescription="Create a new document." ma:contentTypeScope="" ma:versionID="c0496cd3b92c5ea06a3385dcd4b107de">
  <xsd:schema xmlns:xsd="http://www.w3.org/2001/XMLSchema" xmlns:xs="http://www.w3.org/2001/XMLSchema" xmlns:p="http://schemas.microsoft.com/office/2006/metadata/properties" xmlns:ns2="eb174141-58c4-4107-9346-ba7ada469626" xmlns:ns3="6169dfb0-294e-4561-8087-8c6d8187bf9f" targetNamespace="http://schemas.microsoft.com/office/2006/metadata/properties" ma:root="true" ma:fieldsID="d6c66603e5027af3a41f12f6436e8121" ns2:_="" ns3:_="">
    <xsd:import namespace="eb174141-58c4-4107-9346-ba7ada469626"/>
    <xsd:import namespace="6169dfb0-294e-4561-8087-8c6d8187bf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74141-58c4-4107-9346-ba7ada469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69dfb0-294e-4561-8087-8c6d8187bf9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7624B-7FBF-411B-BCB8-0D91890411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367802-A80D-4AF2-AEAE-BB33A7D3FCB2}">
  <ds:schemaRefs>
    <ds:schemaRef ds:uri="http://schemas.microsoft.com/office/2006/metadata/properties"/>
    <ds:schemaRef ds:uri="http://schemas.microsoft.com/office/infopath/2007/PartnerControls"/>
    <ds:schemaRef ds:uri="eb174141-58c4-4107-9346-ba7ada469626"/>
  </ds:schemaRefs>
</ds:datastoreItem>
</file>

<file path=customXml/itemProps3.xml><?xml version="1.0" encoding="utf-8"?>
<ds:datastoreItem xmlns:ds="http://schemas.openxmlformats.org/officeDocument/2006/customXml" ds:itemID="{4E148788-C0EC-41E9-A246-E0FE9E4B3D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939D3E-36B0-4A05-B5BA-440E71B7E7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174141-58c4-4107-9346-ba7ada469626"/>
    <ds:schemaRef ds:uri="6169dfb0-294e-4561-8087-8c6d8187bf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Krittayawan Kungmarerng</cp:lastModifiedBy>
  <cp:revision>2</cp:revision>
  <cp:lastPrinted>2024-11-04T17:40:00Z</cp:lastPrinted>
  <dcterms:created xsi:type="dcterms:W3CDTF">2024-11-07T14:33:00Z</dcterms:created>
  <dcterms:modified xsi:type="dcterms:W3CDTF">2024-11-07T14:33:00Z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0x0101001CEE65618A57CF4CB7DF58DFDA3AEE0B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1401600</vt:r8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