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0F2C37DD" w:rsidR="000C411E" w:rsidRPr="000C411E" w:rsidRDefault="000C411E" w:rsidP="00E868BC">
      <w:pPr>
        <w:spacing w:line="240" w:lineRule="auto"/>
        <w:jc w:val="center"/>
        <w:rPr>
          <w:sz w:val="2"/>
          <w:szCs w:val="2"/>
          <w:cs/>
        </w:rPr>
      </w:pPr>
    </w:p>
    <w:p w14:paraId="3D7E652D" w14:textId="77777777" w:rsidR="00D7652C" w:rsidRDefault="00D7652C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D3939BC" w14:textId="40D4C460" w:rsidR="00333F73" w:rsidRPr="00387B1B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768C3D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270CB38" w14:textId="77777777" w:rsidR="001321E3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8F7B041" w14:textId="09D81053" w:rsidR="00627AB8" w:rsidRDefault="00627AB8" w:rsidP="00EF502B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32"/>
          <w:szCs w:val="32"/>
        </w:rPr>
      </w:pPr>
      <w:r w:rsidRPr="00627AB8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EF502B">
        <w:rPr>
          <w:rFonts w:ascii="Angsana New" w:hAnsi="Angsana New" w:hint="cs"/>
          <w:sz w:val="32"/>
          <w:szCs w:val="32"/>
          <w:cs/>
        </w:rPr>
        <w:t>และ</w:t>
      </w:r>
      <w:r w:rsidR="000D6381">
        <w:rPr>
          <w:rFonts w:ascii="Angsana New" w:hAnsi="Angsana New" w:hint="cs"/>
          <w:sz w:val="32"/>
          <w:szCs w:val="32"/>
          <w:cs/>
        </w:rPr>
        <w:t>เก้า</w:t>
      </w:r>
      <w:r w:rsidR="00EF502B">
        <w:rPr>
          <w:rFonts w:ascii="Angsana New" w:hAnsi="Angsana New" w:hint="cs"/>
          <w:sz w:val="32"/>
          <w:szCs w:val="32"/>
          <w:cs/>
        </w:rPr>
        <w:t>เดือน</w:t>
      </w:r>
      <w:r w:rsidR="00EF502B" w:rsidRPr="0023238F">
        <w:rPr>
          <w:rFonts w:ascii="Angsana New" w:hAnsi="Angsana New"/>
          <w:sz w:val="32"/>
          <w:szCs w:val="32"/>
          <w:cs/>
        </w:rPr>
        <w:t>สิ้นสุดวันที่</w:t>
      </w:r>
      <w:r w:rsidR="00EF502B" w:rsidRPr="00523488">
        <w:rPr>
          <w:rFonts w:ascii="Angsana New" w:hAnsi="Angsana New"/>
          <w:sz w:val="32"/>
          <w:szCs w:val="32"/>
          <w:cs/>
        </w:rPr>
        <w:t xml:space="preserve"> </w:t>
      </w:r>
      <w:r w:rsidR="00D37C88" w:rsidRPr="00D37C88">
        <w:rPr>
          <w:rFonts w:ascii="Angsana New" w:hAnsi="Angsana New"/>
          <w:sz w:val="32"/>
          <w:szCs w:val="32"/>
        </w:rPr>
        <w:t>30</w:t>
      </w:r>
      <w:r w:rsidR="00EF502B" w:rsidRPr="003E1B36">
        <w:rPr>
          <w:rFonts w:ascii="Angsana New" w:hAnsi="Angsana New"/>
          <w:sz w:val="32"/>
          <w:szCs w:val="32"/>
        </w:rPr>
        <w:t xml:space="preserve"> </w:t>
      </w:r>
      <w:r w:rsidR="000D6381">
        <w:rPr>
          <w:rFonts w:ascii="Angsana New" w:hAnsi="Angsana New" w:hint="cs"/>
          <w:sz w:val="32"/>
          <w:szCs w:val="32"/>
          <w:cs/>
        </w:rPr>
        <w:t>กันยายน</w:t>
      </w:r>
      <w:r w:rsidR="00EF502B" w:rsidRPr="003E1B36">
        <w:rPr>
          <w:rFonts w:ascii="Angsana New" w:hAnsi="Angsana New"/>
          <w:sz w:val="32"/>
          <w:szCs w:val="32"/>
          <w:cs/>
        </w:rPr>
        <w:t xml:space="preserve"> </w:t>
      </w:r>
      <w:r w:rsidR="00D37C88" w:rsidRPr="00D37C88">
        <w:rPr>
          <w:rFonts w:ascii="Angsana New" w:hAnsi="Angsana New"/>
          <w:sz w:val="32"/>
          <w:szCs w:val="32"/>
        </w:rPr>
        <w:t>2567</w:t>
      </w:r>
    </w:p>
    <w:p w14:paraId="479A1460" w14:textId="0F2E296B" w:rsidR="001321E3" w:rsidRPr="00AD6A6E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2FC20CA" w14:textId="7D21CED4" w:rsidR="00333F73" w:rsidRPr="000A117A" w:rsidRDefault="001321E3" w:rsidP="000A11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333F73" w:rsidRPr="000A117A" w:rsidSect="009574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="00B466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</w:t>
      </w:r>
      <w:r w:rsidR="00C51F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6B1230C7" w14:textId="1EE2D34B" w:rsidR="00027598" w:rsidRDefault="00027598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590371" w14:textId="202E6634" w:rsidR="00333F73" w:rsidRPr="001E3731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E5F791" w14:textId="77777777" w:rsidR="00333F73" w:rsidRPr="005D3299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3299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5756A1" w14:textId="77777777" w:rsidR="00333F73" w:rsidRPr="005D3299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36057" w14:textId="13CBBFDF" w:rsidR="00333F73" w:rsidRPr="005D3299" w:rsidRDefault="00333F73" w:rsidP="00333F73">
      <w:pPr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D329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สแกน อินเตอร์ จำกัด (มหาชน)</w:t>
      </w:r>
    </w:p>
    <w:p w14:paraId="08B3BB35" w14:textId="77777777" w:rsidR="00333F73" w:rsidRPr="005D3299" w:rsidRDefault="00333F73" w:rsidP="00333F73">
      <w:pPr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ED1B" w14:textId="34CA30F8" w:rsidR="001321E3" w:rsidRPr="005D3299" w:rsidRDefault="001321E3" w:rsidP="001321E3">
      <w:pPr>
        <w:tabs>
          <w:tab w:val="left" w:pos="549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D3299">
        <w:rPr>
          <w:rFonts w:asciiTheme="majorBidi" w:hAnsiTheme="majorBidi" w:cstheme="majorBidi"/>
          <w:spacing w:val="8"/>
          <w:sz w:val="30"/>
          <w:szCs w:val="30"/>
          <w:cs/>
        </w:rPr>
        <w:t>ข้าพ</w:t>
      </w:r>
      <w:r w:rsidRPr="005D3299">
        <w:rPr>
          <w:rFonts w:asciiTheme="majorBidi" w:hAnsiTheme="majorBidi" w:cstheme="majorBidi"/>
          <w:spacing w:val="6"/>
          <w:sz w:val="30"/>
          <w:szCs w:val="30"/>
          <w:cs/>
        </w:rPr>
        <w:t>เจ้าได้สอบทาน</w:t>
      </w:r>
      <w:r w:rsidR="00627AB8" w:rsidRPr="005D3299">
        <w:rPr>
          <w:rFonts w:asciiTheme="majorBidi" w:hAnsiTheme="majorBidi" w:cstheme="majorBidi"/>
          <w:spacing w:val="6"/>
          <w:sz w:val="30"/>
          <w:szCs w:val="30"/>
          <w:cs/>
        </w:rPr>
        <w:t>งบฐานะการเงิน</w:t>
      </w:r>
      <w:r w:rsidRPr="005D3299">
        <w:rPr>
          <w:rFonts w:asciiTheme="majorBidi" w:hAnsiTheme="majorBidi" w:cstheme="majorBidi"/>
          <w:spacing w:val="6"/>
          <w:sz w:val="30"/>
          <w:szCs w:val="30"/>
          <w:cs/>
        </w:rPr>
        <w:t>รวมและ</w:t>
      </w:r>
      <w:r w:rsidR="00627AB8" w:rsidRPr="005D3299">
        <w:rPr>
          <w:rFonts w:asciiTheme="majorBidi" w:hAnsiTheme="majorBidi" w:cstheme="majorBidi"/>
          <w:spacing w:val="6"/>
          <w:sz w:val="30"/>
          <w:szCs w:val="30"/>
          <w:cs/>
        </w:rPr>
        <w:t>งบฐานะการเงิน</w:t>
      </w:r>
      <w:r w:rsidRPr="005D3299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เฉพาะกิจการ ณ 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3530F2" w:rsidRPr="005D3299">
        <w:rPr>
          <w:rFonts w:asciiTheme="majorBidi" w:hAnsiTheme="majorBidi" w:cstheme="majorBidi"/>
          <w:sz w:val="30"/>
          <w:szCs w:val="30"/>
        </w:rPr>
        <w:t xml:space="preserve"> </w:t>
      </w:r>
      <w:r w:rsidR="000D6381" w:rsidRPr="005D329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3530F2" w:rsidRPr="005D3299">
        <w:rPr>
          <w:rFonts w:asciiTheme="majorBidi" w:hAnsiTheme="majorBidi" w:cstheme="majorBidi"/>
          <w:sz w:val="30"/>
          <w:szCs w:val="30"/>
        </w:rPr>
        <w:t xml:space="preserve"> </w:t>
      </w:r>
      <w:r w:rsidRPr="005D3299">
        <w:rPr>
          <w:rFonts w:asciiTheme="majorBidi" w:hAnsiTheme="majorBidi" w:cstheme="majorBidi"/>
          <w:spacing w:val="6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3299">
        <w:rPr>
          <w:rFonts w:asciiTheme="majorBidi" w:hAnsiTheme="majorBidi" w:cstheme="majorBidi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0D6381" w:rsidRPr="005D3299">
        <w:rPr>
          <w:rFonts w:asciiTheme="majorBidi" w:hAnsiTheme="majorBidi" w:cstheme="majorBidi"/>
          <w:sz w:val="30"/>
          <w:szCs w:val="30"/>
          <w:cs/>
        </w:rPr>
        <w:t>เก้า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6381" w:rsidRPr="005D329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3530F2" w:rsidRPr="005D329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DF4FD2" w:rsidRPr="005D3299">
        <w:rPr>
          <w:rFonts w:asciiTheme="majorBidi" w:hAnsiTheme="majorBidi" w:cstheme="majorBidi"/>
          <w:spacing w:val="2"/>
          <w:sz w:val="30"/>
          <w:szCs w:val="30"/>
          <w:cs/>
        </w:rPr>
        <w:t>งบการเปลี่ยนแปลงส่วนของผู้ถือหุ้น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5D329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และ</w:t>
      </w:r>
      <w:r w:rsidRPr="005D3299">
        <w:rPr>
          <w:rFonts w:asciiTheme="majorBidi" w:hAnsiTheme="majorBidi" w:cstheme="majorBidi"/>
          <w:spacing w:val="4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D6381" w:rsidRPr="005D3299">
        <w:rPr>
          <w:rFonts w:asciiTheme="majorBidi" w:hAnsiTheme="majorBidi" w:cstheme="majorBidi"/>
          <w:sz w:val="30"/>
          <w:szCs w:val="30"/>
          <w:cs/>
        </w:rPr>
        <w:t>เก้า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37C88" w:rsidRPr="00D37C88">
        <w:rPr>
          <w:rFonts w:asciiTheme="majorBidi" w:hAnsiTheme="majorBidi" w:cstheme="majorBidi"/>
          <w:sz w:val="30"/>
          <w:szCs w:val="30"/>
        </w:rPr>
        <w:t>30</w:t>
      </w:r>
      <w:r w:rsidR="003530F2" w:rsidRPr="005D3299">
        <w:rPr>
          <w:rFonts w:asciiTheme="majorBidi" w:hAnsiTheme="majorBidi" w:cstheme="majorBidi"/>
          <w:sz w:val="30"/>
          <w:szCs w:val="30"/>
        </w:rPr>
        <w:t xml:space="preserve"> </w:t>
      </w:r>
      <w:r w:rsidR="000D6381" w:rsidRPr="005D329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530F2" w:rsidRPr="005D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C88" w:rsidRPr="00D37C88">
        <w:rPr>
          <w:rFonts w:asciiTheme="majorBidi" w:hAnsiTheme="majorBidi" w:cstheme="majorBidi"/>
          <w:sz w:val="30"/>
          <w:szCs w:val="30"/>
        </w:rPr>
        <w:t>2567</w:t>
      </w:r>
      <w:r w:rsidR="003530F2" w:rsidRPr="005D3299">
        <w:rPr>
          <w:rFonts w:asciiTheme="majorBidi" w:hAnsiTheme="majorBidi" w:cstheme="majorBidi"/>
          <w:sz w:val="28"/>
        </w:rPr>
        <w:t xml:space="preserve"> </w:t>
      </w:r>
      <w:r w:rsidRPr="005D3299">
        <w:rPr>
          <w:rFonts w:asciiTheme="majorBidi" w:hAnsiTheme="majorBidi" w:cstheme="majorBidi"/>
          <w:spacing w:val="4"/>
          <w:sz w:val="30"/>
          <w:szCs w:val="30"/>
          <w:cs/>
        </w:rPr>
        <w:t>และหมายเหตุประกอบงบการเงินแบบย่อ (</w:t>
      </w:r>
      <w:r w:rsidRPr="005D3299">
        <w:rPr>
          <w:rFonts w:asciiTheme="majorBidi" w:hAnsiTheme="majorBidi" w:cstheme="majorBidi"/>
          <w:spacing w:val="4"/>
          <w:sz w:val="30"/>
          <w:szCs w:val="30"/>
        </w:rPr>
        <w:t>“</w:t>
      </w:r>
      <w:r w:rsidRPr="005D3299">
        <w:rPr>
          <w:rFonts w:asciiTheme="majorBidi" w:hAnsiTheme="majorBidi" w:cstheme="majorBidi"/>
          <w:spacing w:val="4"/>
          <w:sz w:val="30"/>
          <w:szCs w:val="30"/>
          <w:cs/>
        </w:rPr>
        <w:t>ข้อมูลทางการเงินระหว่างกาล</w:t>
      </w:r>
      <w:r w:rsidRPr="005D3299">
        <w:rPr>
          <w:rFonts w:asciiTheme="majorBidi" w:hAnsiTheme="majorBidi" w:cstheme="majorBidi"/>
          <w:spacing w:val="4"/>
          <w:sz w:val="30"/>
          <w:szCs w:val="30"/>
        </w:rPr>
        <w:t>”</w:t>
      </w:r>
      <w:r w:rsidRPr="005D3299">
        <w:rPr>
          <w:rFonts w:asciiTheme="majorBidi" w:hAnsiTheme="majorBidi" w:cstheme="majorBidi"/>
          <w:spacing w:val="4"/>
          <w:sz w:val="30"/>
          <w:szCs w:val="30"/>
          <w:cs/>
        </w:rPr>
        <w:t>) ของบริษัท สแกน อินเตอร์ จำกัด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 </w:t>
      </w:r>
      <w:r w:rsidR="004C6317" w:rsidRPr="005D3299">
        <w:rPr>
          <w:rFonts w:asciiTheme="majorBidi" w:hAnsiTheme="majorBidi" w:cstheme="majorBidi"/>
          <w:sz w:val="30"/>
          <w:szCs w:val="30"/>
          <w:cs/>
        </w:rPr>
        <w:t>(</w:t>
      </w:r>
      <w:r w:rsidR="004C6317" w:rsidRPr="005D3299">
        <w:rPr>
          <w:rFonts w:asciiTheme="majorBidi" w:hAnsiTheme="majorBidi" w:cstheme="majorBidi"/>
          <w:sz w:val="30"/>
          <w:szCs w:val="30"/>
        </w:rPr>
        <w:t>“</w:t>
      </w:r>
      <w:r w:rsidR="004C6317" w:rsidRPr="005D32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C6317" w:rsidRPr="005D3299">
        <w:rPr>
          <w:rFonts w:asciiTheme="majorBidi" w:hAnsiTheme="majorBidi" w:cstheme="majorBidi"/>
          <w:sz w:val="30"/>
          <w:szCs w:val="30"/>
        </w:rPr>
        <w:t xml:space="preserve">”) 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สแกน อินเตอร์ จำกัด </w:t>
      </w:r>
      <w:r w:rsidRPr="005D3299">
        <w:rPr>
          <w:rFonts w:asciiTheme="majorBidi" w:hAnsiTheme="majorBidi" w:cstheme="majorBidi"/>
          <w:sz w:val="30"/>
          <w:szCs w:val="30"/>
        </w:rPr>
        <w:t>(</w:t>
      </w:r>
      <w:r w:rsidRPr="005D3299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5D3299">
        <w:rPr>
          <w:rFonts w:asciiTheme="majorBidi" w:hAnsiTheme="majorBidi" w:cstheme="majorBidi"/>
          <w:sz w:val="30"/>
          <w:szCs w:val="30"/>
        </w:rPr>
        <w:t>)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EB0" w:rsidRPr="005D3299">
        <w:rPr>
          <w:rFonts w:asciiTheme="majorBidi" w:hAnsiTheme="majorBidi" w:cstheme="majorBidi"/>
          <w:sz w:val="30"/>
          <w:szCs w:val="30"/>
        </w:rPr>
        <w:t>(“</w:t>
      </w:r>
      <w:r w:rsidR="007E5EB0" w:rsidRPr="005D329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E5EB0" w:rsidRPr="005D3299">
        <w:rPr>
          <w:rFonts w:asciiTheme="majorBidi" w:hAnsiTheme="majorBidi" w:cstheme="majorBidi"/>
          <w:sz w:val="30"/>
          <w:szCs w:val="30"/>
        </w:rPr>
        <w:t xml:space="preserve">”) </w:t>
      </w:r>
      <w:r w:rsidRPr="005D3299">
        <w:rPr>
          <w:rFonts w:asciiTheme="majorBidi" w:hAnsiTheme="majorBidi" w:cstheme="majorBidi"/>
          <w:sz w:val="30"/>
          <w:szCs w:val="30"/>
          <w:cs/>
        </w:rPr>
        <w:t>ตามลำดับ ซึ่งผู้บริหารของกิจการเป็น</w:t>
      </w:r>
      <w:r w:rsidRPr="005D3299">
        <w:rPr>
          <w:rFonts w:asciiTheme="majorBidi" w:hAnsiTheme="majorBidi" w:cstheme="majorBidi"/>
          <w:spacing w:val="4"/>
          <w:sz w:val="30"/>
          <w:szCs w:val="30"/>
          <w:cs/>
        </w:rPr>
        <w:t>ผู้รับผิดชอบในการจัดทำและ</w:t>
      </w:r>
      <w:r w:rsidRPr="005D32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D37C88" w:rsidRPr="00D37C88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D32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10AB6A" w14:textId="77777777" w:rsidR="00333F73" w:rsidRPr="005D3299" w:rsidRDefault="00333F73" w:rsidP="00333F73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8CA698" w14:textId="77777777" w:rsidR="00333F73" w:rsidRPr="005D3299" w:rsidRDefault="00333F73" w:rsidP="00333F7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D329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CE0120E" w14:textId="77777777" w:rsidR="00333F73" w:rsidRPr="005D3299" w:rsidRDefault="00333F73" w:rsidP="00333F73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147E1" w14:textId="3B20E7B5" w:rsidR="00333F73" w:rsidRPr="005D3299" w:rsidRDefault="00333F73" w:rsidP="00333F73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D3299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37C88" w:rsidRPr="00D37C88">
        <w:rPr>
          <w:rFonts w:asciiTheme="majorBidi" w:hAnsiTheme="majorBidi" w:cstheme="majorBidi"/>
          <w:sz w:val="30"/>
          <w:szCs w:val="30"/>
        </w:rPr>
        <w:t>2410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3299">
        <w:rPr>
          <w:rFonts w:asciiTheme="majorBidi" w:hAnsiTheme="majorBidi" w:cstheme="majorBidi"/>
          <w:sz w:val="30"/>
          <w:szCs w:val="30"/>
        </w:rPr>
        <w:t>“</w:t>
      </w:r>
      <w:r w:rsidRPr="005D329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D3299">
        <w:rPr>
          <w:rFonts w:asciiTheme="majorBidi" w:hAnsiTheme="majorBidi" w:cstheme="majorBidi"/>
          <w:sz w:val="30"/>
          <w:szCs w:val="30"/>
        </w:rPr>
        <w:t>”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6CF3D56" w14:textId="77777777" w:rsidR="00333F73" w:rsidRPr="006B00FC" w:rsidRDefault="00333F73" w:rsidP="00333F7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4BB0935" w14:textId="77777777" w:rsidR="00333F73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A8462CC" w14:textId="77777777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70C15E" w14:textId="265D0B39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575DC" w:rsidSect="0095740D">
          <w:headerReference w:type="default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2"/>
          <w:cols w:space="708"/>
          <w:titlePg/>
          <w:docGrid w:linePitch="360"/>
        </w:sectPr>
      </w:pPr>
    </w:p>
    <w:p w14:paraId="1E5F9EA8" w14:textId="1BAF748E" w:rsidR="00333F73" w:rsidRPr="005D3299" w:rsidRDefault="00333F73" w:rsidP="00333F7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D329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565E09" w14:textId="1B6754B7" w:rsidR="00333F73" w:rsidRPr="005D3299" w:rsidRDefault="00333F73" w:rsidP="00333F7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62524A" w14:textId="78D9E30F" w:rsidR="00333F73" w:rsidRPr="005D3299" w:rsidRDefault="00333F73" w:rsidP="00333F73">
      <w:pPr>
        <w:tabs>
          <w:tab w:val="left" w:pos="106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D32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D37C88" w:rsidRPr="00D37C88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D329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FFBC49C" w14:textId="77777777" w:rsidR="00333F73" w:rsidRPr="005D3299" w:rsidRDefault="00333F73" w:rsidP="00333F73">
      <w:pPr>
        <w:tabs>
          <w:tab w:val="left" w:pos="106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B28BE2" w14:textId="0BE2F49D" w:rsidR="00333F73" w:rsidRPr="005D3299" w:rsidRDefault="00333F73" w:rsidP="00333F73">
      <w:pPr>
        <w:tabs>
          <w:tab w:val="left" w:pos="106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CED0CD" w14:textId="452D10EE" w:rsidR="00F575DC" w:rsidRPr="005D3299" w:rsidRDefault="00F575DC" w:rsidP="00333F73">
      <w:pPr>
        <w:tabs>
          <w:tab w:val="left" w:pos="106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EF46BC" w14:textId="77777777" w:rsidR="00F575DC" w:rsidRPr="005D3299" w:rsidRDefault="00F575DC" w:rsidP="00333F73">
      <w:pPr>
        <w:tabs>
          <w:tab w:val="left" w:pos="106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AD36A4" w14:textId="77777777" w:rsidR="00333F73" w:rsidRPr="005D3299" w:rsidRDefault="00333F73" w:rsidP="00333F73">
      <w:pPr>
        <w:tabs>
          <w:tab w:val="left" w:pos="106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160DBD" w14:textId="77777777" w:rsidR="00333F73" w:rsidRPr="005D3299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D3299">
        <w:rPr>
          <w:rFonts w:asciiTheme="majorBidi" w:hAnsiTheme="majorBidi" w:cstheme="majorBidi"/>
          <w:sz w:val="30"/>
          <w:szCs w:val="30"/>
        </w:rPr>
        <w:t>(</w:t>
      </w:r>
      <w:r w:rsidRPr="005D3299">
        <w:rPr>
          <w:rFonts w:asciiTheme="majorBidi" w:hAnsiTheme="majorBidi" w:cstheme="majorBidi"/>
          <w:sz w:val="30"/>
          <w:szCs w:val="30"/>
          <w:cs/>
          <w:lang w:val="th-TH"/>
        </w:rPr>
        <w:t>ณัฐพงศ์ ตันติจัตตานนท์</w:t>
      </w:r>
      <w:r w:rsidRPr="005D3299">
        <w:rPr>
          <w:rFonts w:asciiTheme="majorBidi" w:hAnsiTheme="majorBidi" w:cstheme="majorBidi"/>
          <w:sz w:val="30"/>
          <w:szCs w:val="30"/>
        </w:rPr>
        <w:t>)</w:t>
      </w:r>
    </w:p>
    <w:p w14:paraId="3D19F589" w14:textId="77777777" w:rsidR="00333F73" w:rsidRPr="005D3299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D329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7ED557F" w14:textId="7A1F6E44" w:rsidR="00333F73" w:rsidRPr="005D3299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D329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37C88" w:rsidRPr="00D37C88">
        <w:rPr>
          <w:rFonts w:asciiTheme="majorBidi" w:hAnsiTheme="majorBidi" w:cstheme="majorBidi"/>
          <w:sz w:val="30"/>
          <w:szCs w:val="30"/>
        </w:rPr>
        <w:t>8829</w:t>
      </w:r>
    </w:p>
    <w:p w14:paraId="56F5C2FA" w14:textId="77777777" w:rsidR="00333F73" w:rsidRPr="005D3299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C27E" w14:textId="77777777" w:rsidR="00333F73" w:rsidRPr="005D3299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D329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8433529" w14:textId="77777777" w:rsidR="00333F73" w:rsidRPr="005D3299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329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6A4C5D8" w14:textId="7B3D2488" w:rsidR="00914E88" w:rsidRPr="00803FCC" w:rsidRDefault="00D37C88" w:rsidP="004E0009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37C88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13</w:t>
      </w:r>
      <w:r w:rsidR="00833121" w:rsidRPr="005D3299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0D6381" w:rsidRPr="005D3299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>พฤศจิกายน</w:t>
      </w:r>
      <w:r w:rsidR="00833121" w:rsidRPr="005D3299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Pr="00D37C88">
        <w:rPr>
          <w:rFonts w:asciiTheme="majorBidi" w:hAnsiTheme="majorBidi" w:cstheme="majorBidi"/>
          <w:b w:val="0"/>
          <w:sz w:val="30"/>
          <w:szCs w:val="30"/>
          <w:lang w:val="en-US" w:bidi="th-TH"/>
        </w:rPr>
        <w:t>2567</w:t>
      </w:r>
    </w:p>
    <w:sectPr w:rsidR="00914E88" w:rsidRPr="00803FCC" w:rsidSect="004E0009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14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94FC6" w14:textId="77777777" w:rsidR="00DD621A" w:rsidRDefault="00DD621A">
      <w:r>
        <w:separator/>
      </w:r>
    </w:p>
  </w:endnote>
  <w:endnote w:type="continuationSeparator" w:id="0">
    <w:p w14:paraId="441B14BE" w14:textId="77777777" w:rsidR="00DD621A" w:rsidRDefault="00DD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E85" w14:textId="77777777" w:rsidR="00333F73" w:rsidRDefault="00333F73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8C46889" w14:textId="77777777" w:rsidR="00333F73" w:rsidRDefault="00333F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8C7B" w14:textId="77777777" w:rsidR="00333F73" w:rsidRPr="00CB24EB" w:rsidRDefault="00333F7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6BAF232C" w14:textId="77777777" w:rsidR="00333F73" w:rsidRPr="006C798A" w:rsidRDefault="00333F7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BC70" w14:textId="77777777" w:rsidR="00333F73" w:rsidRPr="00E70DB2" w:rsidRDefault="00333F73" w:rsidP="006F2A28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69A7" w14:textId="3C660DCC" w:rsidR="00027598" w:rsidRPr="009D4409" w:rsidRDefault="00027598" w:rsidP="00A758A9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34028" w14:textId="77777777" w:rsidR="006018C6" w:rsidRPr="009D4409" w:rsidRDefault="006018C6" w:rsidP="00A758A9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9D4409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0097C" w14:textId="77777777" w:rsidR="00DD621A" w:rsidRDefault="00DD621A">
      <w:r>
        <w:separator/>
      </w:r>
    </w:p>
  </w:footnote>
  <w:footnote w:type="continuationSeparator" w:id="0">
    <w:p w14:paraId="07D88D5D" w14:textId="77777777" w:rsidR="00DD621A" w:rsidRDefault="00DD6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01D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259D449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B31AFA4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C2BE61E" w14:textId="77777777" w:rsidR="00333F73" w:rsidRPr="00F9367B" w:rsidRDefault="00333F73">
    <w:pPr>
      <w:pStyle w:val="Header"/>
      <w:rPr>
        <w:sz w:val="16"/>
        <w:szCs w:val="16"/>
      </w:rPr>
    </w:pPr>
  </w:p>
  <w:p w14:paraId="1B27E7F0" w14:textId="77777777" w:rsidR="00333F73" w:rsidRPr="00F9367B" w:rsidRDefault="00333F7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4BA5" w14:textId="77777777" w:rsidR="00807A05" w:rsidRPr="00B81753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122DFE5" w14:textId="77777777" w:rsidR="00807A05" w:rsidRPr="00B81753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1F41DB1" w14:textId="77777777" w:rsidR="00807A05" w:rsidRPr="00B81753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D2416C6" w14:textId="77777777" w:rsidR="00807A05" w:rsidRPr="00B81753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C8A6CFE" w14:textId="77777777" w:rsidR="00807A05" w:rsidRPr="00B81753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607F" w14:textId="5BFD90BF" w:rsidR="006F2A28" w:rsidRPr="00B2797B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4F39ADE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88E901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8B720B1" w14:textId="7D2DAAC7" w:rsidR="00333F73" w:rsidRPr="00710AB0" w:rsidRDefault="00333F73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CE6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72FC27B3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530F0B">
      <w:rPr>
        <w:rFonts w:ascii="Angsana New" w:hAnsi="Angsana New" w:hint="cs"/>
        <w:b/>
        <w:bCs/>
        <w:sz w:val="32"/>
        <w:szCs w:val="32"/>
        <w:cs/>
      </w:rPr>
      <w:t>และ</w:t>
    </w:r>
    <w:r w:rsidR="00850F28">
      <w:rPr>
        <w:rFonts w:ascii="Angsana New" w:hAnsi="Angsana New" w:hint="cs"/>
        <w:b/>
        <w:bCs/>
        <w:sz w:val="32"/>
        <w:szCs w:val="32"/>
        <w:cs/>
      </w:rPr>
      <w:t>เก้า</w:t>
    </w:r>
    <w:r w:rsidR="00530F0B">
      <w:rPr>
        <w:rFonts w:ascii="Angsana New" w:hAnsi="Angsana New" w:hint="cs"/>
        <w:b/>
        <w:bCs/>
        <w:sz w:val="32"/>
        <w:szCs w:val="32"/>
        <w:cs/>
      </w:rPr>
      <w:t>เดือน</w:t>
    </w:r>
    <w:r w:rsidR="00530F0B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30F0B">
      <w:rPr>
        <w:rFonts w:ascii="Angsana New" w:hAnsi="Angsana New"/>
        <w:b/>
        <w:bCs/>
        <w:sz w:val="32"/>
        <w:szCs w:val="32"/>
      </w:rPr>
      <w:t>30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50F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30F0B">
      <w:rPr>
        <w:rFonts w:ascii="Angsana New" w:hAnsi="Angsana New"/>
        <w:b/>
        <w:bCs/>
        <w:sz w:val="32"/>
        <w:szCs w:val="32"/>
      </w:rPr>
      <w:t xml:space="preserve"> 2567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C592" w14:textId="77777777" w:rsidR="00A758A9" w:rsidRDefault="00A758A9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60A41C4" w14:textId="77777777" w:rsidR="00A758A9" w:rsidRPr="00B81753" w:rsidRDefault="00A758A9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9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21"/>
  </w:num>
  <w:num w:numId="17" w16cid:durableId="795441836">
    <w:abstractNumId w:val="22"/>
  </w:num>
  <w:num w:numId="18" w16cid:durableId="880673726">
    <w:abstractNumId w:val="16"/>
  </w:num>
  <w:num w:numId="19" w16cid:durableId="2110004164">
    <w:abstractNumId w:val="23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4"/>
  </w:num>
  <w:num w:numId="26" w16cid:durableId="2037805653">
    <w:abstractNumId w:val="18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0"/>
  </w:num>
  <w:num w:numId="31" w16cid:durableId="1101141377">
    <w:abstractNumId w:val="17"/>
  </w:num>
  <w:num w:numId="32" w16cid:durableId="1787499287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4E74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31C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486"/>
    <w:rsid w:val="0002477D"/>
    <w:rsid w:val="0002491E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636"/>
    <w:rsid w:val="000267F3"/>
    <w:rsid w:val="00026900"/>
    <w:rsid w:val="000270B7"/>
    <w:rsid w:val="00027598"/>
    <w:rsid w:val="00027A4F"/>
    <w:rsid w:val="00030214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0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1B2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1D58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05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0F70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3BB0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4D8"/>
    <w:rsid w:val="000777A4"/>
    <w:rsid w:val="000778C5"/>
    <w:rsid w:val="0007798B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841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678"/>
    <w:rsid w:val="00085972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1CF4"/>
    <w:rsid w:val="00091E98"/>
    <w:rsid w:val="000921D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EF3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FA5"/>
    <w:rsid w:val="000A64D4"/>
    <w:rsid w:val="000A6974"/>
    <w:rsid w:val="000A700A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40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A52"/>
    <w:rsid w:val="000D5BBA"/>
    <w:rsid w:val="000D608D"/>
    <w:rsid w:val="000D6381"/>
    <w:rsid w:val="000D6438"/>
    <w:rsid w:val="000D680A"/>
    <w:rsid w:val="000D69DF"/>
    <w:rsid w:val="000D6B87"/>
    <w:rsid w:val="000D6D1F"/>
    <w:rsid w:val="000D6D58"/>
    <w:rsid w:val="000D6F10"/>
    <w:rsid w:val="000D6F65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5CA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57"/>
    <w:rsid w:val="000E4192"/>
    <w:rsid w:val="000E41B8"/>
    <w:rsid w:val="000E43FC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65D"/>
    <w:rsid w:val="000F3756"/>
    <w:rsid w:val="000F39E1"/>
    <w:rsid w:val="000F3AD1"/>
    <w:rsid w:val="000F3D1D"/>
    <w:rsid w:val="000F447C"/>
    <w:rsid w:val="000F4D17"/>
    <w:rsid w:val="000F4E27"/>
    <w:rsid w:val="000F4EE3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A64"/>
    <w:rsid w:val="000F6C17"/>
    <w:rsid w:val="000F6F15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1F9F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A8E"/>
    <w:rsid w:val="00134D08"/>
    <w:rsid w:val="00134E8C"/>
    <w:rsid w:val="001354E5"/>
    <w:rsid w:val="001357C6"/>
    <w:rsid w:val="001358B1"/>
    <w:rsid w:val="00135A39"/>
    <w:rsid w:val="00135F62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5FAC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89A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A72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198"/>
    <w:rsid w:val="00184230"/>
    <w:rsid w:val="0018434C"/>
    <w:rsid w:val="00184529"/>
    <w:rsid w:val="0018457E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6BAB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02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45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BB4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0C2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C4F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7C8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C81"/>
    <w:rsid w:val="00212E29"/>
    <w:rsid w:val="00212E7B"/>
    <w:rsid w:val="00212ED2"/>
    <w:rsid w:val="0021305E"/>
    <w:rsid w:val="00213228"/>
    <w:rsid w:val="00213245"/>
    <w:rsid w:val="002134AE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4B5"/>
    <w:rsid w:val="0021551A"/>
    <w:rsid w:val="0021580A"/>
    <w:rsid w:val="0021580C"/>
    <w:rsid w:val="00215BD0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6EE3"/>
    <w:rsid w:val="002270A6"/>
    <w:rsid w:val="002274E3"/>
    <w:rsid w:val="00227D0B"/>
    <w:rsid w:val="00227F2D"/>
    <w:rsid w:val="002302EF"/>
    <w:rsid w:val="00230309"/>
    <w:rsid w:val="0023075C"/>
    <w:rsid w:val="002309BA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BEC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86E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94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9B9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BD4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1DC2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8DC"/>
    <w:rsid w:val="002779FB"/>
    <w:rsid w:val="00277A0B"/>
    <w:rsid w:val="00277B6B"/>
    <w:rsid w:val="00277B7E"/>
    <w:rsid w:val="0028009D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0AA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0E1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49E0"/>
    <w:rsid w:val="00294D82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AFB"/>
    <w:rsid w:val="002B6BCB"/>
    <w:rsid w:val="002B6D08"/>
    <w:rsid w:val="002B6D22"/>
    <w:rsid w:val="002B6D7D"/>
    <w:rsid w:val="002B7146"/>
    <w:rsid w:val="002B72A3"/>
    <w:rsid w:val="002B7A60"/>
    <w:rsid w:val="002B7D94"/>
    <w:rsid w:val="002C04AF"/>
    <w:rsid w:val="002C05A7"/>
    <w:rsid w:val="002C1F19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C52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286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D9B"/>
    <w:rsid w:val="002D44CE"/>
    <w:rsid w:val="002D453F"/>
    <w:rsid w:val="002D4792"/>
    <w:rsid w:val="002D4A06"/>
    <w:rsid w:val="002D4EF1"/>
    <w:rsid w:val="002D4F13"/>
    <w:rsid w:val="002D5392"/>
    <w:rsid w:val="002D58AF"/>
    <w:rsid w:val="002D5A74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851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F20"/>
    <w:rsid w:val="0030001E"/>
    <w:rsid w:val="00300129"/>
    <w:rsid w:val="0030012E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B8C"/>
    <w:rsid w:val="00302C9D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02C"/>
    <w:rsid w:val="00312413"/>
    <w:rsid w:val="00312482"/>
    <w:rsid w:val="00312654"/>
    <w:rsid w:val="00312868"/>
    <w:rsid w:val="003128E3"/>
    <w:rsid w:val="003129E8"/>
    <w:rsid w:val="00312AFD"/>
    <w:rsid w:val="00312C8B"/>
    <w:rsid w:val="00312D02"/>
    <w:rsid w:val="00312F2D"/>
    <w:rsid w:val="00313134"/>
    <w:rsid w:val="0031368E"/>
    <w:rsid w:val="00313888"/>
    <w:rsid w:val="003138C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9CB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C0A"/>
    <w:rsid w:val="00352D78"/>
    <w:rsid w:val="003530F2"/>
    <w:rsid w:val="00353285"/>
    <w:rsid w:val="003532F0"/>
    <w:rsid w:val="0035330B"/>
    <w:rsid w:val="003534B1"/>
    <w:rsid w:val="003535F7"/>
    <w:rsid w:val="003537EE"/>
    <w:rsid w:val="003540CE"/>
    <w:rsid w:val="0035428F"/>
    <w:rsid w:val="0035475C"/>
    <w:rsid w:val="003548BB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652"/>
    <w:rsid w:val="00393E22"/>
    <w:rsid w:val="003940BF"/>
    <w:rsid w:val="0039411B"/>
    <w:rsid w:val="003944B8"/>
    <w:rsid w:val="00394703"/>
    <w:rsid w:val="00394D10"/>
    <w:rsid w:val="00394DF7"/>
    <w:rsid w:val="00394E63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D5C"/>
    <w:rsid w:val="003A1E80"/>
    <w:rsid w:val="003A2C25"/>
    <w:rsid w:val="003A2CF7"/>
    <w:rsid w:val="003A3058"/>
    <w:rsid w:val="003A319B"/>
    <w:rsid w:val="003A324B"/>
    <w:rsid w:val="003A3260"/>
    <w:rsid w:val="003A3324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6E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C29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7D0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53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19F"/>
    <w:rsid w:val="0044225D"/>
    <w:rsid w:val="004426E9"/>
    <w:rsid w:val="00442894"/>
    <w:rsid w:val="00442C3F"/>
    <w:rsid w:val="00442DB9"/>
    <w:rsid w:val="00442DE4"/>
    <w:rsid w:val="00442FD4"/>
    <w:rsid w:val="00443362"/>
    <w:rsid w:val="004435EC"/>
    <w:rsid w:val="004437BF"/>
    <w:rsid w:val="00443A80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1CC"/>
    <w:rsid w:val="004724DE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CA5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693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510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01D"/>
    <w:rsid w:val="004A33B7"/>
    <w:rsid w:val="004A3935"/>
    <w:rsid w:val="004A3A7C"/>
    <w:rsid w:val="004A3CB2"/>
    <w:rsid w:val="004A402F"/>
    <w:rsid w:val="004A41C5"/>
    <w:rsid w:val="004A4514"/>
    <w:rsid w:val="004A45E1"/>
    <w:rsid w:val="004A461C"/>
    <w:rsid w:val="004A467E"/>
    <w:rsid w:val="004A4878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C12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C64"/>
    <w:rsid w:val="004D7E9A"/>
    <w:rsid w:val="004D7FB1"/>
    <w:rsid w:val="004E0009"/>
    <w:rsid w:val="004E016B"/>
    <w:rsid w:val="004E02CB"/>
    <w:rsid w:val="004E0A75"/>
    <w:rsid w:val="004E0D6D"/>
    <w:rsid w:val="004E101C"/>
    <w:rsid w:val="004E1389"/>
    <w:rsid w:val="004E13EB"/>
    <w:rsid w:val="004E180B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6B7"/>
    <w:rsid w:val="004E3A64"/>
    <w:rsid w:val="004E3AAF"/>
    <w:rsid w:val="004E3DC5"/>
    <w:rsid w:val="004E42C8"/>
    <w:rsid w:val="004E4961"/>
    <w:rsid w:val="004E4D5E"/>
    <w:rsid w:val="004E4D60"/>
    <w:rsid w:val="004E4D82"/>
    <w:rsid w:val="004E5264"/>
    <w:rsid w:val="004E52FC"/>
    <w:rsid w:val="004E537B"/>
    <w:rsid w:val="004E54B1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2C"/>
    <w:rsid w:val="005042D3"/>
    <w:rsid w:val="00504A1D"/>
    <w:rsid w:val="005052DB"/>
    <w:rsid w:val="005053EA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508"/>
    <w:rsid w:val="005137AB"/>
    <w:rsid w:val="00513A7E"/>
    <w:rsid w:val="00513BF6"/>
    <w:rsid w:val="0051405E"/>
    <w:rsid w:val="00514234"/>
    <w:rsid w:val="0051442E"/>
    <w:rsid w:val="00514CFA"/>
    <w:rsid w:val="00514E4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A36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44E"/>
    <w:rsid w:val="0052146A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CAA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42E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464"/>
    <w:rsid w:val="005356AC"/>
    <w:rsid w:val="00535733"/>
    <w:rsid w:val="0053573A"/>
    <w:rsid w:val="00535784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A18"/>
    <w:rsid w:val="00541D82"/>
    <w:rsid w:val="00541EE1"/>
    <w:rsid w:val="00541FB5"/>
    <w:rsid w:val="00541FC2"/>
    <w:rsid w:val="00542266"/>
    <w:rsid w:val="00542CDB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5FC1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AFA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843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3BC"/>
    <w:rsid w:val="005B0471"/>
    <w:rsid w:val="005B04A7"/>
    <w:rsid w:val="005B08DB"/>
    <w:rsid w:val="005B0AC1"/>
    <w:rsid w:val="005B0CC2"/>
    <w:rsid w:val="005B0F26"/>
    <w:rsid w:val="005B0F42"/>
    <w:rsid w:val="005B1036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130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249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8A"/>
    <w:rsid w:val="005C6899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299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207C"/>
    <w:rsid w:val="005E28D0"/>
    <w:rsid w:val="005E35D2"/>
    <w:rsid w:val="005E3856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3D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8C6"/>
    <w:rsid w:val="00601AA9"/>
    <w:rsid w:val="00601B35"/>
    <w:rsid w:val="00601D10"/>
    <w:rsid w:val="00601D76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849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51E"/>
    <w:rsid w:val="00616692"/>
    <w:rsid w:val="006167C5"/>
    <w:rsid w:val="006167F7"/>
    <w:rsid w:val="006168EB"/>
    <w:rsid w:val="00616918"/>
    <w:rsid w:val="00616D1E"/>
    <w:rsid w:val="00616D63"/>
    <w:rsid w:val="00616F5D"/>
    <w:rsid w:val="0061700D"/>
    <w:rsid w:val="00617452"/>
    <w:rsid w:val="00617563"/>
    <w:rsid w:val="006175AF"/>
    <w:rsid w:val="006176A5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AD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8B6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2BB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3F0"/>
    <w:rsid w:val="00642517"/>
    <w:rsid w:val="00642887"/>
    <w:rsid w:val="00642D31"/>
    <w:rsid w:val="00642D6A"/>
    <w:rsid w:val="00642ECF"/>
    <w:rsid w:val="00642F48"/>
    <w:rsid w:val="00643097"/>
    <w:rsid w:val="0064316C"/>
    <w:rsid w:val="00643178"/>
    <w:rsid w:val="00643284"/>
    <w:rsid w:val="00643BA2"/>
    <w:rsid w:val="00643DC9"/>
    <w:rsid w:val="00644124"/>
    <w:rsid w:val="006441CF"/>
    <w:rsid w:val="00645092"/>
    <w:rsid w:val="006453AC"/>
    <w:rsid w:val="006454EA"/>
    <w:rsid w:val="0064558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348"/>
    <w:rsid w:val="006475CB"/>
    <w:rsid w:val="006477A3"/>
    <w:rsid w:val="00647B07"/>
    <w:rsid w:val="00647BC6"/>
    <w:rsid w:val="00647DE8"/>
    <w:rsid w:val="0065008B"/>
    <w:rsid w:val="006503C8"/>
    <w:rsid w:val="006504EA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4FCC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2C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979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4B0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67A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0E4A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1E4"/>
    <w:rsid w:val="00695726"/>
    <w:rsid w:val="006957A5"/>
    <w:rsid w:val="00695F90"/>
    <w:rsid w:val="00696015"/>
    <w:rsid w:val="0069604A"/>
    <w:rsid w:val="006962A9"/>
    <w:rsid w:val="00696627"/>
    <w:rsid w:val="00696950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19C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55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84F"/>
    <w:rsid w:val="006C2BD3"/>
    <w:rsid w:val="006C2CCC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840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76E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723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788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B73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0BF"/>
    <w:rsid w:val="00713524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0F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A82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4B5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B7"/>
    <w:rsid w:val="00741540"/>
    <w:rsid w:val="00741C7A"/>
    <w:rsid w:val="00741EDE"/>
    <w:rsid w:val="00742179"/>
    <w:rsid w:val="0074225B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819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696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34"/>
    <w:rsid w:val="00770674"/>
    <w:rsid w:val="007706C9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AA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23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4F82"/>
    <w:rsid w:val="00785552"/>
    <w:rsid w:val="007856AE"/>
    <w:rsid w:val="00785875"/>
    <w:rsid w:val="0078621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8791F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7D5"/>
    <w:rsid w:val="007A5CE9"/>
    <w:rsid w:val="007A5EB3"/>
    <w:rsid w:val="007A5F3D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BB"/>
    <w:rsid w:val="007B5985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4B0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9E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BBF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448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DA8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357"/>
    <w:rsid w:val="007F6628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3FCC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B0C"/>
    <w:rsid w:val="00807ED1"/>
    <w:rsid w:val="008103BA"/>
    <w:rsid w:val="008107D4"/>
    <w:rsid w:val="00810920"/>
    <w:rsid w:val="00810B23"/>
    <w:rsid w:val="00810BBB"/>
    <w:rsid w:val="00810EFD"/>
    <w:rsid w:val="008111C2"/>
    <w:rsid w:val="00811804"/>
    <w:rsid w:val="0081193C"/>
    <w:rsid w:val="00811B3B"/>
    <w:rsid w:val="00811D1C"/>
    <w:rsid w:val="0081203E"/>
    <w:rsid w:val="00812175"/>
    <w:rsid w:val="0081241C"/>
    <w:rsid w:val="00812734"/>
    <w:rsid w:val="008129C9"/>
    <w:rsid w:val="00812A3B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173"/>
    <w:rsid w:val="00825442"/>
    <w:rsid w:val="00825815"/>
    <w:rsid w:val="00825AAD"/>
    <w:rsid w:val="00825B0B"/>
    <w:rsid w:val="00825B6A"/>
    <w:rsid w:val="00825BA9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AEB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89D"/>
    <w:rsid w:val="00835963"/>
    <w:rsid w:val="00835B27"/>
    <w:rsid w:val="00835F60"/>
    <w:rsid w:val="00836374"/>
    <w:rsid w:val="00836456"/>
    <w:rsid w:val="008364C8"/>
    <w:rsid w:val="0083657D"/>
    <w:rsid w:val="0083683E"/>
    <w:rsid w:val="00836A70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3E15"/>
    <w:rsid w:val="008540B7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AA3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A6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39A"/>
    <w:rsid w:val="008944B2"/>
    <w:rsid w:val="00894648"/>
    <w:rsid w:val="00894682"/>
    <w:rsid w:val="00894702"/>
    <w:rsid w:val="00894A82"/>
    <w:rsid w:val="00894DEB"/>
    <w:rsid w:val="00894E30"/>
    <w:rsid w:val="00894E83"/>
    <w:rsid w:val="00894FF6"/>
    <w:rsid w:val="00895396"/>
    <w:rsid w:val="00895C73"/>
    <w:rsid w:val="00895E6A"/>
    <w:rsid w:val="008967CB"/>
    <w:rsid w:val="00896A00"/>
    <w:rsid w:val="00896D3D"/>
    <w:rsid w:val="0089701E"/>
    <w:rsid w:val="00897291"/>
    <w:rsid w:val="00897354"/>
    <w:rsid w:val="0089761C"/>
    <w:rsid w:val="008976D5"/>
    <w:rsid w:val="0089790A"/>
    <w:rsid w:val="00897972"/>
    <w:rsid w:val="00897A68"/>
    <w:rsid w:val="008A06D5"/>
    <w:rsid w:val="008A0A40"/>
    <w:rsid w:val="008A0E1A"/>
    <w:rsid w:val="008A0F30"/>
    <w:rsid w:val="008A0F41"/>
    <w:rsid w:val="008A115A"/>
    <w:rsid w:val="008A1629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08C"/>
    <w:rsid w:val="008B013C"/>
    <w:rsid w:val="008B08B4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836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24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359"/>
    <w:rsid w:val="008C6431"/>
    <w:rsid w:val="008C6953"/>
    <w:rsid w:val="008C697D"/>
    <w:rsid w:val="008C6A4D"/>
    <w:rsid w:val="008C6BEF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C98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0B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3"/>
    <w:rsid w:val="008E5C05"/>
    <w:rsid w:val="008E5EE0"/>
    <w:rsid w:val="008E6056"/>
    <w:rsid w:val="008E63FB"/>
    <w:rsid w:val="008E6493"/>
    <w:rsid w:val="008E65AC"/>
    <w:rsid w:val="008E65AE"/>
    <w:rsid w:val="008E70D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373"/>
    <w:rsid w:val="008F26C0"/>
    <w:rsid w:val="008F28C9"/>
    <w:rsid w:val="008F2C88"/>
    <w:rsid w:val="008F3131"/>
    <w:rsid w:val="008F362A"/>
    <w:rsid w:val="008F3689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AE5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41A"/>
    <w:rsid w:val="0090368C"/>
    <w:rsid w:val="0090398F"/>
    <w:rsid w:val="00903DF2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048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403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08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0FBA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651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72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57E"/>
    <w:rsid w:val="009A360E"/>
    <w:rsid w:val="009A39D6"/>
    <w:rsid w:val="009A3B3E"/>
    <w:rsid w:val="009A3BE3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9C0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1E78"/>
    <w:rsid w:val="009B2392"/>
    <w:rsid w:val="009B25DA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69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389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09"/>
    <w:rsid w:val="009D442B"/>
    <w:rsid w:val="009D44F8"/>
    <w:rsid w:val="009D4663"/>
    <w:rsid w:val="009D4CB0"/>
    <w:rsid w:val="009D5076"/>
    <w:rsid w:val="009D507C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61E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B2C"/>
    <w:rsid w:val="009F7C3E"/>
    <w:rsid w:val="00A0029A"/>
    <w:rsid w:val="00A00770"/>
    <w:rsid w:val="00A00893"/>
    <w:rsid w:val="00A01089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4CD3"/>
    <w:rsid w:val="00A050A6"/>
    <w:rsid w:val="00A05413"/>
    <w:rsid w:val="00A057EF"/>
    <w:rsid w:val="00A059C3"/>
    <w:rsid w:val="00A05B02"/>
    <w:rsid w:val="00A05B07"/>
    <w:rsid w:val="00A05DB9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904"/>
    <w:rsid w:val="00A07AE1"/>
    <w:rsid w:val="00A07B3D"/>
    <w:rsid w:val="00A07D8E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915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1D3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AAF"/>
    <w:rsid w:val="00A27C39"/>
    <w:rsid w:val="00A30550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8A9"/>
    <w:rsid w:val="00A75BD3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78F"/>
    <w:rsid w:val="00A93812"/>
    <w:rsid w:val="00A93830"/>
    <w:rsid w:val="00A9387A"/>
    <w:rsid w:val="00A9406E"/>
    <w:rsid w:val="00A94300"/>
    <w:rsid w:val="00A9453B"/>
    <w:rsid w:val="00A94540"/>
    <w:rsid w:val="00A94610"/>
    <w:rsid w:val="00A94895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1F1C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2F3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84B"/>
    <w:rsid w:val="00AB6C94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312B"/>
    <w:rsid w:val="00AD3B81"/>
    <w:rsid w:val="00AD3CCE"/>
    <w:rsid w:val="00AD4150"/>
    <w:rsid w:val="00AD49EC"/>
    <w:rsid w:val="00AD5258"/>
    <w:rsid w:val="00AD526B"/>
    <w:rsid w:val="00AD52AE"/>
    <w:rsid w:val="00AD5822"/>
    <w:rsid w:val="00AD5951"/>
    <w:rsid w:val="00AD5999"/>
    <w:rsid w:val="00AD59D2"/>
    <w:rsid w:val="00AD5DC6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29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2BA1"/>
    <w:rsid w:val="00AE30C3"/>
    <w:rsid w:val="00AE319C"/>
    <w:rsid w:val="00AE36A0"/>
    <w:rsid w:val="00AE36B9"/>
    <w:rsid w:val="00AE36EE"/>
    <w:rsid w:val="00AE3D78"/>
    <w:rsid w:val="00AE3F10"/>
    <w:rsid w:val="00AE4180"/>
    <w:rsid w:val="00AE432F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AA6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F61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6D4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981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692"/>
    <w:rsid w:val="00B5574F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2ED"/>
    <w:rsid w:val="00B634CB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B1D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C30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753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06D"/>
    <w:rsid w:val="00B9321F"/>
    <w:rsid w:val="00B932E0"/>
    <w:rsid w:val="00B937F3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3AF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773"/>
    <w:rsid w:val="00BA7BBA"/>
    <w:rsid w:val="00BA7CCF"/>
    <w:rsid w:val="00BA7D89"/>
    <w:rsid w:val="00BB0049"/>
    <w:rsid w:val="00BB07FA"/>
    <w:rsid w:val="00BB0C4F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2BD6"/>
    <w:rsid w:val="00BB3005"/>
    <w:rsid w:val="00BB3167"/>
    <w:rsid w:val="00BB3270"/>
    <w:rsid w:val="00BB328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4BD8"/>
    <w:rsid w:val="00BB530E"/>
    <w:rsid w:val="00BB55A7"/>
    <w:rsid w:val="00BB58AD"/>
    <w:rsid w:val="00BB5C6E"/>
    <w:rsid w:val="00BB5C8E"/>
    <w:rsid w:val="00BB5D72"/>
    <w:rsid w:val="00BB60ED"/>
    <w:rsid w:val="00BB626A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01"/>
    <w:rsid w:val="00BC2187"/>
    <w:rsid w:val="00BC231F"/>
    <w:rsid w:val="00BC2359"/>
    <w:rsid w:val="00BC26E6"/>
    <w:rsid w:val="00BC2922"/>
    <w:rsid w:val="00BC2973"/>
    <w:rsid w:val="00BC2B06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CF"/>
    <w:rsid w:val="00BD60FD"/>
    <w:rsid w:val="00BD6263"/>
    <w:rsid w:val="00BD62A4"/>
    <w:rsid w:val="00BD62B6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0EC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081"/>
    <w:rsid w:val="00BE63BB"/>
    <w:rsid w:val="00BE6E20"/>
    <w:rsid w:val="00BE6EBB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4D37"/>
    <w:rsid w:val="00BF5070"/>
    <w:rsid w:val="00BF50F4"/>
    <w:rsid w:val="00BF516A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2B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657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69D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0997"/>
    <w:rsid w:val="00C41498"/>
    <w:rsid w:val="00C41883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460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AB9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7D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907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531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0B7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B92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87A"/>
    <w:rsid w:val="00CD6BDF"/>
    <w:rsid w:val="00CD6E80"/>
    <w:rsid w:val="00CD7114"/>
    <w:rsid w:val="00CD72E6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B6D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4E6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3F6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2F5F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9F6"/>
    <w:rsid w:val="00D24BAA"/>
    <w:rsid w:val="00D24C1B"/>
    <w:rsid w:val="00D24E70"/>
    <w:rsid w:val="00D24F18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8EB"/>
    <w:rsid w:val="00D3191D"/>
    <w:rsid w:val="00D31B65"/>
    <w:rsid w:val="00D31CF6"/>
    <w:rsid w:val="00D31E7A"/>
    <w:rsid w:val="00D31F7C"/>
    <w:rsid w:val="00D321AF"/>
    <w:rsid w:val="00D3234E"/>
    <w:rsid w:val="00D3245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88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4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2F4"/>
    <w:rsid w:val="00D45667"/>
    <w:rsid w:val="00D456B5"/>
    <w:rsid w:val="00D45ACA"/>
    <w:rsid w:val="00D45DE6"/>
    <w:rsid w:val="00D45E30"/>
    <w:rsid w:val="00D462B4"/>
    <w:rsid w:val="00D46366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838"/>
    <w:rsid w:val="00D72B39"/>
    <w:rsid w:val="00D72D94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2C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222"/>
    <w:rsid w:val="00D82633"/>
    <w:rsid w:val="00D82712"/>
    <w:rsid w:val="00D828E5"/>
    <w:rsid w:val="00D82941"/>
    <w:rsid w:val="00D831EC"/>
    <w:rsid w:val="00D8339D"/>
    <w:rsid w:val="00D835D5"/>
    <w:rsid w:val="00D83E33"/>
    <w:rsid w:val="00D83FCF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5AE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88F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7BE"/>
    <w:rsid w:val="00DB483C"/>
    <w:rsid w:val="00DB4B5C"/>
    <w:rsid w:val="00DB4BBD"/>
    <w:rsid w:val="00DB4D8B"/>
    <w:rsid w:val="00DB5328"/>
    <w:rsid w:val="00DB5D2E"/>
    <w:rsid w:val="00DB60CD"/>
    <w:rsid w:val="00DB61AC"/>
    <w:rsid w:val="00DB684A"/>
    <w:rsid w:val="00DB6982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A70"/>
    <w:rsid w:val="00DC2B36"/>
    <w:rsid w:val="00DC2BFF"/>
    <w:rsid w:val="00DC2FC5"/>
    <w:rsid w:val="00DC31DF"/>
    <w:rsid w:val="00DC32D7"/>
    <w:rsid w:val="00DC3303"/>
    <w:rsid w:val="00DC330E"/>
    <w:rsid w:val="00DC3343"/>
    <w:rsid w:val="00DC3FAB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071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21A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4A1"/>
    <w:rsid w:val="00DE06C9"/>
    <w:rsid w:val="00DE0CC6"/>
    <w:rsid w:val="00DE1311"/>
    <w:rsid w:val="00DE1562"/>
    <w:rsid w:val="00DE187A"/>
    <w:rsid w:val="00DE197C"/>
    <w:rsid w:val="00DE1EA9"/>
    <w:rsid w:val="00DE2247"/>
    <w:rsid w:val="00DE27AC"/>
    <w:rsid w:val="00DE27D0"/>
    <w:rsid w:val="00DE2959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15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D56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88A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A6D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96"/>
    <w:rsid w:val="00E32AD0"/>
    <w:rsid w:val="00E32AD6"/>
    <w:rsid w:val="00E32BB3"/>
    <w:rsid w:val="00E32D9D"/>
    <w:rsid w:val="00E334A1"/>
    <w:rsid w:val="00E334DC"/>
    <w:rsid w:val="00E3392B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604"/>
    <w:rsid w:val="00E5074F"/>
    <w:rsid w:val="00E50763"/>
    <w:rsid w:val="00E50886"/>
    <w:rsid w:val="00E508F7"/>
    <w:rsid w:val="00E50A05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ABC"/>
    <w:rsid w:val="00E51BEF"/>
    <w:rsid w:val="00E51EDD"/>
    <w:rsid w:val="00E51F2D"/>
    <w:rsid w:val="00E52338"/>
    <w:rsid w:val="00E52547"/>
    <w:rsid w:val="00E52581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44B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66B"/>
    <w:rsid w:val="00E83829"/>
    <w:rsid w:val="00E838B9"/>
    <w:rsid w:val="00E83B1F"/>
    <w:rsid w:val="00E83B59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68BC"/>
    <w:rsid w:val="00E870B4"/>
    <w:rsid w:val="00E87238"/>
    <w:rsid w:val="00E87839"/>
    <w:rsid w:val="00E87A54"/>
    <w:rsid w:val="00E900A6"/>
    <w:rsid w:val="00E904BE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2FE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7CF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552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6FF1"/>
    <w:rsid w:val="00EB72C3"/>
    <w:rsid w:val="00EB7308"/>
    <w:rsid w:val="00EB785D"/>
    <w:rsid w:val="00EB78CD"/>
    <w:rsid w:val="00EB7FA3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CAF"/>
    <w:rsid w:val="00EC1F2C"/>
    <w:rsid w:val="00EC20A2"/>
    <w:rsid w:val="00EC2329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1FEB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745"/>
    <w:rsid w:val="00ED47A4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22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3D53"/>
    <w:rsid w:val="00EE406B"/>
    <w:rsid w:val="00EE4408"/>
    <w:rsid w:val="00EE4532"/>
    <w:rsid w:val="00EE46D1"/>
    <w:rsid w:val="00EE46D4"/>
    <w:rsid w:val="00EE472D"/>
    <w:rsid w:val="00EE4B08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328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725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5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19F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4EF8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63B"/>
    <w:rsid w:val="00F477BB"/>
    <w:rsid w:val="00F47BB6"/>
    <w:rsid w:val="00F47F4E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CA0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162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1D91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0EB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B05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7A2"/>
    <w:rsid w:val="00F93B5E"/>
    <w:rsid w:val="00F940B2"/>
    <w:rsid w:val="00F94139"/>
    <w:rsid w:val="00F942ED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857"/>
    <w:rsid w:val="00F96FB0"/>
    <w:rsid w:val="00F97280"/>
    <w:rsid w:val="00F97818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2CC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4ED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12C"/>
    <w:rsid w:val="00FB415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05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16F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eda758682294e204ffec72bcedc69948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8bbdea24d0a540b7a11843ef51051b11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F5C3CC1-8A0A-41B3-BD9E-F7AB6125404F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</TotalTime>
  <Pages>3</Pages>
  <Words>417</Words>
  <Characters>1641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Paripan, Ekmanachai</cp:lastModifiedBy>
  <cp:revision>6</cp:revision>
  <cp:lastPrinted>2024-11-11T10:33:00Z</cp:lastPrinted>
  <dcterms:created xsi:type="dcterms:W3CDTF">2024-11-12T06:54:00Z</dcterms:created>
  <dcterms:modified xsi:type="dcterms:W3CDTF">2024-11-13T09:21:00Z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  <property fmtid="{D5CDD505-2E9C-101B-9397-08002B2CF9AE}" pid="3" name="MediaServiceImageTags">
    <vt:lpwstr/>
  </property>
</Properties>
</file>