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694E5AF6" w:rsidR="00952EEB" w:rsidRPr="00D9188F" w:rsidRDefault="00D37C88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D9188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D9188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4FBECBDA" w:rsidR="00185870" w:rsidRPr="00D9188F" w:rsidRDefault="00D37C88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11F511C7" w:rsidR="00185870" w:rsidRPr="00D9188F" w:rsidRDefault="00D37C88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185870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4EB701CB" w:rsidR="00185870" w:rsidRPr="00D9188F" w:rsidRDefault="00D37C88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85870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0C5C845C" w:rsidR="00185870" w:rsidRPr="00D9188F" w:rsidRDefault="00D37C88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3EEEBAB8" w:rsidR="00185870" w:rsidRPr="00D9188F" w:rsidRDefault="00D37C88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D9188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D9188F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3D419609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BA3B87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0670CC2A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D83BD38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44DFC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0BB96E61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9BEAB4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0956FA81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44DFC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0C898DCE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0ED8C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44DFC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5C6B122C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7A7055C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57249A15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56188" w:rsidRPr="00BA3B87" w14:paraId="46746B5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6CBE57" w14:textId="2B6C1A1D" w:rsidR="00356188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CCED90A" w14:textId="77777777" w:rsidR="00356188" w:rsidRPr="00D9188F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690868" w14:textId="52C6EA6C" w:rsidR="00356188" w:rsidRPr="00D9188F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44DFC" w:rsidRPr="00BA3B87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7F0FE436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AEF6EA1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4DFC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121B1CEA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1576EA0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4DFC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5F51049B" w:rsidR="00F44DFC" w:rsidRPr="00D9188F" w:rsidRDefault="00D37C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C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ACEF9C1" w14:textId="77777777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F44DFC" w:rsidRPr="00D9188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8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44DFC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7F4C7782" w:rsidR="00F44DFC" w:rsidRPr="00BC6587" w:rsidRDefault="00DE27D0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EFC1513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58C81DC9" w:rsidR="00F44DFC" w:rsidRPr="00BA3B87" w:rsidRDefault="00DE27D0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649DB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B8B1F" w14:textId="77777777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19AE5D5F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A649DB" w:rsidRPr="001A0D1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A649DB" w:rsidRPr="006A3DF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A649DB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A649DB" w:rsidRPr="0045264A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D9188F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D9188F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41409" w14:textId="75C99637" w:rsidR="006F68AE" w:rsidRPr="00D9188F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37C88" w:rsidRPr="00D37C88">
        <w:rPr>
          <w:rFonts w:asciiTheme="majorBidi" w:hAnsiTheme="majorBidi" w:cstheme="majorBidi"/>
          <w:bCs/>
          <w:sz w:val="30"/>
          <w:szCs w:val="30"/>
        </w:rPr>
        <w:t>13</w:t>
      </w:r>
      <w:r w:rsidR="000D6381" w:rsidRPr="00D9188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0D6381" w:rsidRPr="00D9188F">
        <w:rPr>
          <w:rFonts w:asciiTheme="majorBidi" w:hAnsiTheme="majorBidi" w:cstheme="majorBidi"/>
          <w:b/>
          <w:sz w:val="30"/>
          <w:szCs w:val="30"/>
          <w:cs/>
        </w:rPr>
        <w:t>พฤศจิกายน</w:t>
      </w:r>
      <w:r w:rsidR="00833121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</w:p>
    <w:p w14:paraId="19C18B58" w14:textId="77777777" w:rsidR="00661CC0" w:rsidRPr="001321E3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D9188F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9188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D9188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8D4E1" w14:textId="246A8702" w:rsidR="001512FC" w:rsidRPr="00D9188F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34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9188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D9188F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F817B9" w:rsidRPr="00D9188F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 w:rsidRPr="00D9188F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17B9" w:rsidRPr="00D9188F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31</w:t>
      </w:r>
      <w:r w:rsidR="0048484F" w:rsidRPr="00D918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</w:p>
    <w:p w14:paraId="2983236C" w14:textId="26F2B0F1" w:rsidR="001512FC" w:rsidRPr="00D9188F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9D299" w14:textId="7AAD79B2" w:rsidR="009414E3" w:rsidRPr="00D9188F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และ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31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D9188F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9188F">
        <w:rPr>
          <w:rFonts w:asciiTheme="majorBidi" w:hAnsiTheme="majorBidi" w:cstheme="majorBidi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D9188F" w:rsidRDefault="00533BC3" w:rsidP="0092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99C634" w14:textId="2C405809" w:rsidR="009723E4" w:rsidRPr="00D9188F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 w:rsidRPr="00D9188F">
        <w:rPr>
          <w:rFonts w:asciiTheme="majorBidi" w:hAnsiTheme="majorBidi" w:cstheme="majorBidi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Pr="00D9188F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59D5C" w14:textId="5235068C" w:rsidR="00EB2817" w:rsidRPr="00D9188F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D6381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="00833121" w:rsidRPr="00D918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F30D1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0D6381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F30D1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0F30D1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4E1A9759" w14:textId="77777777" w:rsidR="00EB2817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9433A9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D9188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D9188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D9188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D9188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9433A9" w14:paraId="6808CA4F" w14:textId="77777777" w:rsidTr="002E6859">
        <w:trPr>
          <w:tblHeader/>
        </w:trPr>
        <w:tc>
          <w:tcPr>
            <w:tcW w:w="2132" w:type="pct"/>
          </w:tcPr>
          <w:p w14:paraId="4606D218" w14:textId="027387EB" w:rsidR="000F30D1" w:rsidRPr="00D9188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6381"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6381"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0EB6AF99" w14:textId="27E7F3F8" w:rsidR="000F30D1" w:rsidRPr="00D9188F" w:rsidRDefault="00D37C88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17B41FF" w14:textId="77777777" w:rsidR="000F30D1" w:rsidRPr="00D9188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7FCFDC2E" w:rsidR="000F30D1" w:rsidRPr="00D9188F" w:rsidRDefault="00D37C88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6596F51" w14:textId="77777777" w:rsidR="000F30D1" w:rsidRPr="00D9188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43FD21ED" w:rsidR="000F30D1" w:rsidRPr="00D9188F" w:rsidRDefault="00D37C88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3A185294" w14:textId="77777777" w:rsidR="000F30D1" w:rsidRPr="00D9188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2E24736F" w:rsidR="000F30D1" w:rsidRPr="00D9188F" w:rsidRDefault="00D37C88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321E3" w:rsidRPr="009433A9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58E0B0FF" w14:textId="77777777" w:rsidTr="0006056B">
        <w:tc>
          <w:tcPr>
            <w:tcW w:w="2132" w:type="pct"/>
          </w:tcPr>
          <w:p w14:paraId="6032D00A" w14:textId="77777777" w:rsidR="001321E3" w:rsidRPr="00D9188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D9188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F1851" w:rsidRPr="009433A9" w14:paraId="238E5FB6" w14:textId="77777777" w:rsidTr="0006056B">
        <w:tc>
          <w:tcPr>
            <w:tcW w:w="2132" w:type="pct"/>
          </w:tcPr>
          <w:p w14:paraId="3EF2FB15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72CCD57E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590AEFB8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4E427533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28" w:type="pct"/>
          </w:tcPr>
          <w:p w14:paraId="1B7D290B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0E3FDEB0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</w:tr>
      <w:tr w:rsidR="002F1851" w:rsidRPr="009433A9" w14:paraId="73706E2D" w14:textId="77777777" w:rsidTr="0006056B">
        <w:tc>
          <w:tcPr>
            <w:tcW w:w="2132" w:type="pct"/>
          </w:tcPr>
          <w:p w14:paraId="27FA7E05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37274021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487EF05F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2A6697CD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8" w:type="pct"/>
          </w:tcPr>
          <w:p w14:paraId="1606F607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3FD835E9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</w:tr>
      <w:tr w:rsidR="002F1851" w:rsidRPr="009433A9" w14:paraId="39E82640" w14:textId="77777777" w:rsidTr="0006056B">
        <w:tc>
          <w:tcPr>
            <w:tcW w:w="2132" w:type="pct"/>
          </w:tcPr>
          <w:p w14:paraId="3B3F97E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77D4077A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2D0F90DC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5D5A58E2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28" w:type="pct"/>
          </w:tcPr>
          <w:p w14:paraId="006EC1EC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00DDEFF2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</w:tr>
      <w:tr w:rsidR="002F1851" w:rsidRPr="009433A9" w14:paraId="2B86D29A" w14:textId="77777777" w:rsidTr="0006056B">
        <w:tc>
          <w:tcPr>
            <w:tcW w:w="2132" w:type="pct"/>
          </w:tcPr>
          <w:p w14:paraId="1A103C82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1C2FDD31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1312CD68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6DB1ACBE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28" w:type="pct"/>
          </w:tcPr>
          <w:p w14:paraId="0518D7B7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6557B3B4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2F1851" w:rsidRPr="009433A9" w14:paraId="15D89064" w14:textId="77777777" w:rsidTr="0006056B">
        <w:tc>
          <w:tcPr>
            <w:tcW w:w="2132" w:type="pct"/>
          </w:tcPr>
          <w:p w14:paraId="70A71CD5" w14:textId="46D93948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5609FBB5" w14:textId="73455CAA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061269" w14:textId="733152AE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C1DD48" w14:textId="3D70F3AB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28" w:type="pct"/>
          </w:tcPr>
          <w:p w14:paraId="1C52D41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30A06F3F" w14:textId="09BF9E85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</w:tr>
      <w:tr w:rsidR="002F1851" w:rsidRPr="009433A9" w14:paraId="238B5EE6" w14:textId="77777777" w:rsidTr="0006056B">
        <w:tc>
          <w:tcPr>
            <w:tcW w:w="2132" w:type="pct"/>
          </w:tcPr>
          <w:p w14:paraId="7698B85B" w14:textId="4B5D9CD5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BE5708B" w14:textId="4700EAFB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B7D82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AAA51E" w14:textId="2710D7D6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E8D2EEA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4D97A2" w14:textId="6EE963CA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BEE66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9A2BB3" w14:textId="45961968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</w:tr>
      <w:tr w:rsidR="002F1851" w:rsidRPr="009433A9" w14:paraId="00B2370D" w14:textId="77777777" w:rsidTr="0006056B">
        <w:tc>
          <w:tcPr>
            <w:tcW w:w="2132" w:type="pct"/>
          </w:tcPr>
          <w:p w14:paraId="34C47479" w14:textId="2E331FF5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1E5BCE5B" w:rsidR="002F1851" w:rsidRPr="00D9188F" w:rsidRDefault="006D0840" w:rsidP="006D084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609341EA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13B29C1D" w:rsidR="002F1851" w:rsidRPr="00D9188F" w:rsidRDefault="00D37C88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6D084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28" w:type="pct"/>
          </w:tcPr>
          <w:p w14:paraId="3DF2DB3B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49AE7D80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</w:tr>
      <w:tr w:rsidR="002F1851" w:rsidRPr="009433A9" w14:paraId="78BE9C52" w14:textId="77777777" w:rsidTr="0006056B">
        <w:tc>
          <w:tcPr>
            <w:tcW w:w="2132" w:type="pct"/>
          </w:tcPr>
          <w:p w14:paraId="4FF6A17F" w14:textId="67BBBA0A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7C4D2F6F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26112EDD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1ABDE88E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28" w:type="pct"/>
          </w:tcPr>
          <w:p w14:paraId="23D4EE4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59C628AB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</w:p>
        </w:tc>
      </w:tr>
      <w:tr w:rsidR="002F1851" w:rsidRPr="009433A9" w14:paraId="15DD9FAC" w14:textId="77777777" w:rsidTr="0006056B">
        <w:tc>
          <w:tcPr>
            <w:tcW w:w="2132" w:type="pct"/>
          </w:tcPr>
          <w:p w14:paraId="437FDDB7" w14:textId="46F019B5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698CED" w14:textId="04170D79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36C90D6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76FD05DB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63D6918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1851" w:rsidRPr="009433A9" w14:paraId="797B387A" w14:textId="77777777" w:rsidTr="004E4CDE">
        <w:trPr>
          <w:trHeight w:val="209"/>
        </w:trPr>
        <w:tc>
          <w:tcPr>
            <w:tcW w:w="2132" w:type="pct"/>
            <w:shd w:val="clear" w:color="auto" w:fill="auto"/>
          </w:tcPr>
          <w:p w14:paraId="72433D55" w14:textId="3999C255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1894DA65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18B198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70600D4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FEAAC45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58DFAB8E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7C5544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0AD4733F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1851" w:rsidRPr="009433A9" w14:paraId="6B8C2482" w14:textId="77777777" w:rsidTr="0006056B">
        <w:tc>
          <w:tcPr>
            <w:tcW w:w="2132" w:type="pct"/>
            <w:shd w:val="clear" w:color="auto" w:fill="auto"/>
          </w:tcPr>
          <w:p w14:paraId="0732AB77" w14:textId="3AF61CAA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3DE8B38C" w14:textId="24F9B681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28" w:type="pct"/>
            <w:shd w:val="clear" w:color="auto" w:fill="auto"/>
          </w:tcPr>
          <w:p w14:paraId="233CC7F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1BBBD49A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28" w:type="pct"/>
            <w:shd w:val="clear" w:color="auto" w:fill="auto"/>
          </w:tcPr>
          <w:p w14:paraId="0E066A2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0EEF06D8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28" w:type="pct"/>
            <w:shd w:val="clear" w:color="auto" w:fill="auto"/>
          </w:tcPr>
          <w:p w14:paraId="2A112E88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6821B7AF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</w:tr>
      <w:tr w:rsidR="002F1851" w:rsidRPr="009433A9" w14:paraId="7A9524C1" w14:textId="77777777" w:rsidTr="0006056B">
        <w:tc>
          <w:tcPr>
            <w:tcW w:w="2132" w:type="pct"/>
            <w:shd w:val="clear" w:color="auto" w:fill="auto"/>
          </w:tcPr>
          <w:p w14:paraId="7A61780C" w14:textId="6BBFE08E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8476910" w14:textId="3B16A64A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696324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6EF644B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CFBE87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78B70688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DC65412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20827888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1851" w:rsidRPr="009433A9" w14:paraId="644E7DCD" w14:textId="77777777" w:rsidTr="0006056B">
        <w:tc>
          <w:tcPr>
            <w:tcW w:w="2132" w:type="pct"/>
            <w:shd w:val="clear" w:color="auto" w:fill="auto"/>
          </w:tcPr>
          <w:p w14:paraId="46B00BC8" w14:textId="4856CD40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AC0C14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1851" w:rsidRPr="009433A9" w14:paraId="556666C8" w14:textId="77777777" w:rsidTr="0006056B">
        <w:tc>
          <w:tcPr>
            <w:tcW w:w="2132" w:type="pct"/>
            <w:shd w:val="clear" w:color="auto" w:fill="auto"/>
          </w:tcPr>
          <w:p w14:paraId="323D0BF2" w14:textId="1CF5D51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6B002106" w14:textId="2317B4DA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28" w:type="pct"/>
            <w:shd w:val="clear" w:color="auto" w:fill="auto"/>
          </w:tcPr>
          <w:p w14:paraId="7EFFC26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780A03C4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28" w:type="pct"/>
            <w:shd w:val="clear" w:color="auto" w:fill="auto"/>
          </w:tcPr>
          <w:p w14:paraId="7EB84ED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4179D25C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28" w:type="pct"/>
            <w:shd w:val="clear" w:color="auto" w:fill="auto"/>
          </w:tcPr>
          <w:p w14:paraId="1E19EF98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252CBFD7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</w:tr>
      <w:tr w:rsidR="002F1851" w:rsidRPr="009433A9" w14:paraId="71019C23" w14:textId="77777777" w:rsidTr="0006056B">
        <w:tc>
          <w:tcPr>
            <w:tcW w:w="2132" w:type="pct"/>
            <w:shd w:val="clear" w:color="auto" w:fill="auto"/>
          </w:tcPr>
          <w:p w14:paraId="5481E9A3" w14:textId="004ECB01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16ECEA09" w14:textId="6207FE71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16798EDE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44F54A8A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240EC576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</w:tr>
      <w:tr w:rsidR="002F1851" w:rsidRPr="009433A9" w14:paraId="1F7E5180" w14:textId="77777777" w:rsidTr="0006056B">
        <w:tc>
          <w:tcPr>
            <w:tcW w:w="2132" w:type="pct"/>
            <w:shd w:val="clear" w:color="auto" w:fill="auto"/>
          </w:tcPr>
          <w:p w14:paraId="65CFDACE" w14:textId="032E30D6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720A06D8" w14:textId="77492A11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0CDEFF9F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3E624EFD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06C7312C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</w:tr>
      <w:tr w:rsidR="002F1851" w:rsidRPr="009433A9" w14:paraId="5F8A8033" w14:textId="77777777" w:rsidTr="0006056B">
        <w:tc>
          <w:tcPr>
            <w:tcW w:w="2132" w:type="pct"/>
            <w:shd w:val="clear" w:color="auto" w:fill="auto"/>
          </w:tcPr>
          <w:p w14:paraId="4C0957AB" w14:textId="10182529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1D750F7E" w14:textId="4A23FDF1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E01C7B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66B16E00" w14:textId="77401694" w:rsidR="002F1851" w:rsidRPr="00D9188F" w:rsidRDefault="00D37C88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28" w:type="pct"/>
            <w:shd w:val="clear" w:color="auto" w:fill="auto"/>
          </w:tcPr>
          <w:p w14:paraId="3FD5F59A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0E3BFB9A" w14:textId="61D1D97F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2FF094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02D28FF" w14:textId="0AACA10D" w:rsidR="002F1851" w:rsidRPr="00D9188F" w:rsidRDefault="00D37C88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2F1851" w:rsidRPr="009433A9" w14:paraId="1287B88E" w14:textId="77777777" w:rsidTr="0006056B">
        <w:tc>
          <w:tcPr>
            <w:tcW w:w="2132" w:type="pct"/>
            <w:shd w:val="clear" w:color="auto" w:fill="auto"/>
          </w:tcPr>
          <w:p w14:paraId="70BA0D3C" w14:textId="4A9015BC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2C9AB02F" w14:textId="617574B5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28" w:type="pct"/>
            <w:shd w:val="clear" w:color="auto" w:fill="auto"/>
          </w:tcPr>
          <w:p w14:paraId="4565B871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6A6197D2" w14:textId="70F61A5E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128" w:type="pct"/>
            <w:shd w:val="clear" w:color="auto" w:fill="auto"/>
          </w:tcPr>
          <w:p w14:paraId="3D0A4C2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F18271E" w14:textId="3104F02D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28" w:type="pct"/>
            <w:shd w:val="clear" w:color="auto" w:fill="auto"/>
          </w:tcPr>
          <w:p w14:paraId="6CA19784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E3E9931" w14:textId="40D2BFC1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083</w:t>
            </w:r>
          </w:p>
        </w:tc>
      </w:tr>
      <w:tr w:rsidR="002F1851" w:rsidRPr="009433A9" w14:paraId="0173970E" w14:textId="77777777" w:rsidTr="0006056B">
        <w:tc>
          <w:tcPr>
            <w:tcW w:w="2132" w:type="pct"/>
            <w:shd w:val="clear" w:color="auto" w:fill="auto"/>
          </w:tcPr>
          <w:p w14:paraId="06124989" w14:textId="13937B9A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69BBFF3" w14:textId="1BF97A9F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01F8314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F459C6" w14:textId="4CE1D7AA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24F40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B23DA8" w14:textId="0F1B6D8D" w:rsidR="002F1851" w:rsidRPr="00D9188F" w:rsidRDefault="002F1851" w:rsidP="002F185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4F427B4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5A40C2C" w14:textId="2A467711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840" w:rsidRPr="009433A9" w14:paraId="01738F69" w14:textId="77777777" w:rsidTr="0006056B">
        <w:tc>
          <w:tcPr>
            <w:tcW w:w="2132" w:type="pct"/>
            <w:shd w:val="clear" w:color="auto" w:fill="auto"/>
          </w:tcPr>
          <w:p w14:paraId="5EE3A9F7" w14:textId="7CFC8C97" w:rsidR="006D0840" w:rsidRPr="00D9188F" w:rsidRDefault="006D0840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5EFC4557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FD07EE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C25E977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57A2FF3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B8E868B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5CC79B5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065EE4C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840" w:rsidRPr="009433A9" w14:paraId="36A23C47" w14:textId="77777777" w:rsidTr="0006056B">
        <w:tc>
          <w:tcPr>
            <w:tcW w:w="2132" w:type="pct"/>
            <w:shd w:val="clear" w:color="auto" w:fill="auto"/>
          </w:tcPr>
          <w:p w14:paraId="2CC5E2CA" w14:textId="2A18751B" w:rsidR="006D0840" w:rsidRPr="00D9188F" w:rsidRDefault="006D0840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  <w:shd w:val="clear" w:color="auto" w:fill="auto"/>
          </w:tcPr>
          <w:p w14:paraId="3E9A2B49" w14:textId="298A10A7" w:rsidR="006D0840" w:rsidRPr="00D9188F" w:rsidRDefault="00D37C88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D084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28" w:type="pct"/>
            <w:shd w:val="clear" w:color="auto" w:fill="auto"/>
          </w:tcPr>
          <w:p w14:paraId="3B7B696F" w14:textId="77777777" w:rsidR="006D0840" w:rsidRPr="00D9188F" w:rsidRDefault="006D0840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08889FF8" w14:textId="41677AEC" w:rsidR="006D0840" w:rsidRPr="00D9188F" w:rsidRDefault="00D37C88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D084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28" w:type="pct"/>
            <w:shd w:val="clear" w:color="auto" w:fill="auto"/>
          </w:tcPr>
          <w:p w14:paraId="7C6D9BFF" w14:textId="77777777" w:rsidR="006D0840" w:rsidRPr="00D9188F" w:rsidRDefault="006D0840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14067A9A" w14:textId="0E0F2E4E" w:rsidR="006D0840" w:rsidRPr="00D9188F" w:rsidRDefault="00D37C88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D084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28" w:type="pct"/>
            <w:shd w:val="clear" w:color="auto" w:fill="auto"/>
          </w:tcPr>
          <w:p w14:paraId="579A2E40" w14:textId="77777777" w:rsidR="006D0840" w:rsidRPr="00D9188F" w:rsidRDefault="006D0840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50ED31F4" w14:textId="6B5DA456" w:rsidR="006D0840" w:rsidRPr="00D9188F" w:rsidRDefault="00D37C88" w:rsidP="006D08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D084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</w:tr>
      <w:tr w:rsidR="006D0840" w:rsidRPr="009433A9" w14:paraId="415D231F" w14:textId="77777777" w:rsidTr="0006056B">
        <w:tc>
          <w:tcPr>
            <w:tcW w:w="2132" w:type="pct"/>
            <w:shd w:val="clear" w:color="auto" w:fill="auto"/>
          </w:tcPr>
          <w:p w14:paraId="0B644967" w14:textId="77777777" w:rsidR="006D0840" w:rsidRPr="00D9188F" w:rsidRDefault="006D0840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160BA7A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6DEADCB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7BE058E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FE81D5C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6BB272B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4DA60CF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8C0A3E9" w14:textId="77777777" w:rsidR="006D0840" w:rsidRPr="00D9188F" w:rsidRDefault="006D0840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851" w:rsidRPr="009433A9" w14:paraId="2460A9A3" w14:textId="77777777" w:rsidTr="00D04A4F">
        <w:tc>
          <w:tcPr>
            <w:tcW w:w="2132" w:type="pct"/>
          </w:tcPr>
          <w:p w14:paraId="07762AB7" w14:textId="4D3EF986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6CE653" w14:textId="3D9186B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0658F" w14:textId="12EA01E2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1DFC31" w14:textId="3657080E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1851" w:rsidRPr="009433A9" w14:paraId="02B31EF2" w14:textId="77777777" w:rsidTr="004E4CDE">
        <w:tc>
          <w:tcPr>
            <w:tcW w:w="2132" w:type="pct"/>
          </w:tcPr>
          <w:p w14:paraId="3D12162A" w14:textId="492A173F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D344E9" w14:textId="3F694C7E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38A39F" w14:textId="45A85D3B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13EE8A" w14:textId="670D8A01" w:rsidR="002F1851" w:rsidRPr="00D9188F" w:rsidRDefault="002F1851" w:rsidP="002F1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2B1D" w:rsidRPr="009433A9" w14:paraId="7C03288B" w14:textId="77777777" w:rsidTr="0006056B">
        <w:trPr>
          <w:trHeight w:val="272"/>
        </w:trPr>
        <w:tc>
          <w:tcPr>
            <w:tcW w:w="2132" w:type="pct"/>
          </w:tcPr>
          <w:p w14:paraId="25AD6353" w14:textId="20F120FE" w:rsidR="00B72B1D" w:rsidRPr="00D9188F" w:rsidRDefault="00B72B1D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07C837EE" w14:textId="2A725F7B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28" w:type="pct"/>
          </w:tcPr>
          <w:p w14:paraId="27165198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E450D89" w14:textId="07A55B39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28" w:type="pct"/>
          </w:tcPr>
          <w:p w14:paraId="5A250806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B1C46A" w14:textId="3D2F3B99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28" w:type="pct"/>
          </w:tcPr>
          <w:p w14:paraId="13C9087A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256EE5D" w14:textId="3AC5503F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</w:p>
        </w:tc>
      </w:tr>
      <w:tr w:rsidR="00B72B1D" w:rsidRPr="009433A9" w14:paraId="20A39335" w14:textId="77777777" w:rsidTr="0006056B">
        <w:trPr>
          <w:trHeight w:val="272"/>
        </w:trPr>
        <w:tc>
          <w:tcPr>
            <w:tcW w:w="2132" w:type="pct"/>
          </w:tcPr>
          <w:p w14:paraId="0E55EE3A" w14:textId="3B235D5B" w:rsidR="00B72B1D" w:rsidRPr="00D9188F" w:rsidRDefault="00B72B1D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</w:tcPr>
          <w:p w14:paraId="11A0F0A7" w14:textId="425621F3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28" w:type="pct"/>
          </w:tcPr>
          <w:p w14:paraId="663CF861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11868A" w14:textId="4DC70B96" w:rsidR="00B72B1D" w:rsidRPr="00D9188F" w:rsidRDefault="00B72B1D" w:rsidP="00AD582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7634C26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76D3CDA" w14:textId="168D7343" w:rsidR="00B72B1D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72B1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28" w:type="pct"/>
          </w:tcPr>
          <w:p w14:paraId="54C43203" w14:textId="77777777" w:rsidR="00B72B1D" w:rsidRPr="00D9188F" w:rsidRDefault="00B72B1D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5BF8D7C" w14:textId="3DECEFDD" w:rsidR="00B72B1D" w:rsidRPr="00D9188F" w:rsidRDefault="00A04CD3" w:rsidP="00A04C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1851" w:rsidRPr="009433A9" w14:paraId="6A71F63F" w14:textId="77777777" w:rsidTr="00741C7A">
        <w:tc>
          <w:tcPr>
            <w:tcW w:w="2132" w:type="pct"/>
          </w:tcPr>
          <w:p w14:paraId="7165A518" w14:textId="0B71A3FC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</w:tcPr>
          <w:p w14:paraId="637B81FA" w14:textId="22BD90AF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307D0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28" w:type="pct"/>
          </w:tcPr>
          <w:p w14:paraId="14364231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0961AA3" w14:textId="33B40AB8" w:rsidR="002F1851" w:rsidRPr="00D9188F" w:rsidRDefault="00D37C88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8" w:type="pct"/>
          </w:tcPr>
          <w:p w14:paraId="1988819C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E0FF76" w14:textId="4694E801" w:rsidR="002F1851" w:rsidRPr="00D9188F" w:rsidRDefault="00D37C88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2C9D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28" w:type="pct"/>
          </w:tcPr>
          <w:p w14:paraId="66B52346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172EF9" w14:textId="6E970F8B" w:rsidR="002F1851" w:rsidRPr="00D9188F" w:rsidRDefault="00D37C88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2F1851" w:rsidRPr="009433A9" w14:paraId="140C811D" w14:textId="77777777" w:rsidTr="002C086C">
        <w:tc>
          <w:tcPr>
            <w:tcW w:w="2132" w:type="pct"/>
          </w:tcPr>
          <w:p w14:paraId="0A14162A" w14:textId="6242FE88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A30FB1" w14:textId="6D91BED6" w:rsidR="002F1851" w:rsidRPr="00D9188F" w:rsidRDefault="00D37C88" w:rsidP="00A04CD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4307D0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28" w:type="pct"/>
          </w:tcPr>
          <w:p w14:paraId="6D9DC93F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3E6ED2" w14:textId="51A0664D" w:rsidR="002F1851" w:rsidRPr="00D9188F" w:rsidRDefault="00D37C88" w:rsidP="00A04CD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28" w:type="pct"/>
          </w:tcPr>
          <w:p w14:paraId="4B2E4EB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A8EE047" w14:textId="09DC5DEE" w:rsidR="002F1851" w:rsidRPr="00D9188F" w:rsidRDefault="00D37C88" w:rsidP="00A04CD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4307D0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28" w:type="pct"/>
          </w:tcPr>
          <w:p w14:paraId="663EF229" w14:textId="77777777" w:rsidR="002F1851" w:rsidRPr="00D9188F" w:rsidRDefault="002F1851" w:rsidP="002F18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FE17" w14:textId="4381550D" w:rsidR="002F1851" w:rsidRPr="00D9188F" w:rsidRDefault="00D37C88" w:rsidP="00A04CD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</w:tr>
    </w:tbl>
    <w:p w14:paraId="2D2A16C7" w14:textId="42B89261" w:rsidR="001321E3" w:rsidRDefault="001321E3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3FFCA4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81D7C8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60BBAEA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41B855F0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5561769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1D89A3FA" w14:textId="31370DCF" w:rsidR="005376A0" w:rsidRPr="00D9188F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bookmarkStart w:id="0" w:name="_Hlk132022799"/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B13F7E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13F7E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B13F7E" w:rsidRPr="00D918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37C88" w:rsidRPr="00D37C88">
        <w:rPr>
          <w:rFonts w:asciiTheme="majorBidi" w:hAnsiTheme="majorBidi" w:cstheme="majorBidi"/>
          <w:sz w:val="30"/>
          <w:szCs w:val="30"/>
        </w:rPr>
        <w:t>31</w:t>
      </w:r>
      <w:r w:rsidR="00B13F7E" w:rsidRPr="00D918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="00B13F7E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Pr="00D918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AEF6B2" w14:textId="77777777" w:rsidR="005376A0" w:rsidRPr="00D9188F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D9188F" w14:paraId="5E621358" w14:textId="77777777" w:rsidTr="00E43D61">
        <w:trPr>
          <w:trHeight w:val="29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D9188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D9188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D9188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D9188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6CE" w:rsidRPr="00D9188F" w14:paraId="278B9517" w14:textId="77777777" w:rsidTr="00E43D6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02AF5FF7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549B63FC" w:rsidR="007266CE" w:rsidRPr="00D9188F" w:rsidRDefault="00D37C88" w:rsidP="00726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05DB4980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241C2F11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266CE" w:rsidRPr="00D9188F" w14:paraId="0E591EB8" w14:textId="77777777" w:rsidTr="00E43D61">
        <w:trPr>
          <w:trHeight w:val="11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74641D6C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41965461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3490C23B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3D545329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266CE" w:rsidRPr="00D9188F" w14:paraId="4837FA90" w14:textId="77777777" w:rsidTr="00E43D61">
        <w:trPr>
          <w:trHeight w:val="155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66CE" w:rsidRPr="00D9188F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266CE" w:rsidRPr="00D9188F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64DFCBE1" w:rsidR="007266CE" w:rsidRPr="00D9188F" w:rsidRDefault="002F1851" w:rsidP="00AD582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7266CE" w:rsidRPr="00D9188F" w:rsidRDefault="007266CE" w:rsidP="00AD582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1A5BD6A8" w:rsidR="007266CE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79E8863F" w:rsidR="007266CE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7266CE" w:rsidRPr="00D9188F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2D1D9411" w:rsidR="007266CE" w:rsidRPr="00D9188F" w:rsidRDefault="00D37C88" w:rsidP="00AD58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62672540" w:rsidR="007266CE" w:rsidRPr="00D9188F" w:rsidRDefault="00D37C88" w:rsidP="00AD582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4ECB35AD" w:rsidR="007266CE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0095B31C" w:rsidR="007266CE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7266CE" w:rsidRPr="00D9188F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7C5E924C" w:rsidR="007266CE" w:rsidRPr="00D9188F" w:rsidRDefault="00D37C88" w:rsidP="00AD58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797DD27E" w:rsidR="007266CE" w:rsidRPr="00D9188F" w:rsidRDefault="00D37C88" w:rsidP="00AD58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266CE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0D128EC0" w:rsidR="007266CE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25B096C6" w:rsidR="007266CE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7266CE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</w:tr>
      <w:tr w:rsidR="007266CE" w:rsidRPr="00D9188F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58BC08AF" w:rsidR="007266CE" w:rsidRPr="00D9188F" w:rsidRDefault="002F1851" w:rsidP="00AD582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7266CE" w:rsidRPr="00D9188F" w:rsidRDefault="007266CE" w:rsidP="00AD582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0C8932F5" w:rsidR="007266CE" w:rsidRPr="00D9188F" w:rsidRDefault="002F1851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217AC558" w:rsidR="007266CE" w:rsidRPr="00D9188F" w:rsidRDefault="00E2188A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F1851" w:rsidRPr="00D9188F" w14:paraId="0036409E" w14:textId="77777777" w:rsidTr="00C40B0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41176242"/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3371A690" w:rsidR="002F1851" w:rsidRPr="00D9188F" w:rsidRDefault="00D37C88" w:rsidP="00AD58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344568CC" w:rsidR="002F1851" w:rsidRPr="00D9188F" w:rsidRDefault="00D37C88" w:rsidP="00AD582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1C4C82E2" w:rsidR="002F1851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0166FCFE" w:rsidR="002F1851" w:rsidRPr="00D9188F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</w:tr>
      <w:bookmarkEnd w:id="1"/>
      <w:tr w:rsidR="002F1851" w:rsidRPr="00D9188F" w14:paraId="39DD622D" w14:textId="77777777" w:rsidTr="00B916A3">
        <w:trPr>
          <w:trHeight w:val="24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F1851" w:rsidRPr="00D9188F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F1851" w:rsidRPr="00D9188F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3F826EFD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482BF079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169CDE92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2F1851" w:rsidRPr="00D9188F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4C45854A" w:rsidR="002F1851" w:rsidRPr="00D9188F" w:rsidRDefault="00D37C88" w:rsidP="00184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6FABDA1C" w:rsidR="002F1851" w:rsidRPr="00D9188F" w:rsidRDefault="00D37C88" w:rsidP="0018419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2F1851" w:rsidRPr="00D9188F" w:rsidRDefault="002F1851" w:rsidP="0018419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326CDFA0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4592CF77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2F1851" w:rsidRPr="00D9188F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3838CFF9" w:rsidR="002F1851" w:rsidRPr="00D9188F" w:rsidRDefault="00D37C88" w:rsidP="001841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75AC66CC" w:rsidR="002F1851" w:rsidRPr="00D9188F" w:rsidRDefault="00D37C88" w:rsidP="0018419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74AA81E6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3483F4AD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2F1851" w:rsidRPr="00D9188F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412E6839" w:rsidR="002F1851" w:rsidRPr="00D9188F" w:rsidRDefault="00D37C88" w:rsidP="001841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0B4877F6" w:rsidR="002F1851" w:rsidRPr="00D9188F" w:rsidRDefault="00D37C88" w:rsidP="0018419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27F0DD48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55A93590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</w:tr>
      <w:tr w:rsidR="002F1851" w:rsidRPr="00D9188F" w14:paraId="2E550488" w14:textId="77777777" w:rsidTr="00E43D61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F1851" w:rsidRPr="00D9188F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F1851" w:rsidRPr="00D9188F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5CA64580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0533BBFB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10F3E135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2F1851" w:rsidRPr="00D9188F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71C52A58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3DF1BF7A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683B387D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</w:tr>
      <w:tr w:rsidR="002F1851" w:rsidRPr="00D9188F" w14:paraId="2BBA68D9" w14:textId="77777777" w:rsidTr="002966AB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264C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6EADD85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40FBBA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705E231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7C3408D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78903763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FA9CCD2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02377D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1851" w:rsidRPr="00D9188F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F1851" w:rsidRPr="00D9188F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55A2A7B6" w:rsidR="002F1851" w:rsidRPr="00D9188F" w:rsidRDefault="000F365D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1851" w:rsidRPr="00D9188F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F6D8D1D" w:rsidR="002F1851" w:rsidRPr="00D9188F" w:rsidRDefault="002F1851" w:rsidP="002F18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16CAEB98" w:rsidR="002F1851" w:rsidRPr="00D9188F" w:rsidRDefault="001B7BB4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51C24822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7BB4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77174EDA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2F1851" w:rsidRPr="00D9188F" w14:paraId="730FE885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0B8EB2" w14:textId="7054DBA5" w:rsidR="002F1851" w:rsidRPr="00D9188F" w:rsidRDefault="002F1851" w:rsidP="002F18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86E1623" w14:textId="48C3E7A0" w:rsidR="002F1851" w:rsidRPr="00D9188F" w:rsidRDefault="001B7BB4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253FD86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1B320275" w14:textId="1989700B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894F0E2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34E9F8A7" w14:textId="505B5B0E" w:rsidR="002F1851" w:rsidRPr="00D9188F" w:rsidRDefault="001B7BB4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EF4DD63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62DDD3B6" w14:textId="2EFBCD34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2F1851" w:rsidRPr="00D9188F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01BCF306" w:rsidR="002F1851" w:rsidRPr="00D9188F" w:rsidRDefault="001B7BB4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2F1851" w:rsidRPr="00D9188F" w:rsidRDefault="002F1851" w:rsidP="0018419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298D1CAA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7BB4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2F1851" w:rsidRPr="00D9188F" w:rsidRDefault="002F1851" w:rsidP="002F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4C8DD536" w:rsidR="002F1851" w:rsidRPr="00D9188F" w:rsidRDefault="00D37C88" w:rsidP="00C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</w:tr>
    </w:tbl>
    <w:p w14:paraId="47FFE9ED" w14:textId="7B66A09D" w:rsidR="00531BF7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p w14:paraId="2B2C9F39" w14:textId="77777777" w:rsidR="00531BF7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</w:rPr>
        <w:br w:type="page"/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40"/>
        <w:gridCol w:w="1170"/>
      </w:tblGrid>
      <w:tr w:rsidR="009F324F" w:rsidRPr="00D9188F" w14:paraId="7722F95C" w14:textId="77777777" w:rsidTr="00A22759">
        <w:trPr>
          <w:trHeight w:val="351"/>
          <w:tblHeader/>
        </w:trPr>
        <w:tc>
          <w:tcPr>
            <w:tcW w:w="4140" w:type="dxa"/>
            <w:shd w:val="clear" w:color="auto" w:fill="auto"/>
            <w:vAlign w:val="bottom"/>
          </w:tcPr>
          <w:p w14:paraId="336AC299" w14:textId="408D2910" w:rsidR="009F324F" w:rsidRPr="00D9188F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9F324F" w:rsidRPr="00D9188F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D9188F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</w:tcPr>
          <w:p w14:paraId="31572493" w14:textId="338B126B" w:rsidR="009F324F" w:rsidRPr="00D9188F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6CE" w:rsidRPr="00D9188F" w14:paraId="310D8C52" w14:textId="77777777" w:rsidTr="00A22759">
        <w:trPr>
          <w:trHeight w:val="398"/>
          <w:tblHeader/>
        </w:trPr>
        <w:tc>
          <w:tcPr>
            <w:tcW w:w="4140" w:type="dxa"/>
            <w:shd w:val="clear" w:color="auto" w:fill="auto"/>
            <w:vAlign w:val="bottom"/>
          </w:tcPr>
          <w:p w14:paraId="13C53616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B6F73" w14:textId="2774AC3A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E25D95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BF32" w14:textId="121C581A" w:rsidR="007266CE" w:rsidRPr="00D9188F" w:rsidRDefault="00D37C88" w:rsidP="00B916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A5106" w14:textId="34177E5F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613F7F05" w14:textId="44D41DDC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9D77E7" w14:textId="3A6AF1D5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266CE" w:rsidRPr="00D9188F" w14:paraId="1F1A44F7" w14:textId="77777777" w:rsidTr="00A22759">
        <w:trPr>
          <w:trHeight w:val="360"/>
        </w:trPr>
        <w:tc>
          <w:tcPr>
            <w:tcW w:w="4140" w:type="dxa"/>
            <w:shd w:val="clear" w:color="auto" w:fill="auto"/>
            <w:vAlign w:val="bottom"/>
          </w:tcPr>
          <w:p w14:paraId="6FCCF07D" w14:textId="52E12B96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0D79B" w14:textId="481A9B53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35F54D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D2CA8" w14:textId="597C389A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9773D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30131" w14:textId="1BCD0B77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699C0DF4" w14:textId="0D530D54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5E9E2" w14:textId="568AA682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266CE" w:rsidRPr="00D9188F" w14:paraId="05D1F061" w14:textId="77777777" w:rsidTr="00A22759">
        <w:trPr>
          <w:trHeight w:val="362"/>
        </w:trPr>
        <w:tc>
          <w:tcPr>
            <w:tcW w:w="4140" w:type="dxa"/>
            <w:shd w:val="clear" w:color="auto" w:fill="auto"/>
          </w:tcPr>
          <w:p w14:paraId="4DD4849B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14:paraId="518C136C" w14:textId="2A42D95E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A74" w:rsidRPr="00D9188F" w14:paraId="384F94E5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618373DE" w14:textId="2351F0C9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68479092"/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2"/>
          </w:p>
        </w:tc>
        <w:tc>
          <w:tcPr>
            <w:tcW w:w="1080" w:type="dxa"/>
            <w:shd w:val="clear" w:color="auto" w:fill="auto"/>
          </w:tcPr>
          <w:p w14:paraId="0B00EE08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86F57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942C8D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E1628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24DCD1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B380110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8D9310" w14:textId="77777777" w:rsidR="002D5A74" w:rsidRPr="00D9188F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6CE" w:rsidRPr="00D9188F" w14:paraId="6724ECEE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41FA0A11" w14:textId="45516003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2EF010" w14:textId="5016FBF4" w:rsidR="007266CE" w:rsidRPr="00D9188F" w:rsidRDefault="002949E0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07B5C502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9C137" w14:textId="6AA022D0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40" w:type="dxa"/>
            <w:shd w:val="clear" w:color="auto" w:fill="auto"/>
          </w:tcPr>
          <w:p w14:paraId="255F4377" w14:textId="1FB535B2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A71D89" w14:textId="3ABD9244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7266CE" w:rsidRPr="00D9188F" w14:paraId="0DE4A68E" w14:textId="77777777" w:rsidTr="00A22759">
        <w:trPr>
          <w:trHeight w:val="396"/>
        </w:trPr>
        <w:tc>
          <w:tcPr>
            <w:tcW w:w="4140" w:type="dxa"/>
            <w:shd w:val="clear" w:color="auto" w:fill="auto"/>
          </w:tcPr>
          <w:p w14:paraId="7879C957" w14:textId="16D4C7AE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6729C75" w14:textId="60FC9A63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1C1B7411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1F4E730E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108AED5B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0AF57" w14:textId="70C7F045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2F1851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65E8FADC" w14:textId="0DD5FC6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AE8DF" w14:textId="23762A81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7266CE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7266CE" w:rsidRPr="00D9188F" w14:paraId="436F321E" w14:textId="77777777" w:rsidTr="00A22759">
        <w:trPr>
          <w:trHeight w:val="351"/>
        </w:trPr>
        <w:tc>
          <w:tcPr>
            <w:tcW w:w="4140" w:type="dxa"/>
            <w:shd w:val="clear" w:color="auto" w:fill="auto"/>
          </w:tcPr>
          <w:p w14:paraId="702B9A9E" w14:textId="568FCC8D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2436C071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52FA2112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75DE8483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  <w:r w:rsidR="007266CE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3EAB48D6" w14:textId="77777777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7AA2B16E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2F185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40" w:type="dxa"/>
            <w:shd w:val="clear" w:color="auto" w:fill="auto"/>
          </w:tcPr>
          <w:p w14:paraId="11F24B25" w14:textId="4F9C6F5D" w:rsidR="007266CE" w:rsidRPr="00D9188F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674CBF45" w:rsidR="007266CE" w:rsidRPr="00D9188F" w:rsidRDefault="00D37C88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 w:rsidR="007266CE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tr w:rsidR="007266CE" w:rsidRPr="00D9188F" w14:paraId="16CBE99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7266CE" w:rsidRPr="00D9188F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76E6FEDA" w14:textId="77777777" w:rsidR="007266CE" w:rsidRPr="00D9188F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6CE" w:rsidRPr="00D9188F" w14:paraId="20248E50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7266CE" w:rsidRPr="00D9188F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80" w:type="dxa"/>
            <w:gridSpan w:val="7"/>
          </w:tcPr>
          <w:p w14:paraId="54CEE498" w14:textId="05169AC8" w:rsidR="007266CE" w:rsidRPr="00D9188F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5D9" w:rsidRPr="00D9188F" w14:paraId="3A3EDA4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475DE8A2" w:rsidR="00E415D9" w:rsidRPr="00D9188F" w:rsidRDefault="00D46366" w:rsidP="00763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67C12E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ACEF6" w14:textId="2A7216DA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297A0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43FCF01C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6366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40" w:type="dxa"/>
          </w:tcPr>
          <w:p w14:paraId="4FEC0B4A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F1D2" w14:textId="1E03F3D6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415D9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E415D9" w:rsidRPr="00D9188F" w14:paraId="78E5B7FD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C4C4E3F" w14:textId="4F8F1185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29DE1" w14:textId="7326F5B5" w:rsidR="00E415D9" w:rsidRPr="00D9188F" w:rsidRDefault="00D37C88" w:rsidP="00763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304F9628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05911" w14:textId="17C56C8B" w:rsidR="00E415D9" w:rsidRPr="00D9188F" w:rsidRDefault="00D37C88" w:rsidP="00763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57A5C787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464AE" w14:textId="479BA476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40" w:type="dxa"/>
          </w:tcPr>
          <w:p w14:paraId="0DF72A80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62852" w14:textId="78D15347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E415D9" w:rsidRPr="00D9188F" w14:paraId="7482EB5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56792016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170FB7B2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6E7B80E3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EF7E6EB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6A9B750B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46366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40" w:type="dxa"/>
          </w:tcPr>
          <w:p w14:paraId="7780D17A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4DFCAF9F" w:rsidR="00E415D9" w:rsidRPr="00D9188F" w:rsidRDefault="00D37C88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E415D9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</w:tr>
      <w:tr w:rsidR="00E415D9" w:rsidRPr="00D9188F" w14:paraId="7B24C5FE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B2759E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731F9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4F5CD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672DD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18DBB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C72C1B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F3D44F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15D9" w:rsidRPr="00D9188F" w14:paraId="0208D343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EBB02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9272C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0AEF5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4BD08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1C48F16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1F4CA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415D9" w:rsidRPr="00D9188F" w14:paraId="6BFFC3D9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732487BE" w:rsidR="00E415D9" w:rsidRPr="00D9188F" w:rsidRDefault="001F5C4F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C4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2144B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5756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7322" w14:textId="77777777" w:rsidR="00E415D9" w:rsidRPr="00D9188F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DA09E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788E5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5B80B6" w14:textId="77777777" w:rsidR="00E415D9" w:rsidRPr="00D9188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59B34" w14:textId="77777777" w:rsidR="00E415D9" w:rsidRPr="00D9188F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B6982" w:rsidRPr="00D9188F" w14:paraId="14B74CF7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3BBE27FB" w:rsidR="00DB6982" w:rsidRPr="00D9188F" w:rsidRDefault="00DB6982" w:rsidP="00DB6982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0FE425FB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C1717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EBAFA" w14:textId="722BACBB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D8C5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3D024" w14:textId="420DCD82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40" w:type="dxa"/>
          </w:tcPr>
          <w:p w14:paraId="55B4AEFF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A5624" w14:textId="7B490E37" w:rsidR="00DB6982" w:rsidRPr="00D9188F" w:rsidRDefault="00DB6982" w:rsidP="00DB698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6982" w:rsidRPr="00D9188F" w14:paraId="71E3618A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09109164" w:rsidR="00DB6982" w:rsidRPr="00D9188F" w:rsidRDefault="00DB6982" w:rsidP="00DB6982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79B0B733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44217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51636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1E532" w14:textId="3FFA921C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B6982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40" w:type="dxa"/>
          </w:tcPr>
          <w:p w14:paraId="0BD275E6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1BE04" w14:textId="3CB35F46" w:rsidR="00DB6982" w:rsidRPr="00D9188F" w:rsidRDefault="00DB6982" w:rsidP="00DB698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6982" w:rsidRPr="00D9188F" w14:paraId="09DBCB19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03EDCC2F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B3668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6A8EE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600D661D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B6982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40" w:type="dxa"/>
          </w:tcPr>
          <w:p w14:paraId="3E6942EA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01C92B73" w:rsidR="00DB6982" w:rsidRPr="00D9188F" w:rsidRDefault="00DB6982" w:rsidP="00DB698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6982" w:rsidRPr="00D9188F" w14:paraId="4B1E4D6B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1F6E1AD1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D56EE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DB6982" w:rsidRPr="00D9188F" w:rsidRDefault="00DB6982" w:rsidP="00DB698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BDCF1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A4005D6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2C9A09" w14:textId="7777777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6982" w:rsidRPr="00D9188F" w14:paraId="089F187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78FA12C9" w14:textId="7777777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FA4BA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F4936" w14:textId="77777777" w:rsidR="00DB6982" w:rsidRPr="00D9188F" w:rsidRDefault="00DB6982" w:rsidP="00DB698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88E10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EAF70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0D3B4B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8A3C2" w14:textId="7777777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982" w:rsidRPr="00D9188F" w14:paraId="43D74D8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35AF501B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573340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C73C" w14:textId="3678933E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9305B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0B839" w14:textId="496E40DE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40" w:type="dxa"/>
          </w:tcPr>
          <w:p w14:paraId="2BB84025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19253" w14:textId="4963FEDF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DB6982" w:rsidRPr="00D9188F" w14:paraId="327794D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540C2C9" w14:textId="73368762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D5A21" w14:textId="7AB4F340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F79E46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7FA7B1" w14:textId="0731712B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50F6FC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FF88A" w14:textId="40AA3942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3B8E9B8D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24CC2" w14:textId="4C2CE29B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B6982" w:rsidRPr="00D9188F" w14:paraId="24E97FC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DB6982" w:rsidRPr="00D9188F" w:rsidRDefault="00DB6982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616B62EA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6FD49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7FC3D368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D149FC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6700EFE4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40" w:type="dxa"/>
          </w:tcPr>
          <w:p w14:paraId="4A608007" w14:textId="77777777" w:rsidR="00DB6982" w:rsidRPr="00D9188F" w:rsidRDefault="00DB6982" w:rsidP="00DB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0487D24C" w:rsidR="00DB6982" w:rsidRPr="00D9188F" w:rsidRDefault="00D37C88" w:rsidP="00DB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63D7927B" w14:textId="77777777" w:rsidR="006C5DD8" w:rsidRPr="00D9188F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B13F7E" w:rsidRPr="00D9188F" w14:paraId="3AD24A6A" w14:textId="77777777" w:rsidTr="00733CD4">
        <w:trPr>
          <w:trHeight w:val="403"/>
        </w:trPr>
        <w:tc>
          <w:tcPr>
            <w:tcW w:w="4140" w:type="dxa"/>
            <w:vAlign w:val="bottom"/>
          </w:tcPr>
          <w:p w14:paraId="5137753B" w14:textId="77777777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900DAE9" w14:textId="0B4995C9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21C16" w14:textId="77777777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5B08" w14:textId="1367AC4C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53B45" w14:textId="77777777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4A553" w14:textId="72251370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752BF" w14:textId="77777777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5EFED" w14:textId="33417B54" w:rsidR="00B13F7E" w:rsidRPr="00D9188F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73C4" w:rsidRPr="00D9188F" w14:paraId="384380D5" w14:textId="77777777" w:rsidTr="00FD696C">
        <w:trPr>
          <w:trHeight w:val="403"/>
        </w:trPr>
        <w:tc>
          <w:tcPr>
            <w:tcW w:w="4140" w:type="dxa"/>
            <w:shd w:val="clear" w:color="auto" w:fill="auto"/>
          </w:tcPr>
          <w:p w14:paraId="12450323" w14:textId="7A957C24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710A5D6F" w:rsidR="00BA73C4" w:rsidRPr="00D9188F" w:rsidRDefault="00E27A6D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02AD43" w14:textId="77777777" w:rsidR="00BA73C4" w:rsidRPr="00D9188F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295DD" w14:textId="1609E636" w:rsidR="00BA73C4" w:rsidRPr="00D9188F" w:rsidRDefault="00BA73C4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BFD11" w14:textId="77777777" w:rsidR="00BA73C4" w:rsidRPr="00D9188F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5076B" w14:textId="20453A7D" w:rsidR="00BA73C4" w:rsidRPr="00D9188F" w:rsidRDefault="00D37C88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46366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3FBA7641" w14:textId="77777777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963B9" w14:textId="61BA2065" w:rsidR="00BA73C4" w:rsidRPr="00D9188F" w:rsidRDefault="00D37C88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BA73C4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A73C4" w:rsidRPr="00D9188F" w14:paraId="40A931FC" w14:textId="77777777" w:rsidTr="00FD696C">
        <w:trPr>
          <w:trHeight w:val="403"/>
        </w:trPr>
        <w:tc>
          <w:tcPr>
            <w:tcW w:w="4140" w:type="dxa"/>
            <w:shd w:val="clear" w:color="auto" w:fill="auto"/>
          </w:tcPr>
          <w:p w14:paraId="709D0A53" w14:textId="4C487F64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</w:tcPr>
          <w:p w14:paraId="61CF8A44" w14:textId="0ED14BC4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84484" w14:textId="77777777" w:rsidR="00BA73C4" w:rsidRPr="00D9188F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978C8" w14:textId="127CCB5F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B822C" w14:textId="77777777" w:rsidR="00BA73C4" w:rsidRPr="00D9188F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DB2F1" w14:textId="0E54579A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6A30B" w14:textId="77777777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98828" w14:textId="5892B25C" w:rsidR="00BA73C4" w:rsidRPr="00D9188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583" w:rsidRPr="00D9188F" w14:paraId="319052E8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41F105F6" w14:textId="69B35AC7" w:rsidR="005D3583" w:rsidRPr="00D9188F" w:rsidRDefault="005D3583" w:rsidP="005D358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</w:tcPr>
          <w:p w14:paraId="567E7F4A" w14:textId="4FAA842F" w:rsidR="005D3583" w:rsidRPr="00D9188F" w:rsidRDefault="007F3DA8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E61A51" w14:textId="77777777" w:rsidR="005D3583" w:rsidRPr="00D9188F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C6680" w14:textId="05A3B6F0" w:rsidR="005D3583" w:rsidRPr="00D9188F" w:rsidRDefault="00D37C88" w:rsidP="0058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5D3583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18450482" w14:textId="77777777" w:rsidR="005D3583" w:rsidRPr="00D9188F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CAB80F" w14:textId="52944F4C" w:rsidR="005D3583" w:rsidRPr="00D9188F" w:rsidRDefault="007F3DA8" w:rsidP="007F3D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E03E034" w14:textId="77777777" w:rsidR="005D3583" w:rsidRPr="00D9188F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D130B" w14:textId="42673EC6" w:rsidR="005D3583" w:rsidRPr="00D9188F" w:rsidRDefault="00D37C88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5D3583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D3583" w:rsidRPr="00D9188F" w14:paraId="5F779D01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510471C7" w14:textId="578AAA4C" w:rsidR="005D3583" w:rsidRPr="00D9188F" w:rsidRDefault="005D3583" w:rsidP="005D358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DB96F" w14:textId="4B6647AF" w:rsidR="005D3583" w:rsidRPr="00D9188F" w:rsidRDefault="00D37C88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7F3DA8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020F9E83" w14:textId="77777777" w:rsidR="005D3583" w:rsidRPr="00D9188F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40AA22" w14:textId="291B655D" w:rsidR="005D3583" w:rsidRPr="00D9188F" w:rsidRDefault="005D3583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BAA14" w14:textId="77777777" w:rsidR="005D3583" w:rsidRPr="00D9188F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4895EF" w14:textId="76070116" w:rsidR="005D3583" w:rsidRPr="00D9188F" w:rsidRDefault="00D37C88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7F3DA8" w:rsidRPr="00D91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AACD567" w14:textId="77777777" w:rsidR="005D3583" w:rsidRPr="00D9188F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3B9B1" w14:textId="526CE6CC" w:rsidR="005D3583" w:rsidRPr="00D9188F" w:rsidRDefault="005D3583" w:rsidP="007F3D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696C" w:rsidRPr="00D9188F" w14:paraId="1197DFD6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37603472" w14:textId="6BC9EF45" w:rsidR="00FD696C" w:rsidRPr="00D9188F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725F2B14" w:rsidR="00FD696C" w:rsidRPr="00D9188F" w:rsidRDefault="00D37C88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  <w:r w:rsidR="00D46366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BC1A311" w14:textId="77777777" w:rsidR="00FD696C" w:rsidRPr="00D9188F" w:rsidRDefault="00FD696C" w:rsidP="00FD6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25CEA086" w:rsidR="00FD696C" w:rsidRPr="00D9188F" w:rsidRDefault="00D37C88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FD696C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380DCE4C" w14:textId="77777777" w:rsidR="00FD696C" w:rsidRPr="00D9188F" w:rsidRDefault="00FD696C" w:rsidP="00FD6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58C10EA2" w:rsidR="00FD696C" w:rsidRPr="00D9188F" w:rsidRDefault="00D37C88" w:rsidP="007F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D46366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0BC01E5" w14:textId="77777777" w:rsidR="00FD696C" w:rsidRPr="00D9188F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03719D66" w:rsidR="00FD696C" w:rsidRPr="00D9188F" w:rsidRDefault="00D37C88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="00FD696C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</w:tbl>
    <w:p w14:paraId="2856EF4D" w14:textId="66196DB9" w:rsidR="0079593A" w:rsidRPr="00D9188F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9188F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0D6DDD5C" w14:textId="77777777" w:rsidR="0084324E" w:rsidRPr="00D9188F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21190BD" w14:textId="76BD8F34" w:rsidR="00C13248" w:rsidRPr="00D9188F" w:rsidRDefault="00B85A8C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Pr="00D9188F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EF30DE" w:rsidRPr="00D9188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EF30DE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F276B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983F67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533273" w:rsidRPr="00D9188F">
        <w:rPr>
          <w:rFonts w:asciiTheme="majorBidi" w:hAnsiTheme="majorBidi" w:cstheme="majorBidi"/>
          <w:sz w:val="30"/>
          <w:szCs w:val="30"/>
          <w:cs/>
        </w:rPr>
        <w:t>มี</w:t>
      </w:r>
      <w:r w:rsidR="00C13248" w:rsidRPr="00D9188F">
        <w:rPr>
          <w:rFonts w:asciiTheme="majorBidi" w:hAnsiTheme="majorBidi" w:cstheme="majorBidi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D9188F">
        <w:rPr>
          <w:rFonts w:asciiTheme="majorBidi" w:hAnsiTheme="majorBidi" w:cstheme="majorBidi"/>
          <w:sz w:val="30"/>
          <w:szCs w:val="30"/>
        </w:rPr>
        <w:t> </w:t>
      </w:r>
    </w:p>
    <w:p w14:paraId="0EF8D22E" w14:textId="77777777" w:rsidR="00C13248" w:rsidRPr="00D9188F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highlight w:val="yellow"/>
          <w:cs/>
        </w:rPr>
      </w:pPr>
    </w:p>
    <w:p w14:paraId="48823363" w14:textId="20FC4963" w:rsidR="006B3D30" w:rsidRPr="00D9188F" w:rsidRDefault="00850E2F" w:rsidP="00936160">
      <w:pPr>
        <w:spacing w:line="240" w:lineRule="auto"/>
        <w:ind w:left="531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บริษัทได้ทำสัญญาว่าจ้างจัดหาบุคลากร พนักงานขับรถ พนักงานประจำรถบรรทุกหัวลากกับกิจการที่เกี่ยวข้องกันแห่งหนึ่ง โดยมีอัตราค่าบริการ</w:t>
      </w:r>
      <w:r w:rsidR="003B702C" w:rsidRPr="00D9188F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ในสัญญา โดยสัญญาจะสิ้นสุดในเดือนธันวาคม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2568</w:t>
      </w:r>
    </w:p>
    <w:p w14:paraId="0C482420" w14:textId="77777777" w:rsidR="00850E2F" w:rsidRPr="00D9188F" w:rsidRDefault="00850E2F" w:rsidP="00936160">
      <w:pPr>
        <w:spacing w:line="240" w:lineRule="auto"/>
        <w:ind w:left="531" w:right="-25"/>
        <w:jc w:val="thaiDistribute"/>
        <w:rPr>
          <w:rFonts w:asciiTheme="majorBidi" w:hAnsiTheme="majorBidi" w:cstheme="majorBidi"/>
          <w:sz w:val="14"/>
          <w:szCs w:val="14"/>
        </w:rPr>
      </w:pPr>
    </w:p>
    <w:p w14:paraId="0ABD2385" w14:textId="57B98484" w:rsidR="00051D58" w:rsidRDefault="001924CB" w:rsidP="001924CB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D37C88" w:rsidRPr="00D37C88">
        <w:rPr>
          <w:rFonts w:asciiTheme="majorBidi" w:hAnsiTheme="majorBidi" w:cstheme="majorBidi"/>
          <w:sz w:val="30"/>
          <w:szCs w:val="30"/>
        </w:rPr>
        <w:t>2564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</w:t>
      </w:r>
      <w:r w:rsidR="00120B99" w:rsidRPr="00D9188F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D9188F">
        <w:rPr>
          <w:rFonts w:asciiTheme="majorBidi" w:hAnsiTheme="majorBidi" w:cstheme="majorBidi"/>
          <w:sz w:val="30"/>
          <w:szCs w:val="30"/>
          <w:cs/>
        </w:rPr>
        <w:t>จากกรรมการโดยมีวงเงินกู้ยืมจำนวนไม่เกิน</w:t>
      </w:r>
      <w:r w:rsidR="00680E4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250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ล้านบาทซึ่งมีอัตราดอกเบี้ยร้อยละ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ซึ่งสัญญาดังกล่าวจะสิ้นสุดภายใน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ปีนับตั้งแต่วันที่ได้มีการเบิกใช้วงเงินแต่ละคราว หรือเมื่อได้รับชำระคืนเต็มจำนวน โดยบริษัทได้มีการชำระคืนเงินต้นพร้อมดอกเบี้ยทั้งหมดแล้วในเดือนมกราคม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6A455E" w:rsidRPr="00D9188F">
        <w:rPr>
          <w:rFonts w:asciiTheme="majorBidi" w:hAnsiTheme="majorBidi" w:cstheme="majorBidi"/>
          <w:sz w:val="30"/>
          <w:szCs w:val="30"/>
          <w:cs/>
        </w:rPr>
        <w:t>และใน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เดือนมกราคม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บริษัทได้ทำสัญญาเงินกู้ยืมระยะยาวจากกรรมการโดยมีวงเงินกู้ยืมจำนวน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201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ซึ่งมีอัตราดอกเบี้ยร้อยละ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33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ต่อปี โดยมีกำหนดชำระคืนในเดือนมกราคม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2569</w:t>
      </w:r>
      <w:r w:rsidR="006A455E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051D58">
        <w:rPr>
          <w:rFonts w:asciiTheme="majorBidi" w:hAnsiTheme="majorBidi" w:cstheme="majorBidi"/>
          <w:sz w:val="30"/>
          <w:szCs w:val="30"/>
        </w:rPr>
        <w:t xml:space="preserve"> </w:t>
      </w:r>
    </w:p>
    <w:p w14:paraId="0DD07012" w14:textId="77777777" w:rsidR="00051D58" w:rsidRPr="00051D58" w:rsidRDefault="00051D58" w:rsidP="00051D58">
      <w:pPr>
        <w:spacing w:line="240" w:lineRule="auto"/>
        <w:ind w:left="531" w:right="-25"/>
        <w:jc w:val="thaiDistribute"/>
        <w:rPr>
          <w:rFonts w:asciiTheme="majorBidi" w:hAnsiTheme="majorBidi" w:cstheme="majorBidi"/>
          <w:sz w:val="14"/>
          <w:szCs w:val="14"/>
        </w:rPr>
      </w:pPr>
    </w:p>
    <w:p w14:paraId="04F5497C" w14:textId="21AF16EB" w:rsidR="00F949B1" w:rsidRPr="00D9188F" w:rsidRDefault="00352C0A" w:rsidP="0053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2C0A">
        <w:rPr>
          <w:rFonts w:asciiTheme="majorBidi" w:hAnsiTheme="majorBidi"/>
          <w:sz w:val="30"/>
          <w:szCs w:val="30"/>
          <w:cs/>
        </w:rPr>
        <w:t>ในระหว่างปี</w:t>
      </w:r>
      <w:r w:rsidR="006A455E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F80162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F80162" w:rsidRPr="00D9188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บริษัทได้ทำสัญญาเงินกู้ยืมระยะยาวจากกรรมการโดยมีวงเงินกู้ยืมจำนวน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250</w:t>
      </w:r>
      <w:r w:rsidR="00F80162"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ซึ่งมีอัตราดอกเบี้ยร้อยละ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6</w:t>
      </w:r>
      <w:r w:rsidR="00F80162"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="00F80162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F80162" w:rsidRPr="00D9188F">
        <w:rPr>
          <w:rFonts w:asciiTheme="majorBidi" w:hAnsiTheme="majorBidi" w:cstheme="majorBidi"/>
          <w:sz w:val="30"/>
          <w:szCs w:val="30"/>
          <w:cs/>
        </w:rPr>
        <w:t>ต่อปี</w:t>
      </w:r>
      <w:r w:rsidR="00F80162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F80162" w:rsidRPr="00D9188F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โดยมีกำหนดชำระคืนในเดือนกันยายน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2569</w:t>
      </w:r>
    </w:p>
    <w:p w14:paraId="256FA669" w14:textId="77777777" w:rsidR="001924CB" w:rsidRPr="00DB6982" w:rsidRDefault="001924CB" w:rsidP="001924CB">
      <w:pPr>
        <w:spacing w:line="240" w:lineRule="auto"/>
        <w:ind w:left="531"/>
        <w:jc w:val="thaiDistribute"/>
        <w:rPr>
          <w:rFonts w:ascii="Angsana New" w:hAnsi="Angsana New"/>
          <w:b/>
          <w:sz w:val="14"/>
          <w:szCs w:val="14"/>
        </w:rPr>
      </w:pPr>
    </w:p>
    <w:p w14:paraId="0CC0578E" w14:textId="2CC43868" w:rsidR="00F30622" w:rsidRPr="00525CAA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525CAA">
        <w:rPr>
          <w:rFonts w:asciiTheme="majorBidi" w:hAnsiTheme="majorBidi" w:cstheme="majorBidi"/>
          <w:bCs/>
          <w:sz w:val="30"/>
          <w:szCs w:val="30"/>
          <w:cs/>
        </w:rPr>
        <w:t>ลูกหนี้การค้า</w:t>
      </w:r>
      <w:r w:rsidR="00322D32" w:rsidRPr="00525CAA">
        <w:rPr>
          <w:rFonts w:asciiTheme="majorBidi" w:hAnsiTheme="majorBidi" w:cstheme="majorBidi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D9188F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120"/>
        <w:gridCol w:w="321"/>
        <w:gridCol w:w="855"/>
        <w:gridCol w:w="263"/>
        <w:gridCol w:w="8"/>
        <w:gridCol w:w="49"/>
        <w:gridCol w:w="185"/>
        <w:gridCol w:w="935"/>
        <w:gridCol w:w="231"/>
        <w:gridCol w:w="6"/>
        <w:gridCol w:w="41"/>
        <w:gridCol w:w="134"/>
        <w:gridCol w:w="6"/>
        <w:gridCol w:w="1022"/>
        <w:gridCol w:w="139"/>
        <w:gridCol w:w="131"/>
        <w:gridCol w:w="57"/>
        <w:gridCol w:w="1122"/>
        <w:gridCol w:w="41"/>
        <w:gridCol w:w="6"/>
      </w:tblGrid>
      <w:tr w:rsidR="003955AD" w:rsidRPr="00610849" w14:paraId="20D7F101" w14:textId="77777777" w:rsidTr="0082062A">
        <w:trPr>
          <w:gridAfter w:val="1"/>
          <w:wAfter w:w="6" w:type="dxa"/>
          <w:cantSplit/>
        </w:trPr>
        <w:tc>
          <w:tcPr>
            <w:tcW w:w="3014" w:type="dxa"/>
            <w:vAlign w:val="bottom"/>
            <w:hideMark/>
          </w:tcPr>
          <w:p w14:paraId="1404A279" w14:textId="77777777" w:rsidR="003955AD" w:rsidRPr="0061084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10D9BCC6" w14:textId="77777777" w:rsidR="003955AD" w:rsidRPr="0061084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2526" w:type="dxa"/>
            <w:gridSpan w:val="7"/>
            <w:vAlign w:val="bottom"/>
          </w:tcPr>
          <w:p w14:paraId="0C2BAFFB" w14:textId="77777777" w:rsidR="003955AD" w:rsidRPr="0061084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  <w:r w:rsidRPr="00610849">
              <w:rPr>
                <w:rFonts w:asciiTheme="majorBidi" w:hAnsiTheme="majorBidi" w:cstheme="majorBidi"/>
                <w:bCs/>
                <w:sz w:val="27"/>
                <w:szCs w:val="27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3"/>
          </w:tcPr>
          <w:p w14:paraId="030ADE91" w14:textId="77777777" w:rsidR="003955AD" w:rsidRPr="0061084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518" w:type="dxa"/>
            <w:gridSpan w:val="7"/>
            <w:vAlign w:val="bottom"/>
          </w:tcPr>
          <w:p w14:paraId="530924DC" w14:textId="77777777" w:rsidR="003955AD" w:rsidRPr="0061084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 w:bidi="ar-SA"/>
              </w:rPr>
            </w:pPr>
            <w:r w:rsidRPr="00610849">
              <w:rPr>
                <w:rFonts w:asciiTheme="majorBidi" w:hAnsiTheme="majorBidi" w:cstheme="majorBidi"/>
                <w:bCs/>
                <w:sz w:val="27"/>
                <w:szCs w:val="27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4B612D" w:rsidRPr="00D9188F" w14:paraId="7C036794" w14:textId="77777777" w:rsidTr="0082062A">
        <w:trPr>
          <w:cantSplit/>
        </w:trPr>
        <w:tc>
          <w:tcPr>
            <w:tcW w:w="3014" w:type="dxa"/>
            <w:vAlign w:val="bottom"/>
          </w:tcPr>
          <w:p w14:paraId="17457F1E" w14:textId="77777777" w:rsidR="004B612D" w:rsidRPr="00610849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02A6DE0" w14:textId="77777777" w:rsidR="004B612D" w:rsidRPr="00610849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175" w:type="dxa"/>
            <w:gridSpan w:val="4"/>
          </w:tcPr>
          <w:p w14:paraId="56C60B42" w14:textId="7DC1BC17" w:rsidR="004B612D" w:rsidRPr="00610849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5" w:type="dxa"/>
          </w:tcPr>
          <w:p w14:paraId="06AAB780" w14:textId="77777777" w:rsidR="004B612D" w:rsidRPr="00610849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5E4E58C7" w14:textId="6BB39151" w:rsidR="004B612D" w:rsidRPr="00610849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1" w:type="dxa"/>
            <w:gridSpan w:val="3"/>
          </w:tcPr>
          <w:p w14:paraId="7EB0BBBB" w14:textId="77777777" w:rsidR="004B612D" w:rsidRPr="00610849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D1EF549" w14:textId="7A77DC60" w:rsidR="004B612D" w:rsidRPr="00610849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8" w:type="dxa"/>
            <w:gridSpan w:val="2"/>
          </w:tcPr>
          <w:p w14:paraId="07B4D135" w14:textId="77777777" w:rsidR="004B612D" w:rsidRPr="00610849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ECA9002" w14:textId="4BD83FA2" w:rsidR="004B612D" w:rsidRPr="00610849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B612D"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2A5EA5" w:rsidRPr="00D9188F" w14:paraId="214ED1AE" w14:textId="77777777" w:rsidTr="0082062A">
        <w:trPr>
          <w:cantSplit/>
        </w:trPr>
        <w:tc>
          <w:tcPr>
            <w:tcW w:w="3014" w:type="dxa"/>
            <w:vAlign w:val="bottom"/>
          </w:tcPr>
          <w:p w14:paraId="29A98437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741F7B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  <w:r w:rsidRPr="0061084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gridSpan w:val="4"/>
          </w:tcPr>
          <w:p w14:paraId="68C9EB9E" w14:textId="519FF451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5" w:type="dxa"/>
          </w:tcPr>
          <w:p w14:paraId="2561041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5E5905D" w14:textId="0F958087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1" w:type="dxa"/>
            <w:gridSpan w:val="3"/>
          </w:tcPr>
          <w:p w14:paraId="22DFFC41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5DD137F" w14:textId="62BE3C03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8" w:type="dxa"/>
            <w:gridSpan w:val="2"/>
          </w:tcPr>
          <w:p w14:paraId="0D41A65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97EC3E" w14:textId="26C18422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2A5EA5" w:rsidRPr="00D9188F" w14:paraId="6CFA014D" w14:textId="77777777" w:rsidTr="0082062A">
        <w:trPr>
          <w:cantSplit/>
          <w:trHeight w:val="335"/>
        </w:trPr>
        <w:tc>
          <w:tcPr>
            <w:tcW w:w="3014" w:type="dxa"/>
            <w:vAlign w:val="bottom"/>
            <w:hideMark/>
          </w:tcPr>
          <w:p w14:paraId="67CEBAC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2"/>
          </w:tcPr>
          <w:p w14:paraId="00E14C54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5231" w:type="dxa"/>
            <w:gridSpan w:val="18"/>
            <w:vAlign w:val="bottom"/>
            <w:hideMark/>
          </w:tcPr>
          <w:p w14:paraId="5E39DDAC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 w:bidi="ar-SA"/>
              </w:rPr>
            </w:pPr>
            <w:r w:rsidRPr="00610849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2A5EA5" w:rsidRPr="00D9188F" w14:paraId="72029DD5" w14:textId="77777777" w:rsidTr="0082062A">
        <w:trPr>
          <w:cantSplit/>
        </w:trPr>
        <w:tc>
          <w:tcPr>
            <w:tcW w:w="3014" w:type="dxa"/>
            <w:hideMark/>
          </w:tcPr>
          <w:p w14:paraId="4E10C8E7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  <w:gridSpan w:val="2"/>
          </w:tcPr>
          <w:p w14:paraId="74F82F57" w14:textId="47862A50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</w:t>
            </w:r>
          </w:p>
        </w:tc>
        <w:tc>
          <w:tcPr>
            <w:tcW w:w="1175" w:type="dxa"/>
            <w:gridSpan w:val="4"/>
          </w:tcPr>
          <w:p w14:paraId="703D0C3F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C25461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81" w:type="dxa"/>
            <w:gridSpan w:val="3"/>
          </w:tcPr>
          <w:p w14:paraId="3C2BFA8F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7E381A4F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88" w:type="dxa"/>
            <w:gridSpan w:val="2"/>
          </w:tcPr>
          <w:p w14:paraId="49564B26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0E8DD3CA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</w:tr>
      <w:tr w:rsidR="002A5EA5" w:rsidRPr="00D9188F" w14:paraId="420732B4" w14:textId="77777777" w:rsidTr="0082062A">
        <w:trPr>
          <w:cantSplit/>
        </w:trPr>
        <w:tc>
          <w:tcPr>
            <w:tcW w:w="3014" w:type="dxa"/>
          </w:tcPr>
          <w:p w14:paraId="696DF015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39A051A3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5" w:type="dxa"/>
            <w:gridSpan w:val="4"/>
          </w:tcPr>
          <w:p w14:paraId="5668A54B" w14:textId="3C630354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9</w:t>
            </w:r>
            <w:r w:rsidR="00ED47A4" w:rsidRPr="00610849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321</w:t>
            </w:r>
          </w:p>
        </w:tc>
        <w:tc>
          <w:tcPr>
            <w:tcW w:w="185" w:type="dxa"/>
          </w:tcPr>
          <w:p w14:paraId="079A083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3B3AC568" w14:textId="7A56DAF1" w:rsidR="002A5EA5" w:rsidRPr="00610849" w:rsidRDefault="00D37C88" w:rsidP="00B7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  <w:tc>
          <w:tcPr>
            <w:tcW w:w="181" w:type="dxa"/>
            <w:gridSpan w:val="3"/>
          </w:tcPr>
          <w:p w14:paraId="58B3F7E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B3B3470" w14:textId="2715B2AB" w:rsidR="002A5EA5" w:rsidRPr="00610849" w:rsidRDefault="00D37C88" w:rsidP="00B7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232</w:t>
            </w:r>
            <w:r w:rsidR="004A41C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347</w:t>
            </w:r>
          </w:p>
        </w:tc>
        <w:tc>
          <w:tcPr>
            <w:tcW w:w="188" w:type="dxa"/>
            <w:gridSpan w:val="2"/>
          </w:tcPr>
          <w:p w14:paraId="79577165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A61F30" w14:textId="19869008" w:rsidR="002A5EA5" w:rsidRPr="00610849" w:rsidRDefault="00D37C88" w:rsidP="00B7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268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449</w:t>
            </w:r>
          </w:p>
        </w:tc>
      </w:tr>
      <w:tr w:rsidR="002A5EA5" w:rsidRPr="00D9188F" w14:paraId="0AAE1BAF" w14:textId="77777777" w:rsidTr="0082062A">
        <w:trPr>
          <w:cantSplit/>
        </w:trPr>
        <w:tc>
          <w:tcPr>
            <w:tcW w:w="3014" w:type="dxa"/>
          </w:tcPr>
          <w:p w14:paraId="2930FB0F" w14:textId="31DBFFBA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441" w:type="dxa"/>
            <w:gridSpan w:val="2"/>
          </w:tcPr>
          <w:p w14:paraId="571C35DB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704AF05E" w14:textId="55B87771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B75C30" w:rsidRPr="0061084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795</w:t>
            </w:r>
          </w:p>
        </w:tc>
        <w:tc>
          <w:tcPr>
            <w:tcW w:w="185" w:type="dxa"/>
          </w:tcPr>
          <w:p w14:paraId="05F42FE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03DD633E" w14:textId="1B64159D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246</w:t>
            </w:r>
          </w:p>
        </w:tc>
        <w:tc>
          <w:tcPr>
            <w:tcW w:w="181" w:type="dxa"/>
            <w:gridSpan w:val="3"/>
          </w:tcPr>
          <w:p w14:paraId="5F350435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FEF586C" w14:textId="26D159F8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="00B75C30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755</w:t>
            </w:r>
          </w:p>
        </w:tc>
        <w:tc>
          <w:tcPr>
            <w:tcW w:w="188" w:type="dxa"/>
            <w:gridSpan w:val="2"/>
          </w:tcPr>
          <w:p w14:paraId="6C1FE1A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E219DC4" w14:textId="1B8F0EE0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047</w:t>
            </w:r>
          </w:p>
        </w:tc>
      </w:tr>
      <w:tr w:rsidR="002A5EA5" w:rsidRPr="00D9188F" w14:paraId="4826FD74" w14:textId="77777777" w:rsidTr="0082062A">
        <w:trPr>
          <w:cantSplit/>
        </w:trPr>
        <w:tc>
          <w:tcPr>
            <w:tcW w:w="3014" w:type="dxa"/>
          </w:tcPr>
          <w:p w14:paraId="5468B3E2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1" w:type="dxa"/>
            <w:gridSpan w:val="2"/>
          </w:tcPr>
          <w:p w14:paraId="4FC9BE7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DB601" w14:textId="6BC9766B" w:rsidR="002A5EA5" w:rsidRPr="00610849" w:rsidRDefault="00D37C88" w:rsidP="0060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B75C30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116</w:t>
            </w:r>
          </w:p>
        </w:tc>
        <w:tc>
          <w:tcPr>
            <w:tcW w:w="185" w:type="dxa"/>
          </w:tcPr>
          <w:p w14:paraId="025BE9C2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235D18" w14:textId="5532C4EA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214</w:t>
            </w:r>
          </w:p>
        </w:tc>
        <w:tc>
          <w:tcPr>
            <w:tcW w:w="181" w:type="dxa"/>
            <w:gridSpan w:val="3"/>
          </w:tcPr>
          <w:p w14:paraId="36B71C3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33BAF" w14:textId="28C811E6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262</w:t>
            </w:r>
            <w:r w:rsidR="00B75C30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102</w:t>
            </w:r>
          </w:p>
        </w:tc>
        <w:tc>
          <w:tcPr>
            <w:tcW w:w="188" w:type="dxa"/>
            <w:gridSpan w:val="2"/>
          </w:tcPr>
          <w:p w14:paraId="41D57527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C2512" w14:textId="7DBB14F3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292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496</w:t>
            </w:r>
          </w:p>
        </w:tc>
      </w:tr>
      <w:tr w:rsidR="002A5EA5" w:rsidRPr="00D9188F" w14:paraId="6D884408" w14:textId="77777777" w:rsidTr="0082062A">
        <w:trPr>
          <w:cantSplit/>
        </w:trPr>
        <w:tc>
          <w:tcPr>
            <w:tcW w:w="3014" w:type="dxa"/>
          </w:tcPr>
          <w:p w14:paraId="1AD623C9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1" w:type="dxa"/>
            <w:gridSpan w:val="2"/>
          </w:tcPr>
          <w:p w14:paraId="242784ED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B2346B3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5" w:type="dxa"/>
          </w:tcPr>
          <w:p w14:paraId="335C0942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CDC06B6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  <w:gridSpan w:val="3"/>
          </w:tcPr>
          <w:p w14:paraId="4FFA56DF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51E3926F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" w:type="dxa"/>
            <w:gridSpan w:val="2"/>
          </w:tcPr>
          <w:p w14:paraId="22759BF8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14ED454C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5EA5" w:rsidRPr="00D9188F" w14:paraId="44C632F3" w14:textId="77777777" w:rsidTr="0082062A">
        <w:trPr>
          <w:cantSplit/>
        </w:trPr>
        <w:tc>
          <w:tcPr>
            <w:tcW w:w="3014" w:type="dxa"/>
            <w:hideMark/>
          </w:tcPr>
          <w:p w14:paraId="1FA6D56E" w14:textId="120C9136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บุคคลหรือกิจการอื่น ๆ</w:t>
            </w:r>
          </w:p>
        </w:tc>
        <w:tc>
          <w:tcPr>
            <w:tcW w:w="1441" w:type="dxa"/>
            <w:gridSpan w:val="2"/>
          </w:tcPr>
          <w:p w14:paraId="5E568D7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97CEF88" w14:textId="77777777" w:rsidR="002A5EA5" w:rsidRPr="00610849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71905A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gridSpan w:val="3"/>
          </w:tcPr>
          <w:p w14:paraId="35FBA36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11B7787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8" w:type="dxa"/>
            <w:gridSpan w:val="2"/>
          </w:tcPr>
          <w:p w14:paraId="46941D01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B2991AB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A5EA5" w:rsidRPr="00D9188F" w14:paraId="3A03984B" w14:textId="77777777" w:rsidTr="0082062A">
        <w:trPr>
          <w:cantSplit/>
        </w:trPr>
        <w:tc>
          <w:tcPr>
            <w:tcW w:w="3014" w:type="dxa"/>
          </w:tcPr>
          <w:p w14:paraId="029D685A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6BB8F087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0F04EDA" w14:textId="5CE29915" w:rsidR="002A5EA5" w:rsidRPr="00035906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364</w:t>
            </w:r>
            <w:r w:rsidR="006228AD" w:rsidRPr="00035906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010</w:t>
            </w:r>
          </w:p>
        </w:tc>
        <w:tc>
          <w:tcPr>
            <w:tcW w:w="185" w:type="dxa"/>
          </w:tcPr>
          <w:p w14:paraId="0E0DC9A8" w14:textId="77777777" w:rsidR="002A5EA5" w:rsidRPr="00035906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41FDD7F2" w14:textId="058F29E5" w:rsidR="002A5EA5" w:rsidRPr="00035906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457</w:t>
            </w:r>
            <w:r w:rsidR="002A5EA5" w:rsidRPr="000359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186</w:t>
            </w:r>
          </w:p>
        </w:tc>
        <w:tc>
          <w:tcPr>
            <w:tcW w:w="181" w:type="dxa"/>
            <w:gridSpan w:val="3"/>
          </w:tcPr>
          <w:p w14:paraId="4252354E" w14:textId="77777777" w:rsidR="002A5EA5" w:rsidRPr="00035906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66D3DBBB" w14:textId="715871D1" w:rsidR="002A5EA5" w:rsidRPr="00035906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305</w:t>
            </w:r>
            <w:r w:rsidR="004A41C5" w:rsidRPr="000359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466</w:t>
            </w:r>
          </w:p>
        </w:tc>
        <w:tc>
          <w:tcPr>
            <w:tcW w:w="188" w:type="dxa"/>
            <w:gridSpan w:val="2"/>
          </w:tcPr>
          <w:p w14:paraId="68A1927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97BB60C" w14:textId="14726B0D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402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955</w:t>
            </w:r>
          </w:p>
        </w:tc>
      </w:tr>
      <w:tr w:rsidR="004E0A75" w:rsidRPr="00D9188F" w14:paraId="5A396D1A" w14:textId="77777777" w:rsidTr="0082062A">
        <w:trPr>
          <w:cantSplit/>
        </w:trPr>
        <w:tc>
          <w:tcPr>
            <w:tcW w:w="3014" w:type="dxa"/>
          </w:tcPr>
          <w:p w14:paraId="26336426" w14:textId="20709374" w:rsidR="004E0A75" w:rsidRPr="0061084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ค่าใช้จ่ายล่วงหน้า</w:t>
            </w:r>
          </w:p>
        </w:tc>
        <w:tc>
          <w:tcPr>
            <w:tcW w:w="1441" w:type="dxa"/>
            <w:gridSpan w:val="2"/>
          </w:tcPr>
          <w:p w14:paraId="1C95C1E6" w14:textId="77777777" w:rsidR="004E0A75" w:rsidRPr="0061084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83C61F5" w14:textId="1E39975E" w:rsidR="004E0A75" w:rsidRPr="00610849" w:rsidRDefault="00D37C88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23</w:t>
            </w:r>
            <w:r w:rsidR="006228AD" w:rsidRPr="00610849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187</w:t>
            </w:r>
          </w:p>
        </w:tc>
        <w:tc>
          <w:tcPr>
            <w:tcW w:w="185" w:type="dxa"/>
          </w:tcPr>
          <w:p w14:paraId="7F86BFD4" w14:textId="77777777" w:rsidR="004E0A75" w:rsidRPr="0061084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F7A2152" w14:textId="237531EF" w:rsidR="004E0A75" w:rsidRPr="00610849" w:rsidRDefault="00D37C88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4E0A7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064</w:t>
            </w:r>
          </w:p>
        </w:tc>
        <w:tc>
          <w:tcPr>
            <w:tcW w:w="181" w:type="dxa"/>
            <w:gridSpan w:val="3"/>
          </w:tcPr>
          <w:p w14:paraId="3B5D49FD" w14:textId="77777777" w:rsidR="004E0A75" w:rsidRPr="0061084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4EC4ADA" w14:textId="3DD0D27F" w:rsidR="004E0A75" w:rsidRPr="00610849" w:rsidRDefault="00D37C88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4A41C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501</w:t>
            </w:r>
          </w:p>
        </w:tc>
        <w:tc>
          <w:tcPr>
            <w:tcW w:w="188" w:type="dxa"/>
            <w:gridSpan w:val="2"/>
          </w:tcPr>
          <w:p w14:paraId="78003BCC" w14:textId="77777777" w:rsidR="004E0A75" w:rsidRPr="0061084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C030090" w14:textId="790B0E7D" w:rsidR="004E0A75" w:rsidRPr="00610849" w:rsidRDefault="00D37C88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4E0A7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271</w:t>
            </w:r>
          </w:p>
        </w:tc>
      </w:tr>
      <w:tr w:rsidR="002A5EA5" w:rsidRPr="00D9188F" w14:paraId="3B8FB210" w14:textId="77777777" w:rsidTr="0082062A">
        <w:trPr>
          <w:cantSplit/>
        </w:trPr>
        <w:tc>
          <w:tcPr>
            <w:tcW w:w="3014" w:type="dxa"/>
          </w:tcPr>
          <w:p w14:paraId="36F635FC" w14:textId="649A3496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  <w:gridSpan w:val="2"/>
          </w:tcPr>
          <w:p w14:paraId="1E81DBF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6E151C6" w14:textId="504347DA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22</w:t>
            </w:r>
            <w:r w:rsidR="006228AD" w:rsidRPr="00610849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537</w:t>
            </w:r>
          </w:p>
        </w:tc>
        <w:tc>
          <w:tcPr>
            <w:tcW w:w="185" w:type="dxa"/>
          </w:tcPr>
          <w:p w14:paraId="3D0B031B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82E51E" w14:textId="64EF6250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  <w:tc>
          <w:tcPr>
            <w:tcW w:w="181" w:type="dxa"/>
            <w:gridSpan w:val="3"/>
          </w:tcPr>
          <w:p w14:paraId="3A9CA696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26AF978B" w14:textId="7BFEB7BC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6228AD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398</w:t>
            </w:r>
          </w:p>
        </w:tc>
        <w:tc>
          <w:tcPr>
            <w:tcW w:w="188" w:type="dxa"/>
            <w:gridSpan w:val="2"/>
          </w:tcPr>
          <w:p w14:paraId="39557B2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63325C" w14:textId="1A3E41C0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872</w:t>
            </w:r>
          </w:p>
        </w:tc>
      </w:tr>
      <w:tr w:rsidR="002A5EA5" w:rsidRPr="00D9188F" w14:paraId="30E9823D" w14:textId="77777777" w:rsidTr="0082062A">
        <w:trPr>
          <w:cantSplit/>
        </w:trPr>
        <w:tc>
          <w:tcPr>
            <w:tcW w:w="3014" w:type="dxa"/>
          </w:tcPr>
          <w:p w14:paraId="7B0C17D3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Pr="0061084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19FAE926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49CF1512" w14:textId="6D5C83C0" w:rsidR="002A5EA5" w:rsidRPr="00610849" w:rsidRDefault="00D37C88" w:rsidP="0091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B426D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990</w:t>
            </w:r>
          </w:p>
        </w:tc>
        <w:tc>
          <w:tcPr>
            <w:tcW w:w="185" w:type="dxa"/>
          </w:tcPr>
          <w:p w14:paraId="28682B35" w14:textId="77777777" w:rsidR="002A5EA5" w:rsidRPr="00610849" w:rsidRDefault="002A5EA5" w:rsidP="00ED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3F4E57A9" w14:textId="5DCE022A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442</w:t>
            </w:r>
          </w:p>
        </w:tc>
        <w:tc>
          <w:tcPr>
            <w:tcW w:w="181" w:type="dxa"/>
            <w:gridSpan w:val="3"/>
          </w:tcPr>
          <w:p w14:paraId="3B85CC35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16F7D09E" w14:textId="13F5CE64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F937A2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906</w:t>
            </w:r>
          </w:p>
        </w:tc>
        <w:tc>
          <w:tcPr>
            <w:tcW w:w="188" w:type="dxa"/>
            <w:gridSpan w:val="2"/>
          </w:tcPr>
          <w:p w14:paraId="3C0AFC3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0C799F86" w14:textId="6DCDC3AB" w:rsidR="002A5EA5" w:rsidRPr="00610849" w:rsidRDefault="00D37C88" w:rsidP="00F9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="002A5EA5"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sz w:val="27"/>
                <w:szCs w:val="27"/>
              </w:rPr>
              <w:t>701</w:t>
            </w:r>
          </w:p>
        </w:tc>
      </w:tr>
      <w:tr w:rsidR="002A5EA5" w:rsidRPr="00D9188F" w14:paraId="5F86D311" w14:textId="77777777" w:rsidTr="0082062A">
        <w:trPr>
          <w:cantSplit/>
        </w:trPr>
        <w:tc>
          <w:tcPr>
            <w:tcW w:w="3014" w:type="dxa"/>
          </w:tcPr>
          <w:p w14:paraId="09363E99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1" w:type="dxa"/>
            <w:gridSpan w:val="2"/>
          </w:tcPr>
          <w:p w14:paraId="010C1E4C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F2EB41" w14:textId="4CF40487" w:rsidR="002A5EA5" w:rsidRPr="00610849" w:rsidRDefault="00D37C88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434</w:t>
            </w:r>
            <w:r w:rsidR="00B75C30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724</w:t>
            </w:r>
          </w:p>
        </w:tc>
        <w:tc>
          <w:tcPr>
            <w:tcW w:w="185" w:type="dxa"/>
          </w:tcPr>
          <w:p w14:paraId="2A37E572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A1AA2" w14:textId="68431641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510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394</w:t>
            </w:r>
          </w:p>
        </w:tc>
        <w:tc>
          <w:tcPr>
            <w:tcW w:w="181" w:type="dxa"/>
            <w:gridSpan w:val="3"/>
          </w:tcPr>
          <w:p w14:paraId="2A8C98FC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5D71B" w14:textId="6D8539F8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345</w:t>
            </w:r>
            <w:r w:rsidR="00F937A2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271</w:t>
            </w:r>
          </w:p>
        </w:tc>
        <w:tc>
          <w:tcPr>
            <w:tcW w:w="188" w:type="dxa"/>
            <w:gridSpan w:val="2"/>
          </w:tcPr>
          <w:p w14:paraId="1CAA25AA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3B22A" w14:textId="6241B972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435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799</w:t>
            </w:r>
          </w:p>
        </w:tc>
      </w:tr>
      <w:tr w:rsidR="002A5EA5" w:rsidRPr="00D9188F" w14:paraId="6D985370" w14:textId="77777777" w:rsidTr="0082062A">
        <w:trPr>
          <w:cantSplit/>
        </w:trPr>
        <w:tc>
          <w:tcPr>
            <w:tcW w:w="3014" w:type="dxa"/>
          </w:tcPr>
          <w:p w14:paraId="525C1CE6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1" w:type="dxa"/>
            <w:gridSpan w:val="2"/>
          </w:tcPr>
          <w:p w14:paraId="32CD88B6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20269D7" w14:textId="745E19E9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669E530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gridSpan w:val="3"/>
          </w:tcPr>
          <w:p w14:paraId="078A59E1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A6B9D8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</w:rPr>
            </w:pPr>
          </w:p>
        </w:tc>
        <w:tc>
          <w:tcPr>
            <w:tcW w:w="188" w:type="dxa"/>
            <w:gridSpan w:val="2"/>
          </w:tcPr>
          <w:p w14:paraId="54347AA5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7C51EA59" w14:textId="77777777" w:rsidR="002A5EA5" w:rsidRPr="002077C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</w:rPr>
            </w:pPr>
          </w:p>
        </w:tc>
      </w:tr>
      <w:tr w:rsidR="002A5EA5" w:rsidRPr="00D9188F" w14:paraId="75C360AD" w14:textId="77777777" w:rsidTr="0082062A">
        <w:trPr>
          <w:cantSplit/>
        </w:trPr>
        <w:tc>
          <w:tcPr>
            <w:tcW w:w="3014" w:type="dxa"/>
            <w:hideMark/>
          </w:tcPr>
          <w:p w14:paraId="07C5DA50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1" w:type="dxa"/>
            <w:gridSpan w:val="2"/>
          </w:tcPr>
          <w:p w14:paraId="4C54F4D2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240FA3F" w14:textId="1A7CCDD2" w:rsidR="002A5EA5" w:rsidRPr="00610849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3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459</w:t>
            </w:r>
            <w:r w:rsidR="005F473D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840</w:t>
            </w:r>
          </w:p>
        </w:tc>
        <w:tc>
          <w:tcPr>
            <w:tcW w:w="185" w:type="dxa"/>
          </w:tcPr>
          <w:p w14:paraId="41CD3A8C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794BE9D8" w14:textId="6BD3BA87" w:rsidR="002A5EA5" w:rsidRPr="00610849" w:rsidRDefault="00D37C88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529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</w:t>
            </w:r>
          </w:p>
        </w:tc>
        <w:tc>
          <w:tcPr>
            <w:tcW w:w="181" w:type="dxa"/>
            <w:gridSpan w:val="3"/>
          </w:tcPr>
          <w:p w14:paraId="7056ED44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1D935D3" w14:textId="1CE4AA41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607</w:t>
            </w:r>
            <w:r w:rsidR="006228AD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373</w:t>
            </w:r>
          </w:p>
        </w:tc>
        <w:tc>
          <w:tcPr>
            <w:tcW w:w="188" w:type="dxa"/>
            <w:gridSpan w:val="2"/>
          </w:tcPr>
          <w:p w14:paraId="14F2BDB1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F63E134" w14:textId="20FEA3BA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728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295</w:t>
            </w:r>
          </w:p>
        </w:tc>
      </w:tr>
      <w:tr w:rsidR="002A5EA5" w:rsidRPr="00D9188F" w14:paraId="0B50D73C" w14:textId="77777777" w:rsidTr="0082062A">
        <w:trPr>
          <w:cantSplit/>
        </w:trPr>
        <w:tc>
          <w:tcPr>
            <w:tcW w:w="4455" w:type="dxa"/>
            <w:gridSpan w:val="3"/>
          </w:tcPr>
          <w:p w14:paraId="150E8D3B" w14:textId="77806008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61084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61084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6A4CD969" w14:textId="32799708" w:rsidR="002A5EA5" w:rsidRPr="00610849" w:rsidRDefault="00ED47A4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24F18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146</w:t>
            </w:r>
            <w:r w:rsidR="006228AD" w:rsidRPr="00D24F18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000</w:t>
            </w:r>
            <w:r w:rsidRPr="00D24F18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5" w:type="dxa"/>
          </w:tcPr>
          <w:p w14:paraId="213D8E34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51851A6F" w14:textId="1140FB9E" w:rsidR="002A5EA5" w:rsidRPr="00610849" w:rsidRDefault="002A5EA5" w:rsidP="00D9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51</w:t>
            </w:r>
            <w:r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363</w:t>
            </w:r>
            <w:r w:rsidRPr="0061084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1" w:type="dxa"/>
            <w:gridSpan w:val="3"/>
          </w:tcPr>
          <w:p w14:paraId="7A540157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3C471D4" w14:textId="0497C0DE" w:rsidR="002A5EA5" w:rsidRPr="00610849" w:rsidRDefault="00ED47A4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24F18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187</w:t>
            </w:r>
            <w:r w:rsidR="006228AD" w:rsidRPr="00D24F18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691</w:t>
            </w:r>
            <w:r w:rsidRPr="00D24F18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8" w:type="dxa"/>
            <w:gridSpan w:val="2"/>
          </w:tcPr>
          <w:p w14:paraId="224F7203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5CD5A612" w14:textId="320D0EB4" w:rsidR="002A5EA5" w:rsidRPr="00610849" w:rsidRDefault="002A5EA5" w:rsidP="00D9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92</w:t>
            </w:r>
            <w:r w:rsidRPr="0061084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</w:rPr>
              <w:t>756</w:t>
            </w:r>
            <w:r w:rsidRPr="0061084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A5EA5" w:rsidRPr="00D9188F" w14:paraId="4358A4B9" w14:textId="77777777" w:rsidTr="0082062A">
        <w:trPr>
          <w:cantSplit/>
        </w:trPr>
        <w:tc>
          <w:tcPr>
            <w:tcW w:w="3014" w:type="dxa"/>
            <w:hideMark/>
          </w:tcPr>
          <w:p w14:paraId="55D1AF0B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1" w:type="dxa"/>
            <w:gridSpan w:val="2"/>
          </w:tcPr>
          <w:p w14:paraId="6835262A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A060C0C" w14:textId="1C263439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313</w:t>
            </w:r>
            <w:r w:rsidR="005F473D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840</w:t>
            </w:r>
          </w:p>
        </w:tc>
        <w:tc>
          <w:tcPr>
            <w:tcW w:w="185" w:type="dxa"/>
          </w:tcPr>
          <w:p w14:paraId="35090CB0" w14:textId="04DF7116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389E18" w14:textId="33C1127B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478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245</w:t>
            </w:r>
          </w:p>
        </w:tc>
        <w:tc>
          <w:tcPr>
            <w:tcW w:w="181" w:type="dxa"/>
            <w:gridSpan w:val="3"/>
          </w:tcPr>
          <w:p w14:paraId="1215D69D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6FAFB" w14:textId="40A3CE91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419</w:t>
            </w:r>
            <w:r w:rsidR="005F473D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682</w:t>
            </w:r>
          </w:p>
        </w:tc>
        <w:tc>
          <w:tcPr>
            <w:tcW w:w="188" w:type="dxa"/>
            <w:gridSpan w:val="2"/>
          </w:tcPr>
          <w:p w14:paraId="546766FE" w14:textId="77777777" w:rsidR="002A5EA5" w:rsidRPr="0061084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E70933" w14:textId="7A133EDB" w:rsidR="002A5EA5" w:rsidRPr="00610849" w:rsidRDefault="00D37C88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635</w:t>
            </w:r>
            <w:r w:rsidR="002A5EA5" w:rsidRPr="006108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539</w:t>
            </w:r>
          </w:p>
        </w:tc>
      </w:tr>
      <w:tr w:rsidR="002A5EA5" w:rsidRPr="00D9188F" w14:paraId="3618F042" w14:textId="77777777" w:rsidTr="0082062A">
        <w:trPr>
          <w:gridAfter w:val="2"/>
          <w:wAfter w:w="47" w:type="dxa"/>
          <w:cantSplit/>
          <w:trHeight w:val="308"/>
          <w:tblHeader/>
        </w:trPr>
        <w:tc>
          <w:tcPr>
            <w:tcW w:w="4134" w:type="dxa"/>
            <w:gridSpan w:val="2"/>
            <w:vAlign w:val="bottom"/>
            <w:hideMark/>
          </w:tcPr>
          <w:p w14:paraId="2A89DED8" w14:textId="7B6D823E" w:rsidR="00894E30" w:rsidRPr="00D9188F" w:rsidRDefault="002A5EA5" w:rsidP="004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lastRenderedPageBreak/>
              <w:br w:type="page"/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7"/>
            <w:vAlign w:val="bottom"/>
          </w:tcPr>
          <w:p w14:paraId="0636BD58" w14:textId="583D3FF1" w:rsidR="002A5EA5" w:rsidRPr="00D9188F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  <w:gridSpan w:val="3"/>
          </w:tcPr>
          <w:p w14:paraId="7D0A92C6" w14:textId="77777777" w:rsidR="002A5EA5" w:rsidRPr="00D9188F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611" w:type="dxa"/>
            <w:gridSpan w:val="7"/>
            <w:vAlign w:val="bottom"/>
          </w:tcPr>
          <w:p w14:paraId="19ADA829" w14:textId="77777777" w:rsidR="002A5EA5" w:rsidRPr="00D9188F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4B612D" w:rsidRPr="00D9188F" w14:paraId="2037B036" w14:textId="77777777" w:rsidTr="0082062A">
        <w:trPr>
          <w:gridAfter w:val="2"/>
          <w:wAfter w:w="47" w:type="dxa"/>
          <w:cantSplit/>
          <w:trHeight w:val="263"/>
          <w:tblHeader/>
        </w:trPr>
        <w:tc>
          <w:tcPr>
            <w:tcW w:w="4134" w:type="dxa"/>
            <w:gridSpan w:val="2"/>
            <w:vAlign w:val="bottom"/>
          </w:tcPr>
          <w:p w14:paraId="75C5D2C3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1338B49" w14:textId="6567110F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1" w:type="dxa"/>
            <w:gridSpan w:val="2"/>
          </w:tcPr>
          <w:p w14:paraId="71734084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D7EEF5A" w14:textId="16696104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8" w:type="dxa"/>
            <w:gridSpan w:val="3"/>
          </w:tcPr>
          <w:p w14:paraId="39B14303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064928B" w14:textId="2F9E1EFE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0D56D124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A2021B" w14:textId="0A7592C8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47EB5" w:rsidRPr="00D9188F" w14:paraId="73763DAA" w14:textId="77777777" w:rsidTr="0082062A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</w:tcPr>
          <w:p w14:paraId="136FB866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6" w:type="dxa"/>
            <w:gridSpan w:val="2"/>
          </w:tcPr>
          <w:p w14:paraId="4001DE0C" w14:textId="23BE1FA2" w:rsidR="00E47EB5" w:rsidRPr="00D9188F" w:rsidRDefault="00D37C88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gridSpan w:val="2"/>
          </w:tcPr>
          <w:p w14:paraId="22B046A8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F935BC5" w14:textId="33726FBA" w:rsidR="00E47EB5" w:rsidRPr="00D9188F" w:rsidRDefault="00D37C88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8" w:type="dxa"/>
            <w:gridSpan w:val="3"/>
          </w:tcPr>
          <w:p w14:paraId="33346C02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206197" w14:textId="074B5D76" w:rsidR="00E47EB5" w:rsidRPr="00D9188F" w:rsidRDefault="00D37C88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5E4CC807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A29D38" w14:textId="61B4CEF8" w:rsidR="00E47EB5" w:rsidRPr="00D9188F" w:rsidRDefault="00D37C88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7EB5" w:rsidRPr="00D9188F" w14:paraId="3BFD6DA3" w14:textId="77777777" w:rsidTr="0082062A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  <w:hideMark/>
          </w:tcPr>
          <w:p w14:paraId="1A28982C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05" w:type="dxa"/>
            <w:gridSpan w:val="17"/>
            <w:vAlign w:val="bottom"/>
            <w:hideMark/>
          </w:tcPr>
          <w:p w14:paraId="22629BBD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47EB5" w:rsidRPr="00D9188F" w14:paraId="72F6AF9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vAlign w:val="bottom"/>
          </w:tcPr>
          <w:p w14:paraId="0463E71A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17"/>
            <w:vAlign w:val="bottom"/>
          </w:tcPr>
          <w:p w14:paraId="07A57E9B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E47EB5" w:rsidRPr="00D9188F" w14:paraId="55D5D53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CBAFEEE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2CD2F0F7" w14:textId="38A15F59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937A2" w:rsidRPr="00D918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1" w:type="dxa"/>
            <w:gridSpan w:val="2"/>
          </w:tcPr>
          <w:p w14:paraId="3372FAFD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D138BC8" w14:textId="2628609C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7EB5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78" w:type="dxa"/>
            <w:gridSpan w:val="3"/>
          </w:tcPr>
          <w:p w14:paraId="51E6699F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F6EDD2B" w14:textId="650D43A0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70" w:type="dxa"/>
            <w:gridSpan w:val="2"/>
          </w:tcPr>
          <w:p w14:paraId="2B277D62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501EC60" w14:textId="7F053CA4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47EB5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E47EB5" w:rsidRPr="00D9188F" w14:paraId="24B03E94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760D375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289CDF63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A73833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6D23B8C4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E7438E8" w14:textId="77777777" w:rsidR="00E47EB5" w:rsidRPr="00D9188F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BB7DFF2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7816FB36" w14:textId="77777777" w:rsidR="00E47EB5" w:rsidRPr="00D9188F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B6FF1" w:rsidRPr="00D9188F" w14:paraId="69F0687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85D8644" w14:textId="12FADB66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56F491A7" w14:textId="7837C232" w:rsidR="00EB6FF1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7F84A149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E2C63C2" w14:textId="154E9D27" w:rsidR="00EB6FF1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3"/>
          </w:tcPr>
          <w:p w14:paraId="27FBD53B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330046A" w14:textId="6FC9D58E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0" w:type="dxa"/>
            <w:gridSpan w:val="2"/>
          </w:tcPr>
          <w:p w14:paraId="64261106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3680E11" w14:textId="15D69B1D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</w:tr>
      <w:tr w:rsidR="00EB6FF1" w:rsidRPr="00D9188F" w14:paraId="5FE2AD1A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46E438E1" w14:textId="4C5D2131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C66EA8D" w14:textId="48EEFC36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1" w:type="dxa"/>
            <w:gridSpan w:val="2"/>
          </w:tcPr>
          <w:p w14:paraId="534102C1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14:paraId="001396A9" w14:textId="042F7CE9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78" w:type="dxa"/>
            <w:gridSpan w:val="3"/>
          </w:tcPr>
          <w:p w14:paraId="0A877E21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AFE7C54" w14:textId="46607578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gridSpan w:val="2"/>
          </w:tcPr>
          <w:p w14:paraId="5FF45675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BA5BA23" w14:textId="112758FE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EB6FF1" w:rsidRPr="00D9188F" w14:paraId="3B7BEB8C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61796DD" w14:textId="49C14C61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2035CA7" w14:textId="1592556A" w:rsidR="00EB6FF1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51D492C" w14:textId="1BBB71DF" w:rsidR="00EB6FF1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3"/>
          </w:tcPr>
          <w:p w14:paraId="2F8D055C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013753C" w14:textId="4BE7C328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gridSpan w:val="2"/>
          </w:tcPr>
          <w:p w14:paraId="15855E55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880AD0F" w14:textId="0F70528B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EB6FF1" w:rsidRPr="00D9188F" w14:paraId="4FFA9FB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C081E32" w14:textId="4E387EB1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6E1DBF3E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37A2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71" w:type="dxa"/>
            <w:gridSpan w:val="2"/>
          </w:tcPr>
          <w:p w14:paraId="570C94CC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010C3648" w:rsidR="00EB6FF1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3"/>
          </w:tcPr>
          <w:p w14:paraId="7967D5AC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2A069380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70" w:type="dxa"/>
            <w:gridSpan w:val="2"/>
          </w:tcPr>
          <w:p w14:paraId="1CF5B8E1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3955FF8D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E47EB5" w:rsidRPr="00D9188F" w14:paraId="126C2223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5CCE6F25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43F6030C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B6FF1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71" w:type="dxa"/>
            <w:gridSpan w:val="2"/>
          </w:tcPr>
          <w:p w14:paraId="467589AB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53285931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7EB5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</w:t>
            </w:r>
          </w:p>
        </w:tc>
        <w:tc>
          <w:tcPr>
            <w:tcW w:w="278" w:type="dxa"/>
            <w:gridSpan w:val="3"/>
          </w:tcPr>
          <w:p w14:paraId="7D61371B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2841A4DB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  <w:r w:rsidR="00EB6FF1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0" w:type="dxa"/>
            <w:gridSpan w:val="2"/>
          </w:tcPr>
          <w:p w14:paraId="3646A33D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F11980" w14:textId="6F79CCD6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E47EB5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</w:tr>
      <w:tr w:rsidR="00E47EB5" w:rsidRPr="00D9188F" w14:paraId="668AD879" w14:textId="77777777" w:rsidTr="0082062A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59665C00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35C9742C" w:rsidR="00E47EB5" w:rsidRPr="00D9188F" w:rsidRDefault="00EB6FF1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E47EB5" w:rsidRPr="00D9188F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0F5C8B47" w:rsidR="00E47EB5" w:rsidRPr="00D9188F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3"/>
            <w:vAlign w:val="bottom"/>
          </w:tcPr>
          <w:p w14:paraId="72B1BC8F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2FE6BB66" w:rsidR="00E47EB5" w:rsidRPr="00D9188F" w:rsidRDefault="00F937A2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847A9B3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246B7DD4" w:rsidR="00E47EB5" w:rsidRPr="00D9188F" w:rsidRDefault="00E47EB5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E47EB5" w:rsidRPr="00D9188F" w14:paraId="65CB338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79F791D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4ED321C2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937A2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71" w:type="dxa"/>
            <w:gridSpan w:val="2"/>
          </w:tcPr>
          <w:p w14:paraId="713F725B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15B12C43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7EB5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</w:t>
            </w:r>
          </w:p>
        </w:tc>
        <w:tc>
          <w:tcPr>
            <w:tcW w:w="278" w:type="dxa"/>
            <w:gridSpan w:val="3"/>
          </w:tcPr>
          <w:p w14:paraId="357B1156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1D0200BC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  <w:r w:rsidR="00F937A2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70" w:type="dxa"/>
            <w:gridSpan w:val="2"/>
          </w:tcPr>
          <w:p w14:paraId="4AD93981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0A7FD997" w14:textId="01811F59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="00E47EB5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</w:p>
        </w:tc>
      </w:tr>
      <w:tr w:rsidR="00E47EB5" w:rsidRPr="00D9188F" w14:paraId="4984607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D00207B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EAFDA6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1A11C9E2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77AB141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gridSpan w:val="3"/>
          </w:tcPr>
          <w:p w14:paraId="78EECF65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C974C26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35154C0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</w:tcBorders>
          </w:tcPr>
          <w:p w14:paraId="722D28D5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47EB5" w:rsidRPr="00D9188F" w14:paraId="58F61E73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193E86D1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  <w:gridSpan w:val="2"/>
          </w:tcPr>
          <w:p w14:paraId="0EC6B607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12C3EDEC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018B2BB6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318A8B4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740CD515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578E2D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47EB5" w:rsidRPr="00D9188F" w14:paraId="2A96666F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4FB1444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5F456385" w14:textId="7EEB97E0" w:rsidR="00E47EB5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63" w:type="dxa"/>
          </w:tcPr>
          <w:p w14:paraId="0407D809" w14:textId="77777777" w:rsidR="00E47EB5" w:rsidRPr="004E13E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3BF78844" w14:textId="7110D757" w:rsidR="00E47EB5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E47EB5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8" w:type="dxa"/>
            <w:gridSpan w:val="3"/>
          </w:tcPr>
          <w:p w14:paraId="22337EFB" w14:textId="77777777" w:rsidR="00E47EB5" w:rsidRPr="004E13E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2C9B3AB4" w14:textId="0D4CCAA5" w:rsidR="00E47EB5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70" w:type="dxa"/>
            <w:gridSpan w:val="2"/>
          </w:tcPr>
          <w:p w14:paraId="5A27C4DC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B811F9" w14:textId="4BC933ED" w:rsidR="00E47EB5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="00E47EB5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E47EB5" w:rsidRPr="00D9188F" w14:paraId="1C55D6B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66E47628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6595C175" w14:textId="77777777" w:rsidR="00E47EB5" w:rsidRPr="004E13EB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3" w:type="dxa"/>
          </w:tcPr>
          <w:p w14:paraId="3D2B990B" w14:textId="77777777" w:rsidR="00E47EB5" w:rsidRPr="004E13E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C9B1848" w14:textId="77777777" w:rsidR="00E47EB5" w:rsidRPr="004E13EB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gridSpan w:val="3"/>
          </w:tcPr>
          <w:p w14:paraId="74FF6176" w14:textId="77777777" w:rsidR="00E47EB5" w:rsidRPr="004E13E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44AEDDF" w14:textId="77777777" w:rsidR="00E47EB5" w:rsidRPr="004E13EB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9943D2F" w14:textId="77777777" w:rsidR="00E47EB5" w:rsidRPr="00D9188F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FBFE41" w14:textId="77777777" w:rsidR="00E47EB5" w:rsidRPr="00D9188F" w:rsidRDefault="00E47EB5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B6FF1" w:rsidRPr="00D9188F" w14:paraId="5344334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41AC874" w14:textId="0335CFBF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288D6CB" w14:textId="11876A9B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63" w:type="dxa"/>
          </w:tcPr>
          <w:p w14:paraId="46A4FC9E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27C0F31" w14:textId="222D7ED6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78" w:type="dxa"/>
            <w:gridSpan w:val="3"/>
          </w:tcPr>
          <w:p w14:paraId="2C5FA3D1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C1C5AAC" w14:textId="4B9F5894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270" w:type="dxa"/>
            <w:gridSpan w:val="2"/>
          </w:tcPr>
          <w:p w14:paraId="16CF58D8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9020B9" w14:textId="700E8A6B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EB6FF1" w:rsidRPr="00D9188F" w14:paraId="741375B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A6FC4A4" w14:textId="57BC1ACE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CD7BAF8" w14:textId="71D0E320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63" w:type="dxa"/>
          </w:tcPr>
          <w:p w14:paraId="6B2C8B71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6EE559B" w14:textId="3A0A2667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78" w:type="dxa"/>
            <w:gridSpan w:val="3"/>
          </w:tcPr>
          <w:p w14:paraId="2056CFFC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3D75C49F" w14:textId="26936687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0" w:type="dxa"/>
            <w:gridSpan w:val="2"/>
          </w:tcPr>
          <w:p w14:paraId="6A04EBF0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9DC50C5" w14:textId="2CC2DCC8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EB6FF1" w:rsidRPr="00D9188F" w14:paraId="42ED447B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972F97" w14:textId="6D1A30E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8098C7F" w14:textId="2A9B5830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63" w:type="dxa"/>
          </w:tcPr>
          <w:p w14:paraId="115FB969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0589962" w14:textId="31E9C667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8" w:type="dxa"/>
            <w:gridSpan w:val="3"/>
          </w:tcPr>
          <w:p w14:paraId="02010CD6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56251C" w14:textId="178596C6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70" w:type="dxa"/>
            <w:gridSpan w:val="2"/>
          </w:tcPr>
          <w:p w14:paraId="6CDAAC4A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1C10933D" w14:textId="5AAC5A33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EB6FF1" w:rsidRPr="00D9188F" w14:paraId="1C5FFF5A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368FACD" w14:textId="6930EABE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76960A39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63" w:type="dxa"/>
          </w:tcPr>
          <w:p w14:paraId="43583C9A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21F66FB4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78" w:type="dxa"/>
            <w:gridSpan w:val="3"/>
          </w:tcPr>
          <w:p w14:paraId="11F1089D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70F3251A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B6FF1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  <w:gridSpan w:val="2"/>
          </w:tcPr>
          <w:p w14:paraId="59014DC7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29946926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B6FF1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EB6FF1" w:rsidRPr="00D9188F" w14:paraId="34BBB31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D3D32C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6512FA9D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  <w:r w:rsidR="00EB6FF1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263" w:type="dxa"/>
          </w:tcPr>
          <w:p w14:paraId="79E0D66B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3E2B0BA6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</w:t>
            </w:r>
            <w:r w:rsidR="00EB6FF1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78" w:type="dxa"/>
            <w:gridSpan w:val="3"/>
          </w:tcPr>
          <w:p w14:paraId="1BBA699F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5205F075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  <w:r w:rsidR="00EB6FF1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gridSpan w:val="2"/>
          </w:tcPr>
          <w:p w14:paraId="22F2678B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7B1404" w14:textId="3A330182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  <w:r w:rsidR="00EB6FF1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955</w:t>
            </w:r>
          </w:p>
        </w:tc>
      </w:tr>
      <w:tr w:rsidR="00EB6FF1" w:rsidRPr="00D9188F" w14:paraId="15FFA1AD" w14:textId="77777777" w:rsidTr="0082062A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1FD2912A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50E7E75F" w:rsidR="00EB6FF1" w:rsidRPr="004E13EB" w:rsidRDefault="00EB6FF1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13E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B42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E13E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10612E03" w:rsidR="00EB6FF1" w:rsidRPr="004E13EB" w:rsidRDefault="00EB6FF1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8" w:type="dxa"/>
            <w:gridSpan w:val="3"/>
            <w:vAlign w:val="bottom"/>
          </w:tcPr>
          <w:p w14:paraId="535B16AD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5BF59F2E" w:rsidR="00EB6FF1" w:rsidRPr="004E13EB" w:rsidRDefault="00EB6FF1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13E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A05DB9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Pr="004E13E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F887DD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5F13BDAE" w:rsidR="00EB6FF1" w:rsidRPr="00D9188F" w:rsidRDefault="00EB6FF1" w:rsidP="005D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EB6FF1" w:rsidRPr="00D9188F" w14:paraId="176D1FA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AEA3168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7B80415B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B426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263" w:type="dxa"/>
          </w:tcPr>
          <w:p w14:paraId="30EFB4BE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0F63D38E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="00EB6FF1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78" w:type="dxa"/>
            <w:gridSpan w:val="3"/>
          </w:tcPr>
          <w:p w14:paraId="47841B5A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3F9AD45A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="00A05DB9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  <w:gridSpan w:val="2"/>
          </w:tcPr>
          <w:p w14:paraId="2E5E5E9E" w14:textId="2910CB0C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560A37E" w14:textId="0F4AFB85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  <w:r w:rsidR="00EB6FF1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</w:tr>
      <w:tr w:rsidR="00EB6FF1" w:rsidRPr="00D9188F" w14:paraId="582C5D4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063D4FB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0EE8B6F" w14:textId="79A88F86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E13E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ab/>
            </w:r>
          </w:p>
        </w:tc>
        <w:tc>
          <w:tcPr>
            <w:tcW w:w="263" w:type="dxa"/>
          </w:tcPr>
          <w:p w14:paraId="7A67EA87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4B2CEF1F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100E5DF2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1236B78D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EB6FF1" w:rsidRPr="00D9188F" w14:paraId="736C1920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3902A04B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CC25A1" w14:textId="32427446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  <w:r w:rsidR="002C7286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63" w:type="dxa"/>
          </w:tcPr>
          <w:p w14:paraId="16CC56CD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382AAAA0" w14:textId="72E2AD58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  <w:r w:rsidR="00EB6FF1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278" w:type="dxa"/>
            <w:gridSpan w:val="3"/>
          </w:tcPr>
          <w:p w14:paraId="57E07FC9" w14:textId="77777777" w:rsidR="00EB6FF1" w:rsidRPr="004E13EB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5A931CAE" w14:textId="2FB4E662" w:rsidR="00EB6FF1" w:rsidRPr="004E13EB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2C7286" w:rsidRPr="004E13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70" w:type="dxa"/>
            <w:gridSpan w:val="2"/>
          </w:tcPr>
          <w:p w14:paraId="58C0372C" w14:textId="77777777" w:rsidR="00EB6FF1" w:rsidRPr="00D9188F" w:rsidRDefault="00EB6FF1" w:rsidP="00EB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61116567" w14:textId="7839BAA8" w:rsidR="00EB6FF1" w:rsidRPr="00D9188F" w:rsidRDefault="00D37C88" w:rsidP="0028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EB6FF1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</w:tr>
    </w:tbl>
    <w:p w14:paraId="506411A2" w14:textId="77777777" w:rsidR="001321E3" w:rsidRPr="00D9188F" w:rsidRDefault="001321E3" w:rsidP="001321E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D9188F" w14:paraId="0A537CF5" w14:textId="77777777" w:rsidTr="00894E30">
        <w:trPr>
          <w:cantSplit/>
          <w:trHeight w:val="416"/>
        </w:trPr>
        <w:tc>
          <w:tcPr>
            <w:tcW w:w="4044" w:type="dxa"/>
            <w:vAlign w:val="bottom"/>
            <w:hideMark/>
          </w:tcPr>
          <w:p w14:paraId="2A05430D" w14:textId="6A2B7001" w:rsidR="001321E3" w:rsidRPr="00D9188F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D9188F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9188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D9188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D9188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B7721" w:rsidRPr="00D9188F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389B1FDF" w:rsidR="00513BF6" w:rsidRPr="00D9188F" w:rsidRDefault="009B7721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B612D"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เก้า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258" w:type="dxa"/>
            <w:vAlign w:val="bottom"/>
          </w:tcPr>
          <w:p w14:paraId="1576AC62" w14:textId="680894ED" w:rsidR="009B7721" w:rsidRPr="00D9188F" w:rsidRDefault="00D37C88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37C8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60" w:type="dxa"/>
            <w:vAlign w:val="bottom"/>
          </w:tcPr>
          <w:p w14:paraId="04BFE141" w14:textId="77777777" w:rsidR="009B7721" w:rsidRPr="00D9188F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0313030" w14:textId="26D3B09D" w:rsidR="009B7721" w:rsidRPr="00D9188F" w:rsidRDefault="00D37C88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37C8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90" w:type="dxa"/>
          </w:tcPr>
          <w:p w14:paraId="0A127669" w14:textId="77777777" w:rsidR="009B7721" w:rsidRPr="00D9188F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1554CE0" w14:textId="1D36FBD5" w:rsidR="009B7721" w:rsidRPr="00D9188F" w:rsidRDefault="00D37C88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4072DFBA" w14:textId="77777777" w:rsidR="009B7721" w:rsidRPr="00D9188F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FDBED0" w14:textId="29EE7A57" w:rsidR="009B7721" w:rsidRPr="00D9188F" w:rsidRDefault="00D37C88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37C8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1321E3" w:rsidRPr="00D9188F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D9188F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D9188F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2CD7" w:rsidRPr="00D9188F" w14:paraId="454C0E15" w14:textId="77777777" w:rsidTr="00A506DE">
        <w:trPr>
          <w:cantSplit/>
        </w:trPr>
        <w:tc>
          <w:tcPr>
            <w:tcW w:w="4044" w:type="dxa"/>
          </w:tcPr>
          <w:p w14:paraId="16E792AD" w14:textId="7481B7FB" w:rsidR="00EE2CD7" w:rsidRPr="00D9188F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</w:tcPr>
          <w:p w14:paraId="4CF2C021" w14:textId="73A999EC" w:rsidR="00EE2CD7" w:rsidRPr="00AB684B" w:rsidRDefault="00D37C88" w:rsidP="00A0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D318EB" w:rsidRPr="004E13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60" w:type="dxa"/>
          </w:tcPr>
          <w:p w14:paraId="17C17E31" w14:textId="77777777" w:rsidR="00EE2CD7" w:rsidRPr="00D9188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512ED39" w14:textId="56F96F92" w:rsidR="00EE2CD7" w:rsidRPr="00D9188F" w:rsidRDefault="00D37C88" w:rsidP="00A0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90" w:type="dxa"/>
          </w:tcPr>
          <w:p w14:paraId="72239239" w14:textId="77777777" w:rsidR="00EE2CD7" w:rsidRPr="00D9188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AD91E9" w14:textId="4D22C021" w:rsidR="00EE2CD7" w:rsidRPr="00D9188F" w:rsidRDefault="00D37C88" w:rsidP="00A0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D04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9" w:type="dxa"/>
          </w:tcPr>
          <w:p w14:paraId="72C38590" w14:textId="77777777" w:rsidR="00EE2CD7" w:rsidRPr="00D9188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1E7D10F" w14:textId="235149BB" w:rsidR="00EE2CD7" w:rsidRPr="00D9188F" w:rsidRDefault="00D37C88" w:rsidP="00A0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</w:tbl>
    <w:p w14:paraId="21B95D64" w14:textId="77777777" w:rsidR="00680119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Sect="00506574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D9188F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9188F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C50F03C" w14:textId="77777777" w:rsidR="00680119" w:rsidRPr="00D9188F" w:rsidRDefault="00680119" w:rsidP="00CA229D">
      <w:pPr>
        <w:ind w:left="540"/>
        <w:jc w:val="thaiDistribute"/>
        <w:rPr>
          <w:rFonts w:asciiTheme="majorBidi" w:hAnsiTheme="majorBidi" w:cstheme="majorBidi"/>
          <w:sz w:val="17"/>
          <w:szCs w:val="17"/>
        </w:rPr>
      </w:pPr>
    </w:p>
    <w:p w14:paraId="5DF9DB88" w14:textId="462890C9" w:rsidR="00680119" w:rsidRPr="00D9188F" w:rsidRDefault="0096319B" w:rsidP="006801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="00680119" w:rsidRPr="00D918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80119" w:rsidRPr="00D9188F">
        <w:rPr>
          <w:rFonts w:asciiTheme="majorBidi" w:hAnsiTheme="majorBidi" w:cstheme="majorBidi"/>
          <w:sz w:val="30"/>
          <w:szCs w:val="30"/>
          <w:cs/>
        </w:rPr>
        <w:t>ณ</w:t>
      </w:r>
      <w:r w:rsidR="00680119" w:rsidRPr="00D918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80119" w:rsidRPr="00D9188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45378B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5378B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45378B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AB7224" w:rsidRPr="00D918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37C88" w:rsidRPr="00D37C88">
        <w:rPr>
          <w:rFonts w:asciiTheme="majorBidi" w:hAnsiTheme="majorBidi" w:cstheme="majorBidi"/>
          <w:sz w:val="30"/>
          <w:szCs w:val="30"/>
        </w:rPr>
        <w:t>31</w:t>
      </w:r>
      <w:r w:rsidR="00AB7224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AB7224"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="00AB7224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AB7224" w:rsidRPr="00D9188F">
        <w:rPr>
          <w:rFonts w:asciiTheme="majorBidi" w:hAnsiTheme="majorBidi" w:cstheme="majorBidi"/>
          <w:sz w:val="30"/>
          <w:szCs w:val="30"/>
          <w:cs/>
        </w:rPr>
        <w:t>และ</w:t>
      </w:r>
      <w:r w:rsidR="00680119" w:rsidRPr="00D9188F">
        <w:rPr>
          <w:rFonts w:asciiTheme="majorBidi" w:hAnsiTheme="majorBidi" w:cstheme="majorBidi"/>
          <w:sz w:val="30"/>
          <w:szCs w:val="30"/>
          <w:cs/>
        </w:rPr>
        <w:t>เงินปันผลรับสำหรับ</w:t>
      </w:r>
      <w:r w:rsidR="00174B23" w:rsidRPr="00D9188F">
        <w:rPr>
          <w:rFonts w:asciiTheme="majorBidi" w:hAnsiTheme="majorBidi" w:cstheme="majorBidi"/>
          <w:sz w:val="30"/>
          <w:szCs w:val="30"/>
          <w:cs/>
        </w:rPr>
        <w:t>งวด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="00753D54" w:rsidRPr="00D918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45378B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5378B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680119" w:rsidRPr="00D9188F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680119" w:rsidRPr="00D918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89FEB26" w14:textId="77777777" w:rsidR="005644D0" w:rsidRPr="00D9188F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D9188F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D9188F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D9188F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D9188F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D9188F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D9188F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4AE616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80EB6B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4ADE8F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D9188F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D9188F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Pr="00D9188F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 w:rsidR="00330EEF"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งวด</w:t>
            </w:r>
          </w:p>
          <w:p w14:paraId="38C02AAB" w14:textId="29E1FD13" w:rsidR="005644D0" w:rsidRPr="00D9188F" w:rsidRDefault="004B612D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เก้า</w:t>
            </w:r>
            <w:r w:rsidR="00330EEF"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8C7A58" w:rsidRPr="00D9188F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8C7A58" w:rsidRPr="00D9188F" w:rsidRDefault="008C7A58" w:rsidP="008C7A5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0BF047B2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8C7A58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11897B8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0F39C42A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8C7A58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1AFFCEE2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8C7A58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1BDA0C4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255CE09C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8C7A58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8C7A58" w:rsidRPr="00D9188F" w:rsidRDefault="008C7A58" w:rsidP="008C7A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5E2EB0E6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8C7A58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ED9835E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3FB065E9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8C7A58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2906AEB4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8C7A58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6A27841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575D7C12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8C7A58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8C7A58" w:rsidRPr="00D9188F" w:rsidRDefault="008C7A58" w:rsidP="008C7A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62DFBA3D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8C7A58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2214C6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</w:tr>
      <w:tr w:rsidR="008C7A58" w:rsidRPr="00D9188F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8C7A58" w:rsidRPr="00D9188F" w:rsidRDefault="008C7A58" w:rsidP="008C7A5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53108E1A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5705723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3FC060C4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0F0A5C62" w14:textId="4FDDFD5F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B86C617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166A3FD9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C7944B3" w14:textId="77777777" w:rsidR="008C7A58" w:rsidRPr="00D9188F" w:rsidRDefault="008C7A58" w:rsidP="008C7A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562D0726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CF75C0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547D8D0F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7E76EAA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54EC4860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AF42842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2739278C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3" w:type="dxa"/>
            <w:vAlign w:val="bottom"/>
          </w:tcPr>
          <w:p w14:paraId="7D4C7D73" w14:textId="77777777" w:rsidR="008C7A58" w:rsidRPr="00D9188F" w:rsidRDefault="008C7A58" w:rsidP="008C7A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57D218EF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2D7C" w14:textId="77777777" w:rsidR="008C7A58" w:rsidRPr="00D9188F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5B3C7444" w:rsidR="008C7A58" w:rsidRPr="00D9188F" w:rsidRDefault="00D37C8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</w:tr>
      <w:tr w:rsidR="008C7A58" w:rsidRPr="00D9188F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8C7A58" w:rsidRPr="00D9188F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8C7A58" w:rsidRPr="00D9188F" w:rsidRDefault="008C7A58" w:rsidP="008C7A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8C7A58" w:rsidRPr="00D9188F" w:rsidRDefault="008C7A58" w:rsidP="008C7A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8C7A58" w:rsidRPr="00D9188F" w:rsidRDefault="008C7A58" w:rsidP="008C7A58">
            <w:pPr>
              <w:spacing w:line="240" w:lineRule="auto"/>
              <w:ind w:hanging="26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C7A58" w:rsidRPr="00D9188F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8C7A58" w:rsidRPr="00D9188F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8C7A58" w:rsidRPr="00D9188F" w:rsidRDefault="008C7A58" w:rsidP="008C7A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8C7A58" w:rsidRPr="00D9188F" w:rsidRDefault="008C7A58" w:rsidP="008C7A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8C7A58" w:rsidRPr="00D9188F" w:rsidRDefault="008C7A58" w:rsidP="008C7A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8C7A58" w:rsidRPr="00D9188F" w:rsidRDefault="008C7A58" w:rsidP="008C7A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8C7A58" w:rsidRPr="00D9188F" w:rsidRDefault="008C7A58" w:rsidP="008C7A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8C7A58" w:rsidRPr="00D9188F" w:rsidRDefault="008C7A58" w:rsidP="008C7A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8C7A58" w:rsidRPr="00D9188F" w:rsidRDefault="008C7A58" w:rsidP="008C7A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8C7A58" w:rsidRPr="00D9188F" w:rsidRDefault="008C7A58" w:rsidP="008C7A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8C7A58" w:rsidRPr="00D9188F" w:rsidRDefault="008C7A58" w:rsidP="008C7A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8C7A58" w:rsidRPr="00D9188F" w:rsidRDefault="008C7A58" w:rsidP="008C7A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8C7A58" w:rsidRPr="00D9188F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DD5071" w:rsidRPr="00D9188F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กรีนเอิร์ธพาวเวอร์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15184E4F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4CD9DC5D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0C527B41" w:rsidR="00DD5071" w:rsidRPr="00D9188F" w:rsidRDefault="00D37C88" w:rsidP="00DD5071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1A38416D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1B4D1E06" w:rsidR="00DD5071" w:rsidRPr="00D9188F" w:rsidRDefault="00D37C88" w:rsidP="00DD5071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0C6B353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6787E5F9" w:rsidR="00DD5071" w:rsidRPr="00D9188F" w:rsidRDefault="00D37C88" w:rsidP="00E52581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45E3886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0F76FFAA" w:rsidR="00DD5071" w:rsidRPr="00D9188F" w:rsidRDefault="00D37C88" w:rsidP="00E52581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06C5AAB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6768B374" w:rsidR="00DD5071" w:rsidRPr="00FA74ED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A06D5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187</w:t>
            </w:r>
            <w:r w:rsidR="008A06D5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3239EC81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2B8F3AF1" w:rsidR="00DD5071" w:rsidRPr="00D9188F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222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754</w:t>
            </w:r>
          </w:p>
        </w:tc>
        <w:tc>
          <w:tcPr>
            <w:tcW w:w="183" w:type="dxa"/>
            <w:vAlign w:val="bottom"/>
          </w:tcPr>
          <w:p w14:paraId="02A7F579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4F2354B6" w:rsidR="00DD5071" w:rsidRPr="00D9188F" w:rsidRDefault="00770634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2E7F3EF7" w:rsidR="00DD5071" w:rsidRPr="00D9188F" w:rsidRDefault="00D37C88" w:rsidP="00DD507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066</w:t>
            </w:r>
          </w:p>
        </w:tc>
      </w:tr>
      <w:tr w:rsidR="00DD5071" w:rsidRPr="00D9188F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DD5071" w:rsidRPr="00FA74ED" w:rsidRDefault="00DD5071" w:rsidP="00DD5071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DD5071" w:rsidRPr="00D9188F" w:rsidRDefault="00DD5071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5071" w:rsidRPr="00D9188F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DD5071" w:rsidRPr="00D9188F" w:rsidRDefault="00DD5071" w:rsidP="00DD5071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DD5071" w:rsidRPr="00FA74ED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DD5071" w:rsidRPr="00D9188F" w:rsidRDefault="00DD5071" w:rsidP="00DD5071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DD5071" w:rsidRPr="00D9188F" w:rsidRDefault="00DD5071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5071" w:rsidRPr="00D9188F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</w:t>
            </w: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4D3A18ED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17F988F5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2EDEA971" w:rsidR="00DD5071" w:rsidRPr="00D9188F" w:rsidRDefault="00D37C88" w:rsidP="00DD5071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17283886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4AEAC422" w:rsidR="00DD5071" w:rsidRPr="00D9188F" w:rsidRDefault="00D37C88" w:rsidP="00DD5071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B4F936F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7EB1D342" w:rsidR="00DD5071" w:rsidRPr="00D9188F" w:rsidRDefault="00D37C88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17152743" w14:textId="77777777" w:rsidR="00DD5071" w:rsidRPr="00D9188F" w:rsidRDefault="00DD5071" w:rsidP="00DD5071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071DFB69" w:rsidR="00DD5071" w:rsidRPr="00D9188F" w:rsidRDefault="00D37C88" w:rsidP="00DD5071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28E64B78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2B6FE410" w:rsidR="00DD5071" w:rsidRPr="00FA74ED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386</w:t>
            </w:r>
            <w:r w:rsidR="00770634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729</w:t>
            </w:r>
          </w:p>
        </w:tc>
        <w:tc>
          <w:tcPr>
            <w:tcW w:w="180" w:type="dxa"/>
            <w:vAlign w:val="bottom"/>
          </w:tcPr>
          <w:p w14:paraId="1F6F5FE3" w14:textId="2DFBD7CC" w:rsidR="00DD5071" w:rsidRPr="00D9188F" w:rsidRDefault="00DD5071" w:rsidP="00DD5071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04716844" w:rsidR="00DD5071" w:rsidRPr="00D9188F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687</w:t>
            </w:r>
          </w:p>
        </w:tc>
        <w:tc>
          <w:tcPr>
            <w:tcW w:w="183" w:type="dxa"/>
            <w:vAlign w:val="bottom"/>
          </w:tcPr>
          <w:p w14:paraId="36043D66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1975A4DC" w:rsidR="00DD5071" w:rsidRPr="00D9188F" w:rsidRDefault="00770634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21BBA626" w:rsidR="00DD5071" w:rsidRPr="00D9188F" w:rsidRDefault="00DD5071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D5071" w:rsidRPr="00D9188F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4CB3E977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05A663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67BAD998" w:rsidR="00DD5071" w:rsidRPr="00D9188F" w:rsidRDefault="00D37C88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720" w:type="dxa"/>
            <w:vAlign w:val="bottom"/>
          </w:tcPr>
          <w:p w14:paraId="38C8F6D7" w14:textId="4E191E31" w:rsidR="00DD5071" w:rsidRPr="00D9188F" w:rsidRDefault="00D37C88" w:rsidP="00DD5071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10B25A85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301B5AB1" w:rsidR="00DD5071" w:rsidRPr="00D9188F" w:rsidRDefault="00D37C88" w:rsidP="00DD5071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3B77CF27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07C09D77" w:rsidR="00DD5071" w:rsidRPr="00D9188F" w:rsidRDefault="00D37C88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4C9B75BC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6B9652C9" w:rsidR="00DD5071" w:rsidRPr="00D9188F" w:rsidRDefault="00D37C88" w:rsidP="00E52581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right="-260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47C2CA93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69EB4A85" w:rsidR="00DD5071" w:rsidRPr="00FA74ED" w:rsidRDefault="00D37C88" w:rsidP="00DD507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770634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015D08A7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3E968A19" w:rsidR="00DD5071" w:rsidRPr="00D9188F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858</w:t>
            </w:r>
          </w:p>
        </w:tc>
        <w:tc>
          <w:tcPr>
            <w:tcW w:w="183" w:type="dxa"/>
            <w:vAlign w:val="bottom"/>
          </w:tcPr>
          <w:p w14:paraId="473FBAAE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51423E20" w:rsidR="00DD5071" w:rsidRPr="00D9188F" w:rsidRDefault="00770634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0C3D1C1B" w:rsidR="00DD5071" w:rsidRPr="00D9188F" w:rsidRDefault="00DD5071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D5071" w:rsidRPr="00D9188F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6CFB84CF" w:rsidR="00DD5071" w:rsidRPr="00D9188F" w:rsidRDefault="00D37C88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403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3E8DA42B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3CA7DCA1" w:rsidR="00DD5071" w:rsidRPr="00D9188F" w:rsidRDefault="00D37C88" w:rsidP="00E52581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170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403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58CECC13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2323F532" w:rsidR="00DD5071" w:rsidRPr="00FA74ED" w:rsidRDefault="00D37C88" w:rsidP="00DD5071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402</w:t>
            </w:r>
            <w:r w:rsidR="008A06D5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5FB61B85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95F57BE" w:rsidR="00DD5071" w:rsidRPr="00D9188F" w:rsidRDefault="00D37C88" w:rsidP="00DD5071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397</w:t>
            </w:r>
            <w:r w:rsidR="00DD5071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545</w:t>
            </w:r>
          </w:p>
        </w:tc>
        <w:tc>
          <w:tcPr>
            <w:tcW w:w="183" w:type="dxa"/>
            <w:vAlign w:val="bottom"/>
          </w:tcPr>
          <w:p w14:paraId="148F3D6D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75561FEC" w:rsidR="00DD5071" w:rsidRPr="00D9188F" w:rsidRDefault="00770634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0C7E468E" w:rsidR="00DD5071" w:rsidRPr="00D9188F" w:rsidRDefault="00DD5071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D5071" w:rsidRPr="00D9188F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DD5071" w:rsidRPr="00D9188F" w:rsidRDefault="00DD5071" w:rsidP="00DD5071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DD5071" w:rsidRPr="00D9188F" w:rsidRDefault="00DD5071" w:rsidP="00DD5071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614D532F" w:rsidR="00DD5071" w:rsidRPr="00D9188F" w:rsidRDefault="00D37C88" w:rsidP="00E52581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170" w:hanging="27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50141516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522454CE" w:rsidR="00DD5071" w:rsidRPr="00D9188F" w:rsidRDefault="00D37C88" w:rsidP="00DD5071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333DF185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643FFA51" w:rsidR="00DD5071" w:rsidRPr="00FA74ED" w:rsidRDefault="00D37C88" w:rsidP="00DD5071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70634" w:rsidRPr="00FA74E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589</w:t>
            </w:r>
            <w:r w:rsidR="00770634" w:rsidRPr="00FA74E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937</w:t>
            </w:r>
          </w:p>
        </w:tc>
        <w:tc>
          <w:tcPr>
            <w:tcW w:w="180" w:type="dxa"/>
            <w:vAlign w:val="bottom"/>
          </w:tcPr>
          <w:p w14:paraId="158BDBA0" w14:textId="77777777" w:rsidR="00DD5071" w:rsidRPr="00D9188F" w:rsidRDefault="00DD5071" w:rsidP="00DD50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415B4112" w:rsidR="00DD5071" w:rsidRPr="00D9188F" w:rsidRDefault="00D37C88" w:rsidP="00DD5071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620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299</w:t>
            </w:r>
          </w:p>
        </w:tc>
        <w:tc>
          <w:tcPr>
            <w:tcW w:w="183" w:type="dxa"/>
            <w:vAlign w:val="bottom"/>
          </w:tcPr>
          <w:p w14:paraId="7AEA62DF" w14:textId="77777777" w:rsidR="00DD5071" w:rsidRPr="00D9188F" w:rsidRDefault="00DD5071" w:rsidP="00DD5071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041399D3" w:rsidR="00DD5071" w:rsidRPr="00D9188F" w:rsidRDefault="00770634" w:rsidP="00E5258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DD5071" w:rsidRPr="00D9188F" w:rsidRDefault="00DD5071" w:rsidP="00DD5071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7B055935" w:rsidR="00DD5071" w:rsidRPr="00D9188F" w:rsidRDefault="00D37C88" w:rsidP="00DD507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  <w:r w:rsidR="00DD5071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066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D9188F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D9188F" w:rsidRDefault="005644D0" w:rsidP="00096608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D9188F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D9188F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D9188F" w:rsidRDefault="005644D0" w:rsidP="00096608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003772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D9188F" w:rsidRDefault="005644D0" w:rsidP="00096608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7F34BE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56690D" w14:textId="77777777" w:rsidR="005644D0" w:rsidRPr="00D9188F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D9188F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Pr="00D9188F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 w:rsidR="00303E97"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งวด</w:t>
            </w:r>
          </w:p>
          <w:p w14:paraId="60D077C5" w14:textId="4D6A100D" w:rsidR="005644D0" w:rsidRPr="00D9188F" w:rsidRDefault="004B612D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เก้า</w:t>
            </w:r>
            <w:r w:rsidR="00822F31"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45378B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45378B" w:rsidRPr="00D9188F" w:rsidRDefault="0045378B" w:rsidP="004537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4A9A2AD0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9263F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36327ED5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3E971890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45378B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45378B" w:rsidRPr="00D9188F" w:rsidRDefault="0045378B" w:rsidP="004537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2AEC673B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9263F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0641C73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3D962A3C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45378B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45378B" w:rsidRPr="00D9188F" w:rsidRDefault="0045378B" w:rsidP="004537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3B5AD13F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9263F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B7BF8CB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533DF5C1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45378B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13D71126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9263F" w:rsidRPr="00D918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</w:tr>
      <w:tr w:rsidR="0045378B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D9188F" w:rsidRDefault="0045378B" w:rsidP="004537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6C69F79A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7C950F21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D9188F" w:rsidRDefault="0045378B" w:rsidP="004537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71B74462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61DF3E91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D9188F" w:rsidRDefault="0045378B" w:rsidP="004537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6301BF82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620C1A7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4D29AF2E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567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D9188F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5417462C" w:rsidR="0045378B" w:rsidRPr="00D9188F" w:rsidRDefault="00D37C88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</w:tr>
      <w:tr w:rsidR="001321E3" w:rsidRPr="00D9188F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D9188F" w:rsidRDefault="001321E3" w:rsidP="001321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D9188F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D9188F" w:rsidRDefault="001321E3" w:rsidP="001321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D9188F" w:rsidRDefault="001321E3" w:rsidP="001321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D9188F" w:rsidRDefault="001321E3" w:rsidP="001321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D9188F" w:rsidRDefault="001321E3" w:rsidP="001321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D9188F" w:rsidRDefault="001321E3" w:rsidP="001321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D9188F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2154B5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2154B5" w:rsidRPr="00D9188F" w:rsidRDefault="002154B5" w:rsidP="002154B5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31B26DF0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49051265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2154B5" w:rsidRPr="00D9188F" w:rsidRDefault="002154B5" w:rsidP="002154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6E9C2F5B" w:rsidR="002154B5" w:rsidRPr="00D9188F" w:rsidRDefault="00D37C88" w:rsidP="002154B5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54A4E2C1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1BE8EC87" w:rsidR="002154B5" w:rsidRPr="00D9188F" w:rsidRDefault="00D37C88" w:rsidP="006176A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5C081F17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65702CB3" w:rsidR="002154B5" w:rsidRPr="00D9188F" w:rsidRDefault="00D37C88" w:rsidP="002154B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4B19AF54" w:rsidR="002154B5" w:rsidRPr="00D9188F" w:rsidRDefault="00D318EB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38EAAED8" w:rsidR="002154B5" w:rsidRPr="00D9188F" w:rsidRDefault="00D37C88" w:rsidP="002154B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066</w:t>
            </w:r>
          </w:p>
        </w:tc>
      </w:tr>
      <w:tr w:rsidR="002154B5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2154B5" w:rsidRPr="00D9188F" w:rsidRDefault="002154B5" w:rsidP="002154B5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2154B5" w:rsidRPr="00D9188F" w:rsidRDefault="002154B5" w:rsidP="002154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F3FED9A" w:rsidR="002154B5" w:rsidRPr="00D9188F" w:rsidRDefault="002154B5" w:rsidP="002154B5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2154B5" w:rsidRPr="00D9188F" w:rsidRDefault="002154B5" w:rsidP="006176A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154B5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2154B5" w:rsidRPr="00D9188F" w:rsidRDefault="002154B5" w:rsidP="00215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2154B5" w:rsidRPr="00D9188F" w:rsidRDefault="002154B5" w:rsidP="006176A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2154B5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2154B5" w:rsidRPr="00D9188F" w:rsidRDefault="002154B5" w:rsidP="00215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2251ED9F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2897F8E5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4078BA76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7B0D3CE6" w:rsidR="002154B5" w:rsidRPr="00D9188F" w:rsidRDefault="00D37C88" w:rsidP="002154B5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33E5EEDC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7C027F1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7BF92CA8" w:rsidR="002154B5" w:rsidRPr="00D9188F" w:rsidRDefault="00D37C88" w:rsidP="002154B5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19EEBEF5" w:rsidR="002154B5" w:rsidRPr="00D9188F" w:rsidRDefault="00D318EB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4FDF012" w:rsidR="002154B5" w:rsidRPr="00D9188F" w:rsidRDefault="002154B5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2154B5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2154B5" w:rsidRPr="00D9188F" w:rsidRDefault="002154B5" w:rsidP="00215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1A8151C2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0CAF6659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64928511" w:rsidR="002154B5" w:rsidRPr="00D9188F" w:rsidRDefault="00D37C88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73FC3079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332FFBC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25083ED5" w:rsidR="002154B5" w:rsidRPr="00D9188F" w:rsidRDefault="00D37C88" w:rsidP="002154B5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2154B5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08850335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1AC9BAB0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435CD3A3" w:rsidR="002154B5" w:rsidRPr="00D9188F" w:rsidRDefault="00D37C88" w:rsidP="002154B5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77208A67" w:rsidR="002154B5" w:rsidRPr="00D9188F" w:rsidRDefault="00D318EB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1628AF3F" w:rsidR="002154B5" w:rsidRPr="00D9188F" w:rsidRDefault="002154B5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2154B5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2154B5" w:rsidRPr="00D9188F" w:rsidRDefault="002154B5" w:rsidP="002154B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2154B5" w:rsidRPr="00D9188F" w:rsidRDefault="002154B5" w:rsidP="002154B5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1EE77DD0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212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452A9B26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6AA11F1F" w:rsidR="002154B5" w:rsidRPr="00D9188F" w:rsidRDefault="00D37C88" w:rsidP="002154B5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212</w:t>
            </w:r>
            <w:r w:rsidR="002154B5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0"/>
                <w:lang w:val="en-US" w:bidi="th-TH"/>
              </w:rPr>
              <w:t>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366A839C" w:rsidR="002154B5" w:rsidRPr="00D9188F" w:rsidRDefault="00D318EB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D8AE679" w:rsidR="002154B5" w:rsidRPr="00D9188F" w:rsidRDefault="002154B5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2154B5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2154B5" w:rsidRPr="00D9188F" w:rsidRDefault="002154B5" w:rsidP="00215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2154B5" w:rsidRPr="00D9188F" w:rsidRDefault="002154B5" w:rsidP="002154B5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2D7A69EC" w:rsidR="002154B5" w:rsidRPr="00D9188F" w:rsidRDefault="00D37C88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2154B5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2154B5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76D7AF1F" w14:textId="77777777" w:rsidR="002154B5" w:rsidRPr="00D9188F" w:rsidRDefault="002154B5" w:rsidP="002154B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0D69FC7C" w:rsidR="002154B5" w:rsidRPr="00D9188F" w:rsidRDefault="00D37C88" w:rsidP="002154B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2154B5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2154B5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2F47CA9E" w:rsidR="002154B5" w:rsidRPr="00D9188F" w:rsidRDefault="00D318EB" w:rsidP="006176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2154B5" w:rsidRPr="00D9188F" w:rsidRDefault="002154B5" w:rsidP="002154B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227F1F27" w:rsidR="002154B5" w:rsidRPr="00D9188F" w:rsidRDefault="00D37C88" w:rsidP="002154B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  <w:r w:rsidR="002154B5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066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D9188F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bookmarkStart w:id="3" w:name="_Hlk109651150"/>
      <w:r w:rsidRPr="00D9188F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Pr="00D9188F" w:rsidRDefault="005644D0" w:rsidP="005644D0">
      <w:pPr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496D955C" w14:textId="41A9C6B0" w:rsidR="005644D0" w:rsidRPr="00D9188F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561E5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61E5A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561E5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561E5A" w:rsidRPr="00D918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37C88" w:rsidRPr="00D37C88">
        <w:rPr>
          <w:rFonts w:asciiTheme="majorBidi" w:hAnsiTheme="majorBidi" w:cstheme="majorBidi"/>
          <w:sz w:val="30"/>
          <w:szCs w:val="30"/>
        </w:rPr>
        <w:t>31</w:t>
      </w:r>
      <w:r w:rsidR="00561E5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561E5A"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561E5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4B612D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C07C6F6" w14:textId="77777777" w:rsidR="005644D0" w:rsidRPr="00D9188F" w:rsidRDefault="005644D0" w:rsidP="005644D0">
      <w:pPr>
        <w:ind w:left="540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D9188F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D9188F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D9188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D9188F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="00A1306F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</w:tr>
      <w:tr w:rsidR="004B612D" w:rsidRPr="00D9188F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5937C2F0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FB78456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2FFC3B47" w:rsidR="004B612D" w:rsidRPr="00D9188F" w:rsidRDefault="00D37C88" w:rsidP="004B61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553FDDC7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C313E35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48E359F4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4AEAF007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1EE4B6E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57E95D21" w:rsidR="004B612D" w:rsidRPr="00D9188F" w:rsidRDefault="00D37C8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4B612D" w:rsidRPr="00D9188F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4B45F10B" w:rsidR="004B612D" w:rsidRPr="00D9188F" w:rsidRDefault="00DA0DF7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D37C88" w:rsidRPr="00D37C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612D"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61E5A" w:rsidRPr="00D9188F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68DC802A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335643E8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4435EFA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69B8CF84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6618363A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5F37F31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36B3098D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6E6CFB8A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8303F2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567F12E6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D9188F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2B618398" w:rsidR="00561E5A" w:rsidRPr="00D9188F" w:rsidRDefault="00D37C88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E2CD7" w:rsidRPr="00D9188F" w14:paraId="3B393AE6" w14:textId="77777777" w:rsidTr="00B916A3">
        <w:trPr>
          <w:cantSplit/>
          <w:trHeight w:val="452"/>
        </w:trPr>
        <w:tc>
          <w:tcPr>
            <w:tcW w:w="4320" w:type="dxa"/>
          </w:tcPr>
          <w:p w14:paraId="1669CB03" w14:textId="7FC27D71" w:rsidR="00EE2CD7" w:rsidRPr="00D9188F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D9188F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D9188F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D9188F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318EB" w:rsidRPr="00D9188F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23C2778E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71700741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3CB2761D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6FF7B092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3A716A9E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18AD4F95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3CAB4878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38B51E46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05A4E273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3E1FC136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9BEDDA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43A97EA9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66D8D52C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46E32B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19C3FDCD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7E0FC3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1207FF29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7F8409CE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43A65727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08FFC237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2D8C448F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390A5C8E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0EE0B5D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2DFAFAF8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495948C5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57D49106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496E3C9C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7EC3FF75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295AA664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543B5C77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7A067184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21418BD6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34E4BD4F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10CC77D0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7D4BDA97" w14:textId="77777777" w:rsidTr="008A4122">
        <w:trPr>
          <w:cantSplit/>
        </w:trPr>
        <w:tc>
          <w:tcPr>
            <w:tcW w:w="4320" w:type="dxa"/>
          </w:tcPr>
          <w:p w14:paraId="307D0101" w14:textId="38E24374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ภูผา เทรนนิ่ง จำกัด</w:t>
            </w:r>
          </w:p>
          <w:p w14:paraId="78D43002" w14:textId="3F549D21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เดิมชื่อ 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แพนเทอรา มอเตอร์ส จำกัด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1080" w:type="dxa"/>
          </w:tcPr>
          <w:p w14:paraId="1B26E3E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2B2BC" w14:textId="55A12BF1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CCFD9CC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38DBD26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3388F" w14:textId="16BACFBF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3FD8A7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77775C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49EEA" w14:textId="2DC290ED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1C4141A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2B98977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7FE0C3" w14:textId="2C2D9BA7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ADE4472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D16F59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F4BEAE" w14:textId="16692B06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1743D6F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FD7EBBC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A1BE5" w14:textId="476BC7B3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32CDE15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F1D17D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0A6D0" w14:textId="6A29670E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AF56172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CB8220" w14:textId="4AA0193F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62706B58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7BF5139D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3377F3A3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4FEC8D88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2E3F094F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7D50FFF6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4284760B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5217B32C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7DB1EE66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47D2B8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468619C2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D318EB" w:rsidRPr="00D91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F517A85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516361E5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18EB" w:rsidRPr="00D9188F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39457029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D318EB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41E3A53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0A633D3A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D318EB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122F1DE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735A00ED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  <w:r w:rsidR="00D318EB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80" w:type="dxa"/>
          </w:tcPr>
          <w:p w14:paraId="723231C5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4BE5FCEE" w:rsidR="00D318EB" w:rsidRPr="00D9188F" w:rsidRDefault="00D37C88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  <w:r w:rsidR="00D318EB"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80" w:type="dxa"/>
          </w:tcPr>
          <w:p w14:paraId="0E4C7433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6CAF77EA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D318EB" w:rsidRPr="00D9188F" w:rsidRDefault="00D318EB" w:rsidP="00D3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Pr="00D9188F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bookmarkStart w:id="4" w:name="OLE_LINK1"/>
      <w:bookmarkEnd w:id="3"/>
      <w:r w:rsidRPr="00D9188F">
        <w:rPr>
          <w:rFonts w:asciiTheme="majorBidi" w:hAnsiTheme="majorBidi" w:cstheme="majorBidi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78791F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6D189ABE" w14:textId="43067449" w:rsidR="00A94895" w:rsidRDefault="00FF216F" w:rsidP="00FF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791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กลุ่มร่วมทำงาน </w:t>
      </w:r>
      <w:r w:rsidRPr="0078791F">
        <w:rPr>
          <w:rFonts w:asciiTheme="majorBidi" w:hAnsiTheme="majorBidi" w:cstheme="majorBidi"/>
          <w:sz w:val="30"/>
          <w:szCs w:val="30"/>
        </w:rPr>
        <w:t xml:space="preserve">SCN-CHO </w:t>
      </w:r>
      <w:r w:rsidRPr="0078791F">
        <w:rPr>
          <w:rFonts w:asciiTheme="majorBidi" w:hAnsiTheme="majorBidi" w:cstheme="majorBidi"/>
          <w:sz w:val="30"/>
          <w:szCs w:val="30"/>
          <w:cs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78791F">
        <w:rPr>
          <w:rFonts w:asciiTheme="majorBidi" w:hAnsiTheme="majorBidi" w:cstheme="majorBidi"/>
          <w:sz w:val="30"/>
          <w:szCs w:val="30"/>
        </w:rPr>
        <w:t xml:space="preserve">NGV) 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489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คัน กับองค์การขนส่งมวลชนกรุงเทพ</w:t>
      </w:r>
      <w:r w:rsidRPr="0078791F">
        <w:rPr>
          <w:rFonts w:asciiTheme="majorBidi" w:hAnsiTheme="majorBidi" w:cstheme="majorBidi"/>
          <w:sz w:val="30"/>
          <w:szCs w:val="30"/>
        </w:rPr>
        <w:t xml:space="preserve">  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(ขสมก.) ตามสัญญาเลขที่ ร.</w:t>
      </w:r>
      <w:r w:rsidR="00D37C88" w:rsidRPr="00D37C88">
        <w:rPr>
          <w:rFonts w:asciiTheme="majorBidi" w:hAnsiTheme="majorBidi" w:cstheme="majorBidi"/>
          <w:sz w:val="30"/>
          <w:szCs w:val="30"/>
        </w:rPr>
        <w:t>51</w:t>
      </w:r>
      <w:r w:rsidRPr="0078791F">
        <w:rPr>
          <w:rFonts w:asciiTheme="majorBidi" w:hAnsiTheme="majorBidi" w:cstheme="majorBidi"/>
          <w:sz w:val="30"/>
          <w:szCs w:val="30"/>
          <w:cs/>
        </w:rPr>
        <w:t>/</w:t>
      </w:r>
      <w:r w:rsidR="00D37C88" w:rsidRPr="00D37C88">
        <w:rPr>
          <w:rFonts w:asciiTheme="majorBidi" w:hAnsiTheme="majorBidi" w:cstheme="majorBidi"/>
          <w:sz w:val="30"/>
          <w:szCs w:val="30"/>
        </w:rPr>
        <w:t>2560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27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2560</w:t>
      </w:r>
      <w:r w:rsidRPr="0078791F">
        <w:rPr>
          <w:rFonts w:asciiTheme="majorBidi" w:hAnsiTheme="majorBidi" w:cstheme="majorBidi"/>
          <w:sz w:val="30"/>
          <w:szCs w:val="30"/>
          <w:cs/>
        </w:rPr>
        <w:t xml:space="preserve"> อันเกิดจากหลายปัจจัยที่สำคัญจาก ขสมก. </w:t>
      </w:r>
      <w:r w:rsidRPr="0078791F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8791F">
        <w:rPr>
          <w:rFonts w:asciiTheme="majorBidi" w:hAnsiTheme="majorBidi" w:cstheme="majorBidi"/>
          <w:sz w:val="30"/>
          <w:szCs w:val="30"/>
          <w:cs/>
        </w:rPr>
        <w:t>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1444DA59" w14:textId="77777777" w:rsidR="00A94895" w:rsidRDefault="00A94895" w:rsidP="00FF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F191" w14:textId="31858315" w:rsidR="0078791F" w:rsidRDefault="00D37C88" w:rsidP="00D3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7C88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Pr="00D37C88">
        <w:rPr>
          <w:rFonts w:asciiTheme="majorBidi" w:hAnsiTheme="majorBidi" w:cstheme="majorBidi"/>
          <w:sz w:val="30"/>
          <w:szCs w:val="30"/>
        </w:rPr>
        <w:t>15</w:t>
      </w:r>
      <w:r w:rsidRPr="00D37C88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D37C88">
        <w:rPr>
          <w:rFonts w:asciiTheme="majorBidi" w:hAnsiTheme="majorBidi" w:cstheme="majorBidi"/>
          <w:sz w:val="30"/>
          <w:szCs w:val="30"/>
        </w:rPr>
        <w:t>2567</w:t>
      </w:r>
      <w:r w:rsidRPr="00D37C88">
        <w:rPr>
          <w:rFonts w:asciiTheme="majorBidi" w:hAnsiTheme="majorBidi"/>
          <w:sz w:val="30"/>
          <w:szCs w:val="30"/>
          <w:cs/>
        </w:rPr>
        <w:t xml:space="preserve"> กลุ่มร่วมทำงานได้ดำเนินกระบวนการยื่นคำฟ้องต่อศาลปกครองกลาง                    คดีหมายเลขดำที่ </w:t>
      </w:r>
      <w:r w:rsidRPr="00D37C88">
        <w:rPr>
          <w:rFonts w:asciiTheme="majorBidi" w:hAnsiTheme="majorBidi" w:cstheme="majorBidi"/>
          <w:sz w:val="30"/>
          <w:szCs w:val="30"/>
        </w:rPr>
        <w:t>1482/2567</w:t>
      </w:r>
      <w:r w:rsidRPr="00D37C88">
        <w:rPr>
          <w:rFonts w:asciiTheme="majorBidi" w:hAnsiTheme="majorBidi"/>
          <w:sz w:val="30"/>
          <w:szCs w:val="30"/>
          <w:cs/>
        </w:rPr>
        <w:t xml:space="preserve"> </w:t>
      </w:r>
      <w:r w:rsidRPr="000D5A52">
        <w:rPr>
          <w:rFonts w:asciiTheme="majorBidi" w:hAnsiTheme="majorBidi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Pr="000D5A52">
        <w:rPr>
          <w:rFonts w:asciiTheme="majorBidi" w:hAnsiTheme="majorBidi" w:cstheme="majorBidi"/>
          <w:sz w:val="30"/>
          <w:szCs w:val="30"/>
        </w:rPr>
        <w:t>426.08</w:t>
      </w:r>
      <w:r w:rsidRPr="000D5A52">
        <w:rPr>
          <w:rFonts w:asciiTheme="majorBidi" w:hAnsiTheme="majorBidi"/>
          <w:sz w:val="30"/>
          <w:szCs w:val="30"/>
          <w:cs/>
        </w:rPr>
        <w:t xml:space="preserve"> ล้านบาทและชำระค่าเสียหายต่าง</w:t>
      </w:r>
      <w:r w:rsidR="00A27AAF" w:rsidRPr="000D5A52">
        <w:rPr>
          <w:rFonts w:asciiTheme="majorBidi" w:hAnsiTheme="majorBidi" w:hint="cs"/>
          <w:sz w:val="30"/>
          <w:szCs w:val="30"/>
          <w:cs/>
        </w:rPr>
        <w:t xml:space="preserve"> </w:t>
      </w:r>
      <w:r w:rsidRPr="000D5A52">
        <w:rPr>
          <w:rFonts w:asciiTheme="majorBidi" w:hAnsiTheme="majorBidi"/>
          <w:sz w:val="30"/>
          <w:szCs w:val="30"/>
          <w:cs/>
        </w:rPr>
        <w:t>ๆ</w:t>
      </w:r>
      <w:r w:rsidR="00A27AAF" w:rsidRPr="000D5A52">
        <w:rPr>
          <w:rFonts w:asciiTheme="majorBidi" w:hAnsiTheme="majorBidi" w:hint="cs"/>
          <w:sz w:val="30"/>
          <w:szCs w:val="30"/>
          <w:cs/>
        </w:rPr>
        <w:t xml:space="preserve"> </w:t>
      </w:r>
      <w:r w:rsidRPr="000D5A52">
        <w:rPr>
          <w:rFonts w:asciiTheme="majorBidi" w:hAnsiTheme="majorBidi"/>
          <w:sz w:val="30"/>
          <w:szCs w:val="30"/>
          <w:cs/>
        </w:rPr>
        <w:t xml:space="preserve">ซึ่งรวมเงินหลักประกันดังกล่าวแล้วเป็นจำนวนเงินรวม </w:t>
      </w:r>
      <w:r w:rsidRPr="000D5A52">
        <w:rPr>
          <w:rFonts w:asciiTheme="majorBidi" w:hAnsiTheme="majorBidi" w:cstheme="majorBidi"/>
          <w:sz w:val="30"/>
          <w:szCs w:val="30"/>
        </w:rPr>
        <w:t xml:space="preserve">1,301.07 </w:t>
      </w:r>
      <w:r w:rsidRPr="000D5A52">
        <w:rPr>
          <w:rFonts w:asciiTheme="majorBidi" w:hAnsiTheme="majorBidi"/>
          <w:sz w:val="30"/>
          <w:szCs w:val="30"/>
          <w:cs/>
        </w:rPr>
        <w:t>ล้านบาท พร้อมดอกเบี้ยตามกฎหมาย</w:t>
      </w:r>
    </w:p>
    <w:p w14:paraId="1B79D62A" w14:textId="77777777" w:rsidR="00D37C88" w:rsidRPr="0078791F" w:rsidRDefault="00D37C88" w:rsidP="00FF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1D6E8" w14:textId="009E1CDE" w:rsidR="00297A37" w:rsidRPr="00D9188F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D9188F">
        <w:rPr>
          <w:rFonts w:asciiTheme="majorBidi" w:hAnsiTheme="majorBidi" w:cstheme="majorBidi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78791F" w:rsidRDefault="005644D0" w:rsidP="0074054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</w:tblGrid>
      <w:tr w:rsidR="00FA759C" w:rsidRPr="00D9188F" w14:paraId="5665955B" w14:textId="77777777" w:rsidTr="00DA0DF7">
        <w:trPr>
          <w:cantSplit/>
          <w:tblHeader/>
        </w:trPr>
        <w:tc>
          <w:tcPr>
            <w:tcW w:w="6318" w:type="dxa"/>
            <w:vAlign w:val="bottom"/>
          </w:tcPr>
          <w:p w14:paraId="408235DF" w14:textId="1C4FC6DA" w:rsidR="00FA759C" w:rsidRPr="00D9188F" w:rsidRDefault="00FA759C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A0DF7"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A0DF7"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2993A356" w14:textId="77777777" w:rsidR="00FA759C" w:rsidRPr="00D9188F" w:rsidRDefault="00FA759C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FA759C" w:rsidRPr="00D9188F" w:rsidRDefault="00FA759C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FA759C" w:rsidRPr="00D9188F" w:rsidRDefault="00FA759C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FA759C" w:rsidRPr="00D9188F" w:rsidRDefault="00FA759C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A759C" w:rsidRPr="00D9188F" w14:paraId="54A58934" w14:textId="77777777" w:rsidTr="00DA0DF7">
        <w:trPr>
          <w:cantSplit/>
        </w:trPr>
        <w:tc>
          <w:tcPr>
            <w:tcW w:w="6318" w:type="dxa"/>
          </w:tcPr>
          <w:p w14:paraId="121FA0E6" w14:textId="77777777" w:rsidR="00FA759C" w:rsidRPr="00D9188F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FA759C" w:rsidRPr="00D9188F" w:rsidRDefault="00FA759C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59C" w:rsidRPr="00D9188F" w14:paraId="59A19167" w14:textId="77777777" w:rsidTr="00DA0DF7">
        <w:trPr>
          <w:cantSplit/>
        </w:trPr>
        <w:tc>
          <w:tcPr>
            <w:tcW w:w="6318" w:type="dxa"/>
          </w:tcPr>
          <w:p w14:paraId="6D8D683B" w14:textId="4CC3E007" w:rsidR="00FA759C" w:rsidRPr="00D9188F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 - สุทธิ</w:t>
            </w:r>
          </w:p>
        </w:tc>
        <w:tc>
          <w:tcPr>
            <w:tcW w:w="1350" w:type="dxa"/>
          </w:tcPr>
          <w:p w14:paraId="2CF05A09" w14:textId="76374320" w:rsidR="00FA759C" w:rsidRPr="00D9188F" w:rsidRDefault="00D37C88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E8366B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0" w:type="dxa"/>
          </w:tcPr>
          <w:p w14:paraId="1BBADFF1" w14:textId="77777777" w:rsidR="00FA759C" w:rsidRPr="00D9188F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2DDDC4" w14:textId="604CFE05" w:rsidR="00FA759C" w:rsidRPr="00D9188F" w:rsidRDefault="00D37C88" w:rsidP="00FA759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E8366B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</w:tr>
      <w:tr w:rsidR="00FA759C" w:rsidRPr="00D9188F" w14:paraId="7DC536D8" w14:textId="77777777" w:rsidTr="00DA0DF7">
        <w:trPr>
          <w:cantSplit/>
        </w:trPr>
        <w:tc>
          <w:tcPr>
            <w:tcW w:w="6318" w:type="dxa"/>
          </w:tcPr>
          <w:p w14:paraId="44AA1A43" w14:textId="1B32EB4D" w:rsidR="00FA759C" w:rsidRPr="00D9188F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การโอนออก </w:t>
            </w:r>
            <w:r w:rsidRPr="00D9188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2EF37886" w:rsidR="00FA759C" w:rsidRPr="00D9188F" w:rsidRDefault="00B00AA6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FA759C" w:rsidRPr="00D9188F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E44BAF6" w14:textId="34C1A4F6" w:rsidR="00FA759C" w:rsidRPr="00D9188F" w:rsidRDefault="00B00AA6" w:rsidP="00FA759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C62F1" w:rsidRPr="00D9188F" w14:paraId="3FFB3587" w14:textId="77777777" w:rsidTr="00DA0DF7">
        <w:trPr>
          <w:cantSplit/>
        </w:trPr>
        <w:tc>
          <w:tcPr>
            <w:tcW w:w="6318" w:type="dxa"/>
          </w:tcPr>
          <w:p w14:paraId="4C0EC826" w14:textId="6792D0AC" w:rsidR="00AC62F1" w:rsidRPr="00D9188F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2EE2D358" w:rsidR="00AC62F1" w:rsidRPr="00D9188F" w:rsidRDefault="00E8366B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8A5E50" w14:textId="77777777" w:rsidR="00AC62F1" w:rsidRPr="00D9188F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350DB56" w14:textId="7BF62776" w:rsidR="00AC62F1" w:rsidRPr="00D9188F" w:rsidRDefault="00E8366B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C62F1" w:rsidRPr="00D9188F" w14:paraId="47F75E65" w14:textId="77777777" w:rsidTr="00DA0DF7">
        <w:trPr>
          <w:cantSplit/>
        </w:trPr>
        <w:tc>
          <w:tcPr>
            <w:tcW w:w="6318" w:type="dxa"/>
          </w:tcPr>
          <w:p w14:paraId="53DC2457" w14:textId="33A4A653" w:rsidR="00AC62F1" w:rsidRPr="00D9188F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ขาดทุนจากการตัดจำหน่าย</w:t>
            </w:r>
          </w:p>
        </w:tc>
        <w:tc>
          <w:tcPr>
            <w:tcW w:w="1350" w:type="dxa"/>
          </w:tcPr>
          <w:p w14:paraId="3F6AF68C" w14:textId="17D66E26" w:rsidR="00AC62F1" w:rsidRPr="00D9188F" w:rsidRDefault="008C2D24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58123A4" w14:textId="77777777" w:rsidR="00AC62F1" w:rsidRPr="00D9188F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64108B2" w14:textId="48199F81" w:rsidR="00AC62F1" w:rsidRPr="00D9188F" w:rsidRDefault="008C2D24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63BFC02" w14:textId="763FC8E4" w:rsidR="005644D0" w:rsidRPr="0078791F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71415920" w14:textId="2C1C0C41" w:rsidR="00A72734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DA0DF7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="00EE2CD7" w:rsidRPr="00D9188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7843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7843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A0DF7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B7843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0B7843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 w:rsidRPr="00D9188F">
        <w:rPr>
          <w:rFonts w:asciiTheme="majorBidi" w:hAnsiTheme="majorBidi" w:cstheme="majorBidi"/>
          <w:sz w:val="30"/>
          <w:szCs w:val="30"/>
          <w:cs/>
        </w:rPr>
        <w:t>น</w:t>
      </w:r>
      <w:r w:rsidR="00FC3954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66</w:t>
      </w:r>
      <w:r w:rsidR="00085972"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55</w:t>
      </w:r>
      <w:r w:rsidR="00FC3954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ล้านบาท และจำนว</w:t>
      </w:r>
      <w:r w:rsidR="00222375" w:rsidRPr="00D9188F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D37C88" w:rsidRPr="00D37C88">
        <w:rPr>
          <w:rFonts w:asciiTheme="majorBidi" w:hAnsiTheme="majorBidi" w:cstheme="majorBidi"/>
          <w:sz w:val="30"/>
          <w:szCs w:val="30"/>
        </w:rPr>
        <w:t>39</w:t>
      </w:r>
      <w:r w:rsidR="00085972"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38</w:t>
      </w:r>
      <w:r w:rsidR="00FC3954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65BA0279" w14:textId="77777777" w:rsidR="00D37C88" w:rsidRPr="00D9188F" w:rsidRDefault="00D37C88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D789E8" w14:textId="77777777" w:rsidR="006C06DD" w:rsidRPr="00FF216F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09060C0A" w14:textId="019CB089" w:rsidR="002430EB" w:rsidRPr="00D9188F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7843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A0DF7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B7843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0B7843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pacing w:val="4"/>
          <w:sz w:val="30"/>
          <w:szCs w:val="30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D918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pacing w:val="4"/>
          <w:sz w:val="30"/>
          <w:szCs w:val="30"/>
        </w:rPr>
        <w:t>627</w:t>
      </w:r>
      <w:r w:rsidR="002C1F19" w:rsidRPr="00D9188F">
        <w:rPr>
          <w:rFonts w:asciiTheme="majorBidi" w:hAnsiTheme="majorBidi" w:cstheme="majorBidi"/>
          <w:spacing w:val="4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pacing w:val="4"/>
          <w:sz w:val="30"/>
          <w:szCs w:val="30"/>
        </w:rPr>
        <w:t>81</w:t>
      </w:r>
      <w:r w:rsidR="00EE2CD7" w:rsidRPr="00D9188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D9188F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D9188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18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D9188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 w:rsidRPr="00D918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645</w:t>
      </w:r>
      <w:r w:rsidR="005344EB" w:rsidRPr="00D9188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0B7843" w:rsidRPr="00D918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9188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918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D9188F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D9188F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Pr="0078791F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548EFDF1" w14:textId="32E2BFE6" w:rsidR="009F65A7" w:rsidRDefault="009F65A7" w:rsidP="009F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DA0DF7" w:rsidRPr="00D9188F">
        <w:rPr>
          <w:rFonts w:asciiTheme="majorBidi" w:hAnsiTheme="majorBidi" w:cstheme="majorBidi"/>
          <w:sz w:val="30"/>
          <w:szCs w:val="30"/>
          <w:cs/>
        </w:rPr>
        <w:t>เก้า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bookmarkStart w:id="5" w:name="_Hlk161622487"/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7843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A0DF7" w:rsidRPr="00D9188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B7843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bookmarkEnd w:id="5"/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7283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9188F">
        <w:rPr>
          <w:rFonts w:asciiTheme="majorBidi" w:hAnsiTheme="majorBidi" w:cstheme="majorBidi"/>
          <w:sz w:val="30"/>
          <w:szCs w:val="30"/>
          <w:cs/>
        </w:rPr>
        <w:t>ได้บันทึกรายการขาดทุนจากการด้อยค่าของสินทรัพย์จำนว</w:t>
      </w:r>
      <w:r w:rsidR="00222375" w:rsidRPr="00D9188F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D37C88" w:rsidRPr="00D37C88">
        <w:rPr>
          <w:rFonts w:asciiTheme="majorBidi" w:hAnsiTheme="majorBidi" w:cstheme="majorBidi"/>
          <w:sz w:val="30"/>
          <w:szCs w:val="30"/>
        </w:rPr>
        <w:t>85</w:t>
      </w:r>
      <w:r w:rsidR="00085972"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27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C40C2">
        <w:rPr>
          <w:rFonts w:asciiTheme="majorBidi" w:hAnsiTheme="majorBidi" w:cstheme="majorBidi" w:hint="cs"/>
          <w:sz w:val="30"/>
          <w:szCs w:val="30"/>
          <w:cs/>
        </w:rPr>
        <w:t xml:space="preserve"> และจำนวน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8</w:t>
      </w:r>
      <w:r w:rsidR="001C40C2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59</w:t>
      </w:r>
      <w:r w:rsidR="001C40C2">
        <w:rPr>
          <w:rFonts w:asciiTheme="majorBidi" w:hAnsiTheme="majorBidi" w:cstheme="majorBidi"/>
          <w:sz w:val="30"/>
          <w:szCs w:val="30"/>
        </w:rPr>
        <w:t xml:space="preserve"> </w:t>
      </w:r>
      <w:r w:rsidR="001C40C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575F" w:rsidRPr="00D9188F">
        <w:rPr>
          <w:rFonts w:asciiTheme="majorBidi" w:hAnsiTheme="majorBidi" w:cstheme="majorBidi"/>
          <w:sz w:val="30"/>
          <w:szCs w:val="30"/>
          <w:cs/>
        </w:rPr>
        <w:t>ขาดทุนจากการตัดจำหน่ายสินทรัพย์จำนวน</w:t>
      </w:r>
      <w:r w:rsidR="00085972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26</w:t>
      </w:r>
      <w:r w:rsidR="00085972"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33</w:t>
      </w:r>
      <w:r w:rsidR="009973B1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9321F4" w:rsidRPr="00D918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7F4E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D24C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จากสินทรัพย์ที่กลุ่มบริษัท</w:t>
      </w:r>
      <w:r w:rsidR="009A69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คาดว่าจะไม่ก่อให้เกิดประโยชน์ในอนาคต </w:t>
      </w:r>
    </w:p>
    <w:p w14:paraId="65D393A4" w14:textId="77777777" w:rsidR="0078791F" w:rsidRPr="00D9188F" w:rsidRDefault="0078791F" w:rsidP="009F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9DBBC" w14:textId="25D82600" w:rsidR="00016D17" w:rsidRPr="00837134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837134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78791F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883FA" w14:textId="50A7205E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1D4116C4" w:rsidR="00924FB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7843" w:rsidRPr="000B7843">
        <w:rPr>
          <w:rFonts w:asciiTheme="majorBidi" w:hAnsiTheme="majorBidi" w:cstheme="majorBidi"/>
          <w:sz w:val="30"/>
          <w:szCs w:val="30"/>
        </w:rPr>
        <w:t xml:space="preserve"> </w:t>
      </w:r>
      <w:r w:rsidR="00DA0DF7">
        <w:rPr>
          <w:rFonts w:asciiTheme="majorBidi" w:hAnsiTheme="majorBidi" w:hint="cs"/>
          <w:sz w:val="30"/>
          <w:szCs w:val="30"/>
          <w:cs/>
        </w:rPr>
        <w:t>กันยายน</w:t>
      </w:r>
      <w:r w:rsidR="000B7843" w:rsidRPr="000B7843">
        <w:rPr>
          <w:rFonts w:asciiTheme="majorBidi" w:hAnsi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D7E8E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0D7E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pacing w:val="4"/>
          <w:sz w:val="30"/>
          <w:szCs w:val="30"/>
        </w:rPr>
        <w:t>1</w:t>
      </w:r>
      <w:r w:rsidR="00BC2101">
        <w:rPr>
          <w:rFonts w:asciiTheme="majorBidi" w:hAnsiTheme="majorBidi" w:cstheme="majorBidi"/>
          <w:spacing w:val="4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pacing w:val="4"/>
          <w:sz w:val="30"/>
          <w:szCs w:val="30"/>
        </w:rPr>
        <w:t>378</w:t>
      </w:r>
      <w:r w:rsidR="00BC2101">
        <w:rPr>
          <w:rFonts w:asciiTheme="majorBidi" w:hAnsiTheme="majorBidi" w:cstheme="majorBidi"/>
          <w:spacing w:val="4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pacing w:val="4"/>
          <w:sz w:val="30"/>
          <w:szCs w:val="30"/>
        </w:rPr>
        <w:t>16</w:t>
      </w:r>
      <w:r w:rsidR="00AA383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="00BC2101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356</w:t>
      </w:r>
      <w:r w:rsidR="00BC2101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38</w:t>
      </w:r>
      <w:r w:rsidR="00BC2101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>
        <w:rPr>
          <w:rFonts w:asciiTheme="majorBidi" w:hAnsiTheme="majorBidi" w:cstheme="majorBidi"/>
          <w:sz w:val="30"/>
          <w:szCs w:val="30"/>
        </w:rPr>
        <w:t xml:space="preserve"> </w:t>
      </w:r>
      <w:r w:rsidR="00582B2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D266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506</w:t>
      </w:r>
      <w:r w:rsidR="005D26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43B2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506</w:t>
      </w:r>
      <w:r w:rsidR="00C43B2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36</w:t>
      </w:r>
      <w:r w:rsidR="00C43B2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="00BC2101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25</w:t>
      </w:r>
      <w:r w:rsidR="00AA3835">
        <w:rPr>
          <w:rFonts w:asciiTheme="majorBidi" w:hAnsiTheme="majorBidi" w:cstheme="majorBidi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F815B6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>บวกด้วยร้อยละ</w:t>
      </w:r>
      <w:r w:rsidR="00BC2101">
        <w:rPr>
          <w:rFonts w:asciiTheme="majorBidi" w:hAnsiTheme="majorBidi"/>
          <w:spacing w:val="4"/>
          <w:sz w:val="30"/>
          <w:szCs w:val="30"/>
        </w:rPr>
        <w:t xml:space="preserve"> </w:t>
      </w:r>
      <w:r w:rsidR="00D37C88" w:rsidRPr="00D37C88">
        <w:rPr>
          <w:rFonts w:asciiTheme="majorBidi" w:hAnsiTheme="majorBidi"/>
          <w:spacing w:val="4"/>
          <w:sz w:val="30"/>
          <w:szCs w:val="30"/>
        </w:rPr>
        <w:t>1</w:t>
      </w:r>
      <w:r w:rsidR="00BC2101">
        <w:rPr>
          <w:rFonts w:asciiTheme="majorBidi" w:hAnsiTheme="majorBidi"/>
          <w:spacing w:val="4"/>
          <w:sz w:val="30"/>
          <w:szCs w:val="30"/>
        </w:rPr>
        <w:t xml:space="preserve"> 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>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D37C88" w:rsidRPr="00D37C88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D37C88" w:rsidRPr="00D37C88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A1A6CF3" w14:textId="77777777" w:rsidR="008C6359" w:rsidRPr="0078791F" w:rsidRDefault="008C6359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522F565" w14:textId="254C93DA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F98A954" w14:textId="229197B2" w:rsidR="00A90F58" w:rsidRDefault="00C2611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="00DA0DF7">
        <w:rPr>
          <w:rFonts w:asciiTheme="majorBidi" w:hAnsiTheme="majorBidi" w:hint="cs"/>
          <w:sz w:val="30"/>
          <w:szCs w:val="30"/>
          <w:cs/>
        </w:rPr>
        <w:t>กันยายน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495</w:t>
      </w:r>
      <w:r w:rsidR="00097EF3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84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C76B0" w:rsidRPr="002C1F19">
        <w:rPr>
          <w:rFonts w:asciiTheme="majorBidi" w:hAnsiTheme="majorBidi" w:cstheme="majorBidi"/>
          <w:sz w:val="30"/>
          <w:szCs w:val="30"/>
          <w:cs/>
        </w:rPr>
        <w:t>และ</w:t>
      </w:r>
      <w:r w:rsidR="0061295D" w:rsidRPr="002C1F19">
        <w:rPr>
          <w:rFonts w:asciiTheme="majorBidi" w:hAnsiTheme="majorBidi" w:cstheme="majorBidi"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274</w:t>
      </w:r>
      <w:r w:rsidR="002C1F19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69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5B26A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654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48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372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81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7121FE6C" w14:textId="77777777" w:rsidR="003F440C" w:rsidRPr="0078791F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855E2" w14:textId="319DAD90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5664FFAF" w14:textId="1BA6D787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="00FC1EEA">
        <w:rPr>
          <w:rFonts w:asciiTheme="majorBidi" w:hAnsiTheme="majorBidi" w:hint="cs"/>
          <w:sz w:val="30"/>
          <w:szCs w:val="30"/>
          <w:cs/>
        </w:rPr>
        <w:t>กันยายน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D37C88" w:rsidRPr="00D37C88">
        <w:rPr>
          <w:rFonts w:asciiTheme="majorBidi" w:hAnsiTheme="majorBidi" w:cstheme="majorBidi"/>
          <w:sz w:val="30"/>
          <w:szCs w:val="30"/>
        </w:rPr>
        <w:t>621</w:t>
      </w:r>
      <w:r w:rsidR="002C1F19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36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D37C88" w:rsidRPr="00D37C88">
        <w:rPr>
          <w:rFonts w:asciiTheme="majorBidi" w:hAnsiTheme="majorBidi" w:cstheme="majorBidi"/>
          <w:sz w:val="30"/>
          <w:szCs w:val="30"/>
        </w:rPr>
        <w:t>504</w:t>
      </w:r>
      <w:r w:rsidR="002C1F19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42</w:t>
      </w:r>
      <w:r w:rsidR="00F529E9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256</w:t>
      </w:r>
      <w:bookmarkStart w:id="6" w:name="_Hlk141177982"/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174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6"/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061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i/>
          <w:iCs/>
          <w:sz w:val="30"/>
          <w:szCs w:val="30"/>
        </w:rPr>
        <w:t>91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00D3DEB0" w:rsidR="0078791F" w:rsidRDefault="0078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3E2F52DD" w14:textId="50C4BF14" w:rsidR="005E5B09" w:rsidRDefault="005E5B09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ทุนเรือนหุ้น</w:t>
      </w:r>
    </w:p>
    <w:p w14:paraId="5B3CCAE5" w14:textId="77777777" w:rsidR="005E5B09" w:rsidRPr="00BB4BD8" w:rsidRDefault="005E5B09" w:rsidP="005E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6"/>
        <w:gridCol w:w="994"/>
        <w:gridCol w:w="265"/>
        <w:gridCol w:w="995"/>
        <w:gridCol w:w="265"/>
        <w:gridCol w:w="992"/>
        <w:gridCol w:w="265"/>
        <w:gridCol w:w="908"/>
      </w:tblGrid>
      <w:tr w:rsidR="005E5B09" w:rsidRPr="00225E3B" w14:paraId="07470EE1" w14:textId="77777777" w:rsidTr="00595AD3">
        <w:trPr>
          <w:tblHeader/>
        </w:trPr>
        <w:tc>
          <w:tcPr>
            <w:tcW w:w="3960" w:type="dxa"/>
          </w:tcPr>
          <w:p w14:paraId="46408D68" w14:textId="77777777" w:rsidR="005E5B09" w:rsidRPr="00BB4BD8" w:rsidRDefault="005E5B09" w:rsidP="00595AD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357D9CEF" w14:textId="77777777" w:rsidR="005E5B09" w:rsidRPr="00BB4BD8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2EFA419C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3CDC5" w14:textId="44ACD6FF" w:rsidR="005E5B09" w:rsidRPr="00BB4BD8" w:rsidRDefault="00D37C88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79E9DF12" w14:textId="77777777" w:rsidR="005E5B09" w:rsidRPr="00BB4BD8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FB3F2" w14:textId="0874D780" w:rsidR="005E5B09" w:rsidRPr="00BB4BD8" w:rsidRDefault="00D37C88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5E5B09" w:rsidRPr="00225E3B" w14:paraId="69A9A59A" w14:textId="77777777" w:rsidTr="00595AD3">
        <w:trPr>
          <w:tblHeader/>
        </w:trPr>
        <w:tc>
          <w:tcPr>
            <w:tcW w:w="3960" w:type="dxa"/>
          </w:tcPr>
          <w:p w14:paraId="4C12778C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7B811D55" w14:textId="77777777" w:rsidR="005E5B09" w:rsidRPr="00BB4BD8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66" w:type="dxa"/>
          </w:tcPr>
          <w:p w14:paraId="234F402A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5D4F85" w14:textId="77777777" w:rsidR="005E5B09" w:rsidRPr="00BB4BD8" w:rsidRDefault="005E5B09" w:rsidP="00595AD3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0C06700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03C41FE" w14:textId="77777777" w:rsidR="005E5B09" w:rsidRPr="00BB4BD8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2BC82B2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EE9CD6" w14:textId="77777777" w:rsidR="005E5B09" w:rsidRPr="00BB4BD8" w:rsidRDefault="005E5B09" w:rsidP="00595AD3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103A418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BB0B33" w14:textId="77777777" w:rsidR="005E5B09" w:rsidRPr="00BB4BD8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5E5B09" w:rsidRPr="00225E3B" w14:paraId="19BC65CA" w14:textId="77777777" w:rsidTr="00595AD3">
        <w:trPr>
          <w:tblHeader/>
        </w:trPr>
        <w:tc>
          <w:tcPr>
            <w:tcW w:w="3960" w:type="dxa"/>
          </w:tcPr>
          <w:p w14:paraId="2C42EB60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1E4C80F8" w14:textId="77777777" w:rsidR="005E5B09" w:rsidRPr="00BB4BD8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66" w:type="dxa"/>
          </w:tcPr>
          <w:p w14:paraId="77FC5B52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684" w:type="dxa"/>
            <w:gridSpan w:val="7"/>
          </w:tcPr>
          <w:p w14:paraId="27483F98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BB4BD8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BB4BD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BB4BD8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BB4BD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E5B09" w:rsidRPr="00225E3B" w14:paraId="5FF40E94" w14:textId="77777777" w:rsidTr="00595AD3">
        <w:tc>
          <w:tcPr>
            <w:tcW w:w="3960" w:type="dxa"/>
          </w:tcPr>
          <w:p w14:paraId="6B99B95E" w14:textId="77777777" w:rsidR="005E5B09" w:rsidRPr="00BB4BD8" w:rsidRDefault="005E5B09" w:rsidP="00595AD3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036933D4" w14:textId="77777777" w:rsidR="005E5B09" w:rsidRPr="00BB4BD8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5F5F60C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684" w:type="dxa"/>
            <w:gridSpan w:val="7"/>
          </w:tcPr>
          <w:p w14:paraId="77ED26BD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</w:tr>
      <w:tr w:rsidR="005E5B09" w:rsidRPr="00225E3B" w14:paraId="5316B09F" w14:textId="77777777" w:rsidTr="00595AD3">
        <w:tc>
          <w:tcPr>
            <w:tcW w:w="3960" w:type="dxa"/>
          </w:tcPr>
          <w:p w14:paraId="30E02F97" w14:textId="3DA02349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38E75F2" w14:textId="04FB8EC0" w:rsidR="005E5B09" w:rsidRPr="00BB4BD8" w:rsidRDefault="00D37C88" w:rsidP="00595A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D37C88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2B4F8055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3FB184B" w14:textId="4FC0642D" w:rsidR="005E5B09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14:paraId="72DFBFCC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5" w:type="dxa"/>
          </w:tcPr>
          <w:p w14:paraId="0CCDEB0D" w14:textId="3A22F79E" w:rsidR="005E5B09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14:paraId="52BF019A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04AD4D69" w14:textId="312B0DE4" w:rsidR="005E5B09" w:rsidRPr="00BB4BD8" w:rsidRDefault="00D37C88" w:rsidP="0058020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077F6E2B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8" w:type="dxa"/>
          </w:tcPr>
          <w:p w14:paraId="3EB223DD" w14:textId="3F67DF62" w:rsidR="005E5B09" w:rsidRPr="00BB4BD8" w:rsidRDefault="00D37C88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5E5B09" w:rsidRPr="00225E3B" w14:paraId="0B649D11" w14:textId="77777777" w:rsidTr="00595AD3">
        <w:tc>
          <w:tcPr>
            <w:tcW w:w="3960" w:type="dxa"/>
          </w:tcPr>
          <w:p w14:paraId="2882ADB6" w14:textId="77777777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384EF2D0" w14:textId="327B0C81" w:rsidR="005E5B09" w:rsidRPr="00BB4BD8" w:rsidRDefault="00D37C88" w:rsidP="00595AD3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7C88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D37C88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47C5EB48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EDFFB35" w14:textId="62554BDA" w:rsidR="005E5B09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412</w:t>
            </w:r>
            <w:r w:rsidR="00236BEC" w:rsidRPr="00BB4B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265" w:type="dxa"/>
          </w:tcPr>
          <w:p w14:paraId="41B4CFC2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0932576" w14:textId="236A61DE" w:rsidR="005E5B09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="00236BEC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265" w:type="dxa"/>
          </w:tcPr>
          <w:p w14:paraId="3810ED7E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C73DB81" w14:textId="77777777" w:rsidR="005E5B09" w:rsidRPr="00BB4BD8" w:rsidRDefault="005E5B09" w:rsidP="00784F82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03B8D0D0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42F733B" w14:textId="77777777" w:rsidR="005E5B09" w:rsidRPr="00BB4BD8" w:rsidRDefault="005E5B09" w:rsidP="00784F8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5B09" w:rsidRPr="00225E3B" w14:paraId="740ABE3E" w14:textId="77777777" w:rsidTr="00595AD3">
        <w:tc>
          <w:tcPr>
            <w:tcW w:w="3960" w:type="dxa"/>
          </w:tcPr>
          <w:p w14:paraId="2DEA479B" w14:textId="77777777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0FC9C227" w14:textId="2A89B40C" w:rsidR="005E5B09" w:rsidRPr="00BB4BD8" w:rsidRDefault="00D37C88" w:rsidP="00595A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37C8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4A2A1886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BFBBC06" w14:textId="44A1B571" w:rsidR="005E5B09" w:rsidRPr="00BB4BD8" w:rsidRDefault="00236BEC" w:rsidP="00784F8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36908E0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F8632EC" w14:textId="0C4EC329" w:rsidR="005E5B09" w:rsidRPr="00BB4BD8" w:rsidRDefault="00236BEC" w:rsidP="00784F8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5" w:type="dxa"/>
          </w:tcPr>
          <w:p w14:paraId="1A5C4E65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38372E" w14:textId="3CB5D3D6" w:rsidR="005E5B09" w:rsidRPr="00BB4BD8" w:rsidRDefault="005E5B09" w:rsidP="00595AD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1A9CC49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A0EC791" w14:textId="06F104B2" w:rsidR="005E5B09" w:rsidRPr="00BB4BD8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5B09" w:rsidRPr="00225E3B" w14:paraId="209DE999" w14:textId="77777777" w:rsidTr="00595AD3">
        <w:tc>
          <w:tcPr>
            <w:tcW w:w="3960" w:type="dxa"/>
          </w:tcPr>
          <w:p w14:paraId="1417A236" w14:textId="3F596BDF" w:rsidR="00B02F13" w:rsidRPr="00BB4BD8" w:rsidRDefault="005E5B09" w:rsidP="00595AD3">
            <w:pPr>
              <w:tabs>
                <w:tab w:val="left" w:pos="37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C1EEA"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02F13"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D37C88" w:rsidRPr="00D37C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B4BD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B4B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B4B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B31560B" w14:textId="2877B997" w:rsidR="005E5B09" w:rsidRPr="00BB4BD8" w:rsidRDefault="005E5B09" w:rsidP="00B02F13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4BD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23FC95C" w14:textId="77777777" w:rsidR="00B02F13" w:rsidRPr="00BB4BD8" w:rsidRDefault="00B02F13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EBED837" w14:textId="76D6A62A" w:rsidR="005E5B09" w:rsidRPr="00BB4BD8" w:rsidRDefault="00D37C88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7C88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.</w:t>
            </w:r>
            <w:r w:rsidRPr="00D37C88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4A795EE4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316A" w14:textId="25324170" w:rsidR="005E5B09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732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265" w:type="dxa"/>
          </w:tcPr>
          <w:p w14:paraId="2C866828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14734BA" w14:textId="77777777" w:rsidR="005E5B09" w:rsidRPr="00BB4BD8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B56864C" w14:textId="3B4FE657" w:rsidR="00236BEC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866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265" w:type="dxa"/>
          </w:tcPr>
          <w:p w14:paraId="016ADB31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7A882" w14:textId="60D98492" w:rsidR="005E5B09" w:rsidRPr="00BB4BD8" w:rsidRDefault="00D37C88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320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14:paraId="52B88EE5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DCA62EA" w14:textId="77777777" w:rsidR="00B02F13" w:rsidRPr="00BB4BD8" w:rsidRDefault="00B02F13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D4EBC63" w14:textId="74F8826F" w:rsidR="005E5B09" w:rsidRPr="00BB4BD8" w:rsidRDefault="00D37C88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660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</w:tr>
      <w:tr w:rsidR="005E5B09" w:rsidRPr="00CD72E6" w14:paraId="132EB208" w14:textId="77777777" w:rsidTr="00595AD3">
        <w:tc>
          <w:tcPr>
            <w:tcW w:w="3960" w:type="dxa"/>
          </w:tcPr>
          <w:p w14:paraId="65175EEF" w14:textId="77777777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CA1D42F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</w:tcPr>
          <w:p w14:paraId="7755F559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37B25536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5" w:type="dxa"/>
          </w:tcPr>
          <w:p w14:paraId="4F7BD873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5" w:type="dxa"/>
          </w:tcPr>
          <w:p w14:paraId="5D2B99D4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5" w:type="dxa"/>
          </w:tcPr>
          <w:p w14:paraId="6CB942FD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4BD01C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5" w:type="dxa"/>
          </w:tcPr>
          <w:p w14:paraId="697B80BC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2069FD6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E5B09" w:rsidRPr="00225E3B" w14:paraId="10A3DDAF" w14:textId="77777777" w:rsidTr="00595AD3">
        <w:tc>
          <w:tcPr>
            <w:tcW w:w="3960" w:type="dxa"/>
          </w:tcPr>
          <w:p w14:paraId="017095DB" w14:textId="77777777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731A7D5" w14:textId="77777777" w:rsidR="005E5B09" w:rsidRPr="00BB4BD8" w:rsidRDefault="005E5B09" w:rsidP="00595A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70075D7" w14:textId="77777777" w:rsidR="005E5B09" w:rsidRPr="00BB4BD8" w:rsidRDefault="005E5B09" w:rsidP="00595AD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7B587C7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A26D2DA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6E73F52C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71917C1D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5534A5C" w14:textId="77777777" w:rsidR="005E5B09" w:rsidRPr="00BB4BD8" w:rsidRDefault="005E5B09" w:rsidP="00595AD3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758A5EF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</w:tcPr>
          <w:p w14:paraId="3EE274B3" w14:textId="77777777" w:rsidR="005E5B09" w:rsidRPr="00BB4BD8" w:rsidRDefault="005E5B09" w:rsidP="00595AD3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5B09" w:rsidRPr="00225E3B" w14:paraId="08F6AEB1" w14:textId="77777777" w:rsidTr="008C6359">
        <w:tc>
          <w:tcPr>
            <w:tcW w:w="3960" w:type="dxa"/>
          </w:tcPr>
          <w:p w14:paraId="797C3034" w14:textId="52A9D6D8" w:rsidR="005E5B09" w:rsidRPr="00BB4BD8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37C88" w:rsidRPr="00D37C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BB4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4BD8">
              <w:rPr>
                <w:rFonts w:asciiTheme="majorBidi" w:hAnsiTheme="majorBidi" w:cstheme="majorBidi"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C522C7C" w14:textId="6D033083" w:rsidR="005E5B09" w:rsidRPr="00BB4BD8" w:rsidRDefault="00D37C88" w:rsidP="00595A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37C8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6781529B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</w:tcPr>
          <w:p w14:paraId="674B0209" w14:textId="1F3747C0" w:rsidR="005E5B09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439A0B88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5" w:type="dxa"/>
          </w:tcPr>
          <w:p w14:paraId="07B92857" w14:textId="246E4261" w:rsidR="005E5B09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14:paraId="654D5377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6287EF78" w14:textId="6EE7F478" w:rsidR="005E5B09" w:rsidRPr="00BB4BD8" w:rsidRDefault="00D37C88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13FAB65F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8" w:type="dxa"/>
          </w:tcPr>
          <w:p w14:paraId="143323F2" w14:textId="430F24CD" w:rsidR="005E5B09" w:rsidRPr="00BB4BD8" w:rsidRDefault="00D37C88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5E5B09" w:rsidRPr="00225E3B" w14:paraId="54885EDF" w14:textId="77777777" w:rsidTr="00595AD3">
        <w:tc>
          <w:tcPr>
            <w:tcW w:w="3960" w:type="dxa"/>
          </w:tcPr>
          <w:p w14:paraId="7A98837B" w14:textId="17785E58" w:rsidR="005E5B09" w:rsidRPr="00BB4BD8" w:rsidRDefault="00F61ECE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BD8">
              <w:rPr>
                <w:rFonts w:asciiTheme="majorBidi" w:hAnsiTheme="majorBidi" w:hint="cs"/>
                <w:sz w:val="26"/>
                <w:szCs w:val="26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47F8F4F4" w14:textId="0D10AAC6" w:rsidR="005E5B09" w:rsidRPr="00BB4BD8" w:rsidRDefault="00D37C88" w:rsidP="00595A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37C8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34DA0471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AE927B0" w14:textId="29C4FDDC" w:rsidR="005E5B09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236BEC" w:rsidRPr="00BB4B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445</w:t>
            </w:r>
          </w:p>
        </w:tc>
        <w:tc>
          <w:tcPr>
            <w:tcW w:w="265" w:type="dxa"/>
          </w:tcPr>
          <w:p w14:paraId="4DA44D19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32EA0D5" w14:textId="24B9D9E1" w:rsidR="005E5B09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36BEC" w:rsidRPr="00BB4B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65" w:type="dxa"/>
          </w:tcPr>
          <w:p w14:paraId="1EDCE2AC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F0AB6A" w14:textId="77777777" w:rsidR="005E5B09" w:rsidRPr="00BB4BD8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DECCD90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096CECD" w14:textId="77777777" w:rsidR="005E5B09" w:rsidRPr="00BB4BD8" w:rsidRDefault="005E5B09" w:rsidP="00595AD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5B09" w:rsidRPr="00BB4BD8" w14:paraId="02FD50F1" w14:textId="77777777" w:rsidTr="00595AD3">
        <w:tc>
          <w:tcPr>
            <w:tcW w:w="3960" w:type="dxa"/>
          </w:tcPr>
          <w:p w14:paraId="0D325F0A" w14:textId="6594AA69" w:rsidR="00B02F13" w:rsidRPr="00BB4BD8" w:rsidRDefault="005E5B09" w:rsidP="00595AD3">
            <w:pPr>
              <w:tabs>
                <w:tab w:val="left" w:pos="37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02F13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C1EEA"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BB4B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="00D37C88" w:rsidRPr="00D37C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B4BD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B4B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B4B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EAC6708" w14:textId="1451478B" w:rsidR="005E5B09" w:rsidRPr="00BB4BD8" w:rsidRDefault="005E5B09" w:rsidP="00B02F13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4BD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88CF9BD" w14:textId="77777777" w:rsidR="00B02F13" w:rsidRPr="00BB4BD8" w:rsidRDefault="00B02F13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F96577" w14:textId="42771CF9" w:rsidR="005E5B09" w:rsidRPr="00BB4BD8" w:rsidRDefault="00D37C88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66" w:type="dxa"/>
          </w:tcPr>
          <w:p w14:paraId="28B64B9E" w14:textId="77777777" w:rsidR="005E5B09" w:rsidRPr="00BB4BD8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E74C40D" w14:textId="77777777" w:rsidR="0018457E" w:rsidRPr="00BB4BD8" w:rsidRDefault="0018457E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747FA784" w14:textId="71769683" w:rsidR="00236BEC" w:rsidRPr="00BB4BD8" w:rsidRDefault="00D37C88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213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445</w:t>
            </w:r>
          </w:p>
        </w:tc>
        <w:tc>
          <w:tcPr>
            <w:tcW w:w="265" w:type="dxa"/>
          </w:tcPr>
          <w:p w14:paraId="604A58DB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5DE24C4" w14:textId="77777777" w:rsidR="0018457E" w:rsidRPr="00BB4BD8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1F3FA499" w14:textId="50FFCF22" w:rsidR="00236BEC" w:rsidRPr="00BB4BD8" w:rsidRDefault="00D37C88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606</w:t>
            </w:r>
            <w:r w:rsidR="00236BEC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65" w:type="dxa"/>
          </w:tcPr>
          <w:p w14:paraId="679A4FA8" w14:textId="77777777" w:rsidR="005E5B09" w:rsidRPr="00BB4BD8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03B964D" w14:textId="77777777" w:rsidR="00B02F13" w:rsidRPr="00BB4BD8" w:rsidRDefault="00B02F13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25EEC436" w14:textId="2C59EE07" w:rsidR="005E5B09" w:rsidRPr="00BB4BD8" w:rsidRDefault="00D37C88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200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53EA1FD6" w14:textId="77777777" w:rsidR="005E5B09" w:rsidRPr="00BB4BD8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9AAE9F0" w14:textId="77777777" w:rsidR="00B02F13" w:rsidRPr="00BB4BD8" w:rsidRDefault="00B02F13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D434E0" w14:textId="3E862FEA" w:rsidR="005E5B09" w:rsidRPr="00BB4BD8" w:rsidRDefault="00D37C88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  <w:r w:rsidR="005E5B09" w:rsidRPr="00BB4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</w:tr>
    </w:tbl>
    <w:p w14:paraId="292E46F7" w14:textId="77777777" w:rsidR="0078791F" w:rsidRPr="0078791F" w:rsidRDefault="0078791F" w:rsidP="005E5B0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330B57" w14:textId="2621F99C" w:rsidR="00FE46CD" w:rsidRDefault="005E5B09" w:rsidP="005E5B0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19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ที่ประชุมวิสามัญผู้ถือหุ้นมีมติอนุมัติการเพิ่มทุนจดทะเบียนของบริษัทจากทุนจดทะเบียน </w:t>
      </w:r>
      <w:r w:rsidR="00D37C88" w:rsidRPr="00D37C88">
        <w:rPr>
          <w:rFonts w:asciiTheme="majorBidi" w:hAnsiTheme="majorBidi" w:cstheme="majorBidi"/>
          <w:sz w:val="30"/>
          <w:szCs w:val="30"/>
        </w:rPr>
        <w:t>660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000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165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บาท เป็น </w:t>
      </w:r>
      <w:r w:rsidR="00D37C88" w:rsidRPr="00D37C88">
        <w:rPr>
          <w:rFonts w:asciiTheme="majorBidi" w:hAnsiTheme="majorBidi" w:cstheme="majorBidi"/>
          <w:sz w:val="30"/>
          <w:szCs w:val="30"/>
        </w:rPr>
        <w:t>866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113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673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บาทโดยออกหุ้นสามัญเพิ่มทุนใหม่จำนวน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412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227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015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มูลค่าหุ้นละ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  <w:cs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50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206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113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507</w:t>
      </w:r>
      <w:r w:rsidR="006F1B90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บาท เพื่อรองรับโครงการ </w:t>
      </w:r>
      <w:r w:rsidRPr="00D9188F">
        <w:rPr>
          <w:rFonts w:asciiTheme="majorBidi" w:hAnsiTheme="majorBidi" w:cstheme="majorBidi"/>
          <w:sz w:val="30"/>
          <w:szCs w:val="30"/>
        </w:rPr>
        <w:t xml:space="preserve">SCN-ESOP </w:t>
      </w:r>
      <w:r w:rsidR="00D37C88" w:rsidRPr="00D37C88">
        <w:rPr>
          <w:rFonts w:asciiTheme="majorBidi" w:hAnsiTheme="majorBidi" w:cstheme="majorBidi"/>
          <w:sz w:val="30"/>
          <w:szCs w:val="30"/>
        </w:rPr>
        <w:t>2023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D9188F">
        <w:rPr>
          <w:rFonts w:asciiTheme="majorBidi" w:hAnsiTheme="majorBidi" w:cstheme="majorBidi"/>
          <w:sz w:val="30"/>
          <w:szCs w:val="30"/>
        </w:rPr>
        <w:t>SCN-W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8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</w:p>
    <w:p w14:paraId="643F508E" w14:textId="77777777" w:rsidR="0067767A" w:rsidRPr="0078791F" w:rsidRDefault="0067767A" w:rsidP="0067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DABEE38" w14:textId="21AFEFCE" w:rsidR="00244DDA" w:rsidRPr="00D9188F" w:rsidRDefault="00244DDA" w:rsidP="00244DDA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19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ที่ประชุมวิสามัญผู้ถือหุ้นมีมติอนุมัติการออกและเสนอขายหุ้นสามัญเพิ่มทุนให้แก่กรรมการ ผู้บริหาร และพนักงานของกลุ่มบริษัท (“โครงการ </w:t>
      </w:r>
      <w:r w:rsidRPr="00D9188F">
        <w:rPr>
          <w:rFonts w:asciiTheme="majorBidi" w:hAnsiTheme="majorBidi" w:cstheme="majorBidi"/>
          <w:sz w:val="30"/>
          <w:szCs w:val="30"/>
        </w:rPr>
        <w:t xml:space="preserve">SCN-ESOP </w:t>
      </w:r>
      <w:r w:rsidR="00D37C88" w:rsidRPr="00D37C88">
        <w:rPr>
          <w:rFonts w:asciiTheme="majorBidi" w:hAnsiTheme="majorBidi" w:cstheme="majorBidi"/>
          <w:sz w:val="30"/>
          <w:szCs w:val="30"/>
        </w:rPr>
        <w:t>2023</w:t>
      </w:r>
      <w:r w:rsidRPr="00D9188F">
        <w:rPr>
          <w:rFonts w:asciiTheme="majorBidi" w:hAnsiTheme="majorBidi" w:cstheme="majorBidi"/>
          <w:sz w:val="30"/>
          <w:szCs w:val="30"/>
        </w:rPr>
        <w:t xml:space="preserve">”)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โดยมีวัตถุประสงค์เพื่อเป็นการตอบแทนและรักษาบุคลากรที่มีประสบการณ์เป็นจำนวนไม่เกิน </w:t>
      </w:r>
      <w:r w:rsidR="00D37C88" w:rsidRPr="00D37C88">
        <w:rPr>
          <w:rFonts w:asciiTheme="majorBidi" w:hAnsiTheme="majorBidi" w:cstheme="majorBidi"/>
          <w:sz w:val="30"/>
          <w:szCs w:val="30"/>
        </w:rPr>
        <w:t>9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170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179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50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บาท หรือคิดเป็นร้อยละ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76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ของทุนที่ออกและจำหน่ายแล้วทั้งหมด โครงการดังกล่าวมีการใช้สิทธิแล้วเต็มจำนวน โดยบริษัทได้รับชำระค่าหุ้นแล้วในวันที่วันที่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</w:p>
    <w:p w14:paraId="6EDF4E8B" w14:textId="77777777" w:rsidR="00244DDA" w:rsidRPr="0078791F" w:rsidRDefault="00244DDA" w:rsidP="00861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7062D63" w14:textId="37A159E3" w:rsidR="0078791F" w:rsidRDefault="00C153B0" w:rsidP="0078791F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19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ที่ประชุมวิสามัญผู้ถือหุ้นมีมติอนุมัติการออกและจัดสรรใบสำคัญแสดงสิทธิที่จะซื้อหุ้นสามัญของบริษัท ครั้งที่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</w:rPr>
        <w:t xml:space="preserve"> (“SCN-W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</w:rPr>
        <w:t xml:space="preserve">”)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27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="00D37C88" w:rsidRPr="00D37C88">
        <w:rPr>
          <w:rFonts w:asciiTheme="majorBidi" w:hAnsiTheme="majorBidi" w:cstheme="majorBidi"/>
          <w:sz w:val="30"/>
          <w:szCs w:val="30"/>
        </w:rPr>
        <w:t>403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056</w:t>
      </w:r>
      <w:r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836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หุ้นเดิม ต่อ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หน่วยใบสำคัญแสดง</w:t>
      </w:r>
      <w:r w:rsidR="00784F82" w:rsidRPr="00D9188F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Pr="00D9188F">
        <w:rPr>
          <w:rFonts w:asciiTheme="majorBidi" w:hAnsiTheme="majorBidi" w:cstheme="majorBidi"/>
          <w:sz w:val="30"/>
          <w:szCs w:val="30"/>
        </w:rPr>
        <w:t>SCN-W</w:t>
      </w:r>
      <w:r w:rsidR="00D37C88" w:rsidRPr="00D37C88">
        <w:rPr>
          <w:rFonts w:asciiTheme="majorBidi" w:hAnsiTheme="majorBidi" w:cstheme="majorBidi"/>
          <w:sz w:val="30"/>
          <w:szCs w:val="30"/>
        </w:rPr>
        <w:t>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มีอายุ </w:t>
      </w:r>
      <w:r w:rsidR="00D37C88" w:rsidRPr="00D37C88">
        <w:rPr>
          <w:rFonts w:asciiTheme="majorBidi" w:hAnsiTheme="majorBidi" w:cstheme="majorBidi"/>
          <w:sz w:val="30"/>
          <w:szCs w:val="30"/>
        </w:rPr>
        <w:t>9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นับจากวันที่ออกใบสำคัญแสดงสิทธิ และมีอัตราการใช้สิทธิอยู่ที่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141891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141891" w:rsidRPr="00D918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141891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AA3" w:rsidRPr="00D9188F">
        <w:rPr>
          <w:rFonts w:asciiTheme="majorBidi" w:hAnsiTheme="majorBidi" w:cstheme="majorBidi"/>
          <w:sz w:val="30"/>
          <w:szCs w:val="30"/>
          <w:cs/>
        </w:rPr>
        <w:t>กันยา</w:t>
      </w:r>
      <w:r w:rsidR="003F3A09" w:rsidRPr="00D9188F">
        <w:rPr>
          <w:rFonts w:asciiTheme="majorBidi" w:hAnsiTheme="majorBidi" w:cstheme="majorBidi"/>
          <w:sz w:val="30"/>
          <w:szCs w:val="30"/>
          <w:cs/>
        </w:rPr>
        <w:t>ยน</w:t>
      </w:r>
      <w:r w:rsidR="00141891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141891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23CD" w:rsidRPr="00D9188F">
        <w:rPr>
          <w:rFonts w:asciiTheme="majorBidi" w:hAnsiTheme="majorBidi" w:cstheme="majorBidi"/>
          <w:sz w:val="30"/>
          <w:szCs w:val="30"/>
          <w:cs/>
        </w:rPr>
        <w:t>มีผู้ใช้สิทธิดังกล่าวแล้วทั้งสิ้น</w:t>
      </w:r>
      <w:r w:rsidR="00C436F6" w:rsidRPr="00D9188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="00C436F6"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275</w:t>
      </w:r>
      <w:r w:rsidR="00C436F6" w:rsidRPr="00D9188F">
        <w:rPr>
          <w:rFonts w:asciiTheme="majorBidi" w:hAnsiTheme="majorBidi" w:cstheme="majorBidi"/>
          <w:sz w:val="30"/>
          <w:szCs w:val="30"/>
        </w:rPr>
        <w:t>,</w:t>
      </w:r>
      <w:r w:rsidR="00D37C88" w:rsidRPr="00D37C88">
        <w:rPr>
          <w:rFonts w:asciiTheme="majorBidi" w:hAnsiTheme="majorBidi" w:cstheme="majorBidi"/>
          <w:sz w:val="30"/>
          <w:szCs w:val="30"/>
        </w:rPr>
        <w:t>000</w:t>
      </w:r>
      <w:r w:rsidR="00C436F6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C436F6" w:rsidRPr="00D9188F">
        <w:rPr>
          <w:rFonts w:asciiTheme="majorBidi" w:hAnsiTheme="majorBidi" w:cstheme="majorBidi"/>
          <w:sz w:val="30"/>
          <w:szCs w:val="30"/>
          <w:cs/>
        </w:rPr>
        <w:t xml:space="preserve">หน่วย บริษัทได้จดทะเบียนเพิ่มทุนกับกระทรวงพาณิชย์เมื่อวันที่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10</w:t>
      </w:r>
      <w:r w:rsidR="00C436F6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C436F6" w:rsidRPr="00D9188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78791F">
        <w:rPr>
          <w:rFonts w:asciiTheme="majorBidi" w:hAnsiTheme="majorBidi" w:cstheme="majorBidi"/>
          <w:sz w:val="30"/>
          <w:szCs w:val="30"/>
        </w:rPr>
        <w:br w:type="page"/>
      </w:r>
    </w:p>
    <w:p w14:paraId="0A541CEC" w14:textId="55A1E086" w:rsidR="00626AEE" w:rsidRPr="00331F0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31F0E"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A559D" w:rsidRPr="00331F0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54685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16"/>
          <w:szCs w:val="16"/>
        </w:rPr>
      </w:pPr>
    </w:p>
    <w:p w14:paraId="1F3C2641" w14:textId="6691EF16" w:rsidR="00064DED" w:rsidRPr="00D9188F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Pr="00D9188F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1EF76AD" w14:textId="0F50A683" w:rsidR="00064DED" w:rsidRPr="00D9188F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D9188F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Theme="majorBidi" w:hAnsiTheme="majorBidi" w:cstheme="majorBidi"/>
          <w:sz w:val="16"/>
          <w:szCs w:val="16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D9188F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0ECBD9D" w:rsidR="00064DED" w:rsidRPr="00D9188F" w:rsidRDefault="00064DED" w:rsidP="00A45880">
            <w:pPr>
              <w:pStyle w:val="headingitalic"/>
              <w:spacing w:after="0" w:line="240" w:lineRule="atLeast"/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D9188F" w:rsidRDefault="00064DED" w:rsidP="006E35F5">
            <w:pPr>
              <w:pStyle w:val="BodyText"/>
              <w:ind w:right="-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และน้ำมัน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NGV)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PMS)</w:t>
            </w:r>
            <w:r w:rsidR="004A33B7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ธุรกิจ</w:t>
            </w:r>
            <w:r w:rsidR="00422C39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D9188F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6BE54C68" w:rsidR="00064DED" w:rsidRPr="00D9188F" w:rsidRDefault="00064DED" w:rsidP="00A45880">
            <w:pPr>
              <w:pStyle w:val="headingitalic"/>
              <w:spacing w:after="0" w:line="240" w:lineRule="atLeast"/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D9188F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D9188F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487906B6" w:rsidR="00064DED" w:rsidRPr="00D9188F" w:rsidRDefault="00064DED" w:rsidP="00A45880">
            <w:pPr>
              <w:pStyle w:val="headingitalic"/>
              <w:spacing w:after="0" w:line="240" w:lineRule="atLeast"/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D9188F" w:rsidRDefault="00064DED" w:rsidP="00C40008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3C3D5B"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D9188F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6EEB79E4" w:rsidR="00AB43AE" w:rsidRPr="00D9188F" w:rsidRDefault="00AB43AE" w:rsidP="00AB43AE">
            <w:pPr>
              <w:pStyle w:val="headingitalic"/>
              <w:spacing w:after="0" w:line="240" w:lineRule="atLeast"/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D9188F" w:rsidRDefault="00326C0D" w:rsidP="00AB43AE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D9188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D9188F" w:rsidRDefault="00AB43AE" w:rsidP="00AB43AE">
            <w:pPr>
              <w:pStyle w:val="headingitalic"/>
              <w:spacing w:after="100" w:afterAutospacing="1" w:line="240" w:lineRule="auto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D9188F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88F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28A7381B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 w:rsidR="00FC1EEA">
        <w:rPr>
          <w:rFonts w:ascii="Angsana New" w:hAnsi="Angsana New" w:hint="cs"/>
          <w:sz w:val="30"/>
          <w:szCs w:val="30"/>
          <w:cs/>
        </w:rPr>
        <w:t>เก้า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="Angsana New" w:hAnsi="Angsana New"/>
          <w:sz w:val="30"/>
          <w:szCs w:val="30"/>
        </w:rPr>
        <w:t>30</w:t>
      </w:r>
      <w:r w:rsidR="003128E3">
        <w:rPr>
          <w:rFonts w:ascii="Angsana New" w:hAnsi="Angsana New"/>
          <w:sz w:val="30"/>
          <w:szCs w:val="30"/>
        </w:rPr>
        <w:t xml:space="preserve"> </w:t>
      </w:r>
      <w:r w:rsidR="00FC1EEA">
        <w:rPr>
          <w:rFonts w:ascii="Angsana New" w:hAnsi="Angsana New" w:hint="cs"/>
          <w:sz w:val="30"/>
          <w:szCs w:val="30"/>
          <w:cs/>
        </w:rPr>
        <w:t>กันยายน</w:t>
      </w:r>
      <w:r w:rsidR="003128E3">
        <w:rPr>
          <w:rFonts w:ascii="Angsana New" w:hAnsi="Angsana New" w:hint="cs"/>
          <w:sz w:val="30"/>
          <w:szCs w:val="30"/>
          <w:cs/>
        </w:rPr>
        <w:t xml:space="preserve"> </w:t>
      </w:r>
      <w:r w:rsidRPr="000A492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60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08"/>
        <w:gridCol w:w="539"/>
        <w:gridCol w:w="248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52"/>
        <w:gridCol w:w="236"/>
        <w:gridCol w:w="655"/>
        <w:gridCol w:w="236"/>
        <w:gridCol w:w="486"/>
        <w:gridCol w:w="240"/>
        <w:gridCol w:w="630"/>
        <w:gridCol w:w="243"/>
        <w:gridCol w:w="609"/>
        <w:gridCol w:w="18"/>
        <w:gridCol w:w="10"/>
      </w:tblGrid>
      <w:tr w:rsidR="00F86099" w:rsidRPr="0044787F" w14:paraId="64C93306" w14:textId="77777777" w:rsidTr="004A301D">
        <w:trPr>
          <w:gridAfter w:val="2"/>
          <w:wAfter w:w="28" w:type="dxa"/>
          <w:trHeight w:val="225"/>
          <w:tblHeader/>
        </w:trPr>
        <w:tc>
          <w:tcPr>
            <w:tcW w:w="2608" w:type="dxa"/>
            <w:noWrap/>
          </w:tcPr>
          <w:p w14:paraId="310C792F" w14:textId="77777777" w:rsidR="00F86099" w:rsidRPr="0044787F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965" w:type="dxa"/>
            <w:gridSpan w:val="31"/>
          </w:tcPr>
          <w:p w14:paraId="4691DC9C" w14:textId="77777777" w:rsidR="00F86099" w:rsidRPr="00047600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44787F" w14:paraId="037C284E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blHeader/>
        </w:trPr>
        <w:tc>
          <w:tcPr>
            <w:tcW w:w="2608" w:type="dxa"/>
            <w:vAlign w:val="bottom"/>
          </w:tcPr>
          <w:p w14:paraId="15B74BAB" w14:textId="77777777" w:rsidR="00F86099" w:rsidRPr="0044787F" w:rsidRDefault="00F86099" w:rsidP="006F6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45" w:type="dxa"/>
            <w:gridSpan w:val="3"/>
          </w:tcPr>
          <w:p w14:paraId="33DE9479" w14:textId="54956AF3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66674743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1A235865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2E824A6B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6" w:type="dxa"/>
            <w:gridSpan w:val="3"/>
          </w:tcPr>
          <w:p w14:paraId="3C15715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0F42A3C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3128E3" w:rsidRPr="0044787F" w14:paraId="44BBBF43" w14:textId="77777777" w:rsidTr="004A301D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608" w:type="dxa"/>
            <w:vAlign w:val="bottom"/>
            <w:hideMark/>
          </w:tcPr>
          <w:p w14:paraId="21C2AB04" w14:textId="688C8E8C" w:rsidR="003128E3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FC1EE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4FD17B54" w14:textId="5AC063E5" w:rsidR="003128E3" w:rsidRPr="0044787F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D37C88" w:rsidRPr="00D37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FC1EE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539" w:type="dxa"/>
          </w:tcPr>
          <w:p w14:paraId="3275286C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9C8815" w14:textId="6E276EB4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48" w:type="dxa"/>
          </w:tcPr>
          <w:p w14:paraId="371D6718" w14:textId="77777777" w:rsidR="003128E3" w:rsidRPr="0044787F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E08D8E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47650A4" w14:textId="7B87D0D7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8" w:type="dxa"/>
          </w:tcPr>
          <w:p w14:paraId="3A006FE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1F94D84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D219091" w14:textId="12297336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6BB3E23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095BE5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BD99FA" w14:textId="18319320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68" w:type="dxa"/>
          </w:tcPr>
          <w:p w14:paraId="1DC8FBD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9797B1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A2F313" w14:textId="324667FA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42" w:type="dxa"/>
          </w:tcPr>
          <w:p w14:paraId="5353E5C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F06C00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7BCE223" w14:textId="1172FDBE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643C366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7E0AF1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642CCA" w14:textId="3EC1E989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4E1722B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826A3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51D3E91" w14:textId="6AAB8A53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3DF609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F1ABF4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90EFEC9" w14:textId="2FE6EC3E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7" w:type="dxa"/>
          </w:tcPr>
          <w:p w14:paraId="7F51532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50147D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B56C0E" w14:textId="55685043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68FF1CC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08D66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18446B" w14:textId="674B69FE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40" w:type="dxa"/>
          </w:tcPr>
          <w:p w14:paraId="6B057D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6CC68F55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7B3322" w14:textId="06959177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266567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5" w:type="dxa"/>
          </w:tcPr>
          <w:p w14:paraId="0497ADF4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4FF549A" w14:textId="29799809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125D82B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736B09A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A54C3FA" w14:textId="3ECE4DBB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40" w:type="dxa"/>
          </w:tcPr>
          <w:p w14:paraId="50EF4A5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DE780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752F8F1" w14:textId="46B5B747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43" w:type="dxa"/>
          </w:tcPr>
          <w:p w14:paraId="552517C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gridSpan w:val="3"/>
          </w:tcPr>
          <w:p w14:paraId="42C6E5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B4CA25" w14:textId="30F2A14C" w:rsidR="003128E3" w:rsidRPr="0044787F" w:rsidRDefault="00D37C88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</w:tr>
      <w:tr w:rsidR="00F86099" w:rsidRPr="0044787F" w14:paraId="20FADA76" w14:textId="77777777" w:rsidTr="004A301D">
        <w:tblPrEx>
          <w:tblLook w:val="01E0" w:firstRow="1" w:lastRow="1" w:firstColumn="1" w:lastColumn="1" w:noHBand="0" w:noVBand="0"/>
        </w:tblPrEx>
        <w:trPr>
          <w:gridAfter w:val="2"/>
          <w:wAfter w:w="28" w:type="dxa"/>
          <w:tblHeader/>
        </w:trPr>
        <w:tc>
          <w:tcPr>
            <w:tcW w:w="2608" w:type="dxa"/>
            <w:vAlign w:val="bottom"/>
          </w:tcPr>
          <w:p w14:paraId="71A554AA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965" w:type="dxa"/>
            <w:gridSpan w:val="31"/>
          </w:tcPr>
          <w:p w14:paraId="6EADEA1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FC1EEA" w:rsidRPr="0044787F" w14:paraId="40E6D7C3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529BB3D0" w14:textId="77777777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39" w:type="dxa"/>
            <w:vAlign w:val="bottom"/>
          </w:tcPr>
          <w:p w14:paraId="3A4E0F53" w14:textId="256AC949" w:rsidR="00FC1EEA" w:rsidRPr="00D77E81" w:rsidRDefault="00D37C88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690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944</w:t>
            </w:r>
          </w:p>
        </w:tc>
        <w:tc>
          <w:tcPr>
            <w:tcW w:w="248" w:type="dxa"/>
            <w:vAlign w:val="bottom"/>
          </w:tcPr>
          <w:p w14:paraId="5FAEB80B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0EB7A83A" w:rsidR="00FC1EEA" w:rsidRPr="000F4EE3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753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148</w:t>
            </w:r>
          </w:p>
        </w:tc>
        <w:tc>
          <w:tcPr>
            <w:tcW w:w="238" w:type="dxa"/>
            <w:vAlign w:val="bottom"/>
          </w:tcPr>
          <w:p w14:paraId="00E92986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BEAAF2F" w14:textId="515462B5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732</w:t>
            </w:r>
          </w:p>
        </w:tc>
        <w:tc>
          <w:tcPr>
            <w:tcW w:w="236" w:type="dxa"/>
            <w:vAlign w:val="bottom"/>
          </w:tcPr>
          <w:p w14:paraId="454F45B6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D323FD5" w14:textId="1C560465" w:rsidR="00FC1EEA" w:rsidRPr="000F4EE3" w:rsidRDefault="00D37C88" w:rsidP="000F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823</w:t>
            </w:r>
          </w:p>
        </w:tc>
        <w:tc>
          <w:tcPr>
            <w:tcW w:w="268" w:type="dxa"/>
            <w:vAlign w:val="bottom"/>
          </w:tcPr>
          <w:p w14:paraId="5BC78EF7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1C4899A" w14:textId="287F1387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129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714</w:t>
            </w:r>
          </w:p>
        </w:tc>
        <w:tc>
          <w:tcPr>
            <w:tcW w:w="242" w:type="dxa"/>
            <w:vAlign w:val="bottom"/>
          </w:tcPr>
          <w:p w14:paraId="3BDF93B1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0B31B05D" w14:textId="2617FFE2" w:rsidR="00FC1EEA" w:rsidRPr="000F4EE3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194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452</w:t>
            </w:r>
          </w:p>
        </w:tc>
        <w:tc>
          <w:tcPr>
            <w:tcW w:w="236" w:type="dxa"/>
            <w:vAlign w:val="bottom"/>
          </w:tcPr>
          <w:p w14:paraId="0C47A912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42DBD61" w14:textId="22190E3C" w:rsidR="00FC1EEA" w:rsidRPr="00D77E81" w:rsidRDefault="00D37C88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272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435</w:t>
            </w:r>
          </w:p>
        </w:tc>
        <w:tc>
          <w:tcPr>
            <w:tcW w:w="236" w:type="dxa"/>
            <w:vAlign w:val="bottom"/>
          </w:tcPr>
          <w:p w14:paraId="59C701A9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42979EEA" w14:textId="487C831B" w:rsidR="00FC1EEA" w:rsidRPr="000F4EE3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155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925</w:t>
            </w:r>
          </w:p>
        </w:tc>
        <w:tc>
          <w:tcPr>
            <w:tcW w:w="236" w:type="dxa"/>
          </w:tcPr>
          <w:p w14:paraId="4DB84DC6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28C8BCF" w14:textId="538EC3ED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101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451</w:t>
            </w:r>
          </w:p>
        </w:tc>
        <w:tc>
          <w:tcPr>
            <w:tcW w:w="237" w:type="dxa"/>
          </w:tcPr>
          <w:p w14:paraId="54DC46BC" w14:textId="77777777" w:rsidR="00FC1EEA" w:rsidRPr="00F44EF8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1927F87" w14:textId="64B5F244" w:rsidR="00FC1EEA" w:rsidRPr="00F44EF8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</w:t>
            </w:r>
            <w:r w:rsidR="00FC1EEA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741</w:t>
            </w:r>
          </w:p>
        </w:tc>
        <w:tc>
          <w:tcPr>
            <w:tcW w:w="236" w:type="dxa"/>
            <w:vAlign w:val="bottom"/>
          </w:tcPr>
          <w:p w14:paraId="0C3320BC" w14:textId="77777777" w:rsidR="00FC1EEA" w:rsidRPr="00F44EF8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7B72BD" w14:textId="57B14E6B" w:rsidR="00FC1EEA" w:rsidRPr="00F44EF8" w:rsidRDefault="00D37C88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231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276</w:t>
            </w:r>
          </w:p>
        </w:tc>
        <w:tc>
          <w:tcPr>
            <w:tcW w:w="240" w:type="dxa"/>
            <w:vAlign w:val="bottom"/>
          </w:tcPr>
          <w:p w14:paraId="3AED771B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42FF145C" w14:textId="06844C30" w:rsidR="00FC1EEA" w:rsidRPr="000F4EE3" w:rsidRDefault="00D37C88" w:rsidP="0058020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383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089</w:t>
            </w:r>
          </w:p>
        </w:tc>
        <w:tc>
          <w:tcPr>
            <w:tcW w:w="236" w:type="dxa"/>
            <w:vAlign w:val="bottom"/>
          </w:tcPr>
          <w:p w14:paraId="4EBCE72F" w14:textId="77777777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3FFDE724" w14:textId="249D87DC" w:rsidR="00FC1EEA" w:rsidRPr="000F4EE3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48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76C7B5" w14:textId="5F86E0CC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6636FF20" w14:textId="330F57FF" w:rsidR="00FC1EEA" w:rsidRPr="004C0C12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9C769D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231</w:t>
            </w:r>
            <w:r w:rsidR="009C769D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276</w:t>
            </w:r>
          </w:p>
        </w:tc>
        <w:tc>
          <w:tcPr>
            <w:tcW w:w="243" w:type="dxa"/>
          </w:tcPr>
          <w:p w14:paraId="66E64DA2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C3D25FB" w14:textId="65D284EF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383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089</w:t>
            </w:r>
          </w:p>
        </w:tc>
      </w:tr>
      <w:tr w:rsidR="00FC1EEA" w:rsidRPr="0044787F" w14:paraId="753E8916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72F03BEA" w14:textId="77777777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106B9ECF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579</w:t>
            </w:r>
          </w:p>
        </w:tc>
        <w:tc>
          <w:tcPr>
            <w:tcW w:w="248" w:type="dxa"/>
            <w:vAlign w:val="bottom"/>
          </w:tcPr>
          <w:p w14:paraId="393677B8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3A9F52EA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909</w:t>
            </w:r>
          </w:p>
        </w:tc>
        <w:tc>
          <w:tcPr>
            <w:tcW w:w="238" w:type="dxa"/>
            <w:vAlign w:val="bottom"/>
          </w:tcPr>
          <w:p w14:paraId="60EA73DC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25DB2336" w:rsidR="00FC1EEA" w:rsidRPr="00D77E81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28415245" w:rsidR="00FC1EEA" w:rsidRPr="000F4EE3" w:rsidRDefault="00FC1EEA" w:rsidP="000F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6E2EEC47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320</w:t>
            </w:r>
          </w:p>
        </w:tc>
        <w:tc>
          <w:tcPr>
            <w:tcW w:w="242" w:type="dxa"/>
            <w:vAlign w:val="bottom"/>
          </w:tcPr>
          <w:p w14:paraId="5E548347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2B4BC238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292</w:t>
            </w:r>
          </w:p>
        </w:tc>
        <w:tc>
          <w:tcPr>
            <w:tcW w:w="236" w:type="dxa"/>
            <w:vAlign w:val="bottom"/>
          </w:tcPr>
          <w:p w14:paraId="20E5F82F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7E31117A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065</w:t>
            </w:r>
          </w:p>
        </w:tc>
        <w:tc>
          <w:tcPr>
            <w:tcW w:w="236" w:type="dxa"/>
            <w:vAlign w:val="bottom"/>
          </w:tcPr>
          <w:p w14:paraId="07BBC7C6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4213E780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879</w:t>
            </w:r>
          </w:p>
        </w:tc>
        <w:tc>
          <w:tcPr>
            <w:tcW w:w="236" w:type="dxa"/>
          </w:tcPr>
          <w:p w14:paraId="6FF834D5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38E50D05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673</w:t>
            </w:r>
          </w:p>
        </w:tc>
        <w:tc>
          <w:tcPr>
            <w:tcW w:w="237" w:type="dxa"/>
          </w:tcPr>
          <w:p w14:paraId="16653DDE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6BBB9A08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C1EEA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762</w:t>
            </w:r>
          </w:p>
        </w:tc>
        <w:tc>
          <w:tcPr>
            <w:tcW w:w="236" w:type="dxa"/>
            <w:vAlign w:val="bottom"/>
          </w:tcPr>
          <w:p w14:paraId="237C8169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043D1DCA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123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637</w:t>
            </w:r>
          </w:p>
        </w:tc>
        <w:tc>
          <w:tcPr>
            <w:tcW w:w="240" w:type="dxa"/>
          </w:tcPr>
          <w:p w14:paraId="3918A613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01A7F49B" w14:textId="3949E079" w:rsidR="00FC1EEA" w:rsidRPr="000F4EE3" w:rsidRDefault="00D37C88" w:rsidP="0058020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842</w:t>
            </w:r>
          </w:p>
        </w:tc>
        <w:tc>
          <w:tcPr>
            <w:tcW w:w="236" w:type="dxa"/>
            <w:vAlign w:val="bottom"/>
          </w:tcPr>
          <w:p w14:paraId="235F9FA6" w14:textId="77777777" w:rsidR="00FC1EEA" w:rsidRPr="000F4EE3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67C65C5" w14:textId="70A83EF6" w:rsidR="00FC1EEA" w:rsidRPr="000F4EE3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123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637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FC1EEA" w:rsidRPr="000F4EE3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63BB9B2C" w:rsidR="00FC1EEA" w:rsidRPr="000F4EE3" w:rsidRDefault="00FC1EEA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96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842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54165447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74F02AA0" w:rsidR="00FC1EEA" w:rsidRPr="004C0C12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7BEAAEBD" w14:textId="23BD51C9" w:rsidR="00FC1EEA" w:rsidRPr="00D77E81" w:rsidRDefault="00FC1EEA" w:rsidP="000F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FC1EEA" w:rsidRPr="0044787F" w14:paraId="56657515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7B1DF7B7" w14:textId="7E2B4D67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4CEA20DC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701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523</w:t>
            </w:r>
          </w:p>
        </w:tc>
        <w:tc>
          <w:tcPr>
            <w:tcW w:w="248" w:type="dxa"/>
          </w:tcPr>
          <w:p w14:paraId="0BEE3441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05DBDC31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761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057</w:t>
            </w:r>
          </w:p>
        </w:tc>
        <w:tc>
          <w:tcPr>
            <w:tcW w:w="238" w:type="dxa"/>
          </w:tcPr>
          <w:p w14:paraId="50002727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79B1349A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732</w:t>
            </w:r>
          </w:p>
        </w:tc>
        <w:tc>
          <w:tcPr>
            <w:tcW w:w="236" w:type="dxa"/>
          </w:tcPr>
          <w:p w14:paraId="3E2D3BE4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4BC92D47" w:rsidR="00FC1EEA" w:rsidRPr="000F4EE3" w:rsidRDefault="00D37C88" w:rsidP="000F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823</w:t>
            </w:r>
          </w:p>
        </w:tc>
        <w:tc>
          <w:tcPr>
            <w:tcW w:w="268" w:type="dxa"/>
          </w:tcPr>
          <w:p w14:paraId="2D9AFEB0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20971F1F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179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034</w:t>
            </w:r>
          </w:p>
        </w:tc>
        <w:tc>
          <w:tcPr>
            <w:tcW w:w="242" w:type="dxa"/>
          </w:tcPr>
          <w:p w14:paraId="06014A89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3B2B129F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246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744</w:t>
            </w:r>
          </w:p>
        </w:tc>
        <w:tc>
          <w:tcPr>
            <w:tcW w:w="236" w:type="dxa"/>
          </w:tcPr>
          <w:p w14:paraId="42DB0ABA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6555631A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330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500</w:t>
            </w:r>
          </w:p>
        </w:tc>
        <w:tc>
          <w:tcPr>
            <w:tcW w:w="236" w:type="dxa"/>
          </w:tcPr>
          <w:p w14:paraId="2E0864D6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08B3BEAD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174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804</w:t>
            </w:r>
          </w:p>
        </w:tc>
        <w:tc>
          <w:tcPr>
            <w:tcW w:w="236" w:type="dxa"/>
          </w:tcPr>
          <w:p w14:paraId="15BBA015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46864B28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107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124</w:t>
            </w:r>
          </w:p>
        </w:tc>
        <w:tc>
          <w:tcPr>
            <w:tcW w:w="237" w:type="dxa"/>
          </w:tcPr>
          <w:p w14:paraId="41567D03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5A7597F2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</w:t>
            </w:r>
            <w:r w:rsidR="00FC1EEA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503</w:t>
            </w:r>
          </w:p>
        </w:tc>
        <w:tc>
          <w:tcPr>
            <w:tcW w:w="236" w:type="dxa"/>
          </w:tcPr>
          <w:p w14:paraId="536432C9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4CBD1715" w:rsidR="00FC1EEA" w:rsidRPr="00F44EF8" w:rsidRDefault="00D37C88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354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913</w:t>
            </w:r>
          </w:p>
        </w:tc>
        <w:tc>
          <w:tcPr>
            <w:tcW w:w="240" w:type="dxa"/>
          </w:tcPr>
          <w:p w14:paraId="1D73C979" w14:textId="77777777" w:rsidR="00FC1EEA" w:rsidRPr="00B963AF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E04E585" w14:textId="53D2D869" w:rsidR="00FC1EEA" w:rsidRPr="000F4EE3" w:rsidRDefault="00D37C88" w:rsidP="0058020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467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931</w:t>
            </w:r>
          </w:p>
        </w:tc>
        <w:tc>
          <w:tcPr>
            <w:tcW w:w="236" w:type="dxa"/>
          </w:tcPr>
          <w:p w14:paraId="1CE612DC" w14:textId="77777777" w:rsidR="00FC1EEA" w:rsidRPr="000F4EE3" w:rsidRDefault="00FC1EEA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416E38FF" w14:textId="099EDB7B" w:rsidR="00FC1EEA" w:rsidRPr="000F4EE3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123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637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FC1EEA" w:rsidRPr="000F4EE3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26D739E5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842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06D0054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51C2A1F1" w:rsidR="00FC1EEA" w:rsidRPr="004C0C12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1A18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231</w:t>
            </w:r>
            <w:r w:rsidR="00541A18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276</w:t>
            </w:r>
          </w:p>
        </w:tc>
        <w:tc>
          <w:tcPr>
            <w:tcW w:w="243" w:type="dxa"/>
          </w:tcPr>
          <w:p w14:paraId="241AD7F2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4DB269F" w14:textId="56685AB1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383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089</w:t>
            </w:r>
          </w:p>
        </w:tc>
      </w:tr>
      <w:tr w:rsidR="00FC1EEA" w:rsidRPr="0044787F" w14:paraId="3E209B50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0D497FDF" w14:textId="77777777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413E9A85" w:rsidR="00FC1EEA" w:rsidRPr="00D77E81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8" w:type="dxa"/>
          </w:tcPr>
          <w:p w14:paraId="47B7B3F8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57AAB023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652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090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42932E1F" w:rsidR="00FC1EEA" w:rsidRPr="00D77E81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616F29A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3E24769B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111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354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8" w:type="dxa"/>
          </w:tcPr>
          <w:p w14:paraId="3FC6F1B7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4DAB4E0B" w:rsidR="00FC1EEA" w:rsidRPr="00D77E81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2EA59FDB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135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351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21FED1A1" w:rsidR="00FC1EEA" w:rsidRPr="00D77E81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2EFE9882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154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258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3EF666AB" w:rsidR="00FC1EEA" w:rsidRPr="00F44EF8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193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364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01114BED" w:rsidR="00FC1EEA" w:rsidRPr="00F44EF8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166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425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50D7267" w14:textId="77777777" w:rsidR="00FC1EEA" w:rsidRPr="00F44EF8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040B7390" w:rsidR="00FC1EEA" w:rsidRPr="00F44EF8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238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327F5973" w14:textId="2283A76B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219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478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A976299" w14:textId="77777777" w:rsidR="00FC1EEA" w:rsidRPr="000F4EE3" w:rsidRDefault="00FC1EEA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7CAE6EE8" w14:textId="2D351E47" w:rsidR="00FC1EEA" w:rsidRPr="000F4EE3" w:rsidRDefault="00D37C88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9C769D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397</w:t>
            </w:r>
          </w:p>
        </w:tc>
        <w:tc>
          <w:tcPr>
            <w:tcW w:w="236" w:type="dxa"/>
          </w:tcPr>
          <w:p w14:paraId="4AE1A6A1" w14:textId="77777777" w:rsidR="00FC1EEA" w:rsidRPr="000F4EE3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5C6373C3" w:rsidR="00FC1EEA" w:rsidRPr="000F4EE3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186</w:t>
            </w:r>
          </w:p>
        </w:tc>
        <w:tc>
          <w:tcPr>
            <w:tcW w:w="240" w:type="dxa"/>
          </w:tcPr>
          <w:p w14:paraId="2F63A6F3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06403FDF" w:rsidR="00FC1EEA" w:rsidRPr="004C0C12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140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154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CF71655" w14:textId="02928384" w:rsidR="00FC1EEA" w:rsidRPr="00D77E81" w:rsidRDefault="00FC1EEA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C1EEA" w:rsidRPr="0044787F" w14:paraId="55A973C0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163"/>
        </w:trPr>
        <w:tc>
          <w:tcPr>
            <w:tcW w:w="2608" w:type="dxa"/>
            <w:vAlign w:val="bottom"/>
          </w:tcPr>
          <w:p w14:paraId="03F31D24" w14:textId="5979AC45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35E8CC41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081</w:t>
            </w:r>
          </w:p>
        </w:tc>
        <w:tc>
          <w:tcPr>
            <w:tcW w:w="248" w:type="dxa"/>
          </w:tcPr>
          <w:p w14:paraId="56E37509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33E791E4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967</w:t>
            </w:r>
          </w:p>
        </w:tc>
        <w:tc>
          <w:tcPr>
            <w:tcW w:w="238" w:type="dxa"/>
          </w:tcPr>
          <w:p w14:paraId="7EF3C31D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56634FF0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</w:p>
        </w:tc>
        <w:tc>
          <w:tcPr>
            <w:tcW w:w="236" w:type="dxa"/>
          </w:tcPr>
          <w:p w14:paraId="21EA598D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54494D9D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469</w:t>
            </w:r>
          </w:p>
        </w:tc>
        <w:tc>
          <w:tcPr>
            <w:tcW w:w="268" w:type="dxa"/>
          </w:tcPr>
          <w:p w14:paraId="0AA986A8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0155B3B0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866</w:t>
            </w:r>
          </w:p>
        </w:tc>
        <w:tc>
          <w:tcPr>
            <w:tcW w:w="242" w:type="dxa"/>
          </w:tcPr>
          <w:p w14:paraId="1775CB0C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1F6CF11F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111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393</w:t>
            </w:r>
          </w:p>
        </w:tc>
        <w:tc>
          <w:tcPr>
            <w:tcW w:w="236" w:type="dxa"/>
          </w:tcPr>
          <w:p w14:paraId="71FED75D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2420DFB7" w:rsidR="00FC1EEA" w:rsidRPr="00D77E81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9C76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286</w:t>
            </w:r>
          </w:p>
        </w:tc>
        <w:tc>
          <w:tcPr>
            <w:tcW w:w="236" w:type="dxa"/>
          </w:tcPr>
          <w:p w14:paraId="7EEBE43F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68555F81" w:rsidR="00FC1EEA" w:rsidRPr="000F4EE3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546</w:t>
            </w:r>
          </w:p>
        </w:tc>
        <w:tc>
          <w:tcPr>
            <w:tcW w:w="236" w:type="dxa"/>
          </w:tcPr>
          <w:p w14:paraId="32256E11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76150605" w:rsidR="00FC1EEA" w:rsidRPr="00F44EF8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240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92F9BFC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70BF4A01" w:rsidR="00FC1EEA" w:rsidRPr="00F44EF8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922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E54DDE4" w14:textId="77777777" w:rsidR="00FC1EEA" w:rsidRPr="00F44EF8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19EE592F" w:rsidR="00FC1EEA" w:rsidRPr="00F44EF8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116</w:t>
            </w:r>
            <w:r w:rsidR="009C769D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362</w:t>
            </w:r>
          </w:p>
        </w:tc>
        <w:tc>
          <w:tcPr>
            <w:tcW w:w="240" w:type="dxa"/>
          </w:tcPr>
          <w:p w14:paraId="6F6F985F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2D3A41A2" w:rsidR="00FC1EEA" w:rsidRPr="000F4EE3" w:rsidRDefault="00D37C88" w:rsidP="0058020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248</w:t>
            </w:r>
            <w:r w:rsidR="00FC1EEA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453</w:t>
            </w:r>
          </w:p>
        </w:tc>
        <w:tc>
          <w:tcPr>
            <w:tcW w:w="236" w:type="dxa"/>
          </w:tcPr>
          <w:p w14:paraId="449572A6" w14:textId="77777777" w:rsidR="00FC1EEA" w:rsidRPr="000F4EE3" w:rsidRDefault="00FC1EEA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01FB3F62" w:rsidR="00FC1EEA" w:rsidRPr="000F4EE3" w:rsidRDefault="009C769D" w:rsidP="00B9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240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FC1EEA" w:rsidRPr="000F4EE3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7C6B2288" w:rsidR="00FC1EEA" w:rsidRPr="000F4EE3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656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9256482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58635438" w:rsidR="00FC1EEA" w:rsidRPr="004C0C12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</w:t>
            </w:r>
            <w:r w:rsidR="009C769D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122</w:t>
            </w:r>
          </w:p>
        </w:tc>
        <w:tc>
          <w:tcPr>
            <w:tcW w:w="243" w:type="dxa"/>
          </w:tcPr>
          <w:p w14:paraId="46E0EB41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DADF554" w14:textId="7F53DE81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234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797</w:t>
            </w:r>
          </w:p>
        </w:tc>
      </w:tr>
      <w:tr w:rsidR="00FC1EEA" w:rsidRPr="0044787F" w14:paraId="3D9FA1EA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143"/>
        </w:trPr>
        <w:tc>
          <w:tcPr>
            <w:tcW w:w="2608" w:type="dxa"/>
            <w:vAlign w:val="bottom"/>
          </w:tcPr>
          <w:p w14:paraId="60CA7D97" w14:textId="77777777" w:rsidR="00FC1EEA" w:rsidRPr="0044787F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7E9690DD" w14:textId="77777777" w:rsidR="00FC1EEA" w:rsidRPr="00D77E81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4AB1349D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20060FC0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2B04D40" w14:textId="0EF69776" w:rsidR="00FC1EEA" w:rsidRPr="004C0C12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="009C769D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016</w:t>
            </w:r>
          </w:p>
        </w:tc>
        <w:tc>
          <w:tcPr>
            <w:tcW w:w="243" w:type="dxa"/>
          </w:tcPr>
          <w:p w14:paraId="3090649F" w14:textId="77777777" w:rsidR="00FC1EEA" w:rsidRPr="00030CF2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2E70EF78" w14:textId="7DCAA4B8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830</w:t>
            </w:r>
          </w:p>
        </w:tc>
      </w:tr>
      <w:tr w:rsidR="00FC1EEA" w:rsidRPr="0044787F" w14:paraId="0FA3D634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143"/>
        </w:trPr>
        <w:tc>
          <w:tcPr>
            <w:tcW w:w="2608" w:type="dxa"/>
          </w:tcPr>
          <w:p w14:paraId="30136740" w14:textId="77777777" w:rsidR="00FC1EEA" w:rsidRPr="005A5995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539" w:type="dxa"/>
          </w:tcPr>
          <w:p w14:paraId="736CC289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2E6FFC21" w14:textId="77777777" w:rsidR="00FC1EEA" w:rsidRPr="00D77E81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928494B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908AC7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7928C789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BCB6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2437195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70D40029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01711C5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0116331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16174A96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9512AB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FF9EA1B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712A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BB392D1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3144952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2C4DB01F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B6A6D3A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CED2D59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1F1A306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1E07E20B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F7770B3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142B5F6B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F83DEC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746C6D75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B022D4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46350CA3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C329929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C2AB2D4" w14:textId="0405E30F" w:rsidR="00FC1EEA" w:rsidRPr="004C0C12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4D1B4F73" w14:textId="77777777" w:rsidR="00FC1EEA" w:rsidRPr="00D77E81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</w:tcPr>
          <w:p w14:paraId="2BC3BFDA" w14:textId="3A65222D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582</w:t>
            </w:r>
          </w:p>
        </w:tc>
      </w:tr>
      <w:tr w:rsidR="00FC1EEA" w:rsidRPr="0044787F" w14:paraId="4D076F0A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3BB84796" w14:textId="74EA89F9" w:rsidR="00FC1EEA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539" w:type="dxa"/>
          </w:tcPr>
          <w:p w14:paraId="279F130B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1CAA66C3" w14:textId="77777777" w:rsidR="00FC1EEA" w:rsidRPr="00D77E81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035118B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EEEDF02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CEE1D94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5F1860A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DB00E36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61E32FD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F96FA0A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4E031B36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837CEB1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01419B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B3EA0F7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B1EC6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0C75953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ABAB5A0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7D660E4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64FD349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F6963CC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9265F80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02A9BE6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AB9DB3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0BCD9906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974291C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2859FE46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F7C9AE0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0A4E35E1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575BC8C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CF2F76" w14:textId="057B7DE1" w:rsidR="00FC1EEA" w:rsidRPr="004C0C12" w:rsidRDefault="009C769D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675C8B38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455DCE0" w14:textId="08628BB7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722</w:t>
            </w:r>
          </w:p>
        </w:tc>
      </w:tr>
      <w:tr w:rsidR="00FC1EEA" w14:paraId="38CD58F6" w14:textId="77777777" w:rsidTr="00186BAB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313BC187" w14:textId="77777777" w:rsidR="00FC1EEA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39" w:type="dxa"/>
          </w:tcPr>
          <w:p w14:paraId="5C7C2B49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22958828" w14:textId="77777777" w:rsidR="00FC1EEA" w:rsidRPr="00D77E81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FC1EEA" w:rsidRPr="00D77E81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32442F35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648F2C53" w14:textId="77777777" w:rsidR="00FC1EEA" w:rsidRPr="00D77E81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FC1EEA" w:rsidRPr="00D77E81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FC1EEA" w:rsidRPr="00D77E81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3CF5F995" w:rsidR="00FC1EEA" w:rsidRPr="004C0C12" w:rsidRDefault="00D37C88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</w:rPr>
              <w:t>204</w:t>
            </w:r>
            <w:r w:rsidR="009C769D" w:rsidRPr="004C0C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243" w:type="dxa"/>
          </w:tcPr>
          <w:p w14:paraId="372EC5F7" w14:textId="77777777" w:rsidR="00FC1EEA" w:rsidRPr="00D77E81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186D6BCD" w14:textId="337D9A6D" w:rsidR="00FC1EEA" w:rsidRPr="00D77E81" w:rsidRDefault="00D37C88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391</w:t>
            </w:r>
            <w:r w:rsidR="00FC1E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931</w:t>
            </w:r>
          </w:p>
        </w:tc>
      </w:tr>
      <w:tr w:rsidR="0089439A" w14:paraId="4A7FBF4F" w14:textId="77777777" w:rsidTr="00186BAB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78FB850B" w14:textId="6A2BDC4B" w:rsidR="0089439A" w:rsidRPr="00946403" w:rsidRDefault="0089439A" w:rsidP="0089439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640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39" w:type="dxa"/>
          </w:tcPr>
          <w:p w14:paraId="642BFE9D" w14:textId="77777777" w:rsidR="0089439A" w:rsidRPr="00946403" w:rsidRDefault="0089439A" w:rsidP="00894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06D3C48D" w14:textId="77777777" w:rsidR="0089439A" w:rsidRPr="00946403" w:rsidRDefault="0089439A" w:rsidP="0089439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27FDD6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A41BF73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775A8E45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10D1B1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8497167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4907128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451E539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4D37F72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0CCF3AE" w14:textId="77777777" w:rsidR="0089439A" w:rsidRPr="00946403" w:rsidRDefault="0089439A" w:rsidP="0089439A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AD4E0D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0981B84" w14:textId="77777777" w:rsidR="0089439A" w:rsidRPr="00946403" w:rsidRDefault="0089439A" w:rsidP="0089439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648C24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1A611E37" w14:textId="77777777" w:rsidR="0089439A" w:rsidRPr="00946403" w:rsidRDefault="0089439A" w:rsidP="0089439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D0F55B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5D616193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BE9231C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9F4D9CA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53F487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CD87FDD" w14:textId="77777777" w:rsidR="0089439A" w:rsidRPr="00946403" w:rsidRDefault="0089439A" w:rsidP="0089439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8AE0A30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77C9D506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FE39D3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5" w:type="dxa"/>
          </w:tcPr>
          <w:p w14:paraId="77FD03D4" w14:textId="77777777" w:rsidR="0089439A" w:rsidRPr="00946403" w:rsidRDefault="0089439A" w:rsidP="0089439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88D45A" w14:textId="77777777" w:rsidR="0089439A" w:rsidRPr="00946403" w:rsidRDefault="0089439A" w:rsidP="0089439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C474FBE" w14:textId="77777777" w:rsidR="0089439A" w:rsidRPr="00946403" w:rsidRDefault="0089439A" w:rsidP="0089439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6CB1E11" w14:textId="77777777" w:rsidR="0089439A" w:rsidRPr="00946403" w:rsidRDefault="0089439A" w:rsidP="0089439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4D3730" w14:textId="5877720E" w:rsidR="0089439A" w:rsidRPr="00946403" w:rsidRDefault="0089439A" w:rsidP="00894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946403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169</w:t>
            </w:r>
            <w:r w:rsidRPr="0094640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885</w:t>
            </w:r>
            <w:r w:rsidRPr="0094640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124AEB15" w14:textId="77777777" w:rsidR="0089439A" w:rsidRPr="00946403" w:rsidRDefault="0089439A" w:rsidP="00894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5F293269" w14:textId="5DDB1AF8" w:rsidR="0089439A" w:rsidRPr="00946403" w:rsidRDefault="0089439A" w:rsidP="00894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DE7615" w:rsidRPr="0044787F" w14:paraId="17196823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27605216" w14:textId="77777777" w:rsidR="00DE7615" w:rsidRPr="0044787F" w:rsidRDefault="00DE7615" w:rsidP="005E207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39" w:type="dxa"/>
          </w:tcPr>
          <w:p w14:paraId="3539E2DF" w14:textId="77777777" w:rsidR="00DE7615" w:rsidRPr="00D77E81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08C1466E" w14:textId="77777777" w:rsidR="00DE7615" w:rsidRPr="00D77E81" w:rsidRDefault="00DE7615" w:rsidP="00DE761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DE7615" w:rsidRPr="00D77E81" w:rsidRDefault="00DE7615" w:rsidP="00DE761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DE7615" w:rsidRPr="00D77E81" w:rsidRDefault="00DE7615" w:rsidP="00DE761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4C377C16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25D2DF01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466DF0CD" w:rsidR="00DE7615" w:rsidRPr="004C0C12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614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4F7C5D06" w14:textId="77777777" w:rsidR="00DE7615" w:rsidRPr="00D77E81" w:rsidRDefault="00DE7615" w:rsidP="00DE76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1099155" w14:textId="6998AE83" w:rsidR="00DE7615" w:rsidRPr="00D77E81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DE7615" w:rsidRPr="0044787F" w14:paraId="6FCE48C8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395A469A" w14:textId="776810C0" w:rsidR="00DE7615" w:rsidRPr="0044787F" w:rsidRDefault="00DE7615" w:rsidP="005E207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E761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ผลขาดทุนจากการด้อยค่าซึ่งเป็นไปตาม </w:t>
            </w:r>
            <w:r w:rsidRPr="00DE761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 </w:t>
            </w:r>
            <w:r w:rsidR="00D37C88" w:rsidRPr="00D37C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539" w:type="dxa"/>
          </w:tcPr>
          <w:p w14:paraId="57534382" w14:textId="77777777" w:rsidR="00DE7615" w:rsidRPr="00D77E81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3051A998" w14:textId="77777777" w:rsidR="00DE7615" w:rsidRPr="00D77E81" w:rsidRDefault="00DE7615" w:rsidP="00DE761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47E3FE1D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0988CD5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75F893E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720DC67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2B41CD6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52C2E0CF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9373F58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785CACA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2C18D95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661840A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6135796" w14:textId="77777777" w:rsidR="00DE7615" w:rsidRPr="00D77E81" w:rsidRDefault="00DE7615" w:rsidP="00DE761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F13FB2C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C978D1D" w14:textId="77777777" w:rsidR="00DE7615" w:rsidRPr="00D77E81" w:rsidRDefault="00DE7615" w:rsidP="00DE761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D0D9256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CB3D05F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494DB244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44BCA7F4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4841FE6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BC86F61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4365B840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305A4B30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3034569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7F8A7FDE" w14:textId="77777777" w:rsidR="00DE7615" w:rsidRPr="00D77E81" w:rsidRDefault="00DE7615" w:rsidP="00DE76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F5866B9" w14:textId="77777777" w:rsidR="00DE7615" w:rsidRPr="00D77E81" w:rsidRDefault="00DE7615" w:rsidP="00DE761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7D69C9CE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E6FD4C0" w14:textId="77777777" w:rsidR="00DE7615" w:rsidRPr="00D77E81" w:rsidRDefault="00DE7615" w:rsidP="00DE761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0341BFC4" w14:textId="2F1B3198" w:rsidR="00DE7615" w:rsidRPr="004C0C12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828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0C6678E7" w14:textId="77777777" w:rsidR="00DE7615" w:rsidRPr="00D77E81" w:rsidRDefault="00DE7615" w:rsidP="00DE76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52390053" w14:textId="46ACDE12" w:rsidR="00DE7615" w:rsidRDefault="00DE7615" w:rsidP="00DE7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04725" w:rsidRPr="0044787F" w14:paraId="19400745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075872B8" w14:textId="5332C35D" w:rsidR="00F04725" w:rsidRPr="00DE7615" w:rsidRDefault="00D82633" w:rsidP="005E207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ผล</w:t>
            </w:r>
            <w:r w:rsidR="00F04725" w:rsidRPr="0094640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ขาดทุนจากการด้อยค่าของ</w:t>
            </w:r>
            <w:r w:rsidR="006423F0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สินทรัพย์</w:t>
            </w:r>
          </w:p>
        </w:tc>
        <w:tc>
          <w:tcPr>
            <w:tcW w:w="539" w:type="dxa"/>
          </w:tcPr>
          <w:p w14:paraId="6735A980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10B4773C" w14:textId="77777777" w:rsidR="00F04725" w:rsidRPr="00D77E81" w:rsidRDefault="00F04725" w:rsidP="00F0472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764EE334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4B6F3AC0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52DB125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4F1804E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FD3FC16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027ACA56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3BB0FFE9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1056701B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5F1779D9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AA62F5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DA324C5" w14:textId="77777777" w:rsidR="00F04725" w:rsidRPr="00D77E81" w:rsidRDefault="00F04725" w:rsidP="00F0472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6C69C9D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3C732766" w14:textId="77777777" w:rsidR="00F04725" w:rsidRPr="00D77E81" w:rsidRDefault="00F04725" w:rsidP="00F0472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8BB5158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52C55EA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0E8CDA6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E261266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59CBCA2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38FD4F52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68D8C6AB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5F4A6BB4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512D393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7E4B798D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0831D8B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113922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CC9ACCF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5FF76AC6" w14:textId="467D61B1" w:rsidR="00F04725" w:rsidRPr="004C0C12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6403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112</w:t>
            </w:r>
            <w:r w:rsidRPr="0094640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342</w:t>
            </w:r>
            <w:r w:rsidRPr="0094640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31C80539" w14:textId="77777777" w:rsidR="00F04725" w:rsidRPr="00D77E81" w:rsidRDefault="00F04725" w:rsidP="00F047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617D26A2" w14:textId="6FF5CCBD" w:rsidR="00F04725" w:rsidRDefault="0089439A" w:rsidP="00894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</w:t>
            </w:r>
            <w:r w:rsidR="00BB62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04725" w:rsidRPr="0044787F" w14:paraId="2E38FD61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47CE1B1B" w14:textId="77777777" w:rsidR="00F04725" w:rsidRDefault="00F04725" w:rsidP="00F0472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</w:t>
            </w:r>
          </w:p>
          <w:p w14:paraId="52DC08DB" w14:textId="23DF47B1" w:rsidR="00F04725" w:rsidRPr="0044787F" w:rsidRDefault="00F04725" w:rsidP="00F04725">
            <w:pPr>
              <w:pStyle w:val="NoSpacing"/>
              <w:tabs>
                <w:tab w:val="clear" w:pos="227"/>
                <w:tab w:val="clear" w:pos="1871"/>
                <w:tab w:val="left" w:pos="162"/>
              </w:tabs>
              <w:ind w:left="70" w:right="-200" w:firstLine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539" w:type="dxa"/>
          </w:tcPr>
          <w:p w14:paraId="5E4C9139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3A6C257A" w14:textId="77777777" w:rsidR="00F04725" w:rsidRPr="00D77E81" w:rsidRDefault="00F04725" w:rsidP="00F0472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204AE1CC" w14:textId="77777777" w:rsidR="00F04725" w:rsidRPr="00D77E81" w:rsidRDefault="00F04725" w:rsidP="00F0472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6809A5C6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F04725" w:rsidRPr="00D77E81" w:rsidRDefault="00F04725" w:rsidP="00F0472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F04725" w:rsidRPr="00D77E81" w:rsidRDefault="00F04725" w:rsidP="00F0472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17B3D990" w14:textId="77777777" w:rsidR="00F04725" w:rsidRPr="004C0C12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5FF1412C" w:rsidR="00F04725" w:rsidRPr="004C0C12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</w:t>
            </w:r>
            <w:r w:rsidR="00F04725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966</w:t>
            </w:r>
          </w:p>
        </w:tc>
        <w:tc>
          <w:tcPr>
            <w:tcW w:w="243" w:type="dxa"/>
          </w:tcPr>
          <w:p w14:paraId="1F7AF777" w14:textId="77777777" w:rsidR="00F04725" w:rsidRPr="00D77E81" w:rsidRDefault="00F04725" w:rsidP="00F047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59AEFAB" w14:textId="77777777" w:rsidR="00F04725" w:rsidRPr="00166DED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0BAD4C09" w:rsidR="00F04725" w:rsidRPr="00D77E81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="00F04725"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001</w:t>
            </w:r>
          </w:p>
        </w:tc>
      </w:tr>
      <w:tr w:rsidR="00F04725" w:rsidRPr="0044787F" w14:paraId="09DC2242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5B5D4CD3" w14:textId="4BCF1629" w:rsidR="00F04725" w:rsidRPr="0044787F" w:rsidRDefault="00F04725" w:rsidP="00F0472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539" w:type="dxa"/>
            <w:vAlign w:val="bottom"/>
          </w:tcPr>
          <w:p w14:paraId="25592BA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8EC2F7B" w14:textId="77777777" w:rsidR="00F04725" w:rsidRPr="00D77E81" w:rsidRDefault="00F04725" w:rsidP="00F0472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  <w:vAlign w:val="bottom"/>
          </w:tcPr>
          <w:p w14:paraId="217BA6BD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  <w:vAlign w:val="bottom"/>
          </w:tcPr>
          <w:p w14:paraId="7D66B58C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0A010F2F" w:rsidR="00F04725" w:rsidRPr="004C0C12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Pr="004C0C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19"/>
                <w:szCs w:val="19"/>
              </w:rPr>
              <w:t>565</w:t>
            </w:r>
            <w:r w:rsidRPr="004C0C1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4FA3EE46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EF8CCF8" w14:textId="3161774E" w:rsidR="00F04725" w:rsidRPr="00D77E81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</w:t>
            </w:r>
            <w:r w:rsidR="00F04725"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</w:p>
        </w:tc>
      </w:tr>
      <w:tr w:rsidR="00F04725" w:rsidRPr="0044787F" w14:paraId="085E0D7A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5D1B017C" w14:textId="4B567934" w:rsidR="00F04725" w:rsidRPr="0044787F" w:rsidRDefault="00F04725" w:rsidP="005E207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39" w:type="dxa"/>
            <w:vAlign w:val="bottom"/>
          </w:tcPr>
          <w:p w14:paraId="7014E52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CA7498D" w14:textId="77777777" w:rsidR="00F04725" w:rsidRPr="00D77E81" w:rsidRDefault="00F04725" w:rsidP="00F0472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2A77607E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40ADC9D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7C2F9BAB" w:rsidR="00F04725" w:rsidRPr="004C0C12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04725" w:rsidRPr="004C0C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</w:rPr>
              <w:t>763</w:t>
            </w:r>
          </w:p>
        </w:tc>
        <w:tc>
          <w:tcPr>
            <w:tcW w:w="243" w:type="dxa"/>
          </w:tcPr>
          <w:p w14:paraId="36BF5A7C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5FF25E7" w14:textId="188A7A54" w:rsidR="00F04725" w:rsidRPr="00D77E81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</w:t>
            </w:r>
            <w:r w:rsidR="00F04725"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504</w:t>
            </w:r>
          </w:p>
        </w:tc>
      </w:tr>
      <w:tr w:rsidR="00F04725" w:rsidRPr="00212ED2" w14:paraId="5939A528" w14:textId="77777777" w:rsidTr="004A301D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2608" w:type="dxa"/>
            <w:vAlign w:val="bottom"/>
          </w:tcPr>
          <w:p w14:paraId="1B37ACC8" w14:textId="41B14E8E" w:rsidR="00F04725" w:rsidRPr="00212ED2" w:rsidRDefault="00F04725" w:rsidP="005E207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539" w:type="dxa"/>
            <w:vAlign w:val="bottom"/>
          </w:tcPr>
          <w:p w14:paraId="41EC359F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1DD1DABF" w14:textId="77777777" w:rsidR="00F04725" w:rsidRPr="00D77E81" w:rsidRDefault="00F04725" w:rsidP="00F0472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2" w:type="dxa"/>
          </w:tcPr>
          <w:p w14:paraId="42B3F7BE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55" w:type="dxa"/>
          </w:tcPr>
          <w:p w14:paraId="1E33296C" w14:textId="3B56166B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F04725" w:rsidRPr="00D77E81" w:rsidRDefault="00F04725" w:rsidP="00F0472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436A8809" w:rsidR="00F04725" w:rsidRPr="004C0C12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216</w:t>
            </w: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802</w:t>
            </w: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63A48C0F" w14:textId="77777777" w:rsidR="00F04725" w:rsidRPr="00D77E81" w:rsidRDefault="00F04725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44B08338" w:rsidR="00F04725" w:rsidRPr="0058020A" w:rsidRDefault="00D37C88" w:rsidP="00F0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149</w:t>
            </w:r>
            <w:r w:rsidR="00F04725" w:rsidRPr="0058020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760</w:t>
            </w:r>
          </w:p>
        </w:tc>
      </w:tr>
    </w:tbl>
    <w:p w14:paraId="67759840" w14:textId="6EA12BE5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  <w:cs/>
        </w:rPr>
        <w:sectPr w:rsidR="00A72734" w:rsidRPr="009433A9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393E7C4E" w:rsidR="00541200" w:rsidRPr="00A9378F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7" w:name="_Hlk101883478"/>
      <w:bookmarkStart w:id="8" w:name="OLE_LINK4"/>
      <w:r w:rsidRPr="00A9378F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C35C5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>
        <w:rPr>
          <w:rFonts w:ascii="Angsana New" w:hAnsi="Angsana New"/>
          <w:bCs/>
          <w:sz w:val="30"/>
          <w:szCs w:val="30"/>
        </w:rPr>
        <w:t>(</w:t>
      </w:r>
      <w:r w:rsidR="00C35C5F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>
        <w:rPr>
          <w:rFonts w:ascii="Angsana New" w:hAnsi="Angsana New"/>
          <w:bCs/>
          <w:sz w:val="30"/>
          <w:szCs w:val="30"/>
        </w:rPr>
        <w:t xml:space="preserve">) </w:t>
      </w:r>
      <w:r w:rsidRPr="00A9378F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2E4BFA" w:rsidRDefault="006D58A4" w:rsidP="009A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i/>
          <w:iCs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63"/>
        <w:gridCol w:w="997"/>
        <w:gridCol w:w="263"/>
        <w:gridCol w:w="997"/>
        <w:gridCol w:w="263"/>
        <w:gridCol w:w="997"/>
      </w:tblGrid>
      <w:tr w:rsidR="00696950" w:rsidRPr="004C5EC4" w14:paraId="619615C4" w14:textId="77777777" w:rsidTr="001D0822">
        <w:tc>
          <w:tcPr>
            <w:tcW w:w="5040" w:type="dxa"/>
          </w:tcPr>
          <w:p w14:paraId="1FDFF1CE" w14:textId="49CAD52E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  <w:r w:rsidRPr="000033D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0033D8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6D4C2A40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613A7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  <w:r w:rsidRPr="001613A7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63" w:type="dxa"/>
          </w:tcPr>
          <w:p w14:paraId="1DFDBEDB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257" w:type="dxa"/>
            <w:gridSpan w:val="3"/>
          </w:tcPr>
          <w:p w14:paraId="2A8F96BA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613A7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1613A7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</w:tr>
      <w:tr w:rsidR="00696950" w:rsidRPr="004C5EC4" w14:paraId="721F197C" w14:textId="77777777" w:rsidTr="001D0822">
        <w:tc>
          <w:tcPr>
            <w:tcW w:w="5040" w:type="dxa"/>
          </w:tcPr>
          <w:p w14:paraId="55CDE2E2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center"/>
          </w:tcPr>
          <w:p w14:paraId="5685DA68" w14:textId="4098DFB8" w:rsidR="00696950" w:rsidRPr="001613A7" w:rsidRDefault="00D37C88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63" w:type="dxa"/>
            <w:vAlign w:val="center"/>
          </w:tcPr>
          <w:p w14:paraId="6818AD9B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15C90DBF" w14:textId="2465210C" w:rsidR="00696950" w:rsidRPr="001613A7" w:rsidRDefault="00D37C88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63" w:type="dxa"/>
          </w:tcPr>
          <w:p w14:paraId="5D210438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56ABBC26" w14:textId="6D438CDC" w:rsidR="00696950" w:rsidRPr="001613A7" w:rsidRDefault="00D37C88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63" w:type="dxa"/>
            <w:vAlign w:val="center"/>
          </w:tcPr>
          <w:p w14:paraId="155DD58C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4BD62A3C" w14:textId="503DDEA6" w:rsidR="00696950" w:rsidRPr="001613A7" w:rsidRDefault="00D37C88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96950" w:rsidRPr="004C5EC4" w14:paraId="1B907361" w14:textId="77777777" w:rsidTr="001D0822">
        <w:tc>
          <w:tcPr>
            <w:tcW w:w="5040" w:type="dxa"/>
          </w:tcPr>
          <w:p w14:paraId="2E219426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4770" w:type="dxa"/>
            <w:gridSpan w:val="7"/>
          </w:tcPr>
          <w:p w14:paraId="593D3112" w14:textId="77777777" w:rsidR="00696950" w:rsidRPr="001613A7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1613A7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</w:t>
            </w:r>
            <w:r w:rsidRPr="001613A7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</w:t>
            </w:r>
            <w:r w:rsidRPr="001613A7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บาท</w:t>
            </w:r>
            <w:r w:rsidRPr="001613A7">
              <w:rPr>
                <w:rFonts w:ascii="Angsana New" w:hAnsi="Angsana New"/>
                <w:b/>
                <w:i/>
                <w:iCs/>
                <w:sz w:val="27"/>
                <w:szCs w:val="27"/>
              </w:rPr>
              <w:t xml:space="preserve"> / </w:t>
            </w:r>
            <w:r w:rsidRPr="001613A7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พันหุ้น</w:t>
            </w:r>
            <w:r w:rsidRPr="001613A7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696950" w:rsidRPr="004C5EC4" w14:paraId="6C84BA01" w14:textId="77777777" w:rsidTr="001D0822">
        <w:tc>
          <w:tcPr>
            <w:tcW w:w="5040" w:type="dxa"/>
          </w:tcPr>
          <w:p w14:paraId="0FA7230A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0033D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0033D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ขาดทุน</w:t>
            </w:r>
            <w:r w:rsidRPr="000033D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)</w:t>
            </w:r>
            <w:r w:rsidRPr="000033D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0033D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0033D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19F7DF19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553678D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25C73AEF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672CA05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36100851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201BD5AF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66E14E46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696950" w:rsidRPr="004C5EC4" w14:paraId="0474B031" w14:textId="77777777" w:rsidTr="001D0822">
        <w:tc>
          <w:tcPr>
            <w:tcW w:w="5040" w:type="dxa"/>
          </w:tcPr>
          <w:p w14:paraId="3AE0ABC1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sz w:val="27"/>
                <w:szCs w:val="27"/>
                <w:cs/>
              </w:rPr>
              <w:t>กำไร (ขาดทุน)</w:t>
            </w:r>
            <w:r w:rsidRPr="000033D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0033D8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0033D8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29DA76" w14:textId="69855596" w:rsidR="00696950" w:rsidRPr="004D4C25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D4C25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Theme="majorBidi" w:hAnsiTheme="majorBidi"/>
                <w:sz w:val="27"/>
                <w:szCs w:val="27"/>
                <w:lang w:val="en-US" w:bidi="th-TH"/>
              </w:rPr>
              <w:t>245</w:t>
            </w:r>
            <w:r w:rsidRPr="004D4C25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="00D37C88" w:rsidRPr="00D37C88">
              <w:rPr>
                <w:rFonts w:asciiTheme="majorBidi" w:hAnsiTheme="majorBidi"/>
                <w:sz w:val="27"/>
                <w:szCs w:val="27"/>
                <w:lang w:val="en-US" w:bidi="th-TH"/>
              </w:rPr>
              <w:t>775</w:t>
            </w:r>
            <w:r w:rsidRPr="004D4C25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58AEC86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44B8BC2" w14:textId="6DAC0373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574</w:t>
            </w:r>
          </w:p>
        </w:tc>
        <w:tc>
          <w:tcPr>
            <w:tcW w:w="263" w:type="dxa"/>
          </w:tcPr>
          <w:p w14:paraId="213D77F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E309E3E" w14:textId="17D572FA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double"/>
              </w:rPr>
            </w:pPr>
            <w:r w:rsidRPr="0047615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</w:t>
            </w:r>
            <w:r w:rsidRPr="0047615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467</w:t>
            </w:r>
            <w:r w:rsidRPr="0047615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3A3383FF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55B8E73" w14:textId="76541254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="00696950" w:rsidRPr="00462E8B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133</w:t>
            </w:r>
          </w:p>
        </w:tc>
      </w:tr>
      <w:tr w:rsidR="00696950" w:rsidRPr="004C5EC4" w14:paraId="70A5A9D2" w14:textId="77777777" w:rsidTr="001D0822">
        <w:trPr>
          <w:trHeight w:val="254"/>
        </w:trPr>
        <w:tc>
          <w:tcPr>
            <w:tcW w:w="5040" w:type="dxa"/>
          </w:tcPr>
          <w:p w14:paraId="0B97F62F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CC2D42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36F1220E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BB44E33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2F28CF93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BAFF419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383437AD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648C475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696950" w:rsidRPr="004C5EC4" w14:paraId="622C88E9" w14:textId="77777777" w:rsidTr="001D0822">
        <w:tc>
          <w:tcPr>
            <w:tcW w:w="5040" w:type="dxa"/>
          </w:tcPr>
          <w:p w14:paraId="1E70DE05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B021BB0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4AED1FC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05E9046A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575B184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5CBFE184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483B70DA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2B652441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696950" w:rsidRPr="004C5EC4" w14:paraId="528C1BDF" w14:textId="77777777" w:rsidTr="001D0822">
        <w:tc>
          <w:tcPr>
            <w:tcW w:w="5040" w:type="dxa"/>
            <w:vAlign w:val="bottom"/>
          </w:tcPr>
          <w:p w14:paraId="618D2E6E" w14:textId="04749F09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033D8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0033D8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sz w:val="27"/>
                <w:szCs w:val="27"/>
              </w:rPr>
              <w:t>1</w:t>
            </w:r>
            <w:r w:rsidRPr="000033D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="00F91B05">
              <w:rPr>
                <w:rFonts w:ascii="Angsana New" w:hAnsi="Angsana New" w:hint="cs"/>
                <w:sz w:val="27"/>
                <w:szCs w:val="27"/>
                <w:cs/>
              </w:rPr>
              <w:t>รกฎาคม</w:t>
            </w:r>
          </w:p>
        </w:tc>
        <w:tc>
          <w:tcPr>
            <w:tcW w:w="990" w:type="dxa"/>
            <w:vAlign w:val="bottom"/>
          </w:tcPr>
          <w:p w14:paraId="003B1F5C" w14:textId="17A8E297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209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170</w:t>
            </w:r>
          </w:p>
        </w:tc>
        <w:tc>
          <w:tcPr>
            <w:tcW w:w="263" w:type="dxa"/>
          </w:tcPr>
          <w:p w14:paraId="772EC763" w14:textId="77777777" w:rsidR="00696950" w:rsidRPr="00462E8B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58A41F4B" w14:textId="50A0B1E7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2B5171EA" w14:textId="77777777" w:rsidR="00696950" w:rsidRPr="00462E8B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E8BE689" w14:textId="1852E81A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209</w:t>
            </w:r>
            <w:r w:rsidR="00696950" w:rsidRPr="00462E8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170</w:t>
            </w:r>
          </w:p>
        </w:tc>
        <w:tc>
          <w:tcPr>
            <w:tcW w:w="263" w:type="dxa"/>
          </w:tcPr>
          <w:p w14:paraId="08180F62" w14:textId="77777777" w:rsidR="00696950" w:rsidRPr="00462E8B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1E12CE96" w14:textId="3C522855" w:rsidR="00696950" w:rsidRPr="00462E8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696950" w:rsidRPr="00462E8B">
              <w:rPr>
                <w:rFonts w:ascii="Angsana New" w:hAnsi="Angsana New"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696950" w:rsidRPr="00462E8B">
              <w:rPr>
                <w:rFonts w:ascii="Angsana New" w:hAnsi="Angsana New"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</w:tr>
      <w:tr w:rsidR="00696950" w:rsidRPr="004C5EC4" w14:paraId="2B63506D" w14:textId="77777777" w:rsidTr="001D0822">
        <w:tc>
          <w:tcPr>
            <w:tcW w:w="5040" w:type="dxa"/>
            <w:vAlign w:val="bottom"/>
          </w:tcPr>
          <w:p w14:paraId="64160982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0033D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0033D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77B5B7" w14:textId="13F973F4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696950" w:rsidRPr="00382C5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445</w:t>
            </w:r>
          </w:p>
        </w:tc>
        <w:tc>
          <w:tcPr>
            <w:tcW w:w="263" w:type="dxa"/>
          </w:tcPr>
          <w:p w14:paraId="57830020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7A8B2E0" w14:textId="77777777" w:rsidR="00696950" w:rsidRPr="008C0275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C027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DE320C0" w14:textId="77777777" w:rsidR="00696950" w:rsidRPr="008C0275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D6C5CBD" w14:textId="70BD5BFC" w:rsidR="00696950" w:rsidRPr="008C027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696950" w:rsidRPr="008C027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445</w:t>
            </w:r>
          </w:p>
        </w:tc>
        <w:tc>
          <w:tcPr>
            <w:tcW w:w="263" w:type="dxa"/>
          </w:tcPr>
          <w:p w14:paraId="112E8339" w14:textId="77777777" w:rsidR="00696950" w:rsidRPr="008C0275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06CDCE7" w14:textId="77777777" w:rsidR="00696950" w:rsidRPr="008C0275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8C02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96950" w:rsidRPr="004C5EC4" w14:paraId="6788A7D2" w14:textId="77777777" w:rsidTr="001D0822">
        <w:tc>
          <w:tcPr>
            <w:tcW w:w="5040" w:type="dxa"/>
          </w:tcPr>
          <w:p w14:paraId="1C113C84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033D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5C4B6267" w14:textId="01F9EE8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0033D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0033D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 w:hint="cs"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0AEA13" w14:textId="3762CFCC" w:rsidR="00696950" w:rsidRPr="008C027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213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445</w:t>
            </w:r>
          </w:p>
        </w:tc>
        <w:tc>
          <w:tcPr>
            <w:tcW w:w="263" w:type="dxa"/>
          </w:tcPr>
          <w:p w14:paraId="64C2C0E1" w14:textId="77777777" w:rsidR="00696950" w:rsidRPr="008C0275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E6E59BF" w14:textId="3202D92D" w:rsidR="00696950" w:rsidRPr="008C027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63" w:type="dxa"/>
          </w:tcPr>
          <w:p w14:paraId="0A75BE58" w14:textId="77777777" w:rsidR="00696950" w:rsidRPr="008C0275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213F428" w14:textId="4A1B9AA6" w:rsidR="00696950" w:rsidRPr="008C027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213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445</w:t>
            </w:r>
          </w:p>
        </w:tc>
        <w:tc>
          <w:tcPr>
            <w:tcW w:w="263" w:type="dxa"/>
          </w:tcPr>
          <w:p w14:paraId="328A9998" w14:textId="77777777" w:rsidR="00696950" w:rsidRPr="008C0275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A3327C0" w14:textId="2BD78943" w:rsidR="00696950" w:rsidRPr="008C027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8C027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696950" w:rsidRPr="004C5EC4" w14:paraId="713E02BE" w14:textId="77777777" w:rsidTr="001D0822">
        <w:tc>
          <w:tcPr>
            <w:tcW w:w="5040" w:type="dxa"/>
          </w:tcPr>
          <w:p w14:paraId="009B108A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62B2A" w14:textId="4F32B7DE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398</w:t>
            </w:r>
            <w:r w:rsidR="00696950" w:rsidRPr="00E63866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781</w:t>
            </w:r>
          </w:p>
        </w:tc>
        <w:tc>
          <w:tcPr>
            <w:tcW w:w="263" w:type="dxa"/>
          </w:tcPr>
          <w:p w14:paraId="4E42CA7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35E2539" w14:textId="77777777" w:rsidR="00696950" w:rsidRPr="000A78C8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0A78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3" w:type="dxa"/>
          </w:tcPr>
          <w:p w14:paraId="7DC6EE6B" w14:textId="77777777" w:rsidR="00696950" w:rsidRPr="000A78C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3B582AB" w14:textId="7EC5051C" w:rsidR="00696950" w:rsidRPr="000A78C8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398</w:t>
            </w:r>
            <w:r w:rsidR="00696950" w:rsidRPr="000A78C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781</w:t>
            </w:r>
          </w:p>
        </w:tc>
        <w:tc>
          <w:tcPr>
            <w:tcW w:w="263" w:type="dxa"/>
          </w:tcPr>
          <w:p w14:paraId="7562C770" w14:textId="77777777" w:rsidR="00696950" w:rsidRPr="000A78C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98A1469" w14:textId="77777777" w:rsidR="00696950" w:rsidRPr="000A78C8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0A78C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96950" w:rsidRPr="004C5EC4" w14:paraId="5F72830E" w14:textId="77777777" w:rsidTr="00751819">
        <w:trPr>
          <w:trHeight w:val="200"/>
        </w:trPr>
        <w:tc>
          <w:tcPr>
            <w:tcW w:w="5040" w:type="dxa"/>
          </w:tcPr>
          <w:p w14:paraId="72FC23DD" w14:textId="77777777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033D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4DF8C467" w14:textId="5EC51226" w:rsidR="00696950" w:rsidRPr="000033D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033D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0033D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0033D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033D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938BA4" w14:textId="72E82FDA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612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226</w:t>
            </w:r>
          </w:p>
        </w:tc>
        <w:tc>
          <w:tcPr>
            <w:tcW w:w="263" w:type="dxa"/>
          </w:tcPr>
          <w:p w14:paraId="466105D1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3290AB4" w14:textId="017F67A4" w:rsidR="00696950" w:rsidRPr="000A78C8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63" w:type="dxa"/>
          </w:tcPr>
          <w:p w14:paraId="288C64D2" w14:textId="77777777" w:rsidR="00696950" w:rsidRPr="000A78C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A66E" w14:textId="31A66697" w:rsidR="00696950" w:rsidRPr="000A78C8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612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226</w:t>
            </w:r>
          </w:p>
        </w:tc>
        <w:tc>
          <w:tcPr>
            <w:tcW w:w="263" w:type="dxa"/>
          </w:tcPr>
          <w:p w14:paraId="26719125" w14:textId="77777777" w:rsidR="00696950" w:rsidRPr="000A78C8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DDA0158" w14:textId="7A9AD69B" w:rsidR="00696950" w:rsidRPr="000A78C8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696950" w:rsidRPr="004C5EC4" w14:paraId="56A9F9FC" w14:textId="77777777" w:rsidTr="00751819">
        <w:trPr>
          <w:trHeight w:val="200"/>
        </w:trPr>
        <w:tc>
          <w:tcPr>
            <w:tcW w:w="5040" w:type="dxa"/>
          </w:tcPr>
          <w:p w14:paraId="471A941D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1B1092E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5FBA1216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054B0CF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4C0FAE5E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0A13CB2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14A233C9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DA9658F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696950" w:rsidRPr="004C5EC4" w14:paraId="6ABF86EA" w14:textId="77777777" w:rsidTr="001D0822">
        <w:tc>
          <w:tcPr>
            <w:tcW w:w="5040" w:type="dxa"/>
          </w:tcPr>
          <w:p w14:paraId="51E82CFC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 (ขาดทุน)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863AA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12A3BA" w14:textId="094F2CAC" w:rsidR="00696950" w:rsidRPr="004D4C25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4D4C25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4D4C25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203</w:t>
            </w:r>
            <w:r w:rsidRPr="004D4C25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0D1FEAC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C7F2785" w14:textId="5E4CB162" w:rsidR="00696950" w:rsidRPr="002845E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="00696950" w:rsidRPr="002845E4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020</w:t>
            </w:r>
          </w:p>
        </w:tc>
        <w:tc>
          <w:tcPr>
            <w:tcW w:w="263" w:type="dxa"/>
          </w:tcPr>
          <w:p w14:paraId="551BCE84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26CE7672" w14:textId="0AA9579F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A8625A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A8625A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150</w:t>
            </w:r>
            <w:r w:rsidRPr="00A8625A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59A2BABF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2E3083A" w14:textId="52C9F891" w:rsidR="00696950" w:rsidRPr="00B748AE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B748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010</w:t>
            </w:r>
          </w:p>
        </w:tc>
      </w:tr>
      <w:tr w:rsidR="00696950" w:rsidRPr="004C5EC4" w14:paraId="5FD50B61" w14:textId="77777777" w:rsidTr="001D0822">
        <w:tc>
          <w:tcPr>
            <w:tcW w:w="5040" w:type="dxa"/>
          </w:tcPr>
          <w:p w14:paraId="50A7A3C9" w14:textId="1AE93A4E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 (ขาดทุน) ต่อหุ้น (ปรับลด) (บาท)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433B9F" w14:textId="3189A4D7" w:rsidR="00696950" w:rsidRPr="004D4C25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D4C2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152</w:t>
            </w:r>
            <w:r w:rsidRPr="004D4C2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1053284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13D7D71" w14:textId="2B8C6EFF" w:rsidR="00696950" w:rsidRPr="002845E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="00696950" w:rsidRPr="002845E4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020</w:t>
            </w:r>
          </w:p>
        </w:tc>
        <w:tc>
          <w:tcPr>
            <w:tcW w:w="263" w:type="dxa"/>
          </w:tcPr>
          <w:p w14:paraId="0F023ABC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93FA3D" w14:textId="4764F1E8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D37C88"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113</w:t>
            </w:r>
            <w:r w:rsidRPr="000A78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3EF3DBFD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C4B4CFB" w14:textId="72ACB270" w:rsidR="00696950" w:rsidRPr="00B748AE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B748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010</w:t>
            </w:r>
          </w:p>
        </w:tc>
      </w:tr>
      <w:tr w:rsidR="00696950" w:rsidRPr="004C5EC4" w14:paraId="1EA2B61E" w14:textId="77777777" w:rsidTr="001D0822">
        <w:tc>
          <w:tcPr>
            <w:tcW w:w="5040" w:type="dxa"/>
          </w:tcPr>
          <w:p w14:paraId="0B226C0C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97B9BD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51BD5609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79A70F5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2AEC511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6F03414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080AB0BF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D2B3BD2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696950" w:rsidRPr="004C5EC4" w14:paraId="52957141" w14:textId="77777777" w:rsidTr="001D0822">
        <w:tc>
          <w:tcPr>
            <w:tcW w:w="5040" w:type="dxa"/>
          </w:tcPr>
          <w:p w14:paraId="633153AB" w14:textId="6FC3B8A6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0EF9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7E0EF9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250" w:type="dxa"/>
            <w:gridSpan w:val="3"/>
            <w:vAlign w:val="bottom"/>
          </w:tcPr>
          <w:p w14:paraId="7663BEDA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6B9DBB70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1D2C9679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696950" w:rsidRPr="004C5EC4" w14:paraId="389548FB" w14:textId="77777777" w:rsidTr="001D0822">
        <w:tc>
          <w:tcPr>
            <w:tcW w:w="5040" w:type="dxa"/>
          </w:tcPr>
          <w:p w14:paraId="4A26A786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 (ขาดทุน)</w:t>
            </w:r>
            <w:r w:rsidRPr="007E0EF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7E0EF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7F5A283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35684578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7C3DEA2D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6E4DBB8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37201B8F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65CE1DF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2F6108A4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696950" w:rsidRPr="004C5EC4" w14:paraId="4812FB01" w14:textId="77777777" w:rsidTr="001D0822">
        <w:tc>
          <w:tcPr>
            <w:tcW w:w="5040" w:type="dxa"/>
          </w:tcPr>
          <w:p w14:paraId="521D9103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7E0EF9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7E0EF9">
              <w:rPr>
                <w:rFonts w:ascii="Angsana New" w:hAnsi="Angsana New"/>
                <w:sz w:val="27"/>
                <w:szCs w:val="27"/>
                <w:cs/>
              </w:rPr>
              <w:t>ขาดทุน)</w:t>
            </w:r>
            <w:r w:rsidRPr="007E0EF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7E0EF9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7E0EF9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5350F309" w14:textId="28C1F5DB" w:rsidR="00696950" w:rsidRPr="0024186E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24186E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Theme="majorBidi" w:hAnsiTheme="majorBidi"/>
                <w:sz w:val="27"/>
                <w:szCs w:val="27"/>
                <w:lang w:val="en-US" w:bidi="th-TH"/>
              </w:rPr>
              <w:t>221</w:t>
            </w:r>
            <w:r w:rsidRPr="0024186E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="00D37C88" w:rsidRPr="00D37C88">
              <w:rPr>
                <w:rFonts w:asciiTheme="majorBidi" w:hAnsiTheme="majorBidi"/>
                <w:sz w:val="27"/>
                <w:szCs w:val="27"/>
                <w:lang w:val="en-US" w:bidi="th-TH"/>
              </w:rPr>
              <w:t>264</w:t>
            </w:r>
            <w:r w:rsidRPr="0024186E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63887D0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063170CE" w14:textId="6EE1AE00" w:rsidR="00696950" w:rsidRPr="00B82BE4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140</w:t>
            </w:r>
            <w:r w:rsidR="00696950" w:rsidRPr="00B82BE4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284</w:t>
            </w:r>
          </w:p>
        </w:tc>
        <w:tc>
          <w:tcPr>
            <w:tcW w:w="263" w:type="dxa"/>
          </w:tcPr>
          <w:p w14:paraId="31C13A98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5CF1B60E" w14:textId="35BB1089" w:rsidR="00696950" w:rsidRPr="00931A6C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931A6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198</w:t>
            </w:r>
            <w:r w:rsidRPr="00931A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C88" w:rsidRPr="00D37C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333</w:t>
            </w:r>
            <w:r w:rsidRPr="00931A6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3FE212F3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5EFDC247" w14:textId="26CCCEAA" w:rsidR="00696950" w:rsidRPr="00B82BE4" w:rsidRDefault="00D37C88" w:rsidP="001D082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696950" w:rsidRPr="00B82BE4">
              <w:rPr>
                <w:rFonts w:ascii="Angsana New" w:hAnsi="Angsana New"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932</w:t>
            </w:r>
          </w:p>
        </w:tc>
      </w:tr>
      <w:tr w:rsidR="00696950" w:rsidRPr="004C5EC4" w14:paraId="5F826BAC" w14:textId="77777777" w:rsidTr="001D0822">
        <w:tc>
          <w:tcPr>
            <w:tcW w:w="5040" w:type="dxa"/>
          </w:tcPr>
          <w:p w14:paraId="1B342DB5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CA3226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56F2BAE3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8F88390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30DBF0C6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0B09E05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12AAE13D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08F9636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</w:tr>
      <w:tr w:rsidR="00696950" w:rsidRPr="004C5EC4" w14:paraId="6B15D5B1" w14:textId="77777777" w:rsidTr="001D0822">
        <w:tc>
          <w:tcPr>
            <w:tcW w:w="5040" w:type="dxa"/>
          </w:tcPr>
          <w:p w14:paraId="296983BF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shd w:val="clear" w:color="auto" w:fill="E0E0E0"/>
              </w:rPr>
            </w:pPr>
            <w:r w:rsidRPr="007E0EF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4FEFFD31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44D13397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28B50C30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44A1493B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7A833452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63" w:type="dxa"/>
          </w:tcPr>
          <w:p w14:paraId="167B3078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0EFF16AE" w14:textId="77777777" w:rsidR="00696950" w:rsidRPr="004C5EC4" w:rsidRDefault="00696950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696950" w:rsidRPr="0032356E" w14:paraId="230DDB75" w14:textId="77777777" w:rsidTr="001D0822">
        <w:tc>
          <w:tcPr>
            <w:tcW w:w="5040" w:type="dxa"/>
            <w:vAlign w:val="bottom"/>
          </w:tcPr>
          <w:p w14:paraId="3FB3E841" w14:textId="60988C7D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7E0EF9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sz w:val="27"/>
                <w:szCs w:val="27"/>
              </w:rPr>
              <w:t>1</w:t>
            </w:r>
            <w:r w:rsidRPr="007E0EF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73E1D050" w14:textId="2DC2D663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390190F0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0C22150B" w14:textId="7C7D73EC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128DEFE9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A3977DD" w14:textId="543E8E31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39B8384C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B547B5F" w14:textId="3647752A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696950" w:rsidRPr="0032356E">
              <w:rPr>
                <w:rFonts w:ascii="Angsana New" w:hAnsi="Angsana New"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696950" w:rsidRPr="0032356E">
              <w:rPr>
                <w:rFonts w:ascii="Angsana New" w:hAnsi="Angsana New"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</w:tr>
      <w:tr w:rsidR="00696950" w:rsidRPr="0032356E" w14:paraId="04686D56" w14:textId="77777777" w:rsidTr="001D0822">
        <w:tc>
          <w:tcPr>
            <w:tcW w:w="5040" w:type="dxa"/>
            <w:vAlign w:val="bottom"/>
          </w:tcPr>
          <w:p w14:paraId="65A8D95D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7E0EF9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7E0EF9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A7B807" w14:textId="00467DCF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149</w:t>
            </w:r>
          </w:p>
        </w:tc>
        <w:tc>
          <w:tcPr>
            <w:tcW w:w="263" w:type="dxa"/>
          </w:tcPr>
          <w:p w14:paraId="524BA5F4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B2A716F" w14:textId="77777777" w:rsidR="00696950" w:rsidRPr="0032356E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64E8976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DFC6169" w14:textId="7AC6295B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="00696950"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149</w:t>
            </w:r>
          </w:p>
        </w:tc>
        <w:tc>
          <w:tcPr>
            <w:tcW w:w="263" w:type="dxa"/>
          </w:tcPr>
          <w:p w14:paraId="0631E86B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3ADFA4E" w14:textId="77777777" w:rsidR="00696950" w:rsidRPr="0032356E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32356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96950" w:rsidRPr="0032356E" w14:paraId="3B839659" w14:textId="77777777" w:rsidTr="001D0822">
        <w:tc>
          <w:tcPr>
            <w:tcW w:w="5040" w:type="dxa"/>
            <w:shd w:val="clear" w:color="auto" w:fill="auto"/>
          </w:tcPr>
          <w:p w14:paraId="35373E68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  <w:p w14:paraId="2361DE2B" w14:textId="6C3553F3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7E0EF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94EEE9" w14:textId="2FFF6D9B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149</w:t>
            </w:r>
          </w:p>
        </w:tc>
        <w:tc>
          <w:tcPr>
            <w:tcW w:w="263" w:type="dxa"/>
          </w:tcPr>
          <w:p w14:paraId="789E51EF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CBA303D" w14:textId="394E0934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63" w:type="dxa"/>
          </w:tcPr>
          <w:p w14:paraId="3DD97C16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B7A2F6F" w14:textId="638831E3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149</w:t>
            </w:r>
          </w:p>
        </w:tc>
        <w:tc>
          <w:tcPr>
            <w:tcW w:w="263" w:type="dxa"/>
          </w:tcPr>
          <w:p w14:paraId="797A8E30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DADB19C" w14:textId="48BF49DF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32356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696950" w:rsidRPr="004C5EC4" w14:paraId="4A0B5392" w14:textId="77777777" w:rsidTr="001D0822">
        <w:tc>
          <w:tcPr>
            <w:tcW w:w="5040" w:type="dxa"/>
            <w:shd w:val="clear" w:color="auto" w:fill="auto"/>
          </w:tcPr>
          <w:p w14:paraId="422BA4BB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5B6FF4" w14:textId="3339C979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316</w:t>
            </w:r>
            <w:r w:rsidR="00696950" w:rsidRPr="00F842F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494</w:t>
            </w:r>
          </w:p>
        </w:tc>
        <w:tc>
          <w:tcPr>
            <w:tcW w:w="263" w:type="dxa"/>
          </w:tcPr>
          <w:p w14:paraId="11E2AB33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FCE88E9" w14:textId="77777777" w:rsidR="00696950" w:rsidRPr="0032356E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1673420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F479588" w14:textId="64368906" w:rsidR="00696950" w:rsidRPr="0032356E" w:rsidRDefault="00D37C88" w:rsidP="001D08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316</w:t>
            </w:r>
            <w:r w:rsidR="00696950" w:rsidRPr="00F842F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7"/>
                <w:szCs w:val="27"/>
                <w:lang w:val="en-US" w:bidi="th-TH"/>
              </w:rPr>
              <w:t>494</w:t>
            </w:r>
          </w:p>
        </w:tc>
        <w:tc>
          <w:tcPr>
            <w:tcW w:w="263" w:type="dxa"/>
          </w:tcPr>
          <w:p w14:paraId="18403715" w14:textId="77777777" w:rsidR="00696950" w:rsidRPr="0032356E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28DEEB4" w14:textId="77777777" w:rsidR="00696950" w:rsidRPr="0032356E" w:rsidRDefault="00696950" w:rsidP="001D082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2356E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696950" w:rsidRPr="004C5EC4" w14:paraId="2319F1CF" w14:textId="77777777" w:rsidTr="001D0822">
        <w:tc>
          <w:tcPr>
            <w:tcW w:w="5040" w:type="dxa"/>
          </w:tcPr>
          <w:p w14:paraId="2F91DC56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09BE8FFC" w14:textId="0E625334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7E0EF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679F" w14:textId="160B13AC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527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643</w:t>
            </w:r>
          </w:p>
        </w:tc>
        <w:tc>
          <w:tcPr>
            <w:tcW w:w="263" w:type="dxa"/>
          </w:tcPr>
          <w:p w14:paraId="00E23DFF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0FD3D" w14:textId="0462B491" w:rsidR="00696950" w:rsidRPr="00F842F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63" w:type="dxa"/>
          </w:tcPr>
          <w:p w14:paraId="43AFB6F9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B3B12" w14:textId="5A27A904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527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643</w:t>
            </w:r>
          </w:p>
        </w:tc>
        <w:tc>
          <w:tcPr>
            <w:tcW w:w="263" w:type="dxa"/>
          </w:tcPr>
          <w:p w14:paraId="14E5ED25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7627B" w14:textId="3792F6E1" w:rsidR="00696950" w:rsidRPr="00F842FB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200</w:t>
            </w:r>
            <w:r w:rsidR="00696950" w:rsidRPr="00F842F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696950" w:rsidRPr="004C5EC4" w14:paraId="2FCB288C" w14:textId="77777777" w:rsidTr="001D0822">
        <w:trPr>
          <w:trHeight w:val="260"/>
        </w:trPr>
        <w:tc>
          <w:tcPr>
            <w:tcW w:w="5040" w:type="dxa"/>
          </w:tcPr>
          <w:p w14:paraId="355E65F8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17AB7C9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5BE94195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E85C760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0D3E6F71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F45F30E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63" w:type="dxa"/>
          </w:tcPr>
          <w:p w14:paraId="298A31FC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5AC587B" w14:textId="77777777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</w:tr>
      <w:tr w:rsidR="00696950" w:rsidRPr="004C5EC4" w14:paraId="602ECDF9" w14:textId="77777777" w:rsidTr="001D0822">
        <w:tc>
          <w:tcPr>
            <w:tcW w:w="5040" w:type="dxa"/>
          </w:tcPr>
          <w:p w14:paraId="1FDF4FBD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863AA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02C712" w14:textId="41B506B8" w:rsidR="00696950" w:rsidRPr="0024186E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186E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24186E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183</w:t>
            </w:r>
            <w:r w:rsidRPr="0024186E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669BED54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06ECB005" w14:textId="0F4D212F" w:rsidR="00696950" w:rsidRPr="008F4AE5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F754D8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120</w:t>
            </w:r>
          </w:p>
        </w:tc>
        <w:tc>
          <w:tcPr>
            <w:tcW w:w="263" w:type="dxa"/>
          </w:tcPr>
          <w:p w14:paraId="41297700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EC703E7" w14:textId="4CF28D14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0F7E2F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F7E2F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="00D37C88" w:rsidRPr="00D37C88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164</w:t>
            </w:r>
            <w:r w:rsidRPr="000F7E2F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63EDAB01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2FC62965" w14:textId="0B988B92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14134C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010</w:t>
            </w:r>
          </w:p>
        </w:tc>
      </w:tr>
      <w:tr w:rsidR="00696950" w:rsidRPr="004C5EC4" w14:paraId="59AA9F50" w14:textId="77777777" w:rsidTr="001D0822">
        <w:tc>
          <w:tcPr>
            <w:tcW w:w="5040" w:type="dxa"/>
          </w:tcPr>
          <w:p w14:paraId="7EA0B1D4" w14:textId="77777777" w:rsidR="00696950" w:rsidRPr="007E0EF9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E0EF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(ปรับลด)  </w:t>
            </w:r>
            <w:r w:rsidRPr="00863AA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D31330" w14:textId="7E4739DF" w:rsidR="00696950" w:rsidRPr="0024186E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24186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24186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.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145</w:t>
            </w:r>
            <w:r w:rsidRPr="0024186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63" w:type="dxa"/>
          </w:tcPr>
          <w:p w14:paraId="3D941E56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5C937E" w14:textId="74C6D25F" w:rsidR="00696950" w:rsidRPr="00F754D8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F754D8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120</w:t>
            </w:r>
          </w:p>
        </w:tc>
        <w:tc>
          <w:tcPr>
            <w:tcW w:w="263" w:type="dxa"/>
          </w:tcPr>
          <w:p w14:paraId="58934933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6C1042" w14:textId="1940B84F" w:rsidR="00696950" w:rsidRPr="004C5EC4" w:rsidRDefault="00696950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lang w:bidi="th-TH"/>
              </w:rPr>
            </w:pPr>
            <w:r w:rsidRPr="009252F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9252F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.</w:t>
            </w:r>
            <w:r w:rsidR="00D37C88" w:rsidRPr="00D37C8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130</w:t>
            </w:r>
            <w:r w:rsidRPr="009252F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63" w:type="dxa"/>
          </w:tcPr>
          <w:p w14:paraId="3DB86894" w14:textId="77777777" w:rsidR="00696950" w:rsidRPr="004C5EC4" w:rsidRDefault="00696950" w:rsidP="001D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0BCDF" w14:textId="01C892F8" w:rsidR="00696950" w:rsidRPr="004C5EC4" w:rsidRDefault="00D37C88" w:rsidP="001D08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696950" w:rsidRPr="0014134C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D37C8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010</w:t>
            </w:r>
          </w:p>
        </w:tc>
      </w:tr>
    </w:tbl>
    <w:bookmarkEnd w:id="7"/>
    <w:p w14:paraId="46A79B89" w14:textId="23DF988A" w:rsidR="00C04E58" w:rsidRPr="00850F28" w:rsidRDefault="00C04E58" w:rsidP="00850F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50F28"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34530026" w14:textId="77777777" w:rsidR="00C04E58" w:rsidRPr="00E76FF3" w:rsidRDefault="00C04E58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C04E58" w:rsidRPr="008A7575" w:rsidDel="00D43E7A" w14:paraId="19D87BC6" w14:textId="77777777" w:rsidTr="009F5022">
        <w:trPr>
          <w:tblHeader/>
        </w:trPr>
        <w:tc>
          <w:tcPr>
            <w:tcW w:w="2250" w:type="dxa"/>
            <w:vAlign w:val="bottom"/>
          </w:tcPr>
          <w:p w14:paraId="346C144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51E84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E484CB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6B33A4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4CEB78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49640080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1C74006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94010FD" w14:textId="77777777" w:rsidR="00C04E58" w:rsidRPr="008A7575" w:rsidDel="00D43E7A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04E58" w:rsidRPr="008A7575" w14:paraId="01B181B4" w14:textId="77777777" w:rsidTr="009F5022">
        <w:trPr>
          <w:tblHeader/>
        </w:trPr>
        <w:tc>
          <w:tcPr>
            <w:tcW w:w="2250" w:type="dxa"/>
          </w:tcPr>
          <w:p w14:paraId="211127CF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A30F19D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1DD77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C89F85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A1BB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2D544B9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ABA248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21744A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4E58" w:rsidRPr="008A7575" w14:paraId="1F109CA7" w14:textId="77777777" w:rsidTr="009F5022">
        <w:trPr>
          <w:tblHeader/>
        </w:trPr>
        <w:tc>
          <w:tcPr>
            <w:tcW w:w="2250" w:type="dxa"/>
          </w:tcPr>
          <w:p w14:paraId="11C9915D" w14:textId="184B6C05" w:rsidR="00C04E58" w:rsidRPr="00A32E01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CDA4E6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263F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0E298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5B4C47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589F09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7DEF465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529AFB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145D5419" w14:textId="77777777" w:rsidTr="009F5022">
        <w:trPr>
          <w:tblHeader/>
        </w:trPr>
        <w:tc>
          <w:tcPr>
            <w:tcW w:w="2250" w:type="dxa"/>
          </w:tcPr>
          <w:p w14:paraId="5B5663BF" w14:textId="30033540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1C3D6F41" w14:textId="27D56531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E1D46C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19F1BD6" w14:textId="58BAA2FA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FFBAA18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4B95441" w14:textId="1D21562F" w:rsidR="00C04E58" w:rsidRPr="004F4FBF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8457E"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37C88">
              <w:rPr>
                <w:rFonts w:asciiTheme="majorBidi" w:hAnsiTheme="majorBidi" w:cstheme="majorBidi" w:hint="cs"/>
                <w:sz w:val="30"/>
                <w:szCs w:val="30"/>
              </w:rPr>
              <w:t>0124</w:t>
            </w:r>
          </w:p>
        </w:tc>
        <w:tc>
          <w:tcPr>
            <w:tcW w:w="238" w:type="dxa"/>
          </w:tcPr>
          <w:p w14:paraId="74E20D10" w14:textId="77777777" w:rsidR="00C04E58" w:rsidRPr="004F4FBF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F1C1BA5" w14:textId="34F2F6D4" w:rsidR="00C04E58" w:rsidRPr="004F4FBF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C04E58" w:rsidRPr="00E76FF3" w14:paraId="01517A65" w14:textId="77777777" w:rsidTr="009F5022">
        <w:trPr>
          <w:tblHeader/>
        </w:trPr>
        <w:tc>
          <w:tcPr>
            <w:tcW w:w="2250" w:type="dxa"/>
          </w:tcPr>
          <w:p w14:paraId="5B6FFDAD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263B155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701C3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2B87A8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000E93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F3BEF5F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5B04C6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D3041B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540C0FA5" w14:textId="77777777" w:rsidTr="009F5022">
        <w:trPr>
          <w:tblHeader/>
        </w:trPr>
        <w:tc>
          <w:tcPr>
            <w:tcW w:w="2250" w:type="dxa"/>
          </w:tcPr>
          <w:p w14:paraId="2DD12E76" w14:textId="053842E9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4CF0406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9FF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D929A8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1FFFF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CAAF90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6203CA9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C4054C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2B516EB4" w14:textId="77777777" w:rsidTr="009F5022">
        <w:trPr>
          <w:tblHeader/>
        </w:trPr>
        <w:tc>
          <w:tcPr>
            <w:tcW w:w="2250" w:type="dxa"/>
          </w:tcPr>
          <w:p w14:paraId="6DC12161" w14:textId="6F63D02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7C88" w:rsidRPr="00D37C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252A6A6B" w14:textId="48649090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7415F2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ECB55C" w14:textId="0FFBDD1E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F661D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7153427" w14:textId="7EAFBC62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4E58"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37C88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537E7FF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008DEC" w14:textId="297D592D" w:rsidR="00C04E58" w:rsidRPr="008A7575" w:rsidRDefault="00D37C8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301A1EE6" w14:textId="77777777" w:rsidR="00C04E58" w:rsidRPr="00E76FF3" w:rsidRDefault="00C04E58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1964AF59" w:rsidR="00ED097D" w:rsidRPr="00133D33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3D3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E76FF3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50168660" w14:textId="529C636C" w:rsidR="00ED097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E76FF3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B05667C" w14:textId="0BD845CA" w:rsidR="002A36AC" w:rsidRDefault="00ED097D" w:rsidP="00AC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5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059EF" w14:textId="1CE8D47D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7"/>
        <w:gridCol w:w="1620"/>
        <w:gridCol w:w="236"/>
        <w:gridCol w:w="1385"/>
        <w:gridCol w:w="236"/>
        <w:gridCol w:w="1115"/>
        <w:gridCol w:w="236"/>
        <w:gridCol w:w="1114"/>
        <w:gridCol w:w="236"/>
        <w:gridCol w:w="1114"/>
        <w:gridCol w:w="33"/>
        <w:gridCol w:w="10"/>
      </w:tblGrid>
      <w:tr w:rsidR="006C310C" w:rsidRPr="006C0D3A" w14:paraId="47BF7584" w14:textId="77777777" w:rsidTr="00C02E5C">
        <w:trPr>
          <w:gridAfter w:val="1"/>
          <w:wAfter w:w="9" w:type="dxa"/>
          <w:trHeight w:val="144"/>
        </w:trPr>
        <w:tc>
          <w:tcPr>
            <w:tcW w:w="6428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5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C02E5C">
        <w:trPr>
          <w:gridAfter w:val="1"/>
          <w:wAfter w:w="9" w:type="dxa"/>
          <w:trHeight w:val="180"/>
        </w:trPr>
        <w:tc>
          <w:tcPr>
            <w:tcW w:w="6428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C02E5C">
        <w:trPr>
          <w:gridAfter w:val="2"/>
          <w:wAfter w:w="43" w:type="dxa"/>
          <w:trHeight w:val="657"/>
        </w:trPr>
        <w:tc>
          <w:tcPr>
            <w:tcW w:w="6428" w:type="dxa"/>
            <w:shd w:val="clear" w:color="auto" w:fill="auto"/>
            <w:vAlign w:val="bottom"/>
          </w:tcPr>
          <w:p w14:paraId="0BD56837" w14:textId="19E29C2F" w:rsidR="00312654" w:rsidRPr="006C0D3A" w:rsidRDefault="00491CB9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50F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42FD2C4B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7C88"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0C438578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7C88" w:rsidRPr="00D37C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C02E5C">
        <w:trPr>
          <w:trHeight w:val="64"/>
        </w:trPr>
        <w:tc>
          <w:tcPr>
            <w:tcW w:w="6428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4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7A59F677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0C56E690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0" w:type="dxa"/>
            <w:shd w:val="clear" w:color="auto" w:fill="auto"/>
          </w:tcPr>
          <w:p w14:paraId="7CD7C706" w14:textId="5E556F74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  <w:r w:rsidR="00BF4D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BA80E17" w14:textId="69192C48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BF4D37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31608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06E379CF" w:rsidR="00C02E5C" w:rsidRPr="006C0D3A" w:rsidRDefault="00BF4D37" w:rsidP="00030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668DA507" w:rsidR="00C02E5C" w:rsidRPr="006C0D3A" w:rsidRDefault="00D37C8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BF4D37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D95156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336D4F9A" w:rsidR="00C02E5C" w:rsidRPr="006C0D3A" w:rsidRDefault="00D37C8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BF4D37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02E5C" w:rsidRPr="006C0D3A" w14:paraId="4EA9059F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68512472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18863CD0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BF4D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1D7BA84A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BF4D37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236" w:type="dxa"/>
          </w:tcPr>
          <w:p w14:paraId="595503B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45BCCF5E" w:rsidR="00C02E5C" w:rsidRPr="006C0D3A" w:rsidRDefault="00D37C88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BF4D3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36" w:type="dxa"/>
          </w:tcPr>
          <w:p w14:paraId="2266621A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45EC1BE8" w:rsidR="00C02E5C" w:rsidRDefault="00BF4D37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C02E5C" w:rsidRPr="00312654" w:rsidRDefault="00C02E5C" w:rsidP="00C02E5C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0A30D977" w:rsidR="00C02E5C" w:rsidRPr="006C0D3A" w:rsidRDefault="00D37C8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BF4D37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C02E5C" w:rsidRPr="006C0D3A" w14:paraId="7DC1CAD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45497935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76352C75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</w:t>
            </w:r>
            <w:r w:rsidR="00BF4D3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5F244E1C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120</w:t>
            </w:r>
            <w:r w:rsidR="00BF4D3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974</w:t>
            </w:r>
          </w:p>
        </w:tc>
        <w:tc>
          <w:tcPr>
            <w:tcW w:w="236" w:type="dxa"/>
          </w:tcPr>
          <w:p w14:paraId="76480DD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C02E5C" w:rsidRPr="00312654" w:rsidRDefault="00C02E5C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E5C" w:rsidRPr="006C0D3A" w14:paraId="24B9B57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0E900C47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02E5C" w:rsidRPr="006C0D3A" w14:paraId="32E43BCA" w14:textId="77777777" w:rsidTr="00C02E5C">
        <w:trPr>
          <w:gridAfter w:val="2"/>
          <w:wAfter w:w="43" w:type="dxa"/>
          <w:trHeight w:val="64"/>
        </w:trPr>
        <w:tc>
          <w:tcPr>
            <w:tcW w:w="6428" w:type="dxa"/>
            <w:shd w:val="clear" w:color="auto" w:fill="auto"/>
          </w:tcPr>
          <w:p w14:paraId="334B2122" w14:textId="69752752" w:rsidR="00C02E5C" w:rsidRPr="006C0D3A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7291" w:type="dxa"/>
            <w:gridSpan w:val="9"/>
          </w:tcPr>
          <w:p w14:paraId="73558535" w14:textId="030067BC" w:rsidR="00C02E5C" w:rsidRPr="006C0D3A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6C0D3A" w14:paraId="4706BFB7" w14:textId="77777777" w:rsidTr="00C02E5C">
        <w:trPr>
          <w:gridAfter w:val="2"/>
          <w:wAfter w:w="43" w:type="dxa"/>
          <w:trHeight w:val="64"/>
        </w:trPr>
        <w:tc>
          <w:tcPr>
            <w:tcW w:w="6428" w:type="dxa"/>
            <w:shd w:val="clear" w:color="auto" w:fill="auto"/>
          </w:tcPr>
          <w:p w14:paraId="51511050" w14:textId="77777777" w:rsidR="00C02E5C" w:rsidRPr="006C0D3A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1" w:type="dxa"/>
            <w:gridSpan w:val="9"/>
          </w:tcPr>
          <w:p w14:paraId="2DEBB836" w14:textId="77777777" w:rsidR="00C02E5C" w:rsidRPr="006C0D3A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6C0D3A" w14:paraId="239DF263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78D67FD5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201E1C6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F2386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A42A72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13EE2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3CCE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843A8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487565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C9D27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B5A59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64887802" w14:textId="77777777" w:rsidTr="00545FC1">
        <w:trPr>
          <w:gridAfter w:val="2"/>
          <w:wAfter w:w="42" w:type="dxa"/>
          <w:trHeight w:val="272"/>
        </w:trPr>
        <w:tc>
          <w:tcPr>
            <w:tcW w:w="6428" w:type="dxa"/>
            <w:shd w:val="clear" w:color="auto" w:fill="auto"/>
          </w:tcPr>
          <w:p w14:paraId="7D688EB6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0" w:type="dxa"/>
            <w:shd w:val="clear" w:color="auto" w:fill="auto"/>
          </w:tcPr>
          <w:p w14:paraId="0C7F2DF4" w14:textId="5C43F61E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  <w:r w:rsidR="00C02E5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6128E5C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0EC130D" w14:textId="2C15BB9C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C02E5C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BA392F8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D4A053D" w14:textId="5F259526" w:rsidR="00C02E5C" w:rsidRPr="006C0D3A" w:rsidRDefault="00545FC1" w:rsidP="00874F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BB7EA7F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BF535" w14:textId="0194BFD7" w:rsidR="00C02E5C" w:rsidRPr="00251D48" w:rsidRDefault="00D37C8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C02E5C" w:rsidRPr="00251D48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4EAE1D3" w14:textId="77777777" w:rsidR="00C02E5C" w:rsidRPr="00251D48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1E620E3" w14:textId="3454851D" w:rsidR="00C02E5C" w:rsidRPr="00251D48" w:rsidRDefault="00D37C88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C02E5C" w:rsidRPr="00251D48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02E5C" w:rsidRPr="006C0D3A" w14:paraId="2160E64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6270D2DF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C45218" w14:textId="4F53304B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C02E5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328E2362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1F03714" w14:textId="085FEFA7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02E5C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236" w:type="dxa"/>
          </w:tcPr>
          <w:p w14:paraId="477DB0E3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F7DE44" w14:textId="47F22415" w:rsidR="00C02E5C" w:rsidRDefault="00D37C88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C02E5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36" w:type="dxa"/>
          </w:tcPr>
          <w:p w14:paraId="2F169C7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7D38D5" w14:textId="77777777" w:rsidR="00C02E5C" w:rsidRPr="006C0D3A" w:rsidRDefault="00C02E5C" w:rsidP="0003021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F9EE5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84FFA" w14:textId="6B1F0F6C" w:rsidR="00C02E5C" w:rsidRPr="006C0D3A" w:rsidRDefault="00D37C88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02E5C">
              <w:rPr>
                <w:rFonts w:ascii="Angsana New" w:hAnsi="Angsana New"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</w:tr>
      <w:tr w:rsidR="00C02E5C" w:rsidRPr="006C0D3A" w14:paraId="20A8B6B7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1D6F6EC4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866B" w14:textId="7EE74D38" w:rsidR="00C02E5C" w:rsidRPr="006C0D3A" w:rsidRDefault="00D37C8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</w:t>
            </w:r>
            <w:r w:rsidR="00C02E5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64578206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0124" w14:textId="7AC043C2" w:rsidR="00C02E5C" w:rsidRPr="006C0D3A" w:rsidRDefault="00D37C8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120</w:t>
            </w:r>
            <w:r w:rsidR="00C02E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7C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165</w:t>
            </w:r>
          </w:p>
        </w:tc>
        <w:tc>
          <w:tcPr>
            <w:tcW w:w="236" w:type="dxa"/>
          </w:tcPr>
          <w:p w14:paraId="5C4C7733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85D76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5C8F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1B5BE9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1CB9E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20D3B4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03FF8071" w14:textId="77777777" w:rsidTr="001413E0">
        <w:trPr>
          <w:gridAfter w:val="2"/>
          <w:wAfter w:w="43" w:type="dxa"/>
          <w:trHeight w:val="33"/>
        </w:trPr>
        <w:tc>
          <w:tcPr>
            <w:tcW w:w="6428" w:type="dxa"/>
            <w:shd w:val="clear" w:color="auto" w:fill="auto"/>
          </w:tcPr>
          <w:p w14:paraId="037657BC" w14:textId="77777777" w:rsidR="00C02E5C" w:rsidRPr="001263D0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AD25DA1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35E9F36" w14:textId="77777777" w:rsidR="00C02E5C" w:rsidRPr="001263D0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200EBD86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0898E86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82DAA81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3AF31292" w14:textId="77777777" w:rsidR="00C02E5C" w:rsidRPr="001263D0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A1C409C" w14:textId="77777777" w:rsidR="00C02E5C" w:rsidRPr="001263D0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8E764C8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70122AC3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95740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F87E20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87E20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F87E2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8"/>
      <w:r w:rsidR="0051442E" w:rsidRPr="00F87E20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71206C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1DBE1235" w:rsidR="00664D13" w:rsidRPr="00E65182" w:rsidRDefault="00D32A4C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0F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C88" w:rsidRPr="00D37C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79579415" w:rsidR="003A3A77" w:rsidRPr="003B2301" w:rsidRDefault="003329CB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สินทรัพย์อื่นๆ</w:t>
            </w:r>
          </w:p>
        </w:tc>
        <w:tc>
          <w:tcPr>
            <w:tcW w:w="874" w:type="pct"/>
          </w:tcPr>
          <w:p w14:paraId="6D8BE4A6" w14:textId="25A9040A" w:rsidR="003A3A77" w:rsidRPr="00367315" w:rsidRDefault="00D37C88" w:rsidP="0003021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30" w:type="pct"/>
          </w:tcPr>
          <w:p w14:paraId="2ACF9E8E" w14:textId="77777777" w:rsidR="003A3A77" w:rsidRPr="00367315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6AC5F2A6" w:rsidR="003A3A77" w:rsidRPr="00030214" w:rsidRDefault="00D37C88" w:rsidP="0003021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</w:p>
        </w:tc>
      </w:tr>
      <w:tr w:rsidR="003A3A77" w:rsidRPr="0071206C" w14:paraId="0284EF19" w14:textId="77777777" w:rsidTr="006D108A">
        <w:tc>
          <w:tcPr>
            <w:tcW w:w="3106" w:type="pct"/>
          </w:tcPr>
          <w:p w14:paraId="098E8E16" w14:textId="77777777" w:rsidR="003A3A77" w:rsidRPr="0071206C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71206C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90" w:type="pct"/>
          </w:tcPr>
          <w:p w14:paraId="3AB66672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AA18FA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2964128A" w:rsidR="006D14E8" w:rsidRPr="00036E89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0302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30" w:type="pct"/>
          </w:tcPr>
          <w:p w14:paraId="6510EFA0" w14:textId="77777777" w:rsidR="006D14E8" w:rsidRPr="00036E89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3C1BB399" w:rsidR="006D14E8" w:rsidRPr="00036E89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="000302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34CD467F" w:rsidR="00EF452B" w:rsidRPr="00036E89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="003329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30" w:type="pct"/>
          </w:tcPr>
          <w:p w14:paraId="376177A2" w14:textId="77777777" w:rsidR="00EF452B" w:rsidRPr="00036E8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7A2AC448" w:rsidR="00EF452B" w:rsidRPr="00036E89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37C8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3329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113E4A38" w:rsidR="00EF452B" w:rsidRPr="00952917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329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30" w:type="pct"/>
          </w:tcPr>
          <w:p w14:paraId="043F85F7" w14:textId="77777777" w:rsidR="00EF452B" w:rsidRPr="00952917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4E6B0EBD" w:rsidR="00EF452B" w:rsidRPr="00952917" w:rsidRDefault="00D37C88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329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556E77B2" w:rsidR="00EF452B" w:rsidRPr="009433A9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  <w:r w:rsidR="00030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474F8C90" w:rsidR="00EF452B" w:rsidRPr="00EA1D20" w:rsidRDefault="00D37C8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="000302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7C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</w:tr>
    </w:tbl>
    <w:p w14:paraId="6C2CF954" w14:textId="1CB5DFA3" w:rsidR="003B2301" w:rsidRPr="0071206C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14:paraId="37BC9EFC" w14:textId="7B75E727" w:rsidR="00F06B11" w:rsidRPr="0071206C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1206C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71206C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F9501B" w14:textId="7AD60E6B" w:rsidR="002A7495" w:rsidRPr="00D9188F" w:rsidRDefault="002A7495" w:rsidP="004957EC">
      <w:pPr>
        <w:tabs>
          <w:tab w:val="left" w:pos="540"/>
        </w:tabs>
        <w:ind w:left="536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D37C88" w:rsidRPr="00D37C88">
        <w:rPr>
          <w:rFonts w:asciiTheme="majorBidi" w:hAnsiTheme="majorBidi" w:cstheme="majorBidi"/>
          <w:sz w:val="30"/>
          <w:szCs w:val="30"/>
        </w:rPr>
        <w:t>2562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 w:rsidRPr="00D9188F">
        <w:rPr>
          <w:rFonts w:asciiTheme="majorBidi" w:hAnsiTheme="majorBidi" w:cstheme="majorBidi"/>
          <w:sz w:val="30"/>
          <w:szCs w:val="30"/>
        </w:rPr>
        <w:t xml:space="preserve">        </w:t>
      </w:r>
      <w:r w:rsidRPr="00D9188F">
        <w:rPr>
          <w:rFonts w:asciiTheme="majorBidi" w:hAnsiTheme="majorBidi" w:cstheme="majorBidi"/>
          <w:sz w:val="30"/>
          <w:szCs w:val="30"/>
          <w:cs/>
        </w:rPr>
        <w:t>รีซอสเซส (ประเทศไทย) จำกัด (“</w:t>
      </w:r>
      <w:r w:rsidRPr="00D9188F">
        <w:rPr>
          <w:rFonts w:asciiTheme="majorBidi" w:hAnsiTheme="majorBidi" w:cstheme="majorBidi"/>
          <w:sz w:val="30"/>
          <w:szCs w:val="30"/>
        </w:rPr>
        <w:t xml:space="preserve">ECOR”)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ในกรณีที่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           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22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บริษัทได้รับ     </w:t>
      </w:r>
      <w:r w:rsidR="004957EC" w:rsidRPr="00D9188F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ชำระเงินจำนวน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40</w:t>
      </w:r>
      <w:r w:rsidRPr="00D9188F">
        <w:rPr>
          <w:rFonts w:asciiTheme="majorBidi" w:hAnsiTheme="majorBidi" w:cstheme="majorBidi"/>
          <w:sz w:val="30"/>
          <w:szCs w:val="30"/>
          <w:cs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71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7</w:t>
      </w:r>
      <w:r w:rsidRPr="00D9188F">
        <w:rPr>
          <w:rFonts w:asciiTheme="majorBidi" w:hAnsiTheme="majorBidi" w:cstheme="majorBidi"/>
          <w:sz w:val="30"/>
          <w:szCs w:val="30"/>
          <w:cs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2564</w:t>
      </w:r>
      <w:r w:rsidRPr="00D9188F">
        <w:rPr>
          <w:rFonts w:asciiTheme="majorBidi" w:hAnsiTheme="majorBidi" w:cstheme="majorBidi"/>
          <w:sz w:val="30"/>
          <w:szCs w:val="30"/>
        </w:rPr>
        <w:t xml:space="preserve"> ECOR    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12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26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ศาลแพ่งมีคำพิพากษาให้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ปฏิบัติตาม  </w:t>
      </w:r>
      <w:r w:rsidR="00D01A3B" w:rsidRPr="00D9188F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 w:rsidRPr="00D9188F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6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2565</w:t>
      </w:r>
      <w:r w:rsidRPr="00D9188F">
        <w:rPr>
          <w:rFonts w:asciiTheme="majorBidi" w:hAnsiTheme="majorBidi" w:cstheme="majorBidi"/>
          <w:sz w:val="30"/>
          <w:szCs w:val="30"/>
        </w:rPr>
        <w:t xml:space="preserve"> ECOR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ใช้สิทธิอุทธรณ์และขอทุเลาการบังคับคดี และเมื่อวันที่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9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บริษัทได้ยื่นคำแก้อุทธรณ์และคำคัดค้านคำร้องขอทุเลาการบังคับคดีของ </w:t>
      </w:r>
      <w:r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Pr="00D9188F">
        <w:rPr>
          <w:rFonts w:asciiTheme="majorBidi" w:hAnsiTheme="majorBidi" w:cstheme="majorBidi"/>
          <w:sz w:val="30"/>
          <w:szCs w:val="30"/>
          <w:cs/>
        </w:rPr>
        <w:t>โดยสำนวนคดี</w:t>
      </w:r>
      <w:r w:rsidR="009F67D7" w:rsidRPr="00D9188F">
        <w:rPr>
          <w:rFonts w:asciiTheme="majorBidi" w:hAnsiTheme="majorBidi" w:cstheme="majorBidi"/>
          <w:sz w:val="30"/>
          <w:szCs w:val="30"/>
          <w:cs/>
        </w:rPr>
        <w:t>ได้ถูกรวบรวม</w:t>
      </w:r>
      <w:r w:rsidRPr="00D9188F">
        <w:rPr>
          <w:rFonts w:asciiTheme="majorBidi" w:hAnsiTheme="majorBidi" w:cstheme="majorBidi"/>
          <w:sz w:val="30"/>
          <w:szCs w:val="30"/>
          <w:cs/>
        </w:rPr>
        <w:t>ส่งให้ศาลฎีกาพิจา</w:t>
      </w:r>
      <w:r w:rsidR="0078693F" w:rsidRPr="00D9188F">
        <w:rPr>
          <w:rFonts w:asciiTheme="majorBidi" w:hAnsiTheme="majorBidi" w:cstheme="majorBidi"/>
          <w:sz w:val="30"/>
          <w:szCs w:val="30"/>
          <w:cs/>
        </w:rPr>
        <w:t>ร</w:t>
      </w:r>
      <w:r w:rsidRPr="00D9188F">
        <w:rPr>
          <w:rFonts w:asciiTheme="majorBidi" w:hAnsiTheme="majorBidi" w:cstheme="majorBidi"/>
          <w:sz w:val="30"/>
          <w:szCs w:val="30"/>
          <w:cs/>
        </w:rPr>
        <w:t>ณาวินิจฉัยและทำคำพิพากษา</w:t>
      </w:r>
      <w:r w:rsidR="0019530A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615EDB" w:rsidRPr="00D918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28</w:t>
      </w:r>
      <w:r w:rsidR="00615EDB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615EDB" w:rsidRPr="00D9188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1E21B6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1E21B6" w:rsidRPr="00D9188F">
        <w:rPr>
          <w:rFonts w:asciiTheme="majorBidi" w:hAnsiTheme="majorBidi" w:cstheme="majorBidi"/>
          <w:sz w:val="30"/>
          <w:szCs w:val="30"/>
          <w:cs/>
        </w:rPr>
        <w:t>ศาลฎีกาได้มีคำพิพากษา</w:t>
      </w:r>
      <w:r w:rsidR="00C6673E" w:rsidRPr="00D9188F">
        <w:rPr>
          <w:rFonts w:asciiTheme="majorBidi" w:hAnsiTheme="majorBidi" w:cstheme="majorBidi"/>
          <w:sz w:val="30"/>
          <w:szCs w:val="30"/>
          <w:cs/>
        </w:rPr>
        <w:t xml:space="preserve">ให้บังคับตามคำชี้ขาดของคณะอนุญาโตตุลาการ </w:t>
      </w:r>
      <w:r w:rsidR="00140907" w:rsidRPr="00D9188F">
        <w:rPr>
          <w:rFonts w:asciiTheme="majorBidi" w:hAnsiTheme="majorBidi" w:cstheme="majorBidi"/>
          <w:sz w:val="30"/>
          <w:szCs w:val="30"/>
          <w:cs/>
        </w:rPr>
        <w:t>ต่อมา</w:t>
      </w:r>
      <w:r w:rsidR="0019530A" w:rsidRPr="00D91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530A" w:rsidRPr="00D9188F">
        <w:rPr>
          <w:rFonts w:asciiTheme="majorBidi" w:hAnsiTheme="majorBidi" w:cstheme="majorBidi"/>
          <w:sz w:val="30"/>
          <w:szCs w:val="30"/>
        </w:rPr>
        <w:t xml:space="preserve">ECOR </w:t>
      </w:r>
      <w:r w:rsidR="0019530A" w:rsidRPr="00D9188F">
        <w:rPr>
          <w:rFonts w:asciiTheme="majorBidi" w:hAnsiTheme="majorBidi" w:cstheme="majorBidi"/>
          <w:sz w:val="30"/>
          <w:szCs w:val="30"/>
          <w:cs/>
        </w:rPr>
        <w:t xml:space="preserve">ได้วางเงินจำนวน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49</w:t>
      </w:r>
      <w:r w:rsidR="0019530A" w:rsidRPr="00D9188F">
        <w:rPr>
          <w:rFonts w:asciiTheme="majorBidi" w:hAnsiTheme="majorBidi" w:cstheme="majorBidi"/>
          <w:sz w:val="30"/>
          <w:szCs w:val="30"/>
          <w:cs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68</w:t>
      </w:r>
      <w:r w:rsidR="0019530A"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ล้านบาทต่อศาลแพ่ง อันเป็นจำนวนเงินยอดหนี้รวมกับดอกเบี้ยตามคำพิพากษาเพื่อชำระหนี้ต่อบริษัท </w:t>
      </w:r>
      <w:r w:rsidR="001303C2" w:rsidRPr="00D9188F">
        <w:rPr>
          <w:rFonts w:asciiTheme="majorBidi" w:hAnsiTheme="majorBidi" w:cstheme="majorBidi"/>
          <w:sz w:val="30"/>
          <w:szCs w:val="30"/>
          <w:cs/>
        </w:rPr>
        <w:t>โดย</w:t>
      </w:r>
      <w:r w:rsidR="00C01C23" w:rsidRPr="00D9188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95BD2" w:rsidRPr="00D9188F">
        <w:rPr>
          <w:rFonts w:asciiTheme="majorBidi" w:hAnsiTheme="majorBidi" w:cstheme="majorBidi"/>
          <w:sz w:val="30"/>
          <w:szCs w:val="30"/>
          <w:cs/>
        </w:rPr>
        <w:t>ได้รับชำระ</w:t>
      </w:r>
      <w:r w:rsidR="00A0127C" w:rsidRPr="00D9188F">
        <w:rPr>
          <w:rFonts w:asciiTheme="majorBidi" w:hAnsiTheme="majorBidi" w:cstheme="majorBidi"/>
          <w:sz w:val="30"/>
          <w:szCs w:val="30"/>
          <w:cs/>
        </w:rPr>
        <w:t>จำนวนเงินดังกล่าว</w:t>
      </w:r>
      <w:r w:rsidR="009945A6" w:rsidRPr="00D9188F">
        <w:rPr>
          <w:rFonts w:asciiTheme="majorBidi" w:hAnsiTheme="majorBidi" w:cstheme="majorBidi"/>
          <w:sz w:val="30"/>
          <w:szCs w:val="30"/>
          <w:cs/>
        </w:rPr>
        <w:t>แล้วทั้งจำนวน</w:t>
      </w:r>
      <w:r w:rsidR="00C01C23" w:rsidRPr="00D9188F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26</w:t>
      </w:r>
      <w:r w:rsidR="00C01C23" w:rsidRPr="00D9188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</w:p>
    <w:p w14:paraId="1B174EC5" w14:textId="0E819C1E" w:rsidR="0067082E" w:rsidRPr="00D9188F" w:rsidRDefault="0067082E" w:rsidP="0067082E">
      <w:pPr>
        <w:tabs>
          <w:tab w:val="left" w:pos="540"/>
        </w:tabs>
        <w:ind w:left="536"/>
        <w:jc w:val="thaiDistribute"/>
        <w:rPr>
          <w:rFonts w:asciiTheme="majorBidi" w:hAnsiTheme="majorBidi" w:cstheme="majorBidi"/>
          <w:sz w:val="30"/>
          <w:szCs w:val="30"/>
        </w:rPr>
      </w:pPr>
      <w:r w:rsidRPr="00D918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D37C88" w:rsidRPr="00D37C88">
        <w:rPr>
          <w:rFonts w:asciiTheme="majorBidi" w:hAnsiTheme="majorBidi" w:cstheme="majorBidi"/>
          <w:sz w:val="30"/>
          <w:szCs w:val="30"/>
        </w:rPr>
        <w:t>17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59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82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18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ให้ชำระเงินแก่โจทย์เป็นจำนวนเงิน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63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09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18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37C88" w:rsidRPr="00D37C88">
        <w:rPr>
          <w:rFonts w:asciiTheme="majorBidi" w:hAnsiTheme="majorBidi" w:cstheme="majorBidi"/>
          <w:sz w:val="30"/>
          <w:szCs w:val="30"/>
        </w:rPr>
        <w:t>2566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) ร่วมกันชำระเงินเป็นจำนวน </w:t>
      </w:r>
      <w:r w:rsidR="00D37C88" w:rsidRPr="00D37C88">
        <w:rPr>
          <w:rFonts w:asciiTheme="majorBidi" w:hAnsiTheme="majorBidi" w:cstheme="majorBidi"/>
          <w:sz w:val="30"/>
          <w:szCs w:val="30"/>
        </w:rPr>
        <w:t>4</w:t>
      </w:r>
      <w:r w:rsidRPr="00D9188F">
        <w:rPr>
          <w:rFonts w:asciiTheme="majorBidi" w:hAnsiTheme="majorBidi" w:cstheme="majorBidi"/>
          <w:sz w:val="30"/>
          <w:szCs w:val="30"/>
          <w:cs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18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7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10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และอัตราร้อยละ </w:t>
      </w:r>
      <w:r w:rsidR="00D37C88" w:rsidRPr="00D37C88">
        <w:rPr>
          <w:rFonts w:asciiTheme="majorBidi" w:hAnsiTheme="majorBidi" w:cstheme="majorBidi"/>
          <w:sz w:val="30"/>
          <w:szCs w:val="30"/>
        </w:rPr>
        <w:t>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ต่อปีนับตั้งแต่วันที่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11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2564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D37C88" w:rsidRPr="00D37C88">
        <w:rPr>
          <w:rFonts w:asciiTheme="majorBidi" w:hAnsiTheme="majorBidi" w:cstheme="majorBidi"/>
          <w:sz w:val="30"/>
          <w:szCs w:val="30"/>
        </w:rPr>
        <w:t>0</w:t>
      </w:r>
      <w:r w:rsidRPr="00D9188F">
        <w:rPr>
          <w:rFonts w:asciiTheme="majorBidi" w:hAnsiTheme="majorBidi" w:cstheme="majorBidi"/>
          <w:sz w:val="30"/>
          <w:szCs w:val="30"/>
        </w:rPr>
        <w:t>.</w:t>
      </w:r>
      <w:r w:rsidR="00D37C88" w:rsidRPr="00D37C88">
        <w:rPr>
          <w:rFonts w:asciiTheme="majorBidi" w:hAnsiTheme="majorBidi" w:cstheme="majorBidi"/>
          <w:sz w:val="30"/>
          <w:szCs w:val="30"/>
        </w:rPr>
        <w:t>85</w:t>
      </w:r>
      <w:r w:rsidRPr="00D9188F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D9188F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7072BD" w:rsidRPr="00D9188F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D37C88" w:rsidRPr="00D37C88">
        <w:rPr>
          <w:rFonts w:asciiTheme="majorBidi" w:hAnsiTheme="majorBidi" w:cstheme="majorBidi"/>
          <w:sz w:val="30"/>
          <w:szCs w:val="30"/>
        </w:rPr>
        <w:t>18</w:t>
      </w:r>
      <w:r w:rsidR="00C608BB" w:rsidRPr="00D9188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C608BB" w:rsidRPr="00D9188F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บริษัทได้ยื่นอุทธรณ์</w:t>
      </w:r>
      <w:r w:rsidR="00F106B8" w:rsidRPr="00D9188F">
        <w:rPr>
          <w:rFonts w:asciiTheme="majorBidi" w:hAnsiTheme="majorBidi" w:cstheme="majorBidi"/>
          <w:sz w:val="30"/>
          <w:szCs w:val="30"/>
          <w:cs/>
        </w:rPr>
        <w:t>ต่อ</w:t>
      </w:r>
      <w:r w:rsidR="00A443DC" w:rsidRPr="00D9188F">
        <w:rPr>
          <w:rFonts w:asciiTheme="majorBidi" w:hAnsiTheme="majorBidi" w:cstheme="majorBidi"/>
          <w:sz w:val="30"/>
          <w:szCs w:val="30"/>
          <w:cs/>
        </w:rPr>
        <w:t>ศาล</w:t>
      </w:r>
      <w:r w:rsidR="0021305E" w:rsidRPr="00D9188F">
        <w:rPr>
          <w:rFonts w:asciiTheme="majorBidi" w:hAnsiTheme="majorBidi" w:cstheme="majorBidi"/>
          <w:sz w:val="30"/>
          <w:szCs w:val="30"/>
          <w:cs/>
        </w:rPr>
        <w:t>แพ่งกรุงเทพใต้</w:t>
      </w:r>
      <w:r w:rsidR="00E36B19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A5208C" w:rsidRPr="00D9188F">
        <w:rPr>
          <w:rFonts w:asciiTheme="majorBidi" w:hAnsiTheme="majorBidi" w:cstheme="majorBidi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D9188F">
        <w:rPr>
          <w:rFonts w:asciiTheme="majorBidi" w:hAnsiTheme="majorBidi" w:cstheme="majorBidi"/>
          <w:sz w:val="30"/>
          <w:szCs w:val="30"/>
        </w:rPr>
        <w:t xml:space="preserve"> </w:t>
      </w:r>
      <w:r w:rsidR="002637DF" w:rsidRPr="00D9188F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D9188F">
        <w:rPr>
          <w:rFonts w:asciiTheme="majorBidi" w:hAnsiTheme="majorBidi" w:cstheme="majorBidi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  <w:r w:rsidR="002B6AFB">
        <w:rPr>
          <w:rFonts w:asciiTheme="majorBidi" w:hAnsiTheme="majorBidi" w:cstheme="majorBidi"/>
          <w:sz w:val="30"/>
          <w:szCs w:val="30"/>
        </w:rPr>
        <w:t xml:space="preserve"> </w:t>
      </w:r>
    </w:p>
    <w:p w14:paraId="76A8C10B" w14:textId="1BB3A34F" w:rsidR="00531109" w:rsidRDefault="00531109" w:rsidP="00531109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33266EB3" w14:textId="3F80DA79" w:rsidR="002B6AFB" w:rsidRPr="002B6AFB" w:rsidRDefault="002B6AFB" w:rsidP="002B6AF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2B6AFB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FF91D29" w14:textId="15566C4E" w:rsidR="009B25DA" w:rsidRPr="002B6AFB" w:rsidRDefault="009B25DA" w:rsidP="009B2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9743F" w14:textId="05F3C846" w:rsidR="002B6AFB" w:rsidRPr="002B6AFB" w:rsidRDefault="002B6AFB" w:rsidP="002B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6AF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03FCC">
        <w:rPr>
          <w:rFonts w:asciiTheme="majorBidi" w:hAnsiTheme="majorBidi" w:cstheme="majorBidi"/>
          <w:sz w:val="30"/>
          <w:szCs w:val="30"/>
        </w:rPr>
        <w:t xml:space="preserve"> 31 </w:t>
      </w:r>
      <w:r w:rsidR="00803FCC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มีผู้ใช้สิทธิซื้อหุ้นสามัญของบริษัท ครั้งที่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52CA0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2B6AFB">
        <w:rPr>
          <w:rFonts w:asciiTheme="majorBidi" w:hAnsiTheme="majorBidi" w:cstheme="majorBidi"/>
          <w:sz w:val="30"/>
          <w:szCs w:val="30"/>
        </w:rPr>
        <w:t>SCN-W</w:t>
      </w:r>
      <w:r>
        <w:rPr>
          <w:rFonts w:asciiTheme="majorBidi" w:hAnsiTheme="majorBidi" w:cstheme="majorBidi"/>
          <w:sz w:val="30"/>
          <w:szCs w:val="30"/>
        </w:rPr>
        <w:t>3</w:t>
      </w:r>
      <w:r w:rsidR="00F52CA0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) ทั้งสิ้น </w:t>
      </w:r>
      <w:r>
        <w:rPr>
          <w:rFonts w:asciiTheme="majorBidi" w:hAnsiTheme="majorBidi" w:cstheme="majorBidi"/>
          <w:sz w:val="30"/>
          <w:szCs w:val="30"/>
        </w:rPr>
        <w:t>270,000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="005C68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6AFB">
        <w:rPr>
          <w:rFonts w:asciiTheme="majorBidi" w:hAnsiTheme="majorBidi" w:cstheme="majorBidi"/>
          <w:sz w:val="30"/>
          <w:szCs w:val="30"/>
          <w:cs/>
        </w:rPr>
        <w:t>บริษัทได้จดทะเบียนเพิ่มทุน</w:t>
      </w:r>
      <w:r w:rsidR="008D0C98">
        <w:rPr>
          <w:rFonts w:asciiTheme="majorBidi" w:hAnsiTheme="majorBidi" w:cstheme="majorBidi" w:hint="cs"/>
          <w:sz w:val="30"/>
          <w:szCs w:val="30"/>
          <w:cs/>
        </w:rPr>
        <w:t xml:space="preserve">จำนวนทั้งหมด </w:t>
      </w:r>
      <w:r w:rsidR="00057A05">
        <w:rPr>
          <w:rFonts w:asciiTheme="majorBidi" w:hAnsiTheme="majorBidi" w:cstheme="majorBidi"/>
          <w:sz w:val="30"/>
          <w:szCs w:val="30"/>
        </w:rPr>
        <w:t xml:space="preserve">270,000 </w:t>
      </w:r>
      <w:r w:rsidR="00057A05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0779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6AFB">
        <w:rPr>
          <w:rFonts w:asciiTheme="majorBidi" w:hAnsiTheme="majorBidi" w:cstheme="majorBidi"/>
          <w:sz w:val="30"/>
          <w:szCs w:val="30"/>
          <w:cs/>
        </w:rPr>
        <w:t>กับกระทรวงพาณิชย์เมื่อวันที่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11</w:t>
      </w:r>
      <w:r w:rsidRPr="002B6AFB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26A4C5D8" w14:textId="3695E516" w:rsidR="00914E88" w:rsidRPr="00803FCC" w:rsidRDefault="00914E88" w:rsidP="004C6ACD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</w:p>
    <w:sectPr w:rsidR="00914E88" w:rsidRPr="00803FCC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94FC6" w14:textId="77777777" w:rsidR="00DD621A" w:rsidRDefault="00DD621A">
      <w:r>
        <w:separator/>
      </w:r>
    </w:p>
  </w:endnote>
  <w:endnote w:type="continuationSeparator" w:id="0">
    <w:p w14:paraId="441B14BE" w14:textId="77777777" w:rsidR="00DD621A" w:rsidRDefault="00DD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6646EE0F" w:rsidR="00195D12" w:rsidRDefault="00F50659" w:rsidP="00BA4A5D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0353" w14:textId="54DD5B4B" w:rsidR="00F50659" w:rsidRPr="00F50659" w:rsidRDefault="00F50659" w:rsidP="00F50659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  <w:r w:rsidRPr="00F50659">
      <w:rPr>
        <w:rFonts w:asciiTheme="majorBidi" w:hAnsiTheme="majorBidi" w:cstheme="majorBidi"/>
        <w:noProof/>
        <w:sz w:val="30"/>
        <w:szCs w:val="30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0097C" w14:textId="77777777" w:rsidR="00DD621A" w:rsidRDefault="00DD621A">
      <w:r>
        <w:separator/>
      </w:r>
    </w:p>
  </w:footnote>
  <w:footnote w:type="continuationSeparator" w:id="0">
    <w:p w14:paraId="07D88D5D" w14:textId="77777777" w:rsidR="00DD621A" w:rsidRDefault="00DD6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EB2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E3082A7" w14:textId="1380CC7A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1E6B93">
      <w:rPr>
        <w:rFonts w:ascii="Angsana New" w:hAnsi="Angsana New" w:hint="cs"/>
        <w:b/>
        <w:bCs/>
        <w:sz w:val="32"/>
        <w:szCs w:val="32"/>
        <w:cs/>
      </w:rPr>
      <w:t>และ</w:t>
    </w:r>
    <w:r w:rsidR="004B612D">
      <w:rPr>
        <w:rFonts w:ascii="Angsana New" w:hAnsi="Angsana New" w:hint="cs"/>
        <w:b/>
        <w:bCs/>
        <w:sz w:val="32"/>
        <w:szCs w:val="32"/>
        <w:cs/>
      </w:rPr>
      <w:t>เก้า</w:t>
    </w:r>
    <w:r w:rsidR="001E6B93">
      <w:rPr>
        <w:rFonts w:ascii="Angsana New" w:hAnsi="Angsana New" w:hint="cs"/>
        <w:b/>
        <w:bCs/>
        <w:sz w:val="32"/>
        <w:szCs w:val="32"/>
        <w:cs/>
      </w:rPr>
      <w:t>เดือน</w:t>
    </w:r>
    <w:r w:rsidR="001E6B9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1E6B93">
      <w:rPr>
        <w:rFonts w:ascii="Angsana New" w:hAnsi="Angsana New"/>
        <w:b/>
        <w:bCs/>
        <w:sz w:val="32"/>
        <w:szCs w:val="32"/>
      </w:rPr>
      <w:t>30</w:t>
    </w:r>
    <w:r w:rsidR="001E6B9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B612D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1E6B93">
      <w:rPr>
        <w:rFonts w:ascii="Angsana New" w:hAnsi="Angsana New"/>
        <w:b/>
        <w:bCs/>
        <w:sz w:val="32"/>
        <w:szCs w:val="32"/>
      </w:rPr>
      <w:t xml:space="preserve"> 2567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56B1DAC" w14:textId="77777777" w:rsidR="001321E3" w:rsidRPr="00CC055B" w:rsidRDefault="001321E3" w:rsidP="00710AB0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DC0272" w14:textId="3EB2A3DD" w:rsidR="000F30D1" w:rsidRDefault="00B22FF0" w:rsidP="00F575D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23A52">
      <w:rPr>
        <w:rFonts w:ascii="Angsana New" w:hAnsi="Angsana New" w:hint="cs"/>
        <w:b/>
        <w:bCs/>
        <w:sz w:val="32"/>
        <w:szCs w:val="32"/>
        <w:cs/>
      </w:rPr>
      <w:t>และ</w:t>
    </w:r>
    <w:r w:rsidR="000D6381">
      <w:rPr>
        <w:rFonts w:ascii="Angsana New" w:hAnsi="Angsana New" w:hint="cs"/>
        <w:b/>
        <w:bCs/>
        <w:sz w:val="32"/>
        <w:szCs w:val="32"/>
        <w:cs/>
      </w:rPr>
      <w:t>เก้า</w:t>
    </w:r>
    <w:r w:rsidR="00523A52">
      <w:rPr>
        <w:rFonts w:ascii="Angsana New" w:hAnsi="Angsana New" w:hint="cs"/>
        <w:b/>
        <w:bCs/>
        <w:sz w:val="32"/>
        <w:szCs w:val="32"/>
        <w:cs/>
      </w:rPr>
      <w:t>เดือน</w:t>
    </w:r>
    <w:r w:rsidR="00523A52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23A52">
      <w:rPr>
        <w:rFonts w:ascii="Angsana New" w:hAnsi="Angsana New"/>
        <w:b/>
        <w:bCs/>
        <w:sz w:val="32"/>
        <w:szCs w:val="32"/>
      </w:rPr>
      <w:t>30</w:t>
    </w:r>
    <w:r w:rsidR="00523A5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D6381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23A52">
      <w:rPr>
        <w:rFonts w:ascii="Angsana New" w:hAnsi="Angsana New"/>
        <w:b/>
        <w:bCs/>
        <w:sz w:val="32"/>
        <w:szCs w:val="32"/>
      </w:rPr>
      <w:t xml:space="preserve"> 2567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67A1A9C" w14:textId="77777777" w:rsidR="00B22FF0" w:rsidRPr="00F575DC" w:rsidRDefault="00B22FF0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2D8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5A0103E5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E7444B">
      <w:rPr>
        <w:rFonts w:ascii="Angsana New" w:hAnsi="Angsana New" w:hint="cs"/>
        <w:b/>
        <w:bCs/>
        <w:sz w:val="32"/>
        <w:szCs w:val="32"/>
        <w:cs/>
      </w:rPr>
      <w:t>และ</w:t>
    </w:r>
    <w:r w:rsidR="00850F28">
      <w:rPr>
        <w:rFonts w:ascii="Angsana New" w:hAnsi="Angsana New" w:hint="cs"/>
        <w:b/>
        <w:bCs/>
        <w:sz w:val="32"/>
        <w:szCs w:val="32"/>
        <w:cs/>
      </w:rPr>
      <w:t>เก้า</w:t>
    </w:r>
    <w:r w:rsidR="00E7444B">
      <w:rPr>
        <w:rFonts w:ascii="Angsana New" w:hAnsi="Angsana New" w:hint="cs"/>
        <w:b/>
        <w:bCs/>
        <w:sz w:val="32"/>
        <w:szCs w:val="32"/>
        <w:cs/>
      </w:rPr>
      <w:t>เดือน</w:t>
    </w:r>
    <w:r w:rsidR="00E7444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7444B">
      <w:rPr>
        <w:rFonts w:ascii="Angsana New" w:hAnsi="Angsana New"/>
        <w:b/>
        <w:bCs/>
        <w:sz w:val="32"/>
        <w:szCs w:val="32"/>
      </w:rPr>
      <w:t>30</w:t>
    </w:r>
    <w:r w:rsidR="00E744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50F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E7444B">
      <w:rPr>
        <w:rFonts w:ascii="Angsana New" w:hAnsi="Angsana New"/>
        <w:b/>
        <w:bCs/>
        <w:sz w:val="32"/>
        <w:szCs w:val="32"/>
      </w:rPr>
      <w:t xml:space="preserve"> 2567 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1321E3" w:rsidRDefault="00C75F2F" w:rsidP="00710AB0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035866A" w14:textId="3CBB9C51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30F0B">
      <w:rPr>
        <w:rFonts w:ascii="Angsana New" w:hAnsi="Angsana New" w:hint="cs"/>
        <w:b/>
        <w:bCs/>
        <w:sz w:val="32"/>
        <w:szCs w:val="32"/>
        <w:cs/>
      </w:rPr>
      <w:t>และ</w:t>
    </w:r>
    <w:r w:rsidR="00850F28">
      <w:rPr>
        <w:rFonts w:ascii="Angsana New" w:hAnsi="Angsana New" w:hint="cs"/>
        <w:b/>
        <w:bCs/>
        <w:sz w:val="32"/>
        <w:szCs w:val="32"/>
        <w:cs/>
      </w:rPr>
      <w:t>เก้า</w:t>
    </w:r>
    <w:r w:rsidR="00530F0B">
      <w:rPr>
        <w:rFonts w:ascii="Angsana New" w:hAnsi="Angsana New" w:hint="cs"/>
        <w:b/>
        <w:bCs/>
        <w:sz w:val="32"/>
        <w:szCs w:val="32"/>
        <w:cs/>
      </w:rPr>
      <w:t>เดือน</w:t>
    </w:r>
    <w:r w:rsidR="00530F0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30F0B">
      <w:rPr>
        <w:rFonts w:ascii="Angsana New" w:hAnsi="Angsana New"/>
        <w:b/>
        <w:bCs/>
        <w:sz w:val="32"/>
        <w:szCs w:val="32"/>
      </w:rPr>
      <w:t>30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50F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30F0B">
      <w:rPr>
        <w:rFonts w:ascii="Angsana New" w:hAnsi="Angsana New"/>
        <w:b/>
        <w:bCs/>
        <w:sz w:val="32"/>
        <w:szCs w:val="32"/>
      </w:rPr>
      <w:t xml:space="preserve"> 2567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93E6815" w14:textId="73B47C40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72FC27B3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30F0B">
      <w:rPr>
        <w:rFonts w:ascii="Angsana New" w:hAnsi="Angsana New" w:hint="cs"/>
        <w:b/>
        <w:bCs/>
        <w:sz w:val="32"/>
        <w:szCs w:val="32"/>
        <w:cs/>
      </w:rPr>
      <w:t>และ</w:t>
    </w:r>
    <w:r w:rsidR="00850F28">
      <w:rPr>
        <w:rFonts w:ascii="Angsana New" w:hAnsi="Angsana New" w:hint="cs"/>
        <w:b/>
        <w:bCs/>
        <w:sz w:val="32"/>
        <w:szCs w:val="32"/>
        <w:cs/>
      </w:rPr>
      <w:t>เก้า</w:t>
    </w:r>
    <w:r w:rsidR="00530F0B">
      <w:rPr>
        <w:rFonts w:ascii="Angsana New" w:hAnsi="Angsana New" w:hint="cs"/>
        <w:b/>
        <w:bCs/>
        <w:sz w:val="32"/>
        <w:szCs w:val="32"/>
        <w:cs/>
      </w:rPr>
      <w:t>เดือน</w:t>
    </w:r>
    <w:r w:rsidR="00530F0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30F0B">
      <w:rPr>
        <w:rFonts w:ascii="Angsana New" w:hAnsi="Angsana New"/>
        <w:b/>
        <w:bCs/>
        <w:sz w:val="32"/>
        <w:szCs w:val="32"/>
      </w:rPr>
      <w:t>30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50F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30F0B">
      <w:rPr>
        <w:rFonts w:ascii="Angsana New" w:hAnsi="Angsana New"/>
        <w:b/>
        <w:bCs/>
        <w:sz w:val="32"/>
        <w:szCs w:val="32"/>
      </w:rPr>
      <w:t xml:space="preserve"> 2567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4E74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31C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91E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598"/>
    <w:rsid w:val="00027A4F"/>
    <w:rsid w:val="00030214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0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1B2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1D58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05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0F70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3BB0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8B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841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678"/>
    <w:rsid w:val="00085972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EF3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40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A52"/>
    <w:rsid w:val="000D5BBA"/>
    <w:rsid w:val="000D608D"/>
    <w:rsid w:val="000D6381"/>
    <w:rsid w:val="000D6438"/>
    <w:rsid w:val="000D680A"/>
    <w:rsid w:val="000D69DF"/>
    <w:rsid w:val="000D6B87"/>
    <w:rsid w:val="000D6D1F"/>
    <w:rsid w:val="000D6D58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5CA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57"/>
    <w:rsid w:val="000E4192"/>
    <w:rsid w:val="000E41B8"/>
    <w:rsid w:val="000E43FC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65D"/>
    <w:rsid w:val="000F3756"/>
    <w:rsid w:val="000F39E1"/>
    <w:rsid w:val="000F3AD1"/>
    <w:rsid w:val="000F3D1D"/>
    <w:rsid w:val="000F447C"/>
    <w:rsid w:val="000F4D17"/>
    <w:rsid w:val="000F4E27"/>
    <w:rsid w:val="000F4EE3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6F15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1F9F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A8E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5FAC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89A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A72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198"/>
    <w:rsid w:val="00184230"/>
    <w:rsid w:val="0018434C"/>
    <w:rsid w:val="00184529"/>
    <w:rsid w:val="0018457E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6BAB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02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45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BB4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0C2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C4F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7C8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C81"/>
    <w:rsid w:val="00212E29"/>
    <w:rsid w:val="00212E7B"/>
    <w:rsid w:val="00212ED2"/>
    <w:rsid w:val="0021305E"/>
    <w:rsid w:val="00213228"/>
    <w:rsid w:val="00213245"/>
    <w:rsid w:val="002134AE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4B5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6EE3"/>
    <w:rsid w:val="002270A6"/>
    <w:rsid w:val="002274E3"/>
    <w:rsid w:val="00227D0B"/>
    <w:rsid w:val="00227F2D"/>
    <w:rsid w:val="002302EF"/>
    <w:rsid w:val="00230309"/>
    <w:rsid w:val="0023075C"/>
    <w:rsid w:val="002309BA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BEC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86E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94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9B9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BD4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8DC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0AA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0E1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49E0"/>
    <w:rsid w:val="00294D82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AFB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05A7"/>
    <w:rsid w:val="002C1F19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C52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286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A74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851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12E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B8C"/>
    <w:rsid w:val="00302C9D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02C"/>
    <w:rsid w:val="00312413"/>
    <w:rsid w:val="00312482"/>
    <w:rsid w:val="00312654"/>
    <w:rsid w:val="00312868"/>
    <w:rsid w:val="003128E3"/>
    <w:rsid w:val="003129E8"/>
    <w:rsid w:val="00312AFD"/>
    <w:rsid w:val="00312C8B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9CB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C0A"/>
    <w:rsid w:val="00352D78"/>
    <w:rsid w:val="003530F2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48BB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652"/>
    <w:rsid w:val="00393E22"/>
    <w:rsid w:val="003940BF"/>
    <w:rsid w:val="0039411B"/>
    <w:rsid w:val="003944B8"/>
    <w:rsid w:val="00394703"/>
    <w:rsid w:val="00394D10"/>
    <w:rsid w:val="00394DF7"/>
    <w:rsid w:val="00394E63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D5C"/>
    <w:rsid w:val="003A1E80"/>
    <w:rsid w:val="003A2C25"/>
    <w:rsid w:val="003A2CF7"/>
    <w:rsid w:val="003A3058"/>
    <w:rsid w:val="003A319B"/>
    <w:rsid w:val="003A324B"/>
    <w:rsid w:val="003A3260"/>
    <w:rsid w:val="003A3324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6E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C29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7D0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19F"/>
    <w:rsid w:val="0044225D"/>
    <w:rsid w:val="004426E9"/>
    <w:rsid w:val="00442894"/>
    <w:rsid w:val="00442C3F"/>
    <w:rsid w:val="00442DB9"/>
    <w:rsid w:val="00442DE4"/>
    <w:rsid w:val="00442FD4"/>
    <w:rsid w:val="00443362"/>
    <w:rsid w:val="004435EC"/>
    <w:rsid w:val="004437BF"/>
    <w:rsid w:val="00443A80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4DE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CA5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693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01D"/>
    <w:rsid w:val="004A33B7"/>
    <w:rsid w:val="004A3935"/>
    <w:rsid w:val="004A3A7C"/>
    <w:rsid w:val="004A3CB2"/>
    <w:rsid w:val="004A402F"/>
    <w:rsid w:val="004A41C5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C12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389"/>
    <w:rsid w:val="004E13EB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6B7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2C"/>
    <w:rsid w:val="005042D3"/>
    <w:rsid w:val="00504A1D"/>
    <w:rsid w:val="005052DB"/>
    <w:rsid w:val="005053EA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3BF6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A36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CAA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42E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464"/>
    <w:rsid w:val="005356AC"/>
    <w:rsid w:val="00535733"/>
    <w:rsid w:val="0053573A"/>
    <w:rsid w:val="00535784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A18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5FC1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AFA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843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3BC"/>
    <w:rsid w:val="005B0471"/>
    <w:rsid w:val="005B04A7"/>
    <w:rsid w:val="005B08DB"/>
    <w:rsid w:val="005B0AC1"/>
    <w:rsid w:val="005B0CC2"/>
    <w:rsid w:val="005B0F26"/>
    <w:rsid w:val="005B0F42"/>
    <w:rsid w:val="005B1036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130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249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899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299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207C"/>
    <w:rsid w:val="005E28D0"/>
    <w:rsid w:val="005E35D2"/>
    <w:rsid w:val="005E3856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3D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849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6A5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AD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8B6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2BB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3F0"/>
    <w:rsid w:val="00642517"/>
    <w:rsid w:val="00642887"/>
    <w:rsid w:val="00642D31"/>
    <w:rsid w:val="00642D6A"/>
    <w:rsid w:val="00642ECF"/>
    <w:rsid w:val="00642F48"/>
    <w:rsid w:val="00643097"/>
    <w:rsid w:val="0064316C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8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4FCC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2C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979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4B0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67A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0E4A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1E4"/>
    <w:rsid w:val="00695726"/>
    <w:rsid w:val="006957A5"/>
    <w:rsid w:val="00695F90"/>
    <w:rsid w:val="00696015"/>
    <w:rsid w:val="0069604A"/>
    <w:rsid w:val="006962A9"/>
    <w:rsid w:val="00696627"/>
    <w:rsid w:val="00696950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19C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55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84F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840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76E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723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788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B73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0BF"/>
    <w:rsid w:val="00713524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0F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A82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4B5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B7"/>
    <w:rsid w:val="00741540"/>
    <w:rsid w:val="00741C7A"/>
    <w:rsid w:val="00741EDE"/>
    <w:rsid w:val="00742179"/>
    <w:rsid w:val="0074225B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819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696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34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AA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23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4F82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8791F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7D5"/>
    <w:rsid w:val="007A5CE9"/>
    <w:rsid w:val="007A5EB3"/>
    <w:rsid w:val="007A5F3D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4B0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9E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BBF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448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DA8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357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3FCC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B0C"/>
    <w:rsid w:val="00807ED1"/>
    <w:rsid w:val="008103BA"/>
    <w:rsid w:val="008107D4"/>
    <w:rsid w:val="00810920"/>
    <w:rsid w:val="00810B23"/>
    <w:rsid w:val="00810BBB"/>
    <w:rsid w:val="00810EFD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3B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AEB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89D"/>
    <w:rsid w:val="00835963"/>
    <w:rsid w:val="00835B27"/>
    <w:rsid w:val="00835F60"/>
    <w:rsid w:val="00836374"/>
    <w:rsid w:val="00836456"/>
    <w:rsid w:val="008364C8"/>
    <w:rsid w:val="0083657D"/>
    <w:rsid w:val="0083683E"/>
    <w:rsid w:val="00836A70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3E15"/>
    <w:rsid w:val="008540B7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AA3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A6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39A"/>
    <w:rsid w:val="008944B2"/>
    <w:rsid w:val="00894648"/>
    <w:rsid w:val="00894682"/>
    <w:rsid w:val="00894702"/>
    <w:rsid w:val="00894A82"/>
    <w:rsid w:val="00894DEB"/>
    <w:rsid w:val="00894E30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0A"/>
    <w:rsid w:val="00897972"/>
    <w:rsid w:val="00897A68"/>
    <w:rsid w:val="008A06D5"/>
    <w:rsid w:val="008A0A40"/>
    <w:rsid w:val="008A0E1A"/>
    <w:rsid w:val="008A0F30"/>
    <w:rsid w:val="008A0F41"/>
    <w:rsid w:val="008A115A"/>
    <w:rsid w:val="008A1629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8B4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836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24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359"/>
    <w:rsid w:val="008C6431"/>
    <w:rsid w:val="008C6953"/>
    <w:rsid w:val="008C697D"/>
    <w:rsid w:val="008C6A4D"/>
    <w:rsid w:val="008C6BEF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C98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0B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3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AE5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41A"/>
    <w:rsid w:val="0090368C"/>
    <w:rsid w:val="0090398F"/>
    <w:rsid w:val="00903DF2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048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403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08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0FBA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651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72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57E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9C0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1E78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69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389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07C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61E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1089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4CD3"/>
    <w:rsid w:val="00A050A6"/>
    <w:rsid w:val="00A05413"/>
    <w:rsid w:val="00A057EF"/>
    <w:rsid w:val="00A059C3"/>
    <w:rsid w:val="00A05B02"/>
    <w:rsid w:val="00A05B07"/>
    <w:rsid w:val="00A05DB9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904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915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1D3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AAF"/>
    <w:rsid w:val="00A27C39"/>
    <w:rsid w:val="00A30550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895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1F1C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2F3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84B"/>
    <w:rsid w:val="00AB6C94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312B"/>
    <w:rsid w:val="00AD3B81"/>
    <w:rsid w:val="00AD3CCE"/>
    <w:rsid w:val="00AD4150"/>
    <w:rsid w:val="00AD49EC"/>
    <w:rsid w:val="00AD5258"/>
    <w:rsid w:val="00AD526B"/>
    <w:rsid w:val="00AD52AE"/>
    <w:rsid w:val="00AD5822"/>
    <w:rsid w:val="00AD5951"/>
    <w:rsid w:val="00AD5999"/>
    <w:rsid w:val="00AD59D2"/>
    <w:rsid w:val="00AD5DC6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29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2BA1"/>
    <w:rsid w:val="00AE30C3"/>
    <w:rsid w:val="00AE319C"/>
    <w:rsid w:val="00AE36A0"/>
    <w:rsid w:val="00AE36B9"/>
    <w:rsid w:val="00AE36EE"/>
    <w:rsid w:val="00AE3D78"/>
    <w:rsid w:val="00AE3F10"/>
    <w:rsid w:val="00AE4180"/>
    <w:rsid w:val="00AE432F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AA6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6D4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981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692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2ED"/>
    <w:rsid w:val="00B634CB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B1D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C30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3AF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7FA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2BD6"/>
    <w:rsid w:val="00BB3005"/>
    <w:rsid w:val="00BB3167"/>
    <w:rsid w:val="00BB3270"/>
    <w:rsid w:val="00BB328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4BD8"/>
    <w:rsid w:val="00BB530E"/>
    <w:rsid w:val="00BB55A7"/>
    <w:rsid w:val="00BB58AD"/>
    <w:rsid w:val="00BB5C6E"/>
    <w:rsid w:val="00BB5C8E"/>
    <w:rsid w:val="00BB5D72"/>
    <w:rsid w:val="00BB60ED"/>
    <w:rsid w:val="00BB626A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01"/>
    <w:rsid w:val="00BC2187"/>
    <w:rsid w:val="00BC231F"/>
    <w:rsid w:val="00BC2359"/>
    <w:rsid w:val="00BC26E6"/>
    <w:rsid w:val="00BC2922"/>
    <w:rsid w:val="00BC2973"/>
    <w:rsid w:val="00BC2B06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2B6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0EC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081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4D37"/>
    <w:rsid w:val="00BF5070"/>
    <w:rsid w:val="00BF50F4"/>
    <w:rsid w:val="00BF516A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2B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657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69D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0997"/>
    <w:rsid w:val="00C41498"/>
    <w:rsid w:val="00C41883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460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AB9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907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531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0B7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B92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87A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B6D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4E6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3F6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2F5F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C1B"/>
    <w:rsid w:val="00D24E70"/>
    <w:rsid w:val="00D24F18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8EB"/>
    <w:rsid w:val="00D3191D"/>
    <w:rsid w:val="00D31B65"/>
    <w:rsid w:val="00D31CF6"/>
    <w:rsid w:val="00D31E7A"/>
    <w:rsid w:val="00D31F7C"/>
    <w:rsid w:val="00D321AF"/>
    <w:rsid w:val="00D3234E"/>
    <w:rsid w:val="00D3245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88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4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2F4"/>
    <w:rsid w:val="00D45667"/>
    <w:rsid w:val="00D456B5"/>
    <w:rsid w:val="00D45ACA"/>
    <w:rsid w:val="00D45DE6"/>
    <w:rsid w:val="00D45E30"/>
    <w:rsid w:val="00D462B4"/>
    <w:rsid w:val="00D46366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838"/>
    <w:rsid w:val="00D72B39"/>
    <w:rsid w:val="00D72D94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2C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222"/>
    <w:rsid w:val="00D82633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5AE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88F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7BE"/>
    <w:rsid w:val="00DB483C"/>
    <w:rsid w:val="00DB4B5C"/>
    <w:rsid w:val="00DB4BBD"/>
    <w:rsid w:val="00DB4D8B"/>
    <w:rsid w:val="00DB5328"/>
    <w:rsid w:val="00DB5D2E"/>
    <w:rsid w:val="00DB60CD"/>
    <w:rsid w:val="00DB61AC"/>
    <w:rsid w:val="00DB684A"/>
    <w:rsid w:val="00DB6982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A70"/>
    <w:rsid w:val="00DC2B36"/>
    <w:rsid w:val="00DC2BFF"/>
    <w:rsid w:val="00DC2FC5"/>
    <w:rsid w:val="00DC31DF"/>
    <w:rsid w:val="00DC32D7"/>
    <w:rsid w:val="00DC3303"/>
    <w:rsid w:val="00DC330E"/>
    <w:rsid w:val="00DC3343"/>
    <w:rsid w:val="00DC3FAB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071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21A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0CC6"/>
    <w:rsid w:val="00DE1311"/>
    <w:rsid w:val="00DE1562"/>
    <w:rsid w:val="00DE187A"/>
    <w:rsid w:val="00DE197C"/>
    <w:rsid w:val="00DE1EA9"/>
    <w:rsid w:val="00DE2247"/>
    <w:rsid w:val="00DE27AC"/>
    <w:rsid w:val="00DE27D0"/>
    <w:rsid w:val="00DE2959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15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D56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88A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A6D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A05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581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66B"/>
    <w:rsid w:val="00E83829"/>
    <w:rsid w:val="00E838B9"/>
    <w:rsid w:val="00E83B1F"/>
    <w:rsid w:val="00E83B59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68BC"/>
    <w:rsid w:val="00E870B4"/>
    <w:rsid w:val="00E87238"/>
    <w:rsid w:val="00E87839"/>
    <w:rsid w:val="00E87A54"/>
    <w:rsid w:val="00E900A6"/>
    <w:rsid w:val="00E904BE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2FE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7CF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552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6FF1"/>
    <w:rsid w:val="00EB72C3"/>
    <w:rsid w:val="00EB7308"/>
    <w:rsid w:val="00EB785D"/>
    <w:rsid w:val="00EB78CD"/>
    <w:rsid w:val="00EB7FA3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329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1FEB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745"/>
    <w:rsid w:val="00ED47A4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22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3D53"/>
    <w:rsid w:val="00EE406B"/>
    <w:rsid w:val="00EE4408"/>
    <w:rsid w:val="00EE4532"/>
    <w:rsid w:val="00EE46D1"/>
    <w:rsid w:val="00EE46D4"/>
    <w:rsid w:val="00EE472D"/>
    <w:rsid w:val="00EE4B08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328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725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5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19F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4EF8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63B"/>
    <w:rsid w:val="00F477BB"/>
    <w:rsid w:val="00F47BB6"/>
    <w:rsid w:val="00F47F4E"/>
    <w:rsid w:val="00F50494"/>
    <w:rsid w:val="00F50659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CA0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162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1D91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0EB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B05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7A2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857"/>
    <w:rsid w:val="00F96FB0"/>
    <w:rsid w:val="00F97280"/>
    <w:rsid w:val="00F97818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2CC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4ED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12C"/>
    <w:rsid w:val="00FB415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05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16F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903D981-FAEC-4544-9077-51E94F831CB0}"/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20</Pages>
  <Words>3943</Words>
  <Characters>22480</Characters>
  <Application>Microsoft Office Word</Application>
  <DocSecurity>4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Tunyarat, Seetee</cp:lastModifiedBy>
  <cp:revision>2</cp:revision>
  <cp:lastPrinted>2024-11-11T10:33:00Z</cp:lastPrinted>
  <dcterms:created xsi:type="dcterms:W3CDTF">2024-11-13T09:22:00Z</dcterms:created>
  <dcterms:modified xsi:type="dcterms:W3CDTF">2024-11-13T09:22:00Z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  <property fmtid="{D5CDD505-2E9C-101B-9397-08002B2CF9AE}" pid="3" name="MediaServiceImageTags">
    <vt:lpwstr/>
  </property>
</Properties>
</file>